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C85598" w14:textId="13936FA8"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r w:rsidR="003B09DB">
        <w:t>3</w:t>
      </w:r>
      <w:r w:rsidRPr="004D08DA">
        <w:t>.</w:t>
      </w:r>
      <w:r w:rsidR="004A36C7">
        <w:t>0</w:t>
      </w:r>
      <w:r w:rsidR="004A36C7" w:rsidRPr="004D08DA">
        <w:t xml:space="preserve"> </w:t>
      </w:r>
      <w:r w:rsidRPr="004D08DA">
        <w:rPr>
          <w:sz w:val="32"/>
        </w:rPr>
        <w:t>(</w:t>
      </w:r>
      <w:r w:rsidR="0027177D" w:rsidRPr="004D08DA">
        <w:rPr>
          <w:rFonts w:hint="eastAsia"/>
          <w:sz w:val="32"/>
          <w:lang w:eastAsia="zh-CN"/>
        </w:rPr>
        <w:t>20</w:t>
      </w:r>
      <w:r w:rsidR="0027177D" w:rsidRPr="004D08DA">
        <w:rPr>
          <w:sz w:val="32"/>
          <w:lang w:eastAsia="zh-CN"/>
        </w:rPr>
        <w:t>2</w:t>
      </w:r>
      <w:r w:rsidR="0027177D">
        <w:rPr>
          <w:sz w:val="32"/>
          <w:lang w:eastAsia="zh-CN"/>
        </w:rPr>
        <w:t>4</w:t>
      </w:r>
      <w:r w:rsidRPr="004D08DA">
        <w:rPr>
          <w:sz w:val="32"/>
        </w:rPr>
        <w:t>-</w:t>
      </w:r>
      <w:r w:rsidR="003B09DB">
        <w:rPr>
          <w:sz w:val="32"/>
        </w:rPr>
        <w:t>12</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1" w:name="_MON_1684549432"/>
    <w:bookmarkEnd w:id="1"/>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5pt;height:87.75pt" o:ole="">
            <v:imagedata r:id="rId9" o:title=""/>
          </v:shape>
          <o:OLEObject Type="Embed" ProgID="Word.Picture.8" ShapeID="_x0000_i1025" DrawAspect="Content" ObjectID="_1795446738"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ED9C1F3"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27177D">
        <w:rPr>
          <w:noProof/>
          <w:sz w:val="18"/>
        </w:rPr>
        <w:t>2024</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B96FAC" w:rsidRDefault="0034312C" w:rsidP="0034312C">
      <w:pPr>
        <w:pStyle w:val="TT"/>
      </w:pPr>
      <w:r w:rsidRPr="00D629EF">
        <w:br w:type="page"/>
      </w:r>
      <w:r w:rsidR="00080512" w:rsidRPr="00D629EF">
        <w:t>Contents</w:t>
      </w:r>
    </w:p>
    <w:p w14:paraId="694E6107" w14:textId="64903B0F" w:rsidR="00F104C6" w:rsidRDefault="00C17963">
      <w:pPr>
        <w:pStyle w:val="TOC1"/>
        <w:rPr>
          <w:rFonts w:asciiTheme="minorHAnsi" w:eastAsiaTheme="minorEastAsia" w:hAnsiTheme="minorHAnsi" w:cstheme="minorBidi"/>
          <w:kern w:val="2"/>
          <w:sz w:val="24"/>
          <w:szCs w:val="24"/>
          <w14:ligatures w14:val="standardContextual"/>
        </w:rPr>
      </w:pPr>
      <w:r w:rsidRPr="00B96FAC">
        <w:fldChar w:fldCharType="begin" w:fldLock="1"/>
      </w:r>
      <w:r w:rsidRPr="00B96FAC">
        <w:instrText xml:space="preserve"> TOC \o "1-9" </w:instrText>
      </w:r>
      <w:r w:rsidRPr="00B96FAC">
        <w:fldChar w:fldCharType="separate"/>
      </w:r>
      <w:r w:rsidR="00F104C6">
        <w:t>Foreword</w:t>
      </w:r>
      <w:r w:rsidR="00F104C6">
        <w:tab/>
      </w:r>
      <w:r w:rsidR="00F104C6">
        <w:fldChar w:fldCharType="begin" w:fldLock="1"/>
      </w:r>
      <w:r w:rsidR="00F104C6">
        <w:instrText xml:space="preserve"> PAGEREF _Toc184819535 \h </w:instrText>
      </w:r>
      <w:r w:rsidR="00F104C6">
        <w:fldChar w:fldCharType="separate"/>
      </w:r>
      <w:r w:rsidR="00F104C6">
        <w:t>12</w:t>
      </w:r>
      <w:r w:rsidR="00F104C6">
        <w:fldChar w:fldCharType="end"/>
      </w:r>
    </w:p>
    <w:p w14:paraId="7EED2E8B" w14:textId="3E05EC3A" w:rsidR="00F104C6" w:rsidRDefault="00F104C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_Toc184819536 \h </w:instrText>
      </w:r>
      <w:r>
        <w:fldChar w:fldCharType="separate"/>
      </w:r>
      <w:r>
        <w:t>13</w:t>
      </w:r>
      <w:r>
        <w:fldChar w:fldCharType="end"/>
      </w:r>
    </w:p>
    <w:p w14:paraId="6C1F8500" w14:textId="386AA9EE" w:rsidR="00F104C6" w:rsidRDefault="00F104C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_Toc184819537 \h </w:instrText>
      </w:r>
      <w:r>
        <w:fldChar w:fldCharType="separate"/>
      </w:r>
      <w:r>
        <w:t>13</w:t>
      </w:r>
      <w:r>
        <w:fldChar w:fldCharType="end"/>
      </w:r>
    </w:p>
    <w:p w14:paraId="103E509B" w14:textId="2CF1E5FE" w:rsidR="00F104C6" w:rsidRDefault="00F104C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_Toc184819538 \h </w:instrText>
      </w:r>
      <w:r>
        <w:fldChar w:fldCharType="separate"/>
      </w:r>
      <w:r>
        <w:t>14</w:t>
      </w:r>
      <w:r>
        <w:fldChar w:fldCharType="end"/>
      </w:r>
    </w:p>
    <w:p w14:paraId="41A70AAC" w14:textId="001EA74E" w:rsidR="00F104C6" w:rsidRDefault="00F104C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_Toc184819539 \h </w:instrText>
      </w:r>
      <w:r>
        <w:fldChar w:fldCharType="separate"/>
      </w:r>
      <w:r>
        <w:t>14</w:t>
      </w:r>
      <w:r>
        <w:fldChar w:fldCharType="end"/>
      </w:r>
    </w:p>
    <w:p w14:paraId="40514373" w14:textId="129FD5E3" w:rsidR="00F104C6" w:rsidRDefault="00F104C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_Toc184819540 \h </w:instrText>
      </w:r>
      <w:r>
        <w:fldChar w:fldCharType="separate"/>
      </w:r>
      <w:r>
        <w:t>16</w:t>
      </w:r>
      <w:r>
        <w:fldChar w:fldCharType="end"/>
      </w:r>
    </w:p>
    <w:p w14:paraId="089559E3" w14:textId="45BC6F9F" w:rsidR="00F104C6" w:rsidRDefault="00F104C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_Toc184819541 \h </w:instrText>
      </w:r>
      <w:r>
        <w:fldChar w:fldCharType="separate"/>
      </w:r>
      <w:r>
        <w:t>17</w:t>
      </w:r>
      <w:r>
        <w:fldChar w:fldCharType="end"/>
      </w:r>
    </w:p>
    <w:p w14:paraId="64A61B66" w14:textId="26CAC11A" w:rsidR="00F104C6" w:rsidRDefault="00F104C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_Toc184819542 \h </w:instrText>
      </w:r>
      <w:r>
        <w:fldChar w:fldCharType="separate"/>
      </w:r>
      <w:r>
        <w:t>17</w:t>
      </w:r>
      <w:r>
        <w:fldChar w:fldCharType="end"/>
      </w:r>
    </w:p>
    <w:p w14:paraId="53761243" w14:textId="364578B3" w:rsidR="00F104C6" w:rsidRDefault="00F104C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_Toc184819543 \h </w:instrText>
      </w:r>
      <w:r>
        <w:fldChar w:fldCharType="separate"/>
      </w:r>
      <w:r>
        <w:t>17</w:t>
      </w:r>
      <w:r>
        <w:fldChar w:fldCharType="end"/>
      </w:r>
    </w:p>
    <w:p w14:paraId="73A777FE" w14:textId="42AF4FB4" w:rsidR="00F104C6" w:rsidRDefault="00F104C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_Toc184819544 \h </w:instrText>
      </w:r>
      <w:r>
        <w:fldChar w:fldCharType="separate"/>
      </w:r>
      <w:r>
        <w:t>17</w:t>
      </w:r>
      <w:r>
        <w:fldChar w:fldCharType="end"/>
      </w:r>
    </w:p>
    <w:p w14:paraId="7AB33B70" w14:textId="54ECE7CD" w:rsidR="00F104C6" w:rsidRDefault="00F104C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_Toc184819545 \h </w:instrText>
      </w:r>
      <w:r>
        <w:fldChar w:fldCharType="separate"/>
      </w:r>
      <w:r>
        <w:t>18</w:t>
      </w:r>
      <w:r>
        <w:fldChar w:fldCharType="end"/>
      </w:r>
    </w:p>
    <w:p w14:paraId="48FC34BE" w14:textId="437279B0" w:rsidR="00F104C6" w:rsidRDefault="00F104C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_Toc184819546 \h </w:instrText>
      </w:r>
      <w:r>
        <w:fldChar w:fldCharType="separate"/>
      </w:r>
      <w:r>
        <w:t>18</w:t>
      </w:r>
      <w:r>
        <w:fldChar w:fldCharType="end"/>
      </w:r>
    </w:p>
    <w:p w14:paraId="0E803D03" w14:textId="29E87215" w:rsidR="00F104C6" w:rsidRDefault="00F104C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_Toc184819547 \h </w:instrText>
      </w:r>
      <w:r>
        <w:fldChar w:fldCharType="separate"/>
      </w:r>
      <w:r>
        <w:t>18</w:t>
      </w:r>
      <w:r>
        <w:fldChar w:fldCharType="end"/>
      </w:r>
    </w:p>
    <w:p w14:paraId="68B1435A" w14:textId="3AC386CC" w:rsidR="00F104C6" w:rsidRDefault="00F104C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_Toc184819548 \h </w:instrText>
      </w:r>
      <w:r>
        <w:fldChar w:fldCharType="separate"/>
      </w:r>
      <w:r>
        <w:t>18</w:t>
      </w:r>
      <w:r>
        <w:fldChar w:fldCharType="end"/>
      </w:r>
    </w:p>
    <w:p w14:paraId="7371B46D" w14:textId="5742344B" w:rsidR="00F104C6" w:rsidRDefault="00F104C6">
      <w:pPr>
        <w:pStyle w:val="TOC2"/>
        <w:rPr>
          <w:rFonts w:asciiTheme="minorHAnsi" w:eastAsiaTheme="minorEastAsia" w:hAnsiTheme="minorHAnsi" w:cstheme="minorBidi"/>
          <w:kern w:val="2"/>
          <w:sz w:val="24"/>
          <w:szCs w:val="24"/>
          <w14:ligatures w14:val="standardContextual"/>
        </w:rPr>
      </w:pPr>
      <w:r w:rsidRPr="00C37A66">
        <w:rPr>
          <w:rFonts w:eastAsia="Yu Mincho"/>
        </w:rPr>
        <w:t>8.1</w:t>
      </w:r>
      <w:r>
        <w:rPr>
          <w:rFonts w:asciiTheme="minorHAnsi" w:eastAsiaTheme="minorEastAsia" w:hAnsiTheme="minorHAnsi" w:cstheme="minorBidi"/>
          <w:kern w:val="2"/>
          <w:sz w:val="24"/>
          <w:szCs w:val="24"/>
          <w14:ligatures w14:val="standardContextual"/>
        </w:rPr>
        <w:tab/>
      </w:r>
      <w:r w:rsidRPr="00C37A66">
        <w:rPr>
          <w:rFonts w:eastAsia="Yu Mincho"/>
        </w:rPr>
        <w:t>List of E1AP Elementary Procedures</w:t>
      </w:r>
      <w:r>
        <w:tab/>
      </w:r>
      <w:r>
        <w:fldChar w:fldCharType="begin" w:fldLock="1"/>
      </w:r>
      <w:r>
        <w:instrText xml:space="preserve"> PAGEREF _Toc184819549 \h </w:instrText>
      </w:r>
      <w:r>
        <w:fldChar w:fldCharType="separate"/>
      </w:r>
      <w:r>
        <w:t>18</w:t>
      </w:r>
      <w:r>
        <w:fldChar w:fldCharType="end"/>
      </w:r>
    </w:p>
    <w:p w14:paraId="6C23A68B" w14:textId="7E65E4A9" w:rsidR="00F104C6" w:rsidRDefault="00F104C6">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_Toc184819550 \h </w:instrText>
      </w:r>
      <w:r>
        <w:fldChar w:fldCharType="separate"/>
      </w:r>
      <w:r>
        <w:t>20</w:t>
      </w:r>
      <w:r>
        <w:fldChar w:fldCharType="end"/>
      </w:r>
    </w:p>
    <w:p w14:paraId="2EB90088" w14:textId="56AC2768" w:rsidR="00F104C6" w:rsidRDefault="00F104C6">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_Toc184819551 \h </w:instrText>
      </w:r>
      <w:r>
        <w:fldChar w:fldCharType="separate"/>
      </w:r>
      <w:r>
        <w:t>20</w:t>
      </w:r>
      <w:r>
        <w:fldChar w:fldCharType="end"/>
      </w:r>
    </w:p>
    <w:p w14:paraId="0A5639C0" w14:textId="1006E258" w:rsidR="00F104C6" w:rsidRDefault="00F104C6">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_Toc184819552 \h </w:instrText>
      </w:r>
      <w:r>
        <w:fldChar w:fldCharType="separate"/>
      </w:r>
      <w:r>
        <w:t>20</w:t>
      </w:r>
      <w:r>
        <w:fldChar w:fldCharType="end"/>
      </w:r>
    </w:p>
    <w:p w14:paraId="28F23426" w14:textId="6D7ABC5A" w:rsidR="00F104C6" w:rsidRDefault="00F104C6">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_Toc184819553 \h </w:instrText>
      </w:r>
      <w:r>
        <w:fldChar w:fldCharType="separate"/>
      </w:r>
      <w:r>
        <w:t>21</w:t>
      </w:r>
      <w:r>
        <w:fldChar w:fldCharType="end"/>
      </w:r>
    </w:p>
    <w:p w14:paraId="6EC74E86" w14:textId="158914FC" w:rsidR="00F104C6" w:rsidRDefault="00F104C6">
      <w:pPr>
        <w:pStyle w:val="TOC5"/>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Reset Procedure Initiated from the gNB-CU-CP</w:t>
      </w:r>
      <w:r>
        <w:tab/>
      </w:r>
      <w:r>
        <w:fldChar w:fldCharType="begin" w:fldLock="1"/>
      </w:r>
      <w:r>
        <w:instrText xml:space="preserve"> PAGEREF _Toc184819554 \h </w:instrText>
      </w:r>
      <w:r>
        <w:fldChar w:fldCharType="separate"/>
      </w:r>
      <w:r>
        <w:t>21</w:t>
      </w:r>
      <w:r>
        <w:fldChar w:fldCharType="end"/>
      </w:r>
    </w:p>
    <w:p w14:paraId="6F1C57C6" w14:textId="3F5C528F" w:rsidR="00F104C6" w:rsidRDefault="00F104C6">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_Toc184819555 \h </w:instrText>
      </w:r>
      <w:r>
        <w:fldChar w:fldCharType="separate"/>
      </w:r>
      <w:r>
        <w:t>22</w:t>
      </w:r>
      <w:r>
        <w:fldChar w:fldCharType="end"/>
      </w:r>
    </w:p>
    <w:p w14:paraId="2D6032C1" w14:textId="01244146" w:rsidR="00F104C6" w:rsidRDefault="00F104C6">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_Toc184819556 \h </w:instrText>
      </w:r>
      <w:r>
        <w:fldChar w:fldCharType="separate"/>
      </w:r>
      <w:r>
        <w:t>22</w:t>
      </w:r>
      <w:r>
        <w:fldChar w:fldCharType="end"/>
      </w:r>
    </w:p>
    <w:p w14:paraId="5E87D846" w14:textId="74043C6C" w:rsidR="00F104C6" w:rsidRDefault="00F104C6">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_Toc184819557 \h </w:instrText>
      </w:r>
      <w:r>
        <w:fldChar w:fldCharType="separate"/>
      </w:r>
      <w:r>
        <w:t>23</w:t>
      </w:r>
      <w:r>
        <w:fldChar w:fldCharType="end"/>
      </w:r>
    </w:p>
    <w:p w14:paraId="1C80DE2F" w14:textId="73542D02" w:rsidR="00F104C6" w:rsidRDefault="00F104C6">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_Toc184819558 \h </w:instrText>
      </w:r>
      <w:r>
        <w:fldChar w:fldCharType="separate"/>
      </w:r>
      <w:r>
        <w:t>23</w:t>
      </w:r>
      <w:r>
        <w:fldChar w:fldCharType="end"/>
      </w:r>
    </w:p>
    <w:p w14:paraId="16D86201" w14:textId="2525E860" w:rsidR="00F104C6" w:rsidRDefault="00F104C6">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_Toc184819559 \h </w:instrText>
      </w:r>
      <w:r>
        <w:fldChar w:fldCharType="separate"/>
      </w:r>
      <w:r>
        <w:t>23</w:t>
      </w:r>
      <w:r>
        <w:fldChar w:fldCharType="end"/>
      </w:r>
    </w:p>
    <w:p w14:paraId="06348B4C" w14:textId="42DEEAC7" w:rsidR="00F104C6" w:rsidRDefault="00F104C6">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_Toc184819560 \h </w:instrText>
      </w:r>
      <w:r>
        <w:fldChar w:fldCharType="separate"/>
      </w:r>
      <w:r>
        <w:t>23</w:t>
      </w:r>
      <w:r>
        <w:fldChar w:fldCharType="end"/>
      </w:r>
    </w:p>
    <w:p w14:paraId="28D0884D" w14:textId="0826AED9" w:rsidR="00F104C6" w:rsidRDefault="00F104C6">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_Toc184819561 \h </w:instrText>
      </w:r>
      <w:r>
        <w:fldChar w:fldCharType="separate"/>
      </w:r>
      <w:r>
        <w:t>24</w:t>
      </w:r>
      <w:r>
        <w:fldChar w:fldCharType="end"/>
      </w:r>
    </w:p>
    <w:p w14:paraId="6309B375" w14:textId="6B584407" w:rsidR="00F104C6" w:rsidRDefault="00F104C6">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_Toc184819562 \h </w:instrText>
      </w:r>
      <w:r>
        <w:fldChar w:fldCharType="separate"/>
      </w:r>
      <w:r>
        <w:t>24</w:t>
      </w:r>
      <w:r>
        <w:fldChar w:fldCharType="end"/>
      </w:r>
    </w:p>
    <w:p w14:paraId="06368645" w14:textId="7A78332A" w:rsidR="00F104C6" w:rsidRDefault="00F104C6">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_Toc184819563 \h </w:instrText>
      </w:r>
      <w:r>
        <w:fldChar w:fldCharType="separate"/>
      </w:r>
      <w:r>
        <w:t>24</w:t>
      </w:r>
      <w:r>
        <w:fldChar w:fldCharType="end"/>
      </w:r>
    </w:p>
    <w:p w14:paraId="74C9B4B8" w14:textId="66D267C5" w:rsidR="00F104C6" w:rsidRDefault="00F104C6">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_Toc184819564 \h </w:instrText>
      </w:r>
      <w:r>
        <w:fldChar w:fldCharType="separate"/>
      </w:r>
      <w:r>
        <w:t>25</w:t>
      </w:r>
      <w:r>
        <w:fldChar w:fldCharType="end"/>
      </w:r>
    </w:p>
    <w:p w14:paraId="7926E4C3" w14:textId="50744AE7" w:rsidR="00F104C6" w:rsidRDefault="00F104C6">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_Toc184819565 \h </w:instrText>
      </w:r>
      <w:r>
        <w:fldChar w:fldCharType="separate"/>
      </w:r>
      <w:r>
        <w:t>25</w:t>
      </w:r>
      <w:r>
        <w:fldChar w:fldCharType="end"/>
      </w:r>
    </w:p>
    <w:p w14:paraId="6422F8A9" w14:textId="3AF4FEF5" w:rsidR="00F104C6" w:rsidRDefault="00F104C6">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_Toc184819566 \h </w:instrText>
      </w:r>
      <w:r>
        <w:fldChar w:fldCharType="separate"/>
      </w:r>
      <w:r>
        <w:t>26</w:t>
      </w:r>
      <w:r>
        <w:fldChar w:fldCharType="end"/>
      </w:r>
    </w:p>
    <w:p w14:paraId="2CAA53EC" w14:textId="4F06F92A" w:rsidR="00F104C6" w:rsidRDefault="00F104C6">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_Toc184819567 \h </w:instrText>
      </w:r>
      <w:r>
        <w:fldChar w:fldCharType="separate"/>
      </w:r>
      <w:r>
        <w:t>26</w:t>
      </w:r>
      <w:r>
        <w:fldChar w:fldCharType="end"/>
      </w:r>
    </w:p>
    <w:p w14:paraId="1D624720" w14:textId="27239630" w:rsidR="00F104C6" w:rsidRDefault="00F104C6">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_Toc184819568 \h </w:instrText>
      </w:r>
      <w:r>
        <w:fldChar w:fldCharType="separate"/>
      </w:r>
      <w:r>
        <w:t>26</w:t>
      </w:r>
      <w:r>
        <w:fldChar w:fldCharType="end"/>
      </w:r>
    </w:p>
    <w:p w14:paraId="5E4F478D" w14:textId="38085A4C" w:rsidR="00F104C6" w:rsidRDefault="00F104C6">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_Toc184819569 \h </w:instrText>
      </w:r>
      <w:r>
        <w:fldChar w:fldCharType="separate"/>
      </w:r>
      <w:r>
        <w:t>27</w:t>
      </w:r>
      <w:r>
        <w:fldChar w:fldCharType="end"/>
      </w:r>
    </w:p>
    <w:p w14:paraId="2278DD84" w14:textId="67C5B08D" w:rsidR="00F104C6" w:rsidRDefault="00F104C6">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_Toc184819570 \h </w:instrText>
      </w:r>
      <w:r>
        <w:fldChar w:fldCharType="separate"/>
      </w:r>
      <w:r>
        <w:t>27</w:t>
      </w:r>
      <w:r>
        <w:fldChar w:fldCharType="end"/>
      </w:r>
    </w:p>
    <w:p w14:paraId="11D6DD02" w14:textId="43848858" w:rsidR="00F104C6" w:rsidRDefault="00F104C6">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_Toc184819571 \h </w:instrText>
      </w:r>
      <w:r>
        <w:fldChar w:fldCharType="separate"/>
      </w:r>
      <w:r>
        <w:t>27</w:t>
      </w:r>
      <w:r>
        <w:fldChar w:fldCharType="end"/>
      </w:r>
    </w:p>
    <w:p w14:paraId="7AE95736" w14:textId="43EEA9E5" w:rsidR="00F104C6" w:rsidRDefault="00F104C6">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_Toc184819572 \h </w:instrText>
      </w:r>
      <w:r>
        <w:fldChar w:fldCharType="separate"/>
      </w:r>
      <w:r>
        <w:t>27</w:t>
      </w:r>
      <w:r>
        <w:fldChar w:fldCharType="end"/>
      </w:r>
    </w:p>
    <w:p w14:paraId="64C3A960" w14:textId="09B08688" w:rsidR="00F104C6" w:rsidRDefault="00F104C6">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_Toc184819573 \h </w:instrText>
      </w:r>
      <w:r>
        <w:fldChar w:fldCharType="separate"/>
      </w:r>
      <w:r>
        <w:t>28</w:t>
      </w:r>
      <w:r>
        <w:fldChar w:fldCharType="end"/>
      </w:r>
    </w:p>
    <w:p w14:paraId="4145C455" w14:textId="6223FE24" w:rsidR="00F104C6" w:rsidRDefault="00F104C6">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_Toc184819574 \h </w:instrText>
      </w:r>
      <w:r>
        <w:fldChar w:fldCharType="separate"/>
      </w:r>
      <w:r>
        <w:t>29</w:t>
      </w:r>
      <w:r>
        <w:fldChar w:fldCharType="end"/>
      </w:r>
    </w:p>
    <w:p w14:paraId="2C89BF68" w14:textId="3DEEBE7B" w:rsidR="00F104C6" w:rsidRDefault="00F104C6">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_Toc184819575 \h </w:instrText>
      </w:r>
      <w:r>
        <w:fldChar w:fldCharType="separate"/>
      </w:r>
      <w:r>
        <w:t>29</w:t>
      </w:r>
      <w:r>
        <w:fldChar w:fldCharType="end"/>
      </w:r>
    </w:p>
    <w:p w14:paraId="3B80BA0B" w14:textId="51A4B383" w:rsidR="00F104C6" w:rsidRDefault="00F104C6">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_Toc184819576 \h </w:instrText>
      </w:r>
      <w:r>
        <w:fldChar w:fldCharType="separate"/>
      </w:r>
      <w:r>
        <w:t>29</w:t>
      </w:r>
      <w:r>
        <w:fldChar w:fldCharType="end"/>
      </w:r>
    </w:p>
    <w:p w14:paraId="546E19DA" w14:textId="06491D4E" w:rsidR="00F104C6" w:rsidRDefault="00F104C6">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_Toc184819577 \h </w:instrText>
      </w:r>
      <w:r>
        <w:fldChar w:fldCharType="separate"/>
      </w:r>
      <w:r>
        <w:t>29</w:t>
      </w:r>
      <w:r>
        <w:fldChar w:fldCharType="end"/>
      </w:r>
    </w:p>
    <w:p w14:paraId="1EE2A294" w14:textId="6C9C7172" w:rsidR="00F104C6" w:rsidRDefault="00F104C6">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_Toc184819578 \h </w:instrText>
      </w:r>
      <w:r>
        <w:fldChar w:fldCharType="separate"/>
      </w:r>
      <w:r>
        <w:t>30</w:t>
      </w:r>
      <w:r>
        <w:fldChar w:fldCharType="end"/>
      </w:r>
    </w:p>
    <w:p w14:paraId="7783CE32" w14:textId="782EE612" w:rsidR="00F104C6" w:rsidRDefault="00F104C6">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_Toc184819579 \h </w:instrText>
      </w:r>
      <w:r>
        <w:fldChar w:fldCharType="separate"/>
      </w:r>
      <w:r>
        <w:t>31</w:t>
      </w:r>
      <w:r>
        <w:fldChar w:fldCharType="end"/>
      </w:r>
    </w:p>
    <w:p w14:paraId="168A4A7B" w14:textId="2317754D" w:rsidR="00F104C6" w:rsidRDefault="00F104C6">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_Toc184819580 \h </w:instrText>
      </w:r>
      <w:r>
        <w:fldChar w:fldCharType="separate"/>
      </w:r>
      <w:r>
        <w:t>31</w:t>
      </w:r>
      <w:r>
        <w:fldChar w:fldCharType="end"/>
      </w:r>
    </w:p>
    <w:p w14:paraId="5257FCF7" w14:textId="52F78A07" w:rsidR="00F104C6" w:rsidRDefault="00F104C6">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_Toc184819581 \h </w:instrText>
      </w:r>
      <w:r>
        <w:fldChar w:fldCharType="separate"/>
      </w:r>
      <w:r>
        <w:t>31</w:t>
      </w:r>
      <w:r>
        <w:fldChar w:fldCharType="end"/>
      </w:r>
    </w:p>
    <w:p w14:paraId="149076FC" w14:textId="55040410" w:rsidR="00F104C6" w:rsidRDefault="00F104C6">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_Toc184819582 \h </w:instrText>
      </w:r>
      <w:r>
        <w:fldChar w:fldCharType="separate"/>
      </w:r>
      <w:r>
        <w:t>31</w:t>
      </w:r>
      <w:r>
        <w:fldChar w:fldCharType="end"/>
      </w:r>
    </w:p>
    <w:p w14:paraId="05316091" w14:textId="3978B1A3" w:rsidR="00F104C6" w:rsidRDefault="00F104C6">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_Toc184819583 \h </w:instrText>
      </w:r>
      <w:r>
        <w:fldChar w:fldCharType="separate"/>
      </w:r>
      <w:r>
        <w:t>31</w:t>
      </w:r>
      <w:r>
        <w:fldChar w:fldCharType="end"/>
      </w:r>
    </w:p>
    <w:p w14:paraId="525244EF" w14:textId="2E60FF04" w:rsidR="00F104C6" w:rsidRDefault="00F104C6">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_Toc184819584 \h </w:instrText>
      </w:r>
      <w:r>
        <w:fldChar w:fldCharType="separate"/>
      </w:r>
      <w:r>
        <w:t>31</w:t>
      </w:r>
      <w:r>
        <w:fldChar w:fldCharType="end"/>
      </w:r>
    </w:p>
    <w:p w14:paraId="392B6FBF" w14:textId="4E4A317C" w:rsidR="00F104C6" w:rsidRDefault="00F104C6">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_Toc184819585 \h </w:instrText>
      </w:r>
      <w:r>
        <w:fldChar w:fldCharType="separate"/>
      </w:r>
      <w:r>
        <w:t>32</w:t>
      </w:r>
      <w:r>
        <w:fldChar w:fldCharType="end"/>
      </w:r>
    </w:p>
    <w:p w14:paraId="526AD3F1" w14:textId="0ADE3BBB" w:rsidR="00F104C6" w:rsidRDefault="00F104C6">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_Toc184819586 \h </w:instrText>
      </w:r>
      <w:r>
        <w:fldChar w:fldCharType="separate"/>
      </w:r>
      <w:r>
        <w:t>32</w:t>
      </w:r>
      <w:r>
        <w:fldChar w:fldCharType="end"/>
      </w:r>
    </w:p>
    <w:p w14:paraId="6751B16B" w14:textId="16ED3E4C" w:rsidR="00F104C6" w:rsidRDefault="00F104C6">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_Toc184819587 \h </w:instrText>
      </w:r>
      <w:r>
        <w:fldChar w:fldCharType="separate"/>
      </w:r>
      <w:r>
        <w:t>33</w:t>
      </w:r>
      <w:r>
        <w:fldChar w:fldCharType="end"/>
      </w:r>
    </w:p>
    <w:p w14:paraId="44105327" w14:textId="2E4CADF2" w:rsidR="00F104C6" w:rsidRDefault="00F104C6">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_Toc184819588 \h </w:instrText>
      </w:r>
      <w:r>
        <w:fldChar w:fldCharType="separate"/>
      </w:r>
      <w:r>
        <w:t>33</w:t>
      </w:r>
      <w:r>
        <w:fldChar w:fldCharType="end"/>
      </w:r>
    </w:p>
    <w:p w14:paraId="4152CD9E" w14:textId="3C816A58" w:rsidR="00F104C6" w:rsidRDefault="00F104C6">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_Toc184819589 \h </w:instrText>
      </w:r>
      <w:r>
        <w:fldChar w:fldCharType="separate"/>
      </w:r>
      <w:r>
        <w:t>33</w:t>
      </w:r>
      <w:r>
        <w:fldChar w:fldCharType="end"/>
      </w:r>
    </w:p>
    <w:p w14:paraId="20A7070F" w14:textId="40F6FF09" w:rsidR="00F104C6" w:rsidRDefault="00F104C6">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_Toc184819590 \h </w:instrText>
      </w:r>
      <w:r>
        <w:fldChar w:fldCharType="separate"/>
      </w:r>
      <w:r>
        <w:t>33</w:t>
      </w:r>
      <w:r>
        <w:fldChar w:fldCharType="end"/>
      </w:r>
    </w:p>
    <w:p w14:paraId="42C68A10" w14:textId="598DDBCD" w:rsidR="00F104C6" w:rsidRDefault="00F104C6">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_Toc184819591 \h </w:instrText>
      </w:r>
      <w:r>
        <w:fldChar w:fldCharType="separate"/>
      </w:r>
      <w:r>
        <w:t>33</w:t>
      </w:r>
      <w:r>
        <w:fldChar w:fldCharType="end"/>
      </w:r>
    </w:p>
    <w:p w14:paraId="55AB69D1" w14:textId="50B18255" w:rsidR="00F104C6" w:rsidRDefault="00F104C6">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_Toc184819592 \h </w:instrText>
      </w:r>
      <w:r>
        <w:fldChar w:fldCharType="separate"/>
      </w:r>
      <w:r>
        <w:t>33</w:t>
      </w:r>
      <w:r>
        <w:fldChar w:fldCharType="end"/>
      </w:r>
    </w:p>
    <w:p w14:paraId="2C07673F" w14:textId="03731480" w:rsidR="00F104C6" w:rsidRDefault="00F104C6">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_Toc184819593 \h </w:instrText>
      </w:r>
      <w:r>
        <w:fldChar w:fldCharType="separate"/>
      </w:r>
      <w:r>
        <w:t>33</w:t>
      </w:r>
      <w:r>
        <w:fldChar w:fldCharType="end"/>
      </w:r>
    </w:p>
    <w:p w14:paraId="33109A14" w14:textId="3402A6F8" w:rsidR="00F104C6" w:rsidRDefault="00F104C6">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_Toc184819594 \h </w:instrText>
      </w:r>
      <w:r>
        <w:fldChar w:fldCharType="separate"/>
      </w:r>
      <w:r>
        <w:t>34</w:t>
      </w:r>
      <w:r>
        <w:fldChar w:fldCharType="end"/>
      </w:r>
    </w:p>
    <w:p w14:paraId="1EF3C1F7" w14:textId="6E6B08F7" w:rsidR="00F104C6" w:rsidRDefault="00F104C6">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_Toc184819595 \h </w:instrText>
      </w:r>
      <w:r>
        <w:fldChar w:fldCharType="separate"/>
      </w:r>
      <w:r>
        <w:t>34</w:t>
      </w:r>
      <w:r>
        <w:fldChar w:fldCharType="end"/>
      </w:r>
    </w:p>
    <w:p w14:paraId="0864EC43" w14:textId="044FDF9D" w:rsidR="00F104C6" w:rsidRDefault="00F104C6">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_Toc184819596 \h </w:instrText>
      </w:r>
      <w:r>
        <w:fldChar w:fldCharType="separate"/>
      </w:r>
      <w:r>
        <w:t>34</w:t>
      </w:r>
      <w:r>
        <w:fldChar w:fldCharType="end"/>
      </w:r>
    </w:p>
    <w:p w14:paraId="22C87D6A" w14:textId="311508C9" w:rsidR="00F104C6" w:rsidRDefault="00F104C6">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_Toc184819597 \h </w:instrText>
      </w:r>
      <w:r>
        <w:fldChar w:fldCharType="separate"/>
      </w:r>
      <w:r>
        <w:t>34</w:t>
      </w:r>
      <w:r>
        <w:fldChar w:fldCharType="end"/>
      </w:r>
    </w:p>
    <w:p w14:paraId="00801265" w14:textId="2E9455E1" w:rsidR="00F104C6" w:rsidRDefault="00F104C6">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_Toc184819598 \h </w:instrText>
      </w:r>
      <w:r>
        <w:fldChar w:fldCharType="separate"/>
      </w:r>
      <w:r>
        <w:t>35</w:t>
      </w:r>
      <w:r>
        <w:fldChar w:fldCharType="end"/>
      </w:r>
    </w:p>
    <w:p w14:paraId="4C4E59B9" w14:textId="4988F359" w:rsidR="00F104C6" w:rsidRDefault="00F104C6">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_Toc184819599 \h </w:instrText>
      </w:r>
      <w:r>
        <w:fldChar w:fldCharType="separate"/>
      </w:r>
      <w:r>
        <w:t>35</w:t>
      </w:r>
      <w:r>
        <w:fldChar w:fldCharType="end"/>
      </w:r>
    </w:p>
    <w:p w14:paraId="74D4EE6A" w14:textId="32D7B2CB" w:rsidR="00F104C6" w:rsidRDefault="00F104C6">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_Toc184819600 \h </w:instrText>
      </w:r>
      <w:r>
        <w:fldChar w:fldCharType="separate"/>
      </w:r>
      <w:r>
        <w:t>35</w:t>
      </w:r>
      <w:r>
        <w:fldChar w:fldCharType="end"/>
      </w:r>
    </w:p>
    <w:p w14:paraId="27CB4681" w14:textId="70F36C62" w:rsidR="00F104C6" w:rsidRDefault="00F104C6">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_Toc184819601 \h </w:instrText>
      </w:r>
      <w:r>
        <w:fldChar w:fldCharType="separate"/>
      </w:r>
      <w:r>
        <w:t>35</w:t>
      </w:r>
      <w:r>
        <w:fldChar w:fldCharType="end"/>
      </w:r>
    </w:p>
    <w:p w14:paraId="3C5C8F37" w14:textId="58F21A4E" w:rsidR="00F104C6" w:rsidRDefault="00F104C6">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_Toc184819602 \h </w:instrText>
      </w:r>
      <w:r>
        <w:fldChar w:fldCharType="separate"/>
      </w:r>
      <w:r>
        <w:t>35</w:t>
      </w:r>
      <w:r>
        <w:fldChar w:fldCharType="end"/>
      </w:r>
    </w:p>
    <w:p w14:paraId="45EF0E57" w14:textId="733265B0" w:rsidR="00F104C6" w:rsidRDefault="00F104C6">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_Toc184819603 \h </w:instrText>
      </w:r>
      <w:r>
        <w:fldChar w:fldCharType="separate"/>
      </w:r>
      <w:r>
        <w:t>35</w:t>
      </w:r>
      <w:r>
        <w:fldChar w:fldCharType="end"/>
      </w:r>
    </w:p>
    <w:p w14:paraId="7F0605E1" w14:textId="45E93B3F" w:rsidR="00F104C6" w:rsidRDefault="00F104C6">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_Toc184819604 \h </w:instrText>
      </w:r>
      <w:r>
        <w:fldChar w:fldCharType="separate"/>
      </w:r>
      <w:r>
        <w:t>35</w:t>
      </w:r>
      <w:r>
        <w:fldChar w:fldCharType="end"/>
      </w:r>
    </w:p>
    <w:p w14:paraId="251C869F" w14:textId="66569733" w:rsidR="00F104C6" w:rsidRDefault="00F104C6">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_Toc184819605 \h </w:instrText>
      </w:r>
      <w:r>
        <w:fldChar w:fldCharType="separate"/>
      </w:r>
      <w:r>
        <w:t>41</w:t>
      </w:r>
      <w:r>
        <w:fldChar w:fldCharType="end"/>
      </w:r>
    </w:p>
    <w:p w14:paraId="52653B3B" w14:textId="11ECD322" w:rsidR="00F104C6" w:rsidRDefault="00F104C6">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_Toc184819606 \h </w:instrText>
      </w:r>
      <w:r>
        <w:fldChar w:fldCharType="separate"/>
      </w:r>
      <w:r>
        <w:t>41</w:t>
      </w:r>
      <w:r>
        <w:fldChar w:fldCharType="end"/>
      </w:r>
    </w:p>
    <w:p w14:paraId="109E2C7D" w14:textId="56ABB95A" w:rsidR="00F104C6" w:rsidRDefault="00F104C6">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_Toc184819607 \h </w:instrText>
      </w:r>
      <w:r>
        <w:fldChar w:fldCharType="separate"/>
      </w:r>
      <w:r>
        <w:t>41</w:t>
      </w:r>
      <w:r>
        <w:fldChar w:fldCharType="end"/>
      </w:r>
    </w:p>
    <w:p w14:paraId="1F1D7A06" w14:textId="79839D73" w:rsidR="00F104C6" w:rsidRDefault="00F104C6">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_Toc184819608 \h </w:instrText>
      </w:r>
      <w:r>
        <w:fldChar w:fldCharType="separate"/>
      </w:r>
      <w:r>
        <w:t>41</w:t>
      </w:r>
      <w:r>
        <w:fldChar w:fldCharType="end"/>
      </w:r>
    </w:p>
    <w:p w14:paraId="48DEFE03" w14:textId="005160E7" w:rsidR="00F104C6" w:rsidRDefault="00F104C6">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_Toc184819609 \h </w:instrText>
      </w:r>
      <w:r>
        <w:fldChar w:fldCharType="separate"/>
      </w:r>
      <w:r>
        <w:t>42</w:t>
      </w:r>
      <w:r>
        <w:fldChar w:fldCharType="end"/>
      </w:r>
    </w:p>
    <w:p w14:paraId="2DC39E05" w14:textId="4E106B46" w:rsidR="00F104C6" w:rsidRDefault="00F104C6">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_Toc184819610 \h </w:instrText>
      </w:r>
      <w:r>
        <w:fldChar w:fldCharType="separate"/>
      </w:r>
      <w:r>
        <w:t>48</w:t>
      </w:r>
      <w:r>
        <w:fldChar w:fldCharType="end"/>
      </w:r>
    </w:p>
    <w:p w14:paraId="4491F2FE" w14:textId="75E5CF7F" w:rsidR="00F104C6" w:rsidRDefault="00F104C6">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_Toc184819611 \h </w:instrText>
      </w:r>
      <w:r>
        <w:fldChar w:fldCharType="separate"/>
      </w:r>
      <w:r>
        <w:t>49</w:t>
      </w:r>
      <w:r>
        <w:fldChar w:fldCharType="end"/>
      </w:r>
    </w:p>
    <w:p w14:paraId="2E23D790" w14:textId="57B97551" w:rsidR="00F104C6" w:rsidRDefault="00F104C6">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_Toc184819612 \h </w:instrText>
      </w:r>
      <w:r>
        <w:fldChar w:fldCharType="separate"/>
      </w:r>
      <w:r>
        <w:t>49</w:t>
      </w:r>
      <w:r>
        <w:fldChar w:fldCharType="end"/>
      </w:r>
    </w:p>
    <w:p w14:paraId="30116842" w14:textId="248FC5F0" w:rsidR="00F104C6" w:rsidRDefault="00F104C6">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_Toc184819613 \h </w:instrText>
      </w:r>
      <w:r>
        <w:fldChar w:fldCharType="separate"/>
      </w:r>
      <w:r>
        <w:t>49</w:t>
      </w:r>
      <w:r>
        <w:fldChar w:fldCharType="end"/>
      </w:r>
    </w:p>
    <w:p w14:paraId="26D9879E" w14:textId="746423D9" w:rsidR="00F104C6" w:rsidRDefault="00F104C6">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_Toc184819614 \h </w:instrText>
      </w:r>
      <w:r>
        <w:fldChar w:fldCharType="separate"/>
      </w:r>
      <w:r>
        <w:t>49</w:t>
      </w:r>
      <w:r>
        <w:fldChar w:fldCharType="end"/>
      </w:r>
    </w:p>
    <w:p w14:paraId="0234717F" w14:textId="382D6665" w:rsidR="00F104C6" w:rsidRDefault="00F104C6">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_Toc184819615 \h </w:instrText>
      </w:r>
      <w:r>
        <w:fldChar w:fldCharType="separate"/>
      </w:r>
      <w:r>
        <w:t>49</w:t>
      </w:r>
      <w:r>
        <w:fldChar w:fldCharType="end"/>
      </w:r>
    </w:p>
    <w:p w14:paraId="30F2D859" w14:textId="7C8773DE" w:rsidR="00F104C6" w:rsidRDefault="00F104C6">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_Toc184819616 \h </w:instrText>
      </w:r>
      <w:r>
        <w:fldChar w:fldCharType="separate"/>
      </w:r>
      <w:r>
        <w:t>50</w:t>
      </w:r>
      <w:r>
        <w:fldChar w:fldCharType="end"/>
      </w:r>
    </w:p>
    <w:p w14:paraId="6F62A58C" w14:textId="498F5AE4" w:rsidR="00F104C6" w:rsidRDefault="00F104C6">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_Toc184819617 \h </w:instrText>
      </w:r>
      <w:r>
        <w:fldChar w:fldCharType="separate"/>
      </w:r>
      <w:r>
        <w:t>50</w:t>
      </w:r>
      <w:r>
        <w:fldChar w:fldCharType="end"/>
      </w:r>
    </w:p>
    <w:p w14:paraId="3675ED30" w14:textId="511B712E" w:rsidR="00F104C6" w:rsidRDefault="00F104C6">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_Toc184819618 \h </w:instrText>
      </w:r>
      <w:r>
        <w:fldChar w:fldCharType="separate"/>
      </w:r>
      <w:r>
        <w:t>50</w:t>
      </w:r>
      <w:r>
        <w:fldChar w:fldCharType="end"/>
      </w:r>
    </w:p>
    <w:p w14:paraId="651911B1" w14:textId="00523FC4" w:rsidR="00F104C6" w:rsidRDefault="00F104C6">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_Toc184819619 \h </w:instrText>
      </w:r>
      <w:r>
        <w:fldChar w:fldCharType="separate"/>
      </w:r>
      <w:r>
        <w:t>50</w:t>
      </w:r>
      <w:r>
        <w:fldChar w:fldCharType="end"/>
      </w:r>
    </w:p>
    <w:p w14:paraId="0DC8A98A" w14:textId="50C852D9" w:rsidR="00F104C6" w:rsidRDefault="00F104C6">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_Toc184819620 \h </w:instrText>
      </w:r>
      <w:r>
        <w:fldChar w:fldCharType="separate"/>
      </w:r>
      <w:r>
        <w:t>50</w:t>
      </w:r>
      <w:r>
        <w:fldChar w:fldCharType="end"/>
      </w:r>
    </w:p>
    <w:p w14:paraId="661CDEBC" w14:textId="57935D27" w:rsidR="00F104C6" w:rsidRDefault="00F104C6">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_Toc184819621 \h </w:instrText>
      </w:r>
      <w:r>
        <w:fldChar w:fldCharType="separate"/>
      </w:r>
      <w:r>
        <w:t>50</w:t>
      </w:r>
      <w:r>
        <w:fldChar w:fldCharType="end"/>
      </w:r>
    </w:p>
    <w:p w14:paraId="7C99B6B3" w14:textId="17C6C096" w:rsidR="00F104C6" w:rsidRDefault="00F104C6">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_Toc184819622 \h </w:instrText>
      </w:r>
      <w:r>
        <w:fldChar w:fldCharType="separate"/>
      </w:r>
      <w:r>
        <w:t>51</w:t>
      </w:r>
      <w:r>
        <w:fldChar w:fldCharType="end"/>
      </w:r>
    </w:p>
    <w:p w14:paraId="3002DA27" w14:textId="1E4AC12F" w:rsidR="00F104C6" w:rsidRDefault="00F104C6">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_Toc184819623 \h </w:instrText>
      </w:r>
      <w:r>
        <w:fldChar w:fldCharType="separate"/>
      </w:r>
      <w:r>
        <w:t>51</w:t>
      </w:r>
      <w:r>
        <w:fldChar w:fldCharType="end"/>
      </w:r>
    </w:p>
    <w:p w14:paraId="7877DE02" w14:textId="2B1CB16F" w:rsidR="00F104C6" w:rsidRDefault="00F104C6">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_Toc184819624 \h </w:instrText>
      </w:r>
      <w:r>
        <w:fldChar w:fldCharType="separate"/>
      </w:r>
      <w:r>
        <w:t>51</w:t>
      </w:r>
      <w:r>
        <w:fldChar w:fldCharType="end"/>
      </w:r>
    </w:p>
    <w:p w14:paraId="298CFCBF" w14:textId="28D52503" w:rsidR="00F104C6" w:rsidRDefault="00F104C6">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_Toc184819625 \h </w:instrText>
      </w:r>
      <w:r>
        <w:fldChar w:fldCharType="separate"/>
      </w:r>
      <w:r>
        <w:t>51</w:t>
      </w:r>
      <w:r>
        <w:fldChar w:fldCharType="end"/>
      </w:r>
    </w:p>
    <w:p w14:paraId="20C8F558" w14:textId="7496D289" w:rsidR="00F104C6" w:rsidRDefault="00F104C6">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_Toc184819626 \h </w:instrText>
      </w:r>
      <w:r>
        <w:fldChar w:fldCharType="separate"/>
      </w:r>
      <w:r>
        <w:t>51</w:t>
      </w:r>
      <w:r>
        <w:fldChar w:fldCharType="end"/>
      </w:r>
    </w:p>
    <w:p w14:paraId="5878EF28" w14:textId="45B1BA28" w:rsidR="00F104C6" w:rsidRDefault="00F104C6">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_Toc184819627 \h </w:instrText>
      </w:r>
      <w:r>
        <w:fldChar w:fldCharType="separate"/>
      </w:r>
      <w:r>
        <w:t>52</w:t>
      </w:r>
      <w:r>
        <w:fldChar w:fldCharType="end"/>
      </w:r>
    </w:p>
    <w:p w14:paraId="327BC898" w14:textId="3E7CDB44" w:rsidR="00F104C6" w:rsidRDefault="00F104C6">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_Toc184819628 \h </w:instrText>
      </w:r>
      <w:r>
        <w:fldChar w:fldCharType="separate"/>
      </w:r>
      <w:r>
        <w:t>52</w:t>
      </w:r>
      <w:r>
        <w:fldChar w:fldCharType="end"/>
      </w:r>
    </w:p>
    <w:p w14:paraId="51CB3ABF" w14:textId="7E8D4A43" w:rsidR="00F104C6" w:rsidRDefault="00F104C6">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_Toc184819629 \h </w:instrText>
      </w:r>
      <w:r>
        <w:fldChar w:fldCharType="separate"/>
      </w:r>
      <w:r>
        <w:t>52</w:t>
      </w:r>
      <w:r>
        <w:fldChar w:fldCharType="end"/>
      </w:r>
    </w:p>
    <w:p w14:paraId="7C998ED2" w14:textId="63052962" w:rsidR="00F104C6" w:rsidRDefault="00F104C6">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_Toc184819630 \h </w:instrText>
      </w:r>
      <w:r>
        <w:fldChar w:fldCharType="separate"/>
      </w:r>
      <w:r>
        <w:t>52</w:t>
      </w:r>
      <w:r>
        <w:fldChar w:fldCharType="end"/>
      </w:r>
    </w:p>
    <w:p w14:paraId="2A08FB89" w14:textId="6383FD61" w:rsidR="00F104C6" w:rsidRDefault="00F104C6">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_Toc184819631 \h </w:instrText>
      </w:r>
      <w:r>
        <w:fldChar w:fldCharType="separate"/>
      </w:r>
      <w:r>
        <w:t>53</w:t>
      </w:r>
      <w:r>
        <w:fldChar w:fldCharType="end"/>
      </w:r>
    </w:p>
    <w:p w14:paraId="35A68A51" w14:textId="1EC56F72" w:rsidR="00F104C6" w:rsidRDefault="00F104C6">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_Toc184819632 \h </w:instrText>
      </w:r>
      <w:r>
        <w:fldChar w:fldCharType="separate"/>
      </w:r>
      <w:r>
        <w:t>53</w:t>
      </w:r>
      <w:r>
        <w:fldChar w:fldCharType="end"/>
      </w:r>
    </w:p>
    <w:p w14:paraId="51150D35" w14:textId="626CD025" w:rsidR="00F104C6" w:rsidRDefault="00F104C6">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_Toc184819633 \h </w:instrText>
      </w:r>
      <w:r>
        <w:fldChar w:fldCharType="separate"/>
      </w:r>
      <w:r>
        <w:t>53</w:t>
      </w:r>
      <w:r>
        <w:fldChar w:fldCharType="end"/>
      </w:r>
    </w:p>
    <w:p w14:paraId="2FA8848B" w14:textId="2FFC93A0" w:rsidR="00F104C6" w:rsidRDefault="00F104C6">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_Toc184819634 \h </w:instrText>
      </w:r>
      <w:r>
        <w:fldChar w:fldCharType="separate"/>
      </w:r>
      <w:r>
        <w:t>53</w:t>
      </w:r>
      <w:r>
        <w:fldChar w:fldCharType="end"/>
      </w:r>
    </w:p>
    <w:p w14:paraId="6EF19D9D" w14:textId="7DE1388B" w:rsidR="00F104C6" w:rsidRDefault="00F104C6">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_Toc184819635 \h </w:instrText>
      </w:r>
      <w:r>
        <w:fldChar w:fldCharType="separate"/>
      </w:r>
      <w:r>
        <w:t>53</w:t>
      </w:r>
      <w:r>
        <w:fldChar w:fldCharType="end"/>
      </w:r>
    </w:p>
    <w:p w14:paraId="46387710" w14:textId="12E21F1D" w:rsidR="00F104C6" w:rsidRDefault="00F104C6">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_Toc184819636 \h </w:instrText>
      </w:r>
      <w:r>
        <w:fldChar w:fldCharType="separate"/>
      </w:r>
      <w:r>
        <w:t>53</w:t>
      </w:r>
      <w:r>
        <w:fldChar w:fldCharType="end"/>
      </w:r>
    </w:p>
    <w:p w14:paraId="7F3C715B" w14:textId="2999A5B2" w:rsidR="00F104C6" w:rsidRDefault="00F104C6">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_Toc184819637 \h </w:instrText>
      </w:r>
      <w:r>
        <w:fldChar w:fldCharType="separate"/>
      </w:r>
      <w:r>
        <w:t>53</w:t>
      </w:r>
      <w:r>
        <w:fldChar w:fldCharType="end"/>
      </w:r>
    </w:p>
    <w:p w14:paraId="4CD5BA60" w14:textId="4CBB8373" w:rsidR="00F104C6" w:rsidRDefault="00F104C6">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_Toc184819638 \h </w:instrText>
      </w:r>
      <w:r>
        <w:fldChar w:fldCharType="separate"/>
      </w:r>
      <w:r>
        <w:t>53</w:t>
      </w:r>
      <w:r>
        <w:fldChar w:fldCharType="end"/>
      </w:r>
    </w:p>
    <w:p w14:paraId="3E5BDAB4" w14:textId="1663A85D" w:rsidR="00F104C6" w:rsidRDefault="00F104C6">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_Toc184819639 \h </w:instrText>
      </w:r>
      <w:r>
        <w:fldChar w:fldCharType="separate"/>
      </w:r>
      <w:r>
        <w:t>54</w:t>
      </w:r>
      <w:r>
        <w:fldChar w:fldCharType="end"/>
      </w:r>
    </w:p>
    <w:p w14:paraId="64E1FF75" w14:textId="58EE919D" w:rsidR="00F104C6" w:rsidRDefault="00F104C6">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_Toc184819640 \h </w:instrText>
      </w:r>
      <w:r>
        <w:fldChar w:fldCharType="separate"/>
      </w:r>
      <w:r>
        <w:t>54</w:t>
      </w:r>
      <w:r>
        <w:fldChar w:fldCharType="end"/>
      </w:r>
    </w:p>
    <w:p w14:paraId="4D122410" w14:textId="0B58B36C" w:rsidR="00F104C6" w:rsidRDefault="00F104C6">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_Toc184819641 \h </w:instrText>
      </w:r>
      <w:r>
        <w:fldChar w:fldCharType="separate"/>
      </w:r>
      <w:r>
        <w:t>54</w:t>
      </w:r>
      <w:r>
        <w:fldChar w:fldCharType="end"/>
      </w:r>
    </w:p>
    <w:p w14:paraId="4BFE5D9E" w14:textId="14F85E01" w:rsidR="00F104C6" w:rsidRDefault="00F104C6">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_Toc184819642 \h </w:instrText>
      </w:r>
      <w:r>
        <w:fldChar w:fldCharType="separate"/>
      </w:r>
      <w:r>
        <w:t>54</w:t>
      </w:r>
      <w:r>
        <w:fldChar w:fldCharType="end"/>
      </w:r>
    </w:p>
    <w:p w14:paraId="785A4E23" w14:textId="6F0F5AD1" w:rsidR="00F104C6" w:rsidRDefault="00F104C6">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_Toc184819643 \h </w:instrText>
      </w:r>
      <w:r>
        <w:fldChar w:fldCharType="separate"/>
      </w:r>
      <w:r>
        <w:t>54</w:t>
      </w:r>
      <w:r>
        <w:fldChar w:fldCharType="end"/>
      </w:r>
    </w:p>
    <w:p w14:paraId="3B748974" w14:textId="5773B259" w:rsidR="00F104C6" w:rsidRDefault="00F104C6">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_Toc184819644 \h </w:instrText>
      </w:r>
      <w:r>
        <w:fldChar w:fldCharType="separate"/>
      </w:r>
      <w:r>
        <w:t>54</w:t>
      </w:r>
      <w:r>
        <w:fldChar w:fldCharType="end"/>
      </w:r>
    </w:p>
    <w:p w14:paraId="00CA00FC" w14:textId="6C8F0D43" w:rsidR="00F104C6" w:rsidRDefault="00F104C6">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_Toc184819645 \h </w:instrText>
      </w:r>
      <w:r>
        <w:fldChar w:fldCharType="separate"/>
      </w:r>
      <w:r>
        <w:t>54</w:t>
      </w:r>
      <w:r>
        <w:fldChar w:fldCharType="end"/>
      </w:r>
    </w:p>
    <w:p w14:paraId="60946EDB" w14:textId="5E02EDEC" w:rsidR="00F104C6" w:rsidRDefault="00F104C6">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_Toc184819646 \h </w:instrText>
      </w:r>
      <w:r>
        <w:fldChar w:fldCharType="separate"/>
      </w:r>
      <w:r>
        <w:t>54</w:t>
      </w:r>
      <w:r>
        <w:fldChar w:fldCharType="end"/>
      </w:r>
    </w:p>
    <w:p w14:paraId="396DA0F3" w14:textId="5BADE526" w:rsidR="00F104C6" w:rsidRDefault="00F104C6">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_Toc184819647 \h </w:instrText>
      </w:r>
      <w:r>
        <w:fldChar w:fldCharType="separate"/>
      </w:r>
      <w:r>
        <w:t>55</w:t>
      </w:r>
      <w:r>
        <w:fldChar w:fldCharType="end"/>
      </w:r>
    </w:p>
    <w:p w14:paraId="3DC463F8" w14:textId="016B3582" w:rsidR="00F104C6" w:rsidRDefault="00F104C6">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_Toc184819648 \h </w:instrText>
      </w:r>
      <w:r>
        <w:fldChar w:fldCharType="separate"/>
      </w:r>
      <w:r>
        <w:t>55</w:t>
      </w:r>
      <w:r>
        <w:fldChar w:fldCharType="end"/>
      </w:r>
    </w:p>
    <w:p w14:paraId="323BE4D5" w14:textId="4851FFDB" w:rsidR="00F104C6" w:rsidRDefault="00F104C6">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_Toc184819649 \h </w:instrText>
      </w:r>
      <w:r>
        <w:fldChar w:fldCharType="separate"/>
      </w:r>
      <w:r>
        <w:t>55</w:t>
      </w:r>
      <w:r>
        <w:fldChar w:fldCharType="end"/>
      </w:r>
    </w:p>
    <w:p w14:paraId="3EC67AA6" w14:textId="37D58D61" w:rsidR="00F104C6" w:rsidRDefault="00F104C6">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_Toc184819650 \h </w:instrText>
      </w:r>
      <w:r>
        <w:fldChar w:fldCharType="separate"/>
      </w:r>
      <w:r>
        <w:t>55</w:t>
      </w:r>
      <w:r>
        <w:fldChar w:fldCharType="end"/>
      </w:r>
    </w:p>
    <w:p w14:paraId="5F5BFFC7" w14:textId="21B22147" w:rsidR="00F104C6" w:rsidRDefault="00F104C6">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_Toc184819651 \h </w:instrText>
      </w:r>
      <w:r>
        <w:fldChar w:fldCharType="separate"/>
      </w:r>
      <w:r>
        <w:t>55</w:t>
      </w:r>
      <w:r>
        <w:fldChar w:fldCharType="end"/>
      </w:r>
    </w:p>
    <w:p w14:paraId="67706E73" w14:textId="592D7285" w:rsidR="00F104C6" w:rsidRDefault="00F104C6">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_Toc184819652 \h </w:instrText>
      </w:r>
      <w:r>
        <w:fldChar w:fldCharType="separate"/>
      </w:r>
      <w:r>
        <w:t>56</w:t>
      </w:r>
      <w:r>
        <w:fldChar w:fldCharType="end"/>
      </w:r>
    </w:p>
    <w:p w14:paraId="5F4A26F7" w14:textId="7A07B776" w:rsidR="00F104C6" w:rsidRDefault="00F104C6">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_Toc184819653 \h </w:instrText>
      </w:r>
      <w:r>
        <w:fldChar w:fldCharType="separate"/>
      </w:r>
      <w:r>
        <w:t>56</w:t>
      </w:r>
      <w:r>
        <w:fldChar w:fldCharType="end"/>
      </w:r>
    </w:p>
    <w:p w14:paraId="3AC5AEDE" w14:textId="49AE19A8" w:rsidR="00F104C6" w:rsidRDefault="00F104C6">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_Toc184819654 \h </w:instrText>
      </w:r>
      <w:r>
        <w:fldChar w:fldCharType="separate"/>
      </w:r>
      <w:r>
        <w:t>56</w:t>
      </w:r>
      <w:r>
        <w:fldChar w:fldCharType="end"/>
      </w:r>
    </w:p>
    <w:p w14:paraId="4CD24C05" w14:textId="51DEC2D6"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_Toc184819655 \h </w:instrText>
      </w:r>
      <w:r>
        <w:fldChar w:fldCharType="separate"/>
      </w:r>
      <w:r>
        <w:t>56</w:t>
      </w:r>
      <w:r>
        <w:fldChar w:fldCharType="end"/>
      </w:r>
    </w:p>
    <w:p w14:paraId="3ABB3FB2" w14:textId="174C6F35"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_Toc184819656 \h </w:instrText>
      </w:r>
      <w:r>
        <w:fldChar w:fldCharType="separate"/>
      </w:r>
      <w:r>
        <w:t>56</w:t>
      </w:r>
      <w:r>
        <w:fldChar w:fldCharType="end"/>
      </w:r>
    </w:p>
    <w:p w14:paraId="3C876E60" w14:textId="643B4549"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_Toc184819657 \h </w:instrText>
      </w:r>
      <w:r>
        <w:fldChar w:fldCharType="separate"/>
      </w:r>
      <w:r>
        <w:t>56</w:t>
      </w:r>
      <w:r>
        <w:fldChar w:fldCharType="end"/>
      </w:r>
    </w:p>
    <w:p w14:paraId="32A22321" w14:textId="1BDAED0C" w:rsidR="00F104C6" w:rsidRDefault="00F104C6">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_Toc184819658 \h </w:instrText>
      </w:r>
      <w:r>
        <w:fldChar w:fldCharType="separate"/>
      </w:r>
      <w:r>
        <w:t>56</w:t>
      </w:r>
      <w:r>
        <w:fldChar w:fldCharType="end"/>
      </w:r>
    </w:p>
    <w:p w14:paraId="112A830E" w14:textId="7BCA3275" w:rsidR="00F104C6" w:rsidRDefault="00F104C6">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_Toc184819659 \h </w:instrText>
      </w:r>
      <w:r>
        <w:fldChar w:fldCharType="separate"/>
      </w:r>
      <w:r>
        <w:t>56</w:t>
      </w:r>
      <w:r>
        <w:fldChar w:fldCharType="end"/>
      </w:r>
    </w:p>
    <w:p w14:paraId="26F2704D" w14:textId="24A7A6C0" w:rsidR="00F104C6" w:rsidRDefault="00F104C6">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_Toc184819660 \h </w:instrText>
      </w:r>
      <w:r>
        <w:fldChar w:fldCharType="separate"/>
      </w:r>
      <w:r>
        <w:t>56</w:t>
      </w:r>
      <w:r>
        <w:fldChar w:fldCharType="end"/>
      </w:r>
    </w:p>
    <w:p w14:paraId="3DCB0700" w14:textId="707D0A33" w:rsidR="00F104C6" w:rsidRDefault="00F104C6">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_Toc184819661 \h </w:instrText>
      </w:r>
      <w:r>
        <w:fldChar w:fldCharType="separate"/>
      </w:r>
      <w:r>
        <w:t>57</w:t>
      </w:r>
      <w:r>
        <w:fldChar w:fldCharType="end"/>
      </w:r>
    </w:p>
    <w:p w14:paraId="30D85A5A" w14:textId="7DF7714A" w:rsidR="00F104C6" w:rsidRDefault="00F104C6">
      <w:pPr>
        <w:pStyle w:val="TOC4"/>
        <w:rPr>
          <w:rFonts w:asciiTheme="minorHAnsi" w:eastAsiaTheme="minorEastAsia" w:hAnsiTheme="minorHAnsi" w:cstheme="minorBidi"/>
          <w:kern w:val="2"/>
          <w:sz w:val="24"/>
          <w:szCs w:val="24"/>
          <w14:ligatures w14:val="standardContextual"/>
        </w:rPr>
      </w:pPr>
      <w:r w:rsidRPr="00C37A66">
        <w:rPr>
          <w:lang w:val="en-US"/>
        </w:rPr>
        <w:t>8.4.1.3</w:t>
      </w:r>
      <w:r>
        <w:rPr>
          <w:rFonts w:asciiTheme="minorHAnsi" w:eastAsiaTheme="minorEastAsia" w:hAnsiTheme="minorHAnsi" w:cstheme="minorBidi"/>
          <w:kern w:val="2"/>
          <w:sz w:val="24"/>
          <w:szCs w:val="24"/>
          <w14:ligatures w14:val="standardContextual"/>
        </w:rPr>
        <w:tab/>
      </w:r>
      <w:r w:rsidRPr="00C37A66">
        <w:rPr>
          <w:lang w:val="en-US"/>
        </w:rPr>
        <w:t>Abnormal Conditions</w:t>
      </w:r>
      <w:r>
        <w:tab/>
      </w:r>
      <w:r>
        <w:fldChar w:fldCharType="begin" w:fldLock="1"/>
      </w:r>
      <w:r>
        <w:instrText xml:space="preserve"> PAGEREF _Toc184819662 \h </w:instrText>
      </w:r>
      <w:r>
        <w:fldChar w:fldCharType="separate"/>
      </w:r>
      <w:r>
        <w:t>57</w:t>
      </w:r>
      <w:r>
        <w:fldChar w:fldCharType="end"/>
      </w:r>
    </w:p>
    <w:p w14:paraId="770EEFE1" w14:textId="42A9B34A" w:rsidR="00F104C6" w:rsidRDefault="00F104C6">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_Toc184819663 \h </w:instrText>
      </w:r>
      <w:r>
        <w:fldChar w:fldCharType="separate"/>
      </w:r>
      <w:r>
        <w:t>57</w:t>
      </w:r>
      <w:r>
        <w:fldChar w:fldCharType="end"/>
      </w:r>
    </w:p>
    <w:p w14:paraId="13158BFE" w14:textId="1CED9D81" w:rsidR="00F104C6" w:rsidRDefault="00F104C6">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_Toc184819664 \h </w:instrText>
      </w:r>
      <w:r>
        <w:fldChar w:fldCharType="separate"/>
      </w:r>
      <w:r>
        <w:t>57</w:t>
      </w:r>
      <w:r>
        <w:fldChar w:fldCharType="end"/>
      </w:r>
    </w:p>
    <w:p w14:paraId="3CA84F7D" w14:textId="55F3F570" w:rsidR="00F104C6" w:rsidRDefault="00F104C6">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_Toc184819665 \h </w:instrText>
      </w:r>
      <w:r>
        <w:fldChar w:fldCharType="separate"/>
      </w:r>
      <w:r>
        <w:t>57</w:t>
      </w:r>
      <w:r>
        <w:fldChar w:fldCharType="end"/>
      </w:r>
    </w:p>
    <w:p w14:paraId="1FFE3B70" w14:textId="5DD5F2F7" w:rsidR="00F104C6" w:rsidRDefault="00F104C6">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_Toc184819666 \h </w:instrText>
      </w:r>
      <w:r>
        <w:fldChar w:fldCharType="separate"/>
      </w:r>
      <w:r>
        <w:t>57</w:t>
      </w:r>
      <w:r>
        <w:fldChar w:fldCharType="end"/>
      </w:r>
    </w:p>
    <w:p w14:paraId="773B0709" w14:textId="245D9A03" w:rsidR="00F104C6" w:rsidRDefault="00F104C6">
      <w:pPr>
        <w:pStyle w:val="TOC3"/>
        <w:rPr>
          <w:rFonts w:asciiTheme="minorHAnsi" w:eastAsiaTheme="minorEastAsia" w:hAnsiTheme="minorHAnsi" w:cstheme="minorBidi"/>
          <w:kern w:val="2"/>
          <w:sz w:val="24"/>
          <w:szCs w:val="24"/>
          <w14:ligatures w14:val="standardContextual"/>
        </w:rPr>
      </w:pPr>
      <w:r>
        <w:t>8.</w:t>
      </w:r>
      <w:r w:rsidRPr="00C37A66">
        <w:rPr>
          <w:rFonts w:eastAsia="SimSun"/>
          <w:lang w:val="en-US" w:eastAsia="zh-CN"/>
        </w:rPr>
        <w:t>4</w:t>
      </w:r>
      <w:r>
        <w:t>.</w:t>
      </w:r>
      <w:r w:rsidRPr="00C37A66">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_Toc184819667 \h </w:instrText>
      </w:r>
      <w:r>
        <w:fldChar w:fldCharType="separate"/>
      </w:r>
      <w:r>
        <w:t>58</w:t>
      </w:r>
      <w:r>
        <w:fldChar w:fldCharType="end"/>
      </w:r>
    </w:p>
    <w:p w14:paraId="2E89CBD2" w14:textId="163A4D9D" w:rsidR="00F104C6" w:rsidRDefault="00F104C6">
      <w:pPr>
        <w:pStyle w:val="TOC4"/>
        <w:rPr>
          <w:rFonts w:asciiTheme="minorHAnsi" w:eastAsiaTheme="minorEastAsia" w:hAnsiTheme="minorHAnsi" w:cstheme="minorBidi"/>
          <w:kern w:val="2"/>
          <w:sz w:val="24"/>
          <w:szCs w:val="24"/>
          <w14:ligatures w14:val="standardContextual"/>
        </w:rPr>
      </w:pPr>
      <w:r>
        <w:t>8.</w:t>
      </w:r>
      <w:r w:rsidRPr="00C37A66">
        <w:rPr>
          <w:rFonts w:eastAsia="SimSun"/>
          <w:lang w:val="en-US" w:eastAsia="zh-CN"/>
        </w:rPr>
        <w:t>4</w:t>
      </w:r>
      <w:r>
        <w:t>.</w:t>
      </w:r>
      <w:r w:rsidRPr="00C37A66">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_Toc184819668 \h </w:instrText>
      </w:r>
      <w:r>
        <w:fldChar w:fldCharType="separate"/>
      </w:r>
      <w:r>
        <w:t>58</w:t>
      </w:r>
      <w:r>
        <w:fldChar w:fldCharType="end"/>
      </w:r>
    </w:p>
    <w:p w14:paraId="775D1253" w14:textId="59A045EE" w:rsidR="00F104C6" w:rsidRDefault="00F104C6">
      <w:pPr>
        <w:pStyle w:val="TOC4"/>
        <w:rPr>
          <w:rFonts w:asciiTheme="minorHAnsi" w:eastAsiaTheme="minorEastAsia" w:hAnsiTheme="minorHAnsi" w:cstheme="minorBidi"/>
          <w:kern w:val="2"/>
          <w:sz w:val="24"/>
          <w:szCs w:val="24"/>
          <w14:ligatures w14:val="standardContextual"/>
        </w:rPr>
      </w:pPr>
      <w:r>
        <w:t>8.</w:t>
      </w:r>
      <w:r w:rsidRPr="00C37A66">
        <w:rPr>
          <w:rFonts w:eastAsia="SimSun"/>
          <w:lang w:val="en-US" w:eastAsia="zh-CN"/>
        </w:rPr>
        <w:t>4</w:t>
      </w:r>
      <w:r>
        <w:t>.</w:t>
      </w:r>
      <w:r w:rsidRPr="00C37A66">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_Toc184819669 \h </w:instrText>
      </w:r>
      <w:r>
        <w:fldChar w:fldCharType="separate"/>
      </w:r>
      <w:r>
        <w:t>58</w:t>
      </w:r>
      <w:r>
        <w:fldChar w:fldCharType="end"/>
      </w:r>
    </w:p>
    <w:p w14:paraId="4894EE97" w14:textId="1D90FB4E" w:rsidR="00F104C6" w:rsidRDefault="00F104C6">
      <w:pPr>
        <w:pStyle w:val="TOC4"/>
        <w:rPr>
          <w:rFonts w:asciiTheme="minorHAnsi" w:eastAsiaTheme="minorEastAsia" w:hAnsiTheme="minorHAnsi" w:cstheme="minorBidi"/>
          <w:kern w:val="2"/>
          <w:sz w:val="24"/>
          <w:szCs w:val="24"/>
          <w14:ligatures w14:val="standardContextual"/>
        </w:rPr>
      </w:pPr>
      <w:r>
        <w:t>8.</w:t>
      </w:r>
      <w:r w:rsidRPr="00C37A66">
        <w:rPr>
          <w:rFonts w:eastAsia="SimSun"/>
          <w:lang w:val="en-US" w:eastAsia="zh-CN"/>
        </w:rPr>
        <w:t>4</w:t>
      </w:r>
      <w:r>
        <w:t>.</w:t>
      </w:r>
      <w:r w:rsidRPr="00C37A66">
        <w:rPr>
          <w:rFonts w:eastAsia="SimSun"/>
          <w:lang w:val="en-US" w:eastAsia="zh-CN"/>
        </w:rPr>
        <w:t>3</w:t>
      </w:r>
      <w:r w:rsidRPr="00C37A66">
        <w:rPr>
          <w:lang w:val="en-US"/>
        </w:rPr>
        <w:t>.3</w:t>
      </w:r>
      <w:r>
        <w:rPr>
          <w:rFonts w:asciiTheme="minorHAnsi" w:eastAsiaTheme="minorEastAsia" w:hAnsiTheme="minorHAnsi" w:cstheme="minorBidi"/>
          <w:kern w:val="2"/>
          <w:sz w:val="24"/>
          <w:szCs w:val="24"/>
          <w14:ligatures w14:val="standardContextual"/>
        </w:rPr>
        <w:tab/>
      </w:r>
      <w:r w:rsidRPr="00C37A66">
        <w:rPr>
          <w:lang w:val="en-US"/>
        </w:rPr>
        <w:t>Abnormal Conditions</w:t>
      </w:r>
      <w:r>
        <w:tab/>
      </w:r>
      <w:r>
        <w:fldChar w:fldCharType="begin" w:fldLock="1"/>
      </w:r>
      <w:r>
        <w:instrText xml:space="preserve"> PAGEREF _Toc184819670 \h </w:instrText>
      </w:r>
      <w:r>
        <w:fldChar w:fldCharType="separate"/>
      </w:r>
      <w:r>
        <w:t>58</w:t>
      </w:r>
      <w:r>
        <w:fldChar w:fldCharType="end"/>
      </w:r>
    </w:p>
    <w:p w14:paraId="1491FB30" w14:textId="744FC06C" w:rsidR="00F104C6" w:rsidRDefault="00F104C6">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_Toc184819671 \h </w:instrText>
      </w:r>
      <w:r>
        <w:fldChar w:fldCharType="separate"/>
      </w:r>
      <w:r>
        <w:t>58</w:t>
      </w:r>
      <w:r>
        <w:fldChar w:fldCharType="end"/>
      </w:r>
    </w:p>
    <w:p w14:paraId="3F5E1C3B" w14:textId="2E150DCC" w:rsidR="00F104C6" w:rsidRDefault="00F104C6">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_Toc184819672 \h </w:instrText>
      </w:r>
      <w:r>
        <w:fldChar w:fldCharType="separate"/>
      </w:r>
      <w:r>
        <w:t>58</w:t>
      </w:r>
      <w:r>
        <w:fldChar w:fldCharType="end"/>
      </w:r>
    </w:p>
    <w:p w14:paraId="186DDB54" w14:textId="46202C40" w:rsidR="00F104C6" w:rsidRDefault="00F104C6">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_Toc184819673 \h </w:instrText>
      </w:r>
      <w:r>
        <w:fldChar w:fldCharType="separate"/>
      </w:r>
      <w:r>
        <w:t>58</w:t>
      </w:r>
      <w:r>
        <w:fldChar w:fldCharType="end"/>
      </w:r>
    </w:p>
    <w:p w14:paraId="4983DB77" w14:textId="282475DD" w:rsidR="00F104C6" w:rsidRDefault="00F104C6">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_Toc184819674 \h </w:instrText>
      </w:r>
      <w:r>
        <w:fldChar w:fldCharType="separate"/>
      </w:r>
      <w:r>
        <w:t>59</w:t>
      </w:r>
      <w:r>
        <w:fldChar w:fldCharType="end"/>
      </w:r>
    </w:p>
    <w:p w14:paraId="628735AD" w14:textId="25FEFC8F" w:rsidR="00F104C6" w:rsidRDefault="00F104C6">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_Toc184819675 \h </w:instrText>
      </w:r>
      <w:r>
        <w:fldChar w:fldCharType="separate"/>
      </w:r>
      <w:r>
        <w:t>59</w:t>
      </w:r>
      <w:r>
        <w:fldChar w:fldCharType="end"/>
      </w:r>
    </w:p>
    <w:p w14:paraId="782318B1" w14:textId="50F92F3B" w:rsidR="00F104C6" w:rsidRDefault="00F104C6">
      <w:pPr>
        <w:pStyle w:val="TOC4"/>
        <w:rPr>
          <w:rFonts w:asciiTheme="minorHAnsi" w:eastAsiaTheme="minorEastAsia" w:hAnsiTheme="minorHAnsi" w:cstheme="minorBidi"/>
          <w:kern w:val="2"/>
          <w:sz w:val="24"/>
          <w:szCs w:val="24"/>
          <w14:ligatures w14:val="standardContextual"/>
        </w:rPr>
      </w:pPr>
      <w:r w:rsidRPr="00C37A66">
        <w:rPr>
          <w:lang w:val="en-US"/>
        </w:rPr>
        <w:t>8.5.1.4</w:t>
      </w:r>
      <w:r>
        <w:rPr>
          <w:rFonts w:asciiTheme="minorHAnsi" w:eastAsiaTheme="minorEastAsia" w:hAnsiTheme="minorHAnsi" w:cstheme="minorBidi"/>
          <w:kern w:val="2"/>
          <w:sz w:val="24"/>
          <w:szCs w:val="24"/>
          <w14:ligatures w14:val="standardContextual"/>
        </w:rPr>
        <w:tab/>
      </w:r>
      <w:r w:rsidRPr="00C37A66">
        <w:rPr>
          <w:lang w:val="en-US"/>
        </w:rPr>
        <w:t>Abnormal Conditions</w:t>
      </w:r>
      <w:r>
        <w:tab/>
      </w:r>
      <w:r>
        <w:fldChar w:fldCharType="begin" w:fldLock="1"/>
      </w:r>
      <w:r>
        <w:instrText xml:space="preserve"> PAGEREF _Toc184819676 \h </w:instrText>
      </w:r>
      <w:r>
        <w:fldChar w:fldCharType="separate"/>
      </w:r>
      <w:r>
        <w:t>59</w:t>
      </w:r>
      <w:r>
        <w:fldChar w:fldCharType="end"/>
      </w:r>
    </w:p>
    <w:p w14:paraId="75773F40" w14:textId="2BB4A29F" w:rsidR="00F104C6" w:rsidRDefault="00F104C6">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_Toc184819677 \h </w:instrText>
      </w:r>
      <w:r>
        <w:fldChar w:fldCharType="separate"/>
      </w:r>
      <w:r>
        <w:t>60</w:t>
      </w:r>
      <w:r>
        <w:fldChar w:fldCharType="end"/>
      </w:r>
    </w:p>
    <w:p w14:paraId="7AC26B50" w14:textId="54884E11" w:rsidR="00F104C6" w:rsidRDefault="00F104C6">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_Toc184819678 \h </w:instrText>
      </w:r>
      <w:r>
        <w:fldChar w:fldCharType="separate"/>
      </w:r>
      <w:r>
        <w:t>60</w:t>
      </w:r>
      <w:r>
        <w:fldChar w:fldCharType="end"/>
      </w:r>
    </w:p>
    <w:p w14:paraId="0F9BE004" w14:textId="2B082946" w:rsidR="00F104C6" w:rsidRDefault="00F104C6">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_Toc184819679 \h </w:instrText>
      </w:r>
      <w:r>
        <w:fldChar w:fldCharType="separate"/>
      </w:r>
      <w:r>
        <w:t>60</w:t>
      </w:r>
      <w:r>
        <w:fldChar w:fldCharType="end"/>
      </w:r>
    </w:p>
    <w:p w14:paraId="69EDA7FB" w14:textId="5C4CBB23" w:rsidR="00F104C6" w:rsidRDefault="00F104C6">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_Toc184819680 \h </w:instrText>
      </w:r>
      <w:r>
        <w:fldChar w:fldCharType="separate"/>
      </w:r>
      <w:r>
        <w:t>60</w:t>
      </w:r>
      <w:r>
        <w:fldChar w:fldCharType="end"/>
      </w:r>
    </w:p>
    <w:p w14:paraId="5D5240AB" w14:textId="06F05BCC" w:rsidR="00F104C6" w:rsidRDefault="00F104C6">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_Toc184819681 \h </w:instrText>
      </w:r>
      <w:r>
        <w:fldChar w:fldCharType="separate"/>
      </w:r>
      <w:r>
        <w:t>60</w:t>
      </w:r>
      <w:r>
        <w:fldChar w:fldCharType="end"/>
      </w:r>
    </w:p>
    <w:p w14:paraId="3787BCF5" w14:textId="179803B9" w:rsidR="00F104C6" w:rsidRDefault="00F104C6">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_Toc184819682 \h </w:instrText>
      </w:r>
      <w:r>
        <w:fldChar w:fldCharType="separate"/>
      </w:r>
      <w:r>
        <w:t>60</w:t>
      </w:r>
      <w:r>
        <w:fldChar w:fldCharType="end"/>
      </w:r>
    </w:p>
    <w:p w14:paraId="6D68DEDD" w14:textId="66F6028A" w:rsidR="00F104C6" w:rsidRDefault="00F104C6">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_Toc184819683 \h </w:instrText>
      </w:r>
      <w:r>
        <w:fldChar w:fldCharType="separate"/>
      </w:r>
      <w:r>
        <w:t>60</w:t>
      </w:r>
      <w:r>
        <w:fldChar w:fldCharType="end"/>
      </w:r>
    </w:p>
    <w:p w14:paraId="6B3AB8A6" w14:textId="33CC0473" w:rsidR="00F104C6" w:rsidRDefault="00F104C6">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_Toc184819684 \h </w:instrText>
      </w:r>
      <w:r>
        <w:fldChar w:fldCharType="separate"/>
      </w:r>
      <w:r>
        <w:t>60</w:t>
      </w:r>
      <w:r>
        <w:fldChar w:fldCharType="end"/>
      </w:r>
    </w:p>
    <w:p w14:paraId="46CA9597" w14:textId="1AA8C12F" w:rsidR="00F104C6" w:rsidRDefault="00F104C6">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_Toc184819685 \h </w:instrText>
      </w:r>
      <w:r>
        <w:fldChar w:fldCharType="separate"/>
      </w:r>
      <w:r>
        <w:t>61</w:t>
      </w:r>
      <w:r>
        <w:fldChar w:fldCharType="end"/>
      </w:r>
    </w:p>
    <w:p w14:paraId="64D9A13D" w14:textId="3E3E90DE" w:rsidR="00F104C6" w:rsidRDefault="00F104C6">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_Toc184819686 \h </w:instrText>
      </w:r>
      <w:r>
        <w:fldChar w:fldCharType="separate"/>
      </w:r>
      <w:r>
        <w:t>62</w:t>
      </w:r>
      <w:r>
        <w:fldChar w:fldCharType="end"/>
      </w:r>
    </w:p>
    <w:p w14:paraId="0C0B83C5" w14:textId="72D95F5F" w:rsidR="00F104C6" w:rsidRDefault="00F104C6">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_Toc184819687 \h </w:instrText>
      </w:r>
      <w:r>
        <w:fldChar w:fldCharType="separate"/>
      </w:r>
      <w:r>
        <w:t>62</w:t>
      </w:r>
      <w:r>
        <w:fldChar w:fldCharType="end"/>
      </w:r>
    </w:p>
    <w:p w14:paraId="30CAD18B" w14:textId="6DE5118E" w:rsidR="00F104C6" w:rsidRDefault="00F104C6">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_Toc184819688 \h </w:instrText>
      </w:r>
      <w:r>
        <w:fldChar w:fldCharType="separate"/>
      </w:r>
      <w:r>
        <w:t>62</w:t>
      </w:r>
      <w:r>
        <w:fldChar w:fldCharType="end"/>
      </w:r>
    </w:p>
    <w:p w14:paraId="6FD58514" w14:textId="532CB361" w:rsidR="00F104C6" w:rsidRDefault="00F104C6">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_Toc184819689 \h </w:instrText>
      </w:r>
      <w:r>
        <w:fldChar w:fldCharType="separate"/>
      </w:r>
      <w:r>
        <w:t>62</w:t>
      </w:r>
      <w:r>
        <w:fldChar w:fldCharType="end"/>
      </w:r>
    </w:p>
    <w:p w14:paraId="6D5F4A52" w14:textId="0A1CF7DA" w:rsidR="00F104C6" w:rsidRDefault="00F104C6">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_Toc184819690 \h </w:instrText>
      </w:r>
      <w:r>
        <w:fldChar w:fldCharType="separate"/>
      </w:r>
      <w:r>
        <w:t>63</w:t>
      </w:r>
      <w:r>
        <w:fldChar w:fldCharType="end"/>
      </w:r>
    </w:p>
    <w:p w14:paraId="7BB327F1" w14:textId="04881D28" w:rsidR="00F104C6" w:rsidRDefault="00F104C6">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_Toc184819691 \h </w:instrText>
      </w:r>
      <w:r>
        <w:fldChar w:fldCharType="separate"/>
      </w:r>
      <w:r>
        <w:t>64</w:t>
      </w:r>
      <w:r>
        <w:fldChar w:fldCharType="end"/>
      </w:r>
    </w:p>
    <w:p w14:paraId="23104802" w14:textId="168A23B9" w:rsidR="00F104C6" w:rsidRDefault="00F104C6">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_Toc184819692 \h </w:instrText>
      </w:r>
      <w:r>
        <w:fldChar w:fldCharType="separate"/>
      </w:r>
      <w:r>
        <w:t>64</w:t>
      </w:r>
      <w:r>
        <w:fldChar w:fldCharType="end"/>
      </w:r>
    </w:p>
    <w:p w14:paraId="42A72727" w14:textId="24F67F87" w:rsidR="00F104C6" w:rsidRDefault="00F104C6">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_Toc184819693 \h </w:instrText>
      </w:r>
      <w:r>
        <w:fldChar w:fldCharType="separate"/>
      </w:r>
      <w:r>
        <w:t>64</w:t>
      </w:r>
      <w:r>
        <w:fldChar w:fldCharType="end"/>
      </w:r>
    </w:p>
    <w:p w14:paraId="2195E660" w14:textId="32A8B270" w:rsidR="00F104C6" w:rsidRDefault="00F104C6">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_Toc184819694 \h </w:instrText>
      </w:r>
      <w:r>
        <w:fldChar w:fldCharType="separate"/>
      </w:r>
      <w:r>
        <w:t>64</w:t>
      </w:r>
      <w:r>
        <w:fldChar w:fldCharType="end"/>
      </w:r>
    </w:p>
    <w:p w14:paraId="0EB3B73C" w14:textId="151FD870" w:rsidR="00F104C6" w:rsidRDefault="00F104C6">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_Toc184819695 \h </w:instrText>
      </w:r>
      <w:r>
        <w:fldChar w:fldCharType="separate"/>
      </w:r>
      <w:r>
        <w:t>64</w:t>
      </w:r>
      <w:r>
        <w:fldChar w:fldCharType="end"/>
      </w:r>
    </w:p>
    <w:p w14:paraId="1F8941C8" w14:textId="675BCF7A" w:rsidR="00F104C6" w:rsidRDefault="00F104C6">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_Toc184819696 \h </w:instrText>
      </w:r>
      <w:r>
        <w:fldChar w:fldCharType="separate"/>
      </w:r>
      <w:r>
        <w:t>65</w:t>
      </w:r>
      <w:r>
        <w:fldChar w:fldCharType="end"/>
      </w:r>
    </w:p>
    <w:p w14:paraId="6FAD45FB" w14:textId="636A4894" w:rsidR="00F104C6" w:rsidRDefault="00F104C6">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_Toc184819697 \h </w:instrText>
      </w:r>
      <w:r>
        <w:fldChar w:fldCharType="separate"/>
      </w:r>
      <w:r>
        <w:t>65</w:t>
      </w:r>
      <w:r>
        <w:fldChar w:fldCharType="end"/>
      </w:r>
    </w:p>
    <w:p w14:paraId="6562B474" w14:textId="2D2C50EC" w:rsidR="00F104C6" w:rsidRDefault="00F104C6">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_Toc184819698 \h </w:instrText>
      </w:r>
      <w:r>
        <w:fldChar w:fldCharType="separate"/>
      </w:r>
      <w:r>
        <w:t>65</w:t>
      </w:r>
      <w:r>
        <w:fldChar w:fldCharType="end"/>
      </w:r>
    </w:p>
    <w:p w14:paraId="16B1B32A" w14:textId="009126F5" w:rsidR="00F104C6" w:rsidRDefault="00F104C6">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_Toc184819699 \h </w:instrText>
      </w:r>
      <w:r>
        <w:fldChar w:fldCharType="separate"/>
      </w:r>
      <w:r>
        <w:t>65</w:t>
      </w:r>
      <w:r>
        <w:fldChar w:fldCharType="end"/>
      </w:r>
    </w:p>
    <w:p w14:paraId="3A3310C0" w14:textId="5E6C5E37" w:rsidR="00F104C6" w:rsidRDefault="00F104C6">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_Toc184819700 \h </w:instrText>
      </w:r>
      <w:r>
        <w:fldChar w:fldCharType="separate"/>
      </w:r>
      <w:r>
        <w:t>65</w:t>
      </w:r>
      <w:r>
        <w:fldChar w:fldCharType="end"/>
      </w:r>
    </w:p>
    <w:p w14:paraId="54165BF5" w14:textId="711330FB" w:rsidR="00F104C6" w:rsidRDefault="00F104C6">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_Toc184819701 \h </w:instrText>
      </w:r>
      <w:r>
        <w:fldChar w:fldCharType="separate"/>
      </w:r>
      <w:r>
        <w:t>65</w:t>
      </w:r>
      <w:r>
        <w:fldChar w:fldCharType="end"/>
      </w:r>
    </w:p>
    <w:p w14:paraId="78D2A768" w14:textId="608E8A65" w:rsidR="00F104C6" w:rsidRDefault="00F104C6">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_Toc184819702 \h </w:instrText>
      </w:r>
      <w:r>
        <w:fldChar w:fldCharType="separate"/>
      </w:r>
      <w:r>
        <w:t>65</w:t>
      </w:r>
      <w:r>
        <w:fldChar w:fldCharType="end"/>
      </w:r>
    </w:p>
    <w:p w14:paraId="446D4614" w14:textId="2E9184E2" w:rsidR="00F104C6" w:rsidRDefault="00F104C6">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_Toc184819703 \h </w:instrText>
      </w:r>
      <w:r>
        <w:fldChar w:fldCharType="separate"/>
      </w:r>
      <w:r>
        <w:t>66</w:t>
      </w:r>
      <w:r>
        <w:fldChar w:fldCharType="end"/>
      </w:r>
    </w:p>
    <w:p w14:paraId="2F264C80" w14:textId="5C19C122" w:rsidR="00F104C6" w:rsidRDefault="00F104C6">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_Toc184819704 \h </w:instrText>
      </w:r>
      <w:r>
        <w:fldChar w:fldCharType="separate"/>
      </w:r>
      <w:r>
        <w:t>66</w:t>
      </w:r>
      <w:r>
        <w:fldChar w:fldCharType="end"/>
      </w:r>
    </w:p>
    <w:p w14:paraId="6B519F2B" w14:textId="257B458C" w:rsidR="00F104C6" w:rsidRDefault="00F104C6">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_Toc184819705 \h </w:instrText>
      </w:r>
      <w:r>
        <w:fldChar w:fldCharType="separate"/>
      </w:r>
      <w:r>
        <w:t>66</w:t>
      </w:r>
      <w:r>
        <w:fldChar w:fldCharType="end"/>
      </w:r>
    </w:p>
    <w:p w14:paraId="35541834" w14:textId="0603192F" w:rsidR="00F104C6" w:rsidRDefault="00F104C6">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_Toc184819706 \h </w:instrText>
      </w:r>
      <w:r>
        <w:fldChar w:fldCharType="separate"/>
      </w:r>
      <w:r>
        <w:t>66</w:t>
      </w:r>
      <w:r>
        <w:fldChar w:fldCharType="end"/>
      </w:r>
    </w:p>
    <w:p w14:paraId="763145CC" w14:textId="46EBC56F" w:rsidR="00F104C6" w:rsidRDefault="00F104C6">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_Toc184819707 \h </w:instrText>
      </w:r>
      <w:r>
        <w:fldChar w:fldCharType="separate"/>
      </w:r>
      <w:r>
        <w:t>66</w:t>
      </w:r>
      <w:r>
        <w:fldChar w:fldCharType="end"/>
      </w:r>
    </w:p>
    <w:p w14:paraId="5B4FAB2E" w14:textId="551A751B" w:rsidR="00F104C6" w:rsidRDefault="00F104C6">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_Toc184819708 \h </w:instrText>
      </w:r>
      <w:r>
        <w:fldChar w:fldCharType="separate"/>
      </w:r>
      <w:r>
        <w:t>66</w:t>
      </w:r>
      <w:r>
        <w:fldChar w:fldCharType="end"/>
      </w:r>
    </w:p>
    <w:p w14:paraId="1A66D828" w14:textId="3CFE9F7E" w:rsidR="00F104C6" w:rsidRDefault="00F104C6">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_Toc184819709 \h </w:instrText>
      </w:r>
      <w:r>
        <w:fldChar w:fldCharType="separate"/>
      </w:r>
      <w:r>
        <w:t>68</w:t>
      </w:r>
      <w:r>
        <w:fldChar w:fldCharType="end"/>
      </w:r>
    </w:p>
    <w:p w14:paraId="767F4534" w14:textId="29980EEE" w:rsidR="00F104C6" w:rsidRDefault="00F104C6">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_Toc184819710 \h </w:instrText>
      </w:r>
      <w:r>
        <w:fldChar w:fldCharType="separate"/>
      </w:r>
      <w:r>
        <w:t>68</w:t>
      </w:r>
      <w:r>
        <w:fldChar w:fldCharType="end"/>
      </w:r>
    </w:p>
    <w:p w14:paraId="0B8ED175" w14:textId="36D8B643" w:rsidR="00F104C6" w:rsidRDefault="00F104C6">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_Toc184819711 \h </w:instrText>
      </w:r>
      <w:r>
        <w:fldChar w:fldCharType="separate"/>
      </w:r>
      <w:r>
        <w:t>68</w:t>
      </w:r>
      <w:r>
        <w:fldChar w:fldCharType="end"/>
      </w:r>
    </w:p>
    <w:p w14:paraId="010628D5" w14:textId="237B7DA3" w:rsidR="00F104C6" w:rsidRDefault="00F104C6">
      <w:pPr>
        <w:pStyle w:val="TOC5"/>
        <w:rPr>
          <w:rFonts w:asciiTheme="minorHAnsi" w:eastAsiaTheme="minorEastAsia" w:hAnsiTheme="minorHAnsi" w:cstheme="minorBidi"/>
          <w:kern w:val="2"/>
          <w:sz w:val="24"/>
          <w:szCs w:val="24"/>
          <w14:ligatures w14:val="standardContextual"/>
        </w:rPr>
      </w:pPr>
      <w:r>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_Toc184819712 \h </w:instrText>
      </w:r>
      <w:r>
        <w:fldChar w:fldCharType="separate"/>
      </w:r>
      <w:r>
        <w:t>68</w:t>
      </w:r>
      <w:r>
        <w:fldChar w:fldCharType="end"/>
      </w:r>
    </w:p>
    <w:p w14:paraId="6459371D" w14:textId="5EFF9001" w:rsidR="00F104C6" w:rsidRDefault="00F104C6">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_Toc184819713 \h </w:instrText>
      </w:r>
      <w:r>
        <w:fldChar w:fldCharType="separate"/>
      </w:r>
      <w:r>
        <w:t>68</w:t>
      </w:r>
      <w:r>
        <w:fldChar w:fldCharType="end"/>
      </w:r>
    </w:p>
    <w:p w14:paraId="4DA4352B" w14:textId="1D9DEF73" w:rsidR="00F104C6" w:rsidRDefault="00F104C6">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_Toc184819714 \h </w:instrText>
      </w:r>
      <w:r>
        <w:fldChar w:fldCharType="separate"/>
      </w:r>
      <w:r>
        <w:t>70</w:t>
      </w:r>
      <w:r>
        <w:fldChar w:fldCharType="end"/>
      </w:r>
    </w:p>
    <w:p w14:paraId="2F988B90" w14:textId="75AF7E8B" w:rsidR="00F104C6" w:rsidRDefault="00F104C6">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_Toc184819715 \h </w:instrText>
      </w:r>
      <w:r>
        <w:fldChar w:fldCharType="separate"/>
      </w:r>
      <w:r>
        <w:t>70</w:t>
      </w:r>
      <w:r>
        <w:fldChar w:fldCharType="end"/>
      </w:r>
    </w:p>
    <w:p w14:paraId="0A2EDE18" w14:textId="2ACDE37D" w:rsidR="00F104C6" w:rsidRDefault="00F104C6">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_Toc184819716 \h </w:instrText>
      </w:r>
      <w:r>
        <w:fldChar w:fldCharType="separate"/>
      </w:r>
      <w:r>
        <w:t>71</w:t>
      </w:r>
      <w:r>
        <w:fldChar w:fldCharType="end"/>
      </w:r>
    </w:p>
    <w:p w14:paraId="430AFCD6" w14:textId="13524F3F" w:rsidR="00F104C6" w:rsidRDefault="00F104C6">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_Toc184819717 \h </w:instrText>
      </w:r>
      <w:r>
        <w:fldChar w:fldCharType="separate"/>
      </w:r>
      <w:r>
        <w:t>71</w:t>
      </w:r>
      <w:r>
        <w:fldChar w:fldCharType="end"/>
      </w:r>
    </w:p>
    <w:p w14:paraId="17926779" w14:textId="38BF3578" w:rsidR="00F104C6" w:rsidRDefault="00F104C6">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_Toc184819718 \h </w:instrText>
      </w:r>
      <w:r>
        <w:fldChar w:fldCharType="separate"/>
      </w:r>
      <w:r>
        <w:t>71</w:t>
      </w:r>
      <w:r>
        <w:fldChar w:fldCharType="end"/>
      </w:r>
    </w:p>
    <w:p w14:paraId="66985C9B" w14:textId="69A04DDF" w:rsidR="00F104C6" w:rsidRDefault="00F104C6">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_Toc184819719 \h </w:instrText>
      </w:r>
      <w:r>
        <w:fldChar w:fldCharType="separate"/>
      </w:r>
      <w:r>
        <w:t>71</w:t>
      </w:r>
      <w:r>
        <w:fldChar w:fldCharType="end"/>
      </w:r>
    </w:p>
    <w:p w14:paraId="7E25835E" w14:textId="2591E63A" w:rsidR="00F104C6" w:rsidRDefault="00F104C6">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_Toc184819720 \h </w:instrText>
      </w:r>
      <w:r>
        <w:fldChar w:fldCharType="separate"/>
      </w:r>
      <w:r>
        <w:t>71</w:t>
      </w:r>
      <w:r>
        <w:fldChar w:fldCharType="end"/>
      </w:r>
    </w:p>
    <w:p w14:paraId="002D9DEB" w14:textId="1DF4179D" w:rsidR="00F104C6" w:rsidRDefault="00F104C6">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_Toc184819721 \h </w:instrText>
      </w:r>
      <w:r>
        <w:fldChar w:fldCharType="separate"/>
      </w:r>
      <w:r>
        <w:t>71</w:t>
      </w:r>
      <w:r>
        <w:fldChar w:fldCharType="end"/>
      </w:r>
    </w:p>
    <w:p w14:paraId="71100215" w14:textId="6D1CAEA5" w:rsidR="00F104C6" w:rsidRDefault="00F104C6">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_Toc184819722 \h </w:instrText>
      </w:r>
      <w:r>
        <w:fldChar w:fldCharType="separate"/>
      </w:r>
      <w:r>
        <w:t>72</w:t>
      </w:r>
      <w:r>
        <w:fldChar w:fldCharType="end"/>
      </w:r>
    </w:p>
    <w:p w14:paraId="0E2CC4F0" w14:textId="0DB5D824" w:rsidR="00F104C6" w:rsidRDefault="00F104C6">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_Toc184819723 \h </w:instrText>
      </w:r>
      <w:r>
        <w:fldChar w:fldCharType="separate"/>
      </w:r>
      <w:r>
        <w:t>72</w:t>
      </w:r>
      <w:r>
        <w:fldChar w:fldCharType="end"/>
      </w:r>
    </w:p>
    <w:p w14:paraId="668BDCDD" w14:textId="232C33C8" w:rsidR="00F104C6" w:rsidRDefault="00F104C6">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_Toc184819724 \h </w:instrText>
      </w:r>
      <w:r>
        <w:fldChar w:fldCharType="separate"/>
      </w:r>
      <w:r>
        <w:t>72</w:t>
      </w:r>
      <w:r>
        <w:fldChar w:fldCharType="end"/>
      </w:r>
    </w:p>
    <w:p w14:paraId="1EA4F489" w14:textId="57D37EA2" w:rsidR="00F104C6" w:rsidRDefault="00F104C6">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_Toc184819725 \h </w:instrText>
      </w:r>
      <w:r>
        <w:fldChar w:fldCharType="separate"/>
      </w:r>
      <w:r>
        <w:t>72</w:t>
      </w:r>
      <w:r>
        <w:fldChar w:fldCharType="end"/>
      </w:r>
    </w:p>
    <w:p w14:paraId="3945F4FA" w14:textId="17896791" w:rsidR="00F104C6" w:rsidRDefault="00F104C6">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_Toc184819726 \h </w:instrText>
      </w:r>
      <w:r>
        <w:fldChar w:fldCharType="separate"/>
      </w:r>
      <w:r>
        <w:t>72</w:t>
      </w:r>
      <w:r>
        <w:fldChar w:fldCharType="end"/>
      </w:r>
    </w:p>
    <w:p w14:paraId="4BD3E00E" w14:textId="3C49A1F7" w:rsidR="00F104C6" w:rsidRDefault="00F104C6">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_Toc184819727 \h </w:instrText>
      </w:r>
      <w:r>
        <w:fldChar w:fldCharType="separate"/>
      </w:r>
      <w:r>
        <w:t>73</w:t>
      </w:r>
      <w:r>
        <w:fldChar w:fldCharType="end"/>
      </w:r>
    </w:p>
    <w:p w14:paraId="1A474CA2" w14:textId="73554ADF" w:rsidR="00F104C6" w:rsidRDefault="00F104C6">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C37A66">
        <w:rPr>
          <w:rFonts w:eastAsiaTheme="minorEastAsia" w:cs="Arial"/>
          <w:lang w:eastAsia="zh-CN"/>
        </w:rPr>
        <w:t>MC Bearer Notification</w:t>
      </w:r>
      <w:r>
        <w:tab/>
      </w:r>
      <w:r>
        <w:fldChar w:fldCharType="begin" w:fldLock="1"/>
      </w:r>
      <w:r>
        <w:instrText xml:space="preserve"> PAGEREF _Toc184819728 \h </w:instrText>
      </w:r>
      <w:r>
        <w:fldChar w:fldCharType="separate"/>
      </w:r>
      <w:r>
        <w:t>73</w:t>
      </w:r>
      <w:r>
        <w:fldChar w:fldCharType="end"/>
      </w:r>
    </w:p>
    <w:p w14:paraId="3C53AAA2" w14:textId="28D21F53" w:rsidR="00F104C6" w:rsidRDefault="00F104C6">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_Toc184819729 \h </w:instrText>
      </w:r>
      <w:r>
        <w:fldChar w:fldCharType="separate"/>
      </w:r>
      <w:r>
        <w:t>73</w:t>
      </w:r>
      <w:r>
        <w:fldChar w:fldCharType="end"/>
      </w:r>
    </w:p>
    <w:p w14:paraId="70C5E323" w14:textId="07E45D96" w:rsidR="00F104C6" w:rsidRDefault="00F104C6">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_Toc184819730 \h </w:instrText>
      </w:r>
      <w:r>
        <w:fldChar w:fldCharType="separate"/>
      </w:r>
      <w:r>
        <w:t>73</w:t>
      </w:r>
      <w:r>
        <w:fldChar w:fldCharType="end"/>
      </w:r>
    </w:p>
    <w:p w14:paraId="72A7B132" w14:textId="26EB493F" w:rsidR="00F104C6" w:rsidRDefault="00F104C6">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_Toc184819731 \h </w:instrText>
      </w:r>
      <w:r>
        <w:fldChar w:fldCharType="separate"/>
      </w:r>
      <w:r>
        <w:t>73</w:t>
      </w:r>
      <w:r>
        <w:fldChar w:fldCharType="end"/>
      </w:r>
    </w:p>
    <w:p w14:paraId="2645B231" w14:textId="569E5F84" w:rsidR="00F104C6" w:rsidRDefault="00F104C6">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_Toc184819732 \h </w:instrText>
      </w:r>
      <w:r>
        <w:fldChar w:fldCharType="separate"/>
      </w:r>
      <w:r>
        <w:t>73</w:t>
      </w:r>
      <w:r>
        <w:fldChar w:fldCharType="end"/>
      </w:r>
    </w:p>
    <w:p w14:paraId="5AD1D259" w14:textId="3145C844" w:rsidR="00F104C6" w:rsidRDefault="00F104C6">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_Toc184819733 \h </w:instrText>
      </w:r>
      <w:r>
        <w:fldChar w:fldCharType="separate"/>
      </w:r>
      <w:r>
        <w:t>73</w:t>
      </w:r>
      <w:r>
        <w:fldChar w:fldCharType="end"/>
      </w:r>
    </w:p>
    <w:p w14:paraId="3E7F8449" w14:textId="0B94D2F4" w:rsidR="00F104C6" w:rsidRDefault="00F104C6">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_Toc184819734 \h </w:instrText>
      </w:r>
      <w:r>
        <w:fldChar w:fldCharType="separate"/>
      </w:r>
      <w:r>
        <w:t>74</w:t>
      </w:r>
      <w:r>
        <w:fldChar w:fldCharType="end"/>
      </w:r>
    </w:p>
    <w:p w14:paraId="3D02CA33" w14:textId="1A9CA328" w:rsidR="00F104C6" w:rsidRDefault="00F104C6">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_Toc184819735 \h </w:instrText>
      </w:r>
      <w:r>
        <w:fldChar w:fldCharType="separate"/>
      </w:r>
      <w:r>
        <w:t>74</w:t>
      </w:r>
      <w:r>
        <w:fldChar w:fldCharType="end"/>
      </w:r>
    </w:p>
    <w:p w14:paraId="2F13CCA9" w14:textId="65EE43E2" w:rsidR="00F104C6" w:rsidRDefault="00F104C6">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_Toc184819736 \h </w:instrText>
      </w:r>
      <w:r>
        <w:fldChar w:fldCharType="separate"/>
      </w:r>
      <w:r>
        <w:t>74</w:t>
      </w:r>
      <w:r>
        <w:fldChar w:fldCharType="end"/>
      </w:r>
    </w:p>
    <w:p w14:paraId="259F49D6" w14:textId="46048C42" w:rsidR="00F104C6" w:rsidRDefault="00F104C6">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_Toc184819737 \h </w:instrText>
      </w:r>
      <w:r>
        <w:fldChar w:fldCharType="separate"/>
      </w:r>
      <w:r>
        <w:t>74</w:t>
      </w:r>
      <w:r>
        <w:fldChar w:fldCharType="end"/>
      </w:r>
    </w:p>
    <w:p w14:paraId="6AE0536F" w14:textId="510896E2" w:rsidR="00F104C6" w:rsidRDefault="00F104C6">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_Toc184819738 \h </w:instrText>
      </w:r>
      <w:r>
        <w:fldChar w:fldCharType="separate"/>
      </w:r>
      <w:r>
        <w:t>75</w:t>
      </w:r>
      <w:r>
        <w:fldChar w:fldCharType="end"/>
      </w:r>
    </w:p>
    <w:p w14:paraId="3AEDA81C" w14:textId="7762E6AA" w:rsidR="00F104C6" w:rsidRDefault="00F104C6">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_Toc184819739 \h </w:instrText>
      </w:r>
      <w:r>
        <w:fldChar w:fldCharType="separate"/>
      </w:r>
      <w:r>
        <w:t>75</w:t>
      </w:r>
      <w:r>
        <w:fldChar w:fldCharType="end"/>
      </w:r>
    </w:p>
    <w:p w14:paraId="4A570B78" w14:textId="4D811AC8" w:rsidR="00F104C6" w:rsidRDefault="00F104C6">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_Toc184819740 \h </w:instrText>
      </w:r>
      <w:r>
        <w:fldChar w:fldCharType="separate"/>
      </w:r>
      <w:r>
        <w:t>76</w:t>
      </w:r>
      <w:r>
        <w:fldChar w:fldCharType="end"/>
      </w:r>
    </w:p>
    <w:p w14:paraId="085FD782" w14:textId="56C9F95D" w:rsidR="00F104C6" w:rsidRDefault="00F104C6">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_Toc184819741 \h </w:instrText>
      </w:r>
      <w:r>
        <w:fldChar w:fldCharType="separate"/>
      </w:r>
      <w:r>
        <w:t>76</w:t>
      </w:r>
      <w:r>
        <w:fldChar w:fldCharType="end"/>
      </w:r>
    </w:p>
    <w:p w14:paraId="5FDB52B1" w14:textId="1E4EB45F" w:rsidR="00F104C6" w:rsidRDefault="00F104C6">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_Toc184819742 \h </w:instrText>
      </w:r>
      <w:r>
        <w:fldChar w:fldCharType="separate"/>
      </w:r>
      <w:r>
        <w:t>77</w:t>
      </w:r>
      <w:r>
        <w:fldChar w:fldCharType="end"/>
      </w:r>
    </w:p>
    <w:p w14:paraId="7C00408A" w14:textId="547BE5C5" w:rsidR="00F104C6" w:rsidRDefault="00F104C6">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_Toc184819743 \h </w:instrText>
      </w:r>
      <w:r>
        <w:fldChar w:fldCharType="separate"/>
      </w:r>
      <w:r>
        <w:t>77</w:t>
      </w:r>
      <w:r>
        <w:fldChar w:fldCharType="end"/>
      </w:r>
    </w:p>
    <w:p w14:paraId="30B8F215" w14:textId="0AD3B0BC" w:rsidR="00F104C6" w:rsidRDefault="00F104C6">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_Toc184819744 \h </w:instrText>
      </w:r>
      <w:r>
        <w:fldChar w:fldCharType="separate"/>
      </w:r>
      <w:r>
        <w:t>78</w:t>
      </w:r>
      <w:r>
        <w:fldChar w:fldCharType="end"/>
      </w:r>
    </w:p>
    <w:p w14:paraId="422BE486" w14:textId="6C173F3B" w:rsidR="00F104C6" w:rsidRDefault="00F104C6">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_Toc184819745 \h </w:instrText>
      </w:r>
      <w:r>
        <w:fldChar w:fldCharType="separate"/>
      </w:r>
      <w:r>
        <w:t>78</w:t>
      </w:r>
      <w:r>
        <w:fldChar w:fldCharType="end"/>
      </w:r>
    </w:p>
    <w:p w14:paraId="28EABACE" w14:textId="6302E8F4" w:rsidR="00F104C6" w:rsidRDefault="00F104C6">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_Toc184819746 \h </w:instrText>
      </w:r>
      <w:r>
        <w:fldChar w:fldCharType="separate"/>
      </w:r>
      <w:r>
        <w:t>79</w:t>
      </w:r>
      <w:r>
        <w:fldChar w:fldCharType="end"/>
      </w:r>
    </w:p>
    <w:p w14:paraId="500D274F" w14:textId="4CDE523B" w:rsidR="00F104C6" w:rsidRDefault="00F104C6">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_Toc184819747 \h </w:instrText>
      </w:r>
      <w:r>
        <w:fldChar w:fldCharType="separate"/>
      </w:r>
      <w:r>
        <w:t>79</w:t>
      </w:r>
      <w:r>
        <w:fldChar w:fldCharType="end"/>
      </w:r>
    </w:p>
    <w:p w14:paraId="23A9DD90" w14:textId="4DEE071F" w:rsidR="00F104C6" w:rsidRDefault="00F104C6">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_Toc184819748 \h </w:instrText>
      </w:r>
      <w:r>
        <w:fldChar w:fldCharType="separate"/>
      </w:r>
      <w:r>
        <w:t>80</w:t>
      </w:r>
      <w:r>
        <w:fldChar w:fldCharType="end"/>
      </w:r>
    </w:p>
    <w:p w14:paraId="46A5AB50" w14:textId="3140D3A7" w:rsidR="00F104C6" w:rsidRDefault="00F104C6">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_Toc184819749 \h </w:instrText>
      </w:r>
      <w:r>
        <w:fldChar w:fldCharType="separate"/>
      </w:r>
      <w:r>
        <w:t>81</w:t>
      </w:r>
      <w:r>
        <w:fldChar w:fldCharType="end"/>
      </w:r>
    </w:p>
    <w:p w14:paraId="5CA9F946" w14:textId="599FC6B2" w:rsidR="00F104C6" w:rsidRDefault="00F104C6">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_Toc184819750 \h </w:instrText>
      </w:r>
      <w:r>
        <w:fldChar w:fldCharType="separate"/>
      </w:r>
      <w:r>
        <w:t>81</w:t>
      </w:r>
      <w:r>
        <w:fldChar w:fldCharType="end"/>
      </w:r>
    </w:p>
    <w:p w14:paraId="7FCCCAC4" w14:textId="17996BDE" w:rsidR="00F104C6" w:rsidRDefault="00F104C6">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_Toc184819751 \h </w:instrText>
      </w:r>
      <w:r>
        <w:fldChar w:fldCharType="separate"/>
      </w:r>
      <w:r>
        <w:t>82</w:t>
      </w:r>
      <w:r>
        <w:fldChar w:fldCharType="end"/>
      </w:r>
    </w:p>
    <w:p w14:paraId="6E8BC752" w14:textId="2DD6C37B" w:rsidR="00F104C6" w:rsidRDefault="00F104C6">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_Toc184819752 \h </w:instrText>
      </w:r>
      <w:r>
        <w:fldChar w:fldCharType="separate"/>
      </w:r>
      <w:r>
        <w:t>82</w:t>
      </w:r>
      <w:r>
        <w:fldChar w:fldCharType="end"/>
      </w:r>
    </w:p>
    <w:p w14:paraId="036A9A64" w14:textId="64EE9842" w:rsidR="00F104C6" w:rsidRDefault="00F104C6">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_Toc184819753 \h </w:instrText>
      </w:r>
      <w:r>
        <w:fldChar w:fldCharType="separate"/>
      </w:r>
      <w:r>
        <w:t>82</w:t>
      </w:r>
      <w:r>
        <w:fldChar w:fldCharType="end"/>
      </w:r>
    </w:p>
    <w:p w14:paraId="2BB19CB6" w14:textId="6340AFDE" w:rsidR="00F104C6" w:rsidRDefault="00F104C6">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_Toc184819754 \h </w:instrText>
      </w:r>
      <w:r>
        <w:fldChar w:fldCharType="separate"/>
      </w:r>
      <w:r>
        <w:t>82</w:t>
      </w:r>
      <w:r>
        <w:fldChar w:fldCharType="end"/>
      </w:r>
    </w:p>
    <w:p w14:paraId="57D5B64D" w14:textId="7DC2746F" w:rsidR="00F104C6" w:rsidRDefault="00F104C6">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_Toc184819755 \h </w:instrText>
      </w:r>
      <w:r>
        <w:fldChar w:fldCharType="separate"/>
      </w:r>
      <w:r>
        <w:t>83</w:t>
      </w:r>
      <w:r>
        <w:fldChar w:fldCharType="end"/>
      </w:r>
    </w:p>
    <w:p w14:paraId="3CBF8D0D" w14:textId="4CF8B396" w:rsidR="00F104C6" w:rsidRDefault="00F104C6">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_Toc184819756 \h </w:instrText>
      </w:r>
      <w:r>
        <w:fldChar w:fldCharType="separate"/>
      </w:r>
      <w:r>
        <w:t>84</w:t>
      </w:r>
      <w:r>
        <w:fldChar w:fldCharType="end"/>
      </w:r>
    </w:p>
    <w:p w14:paraId="1B9306D7" w14:textId="391D0A87" w:rsidR="00F104C6" w:rsidRDefault="00F104C6">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_Toc184819757 \h </w:instrText>
      </w:r>
      <w:r>
        <w:fldChar w:fldCharType="separate"/>
      </w:r>
      <w:r>
        <w:t>84</w:t>
      </w:r>
      <w:r>
        <w:fldChar w:fldCharType="end"/>
      </w:r>
    </w:p>
    <w:p w14:paraId="727A14C8" w14:textId="24C073D0" w:rsidR="00F104C6" w:rsidRDefault="00F104C6">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_Toc184819758 \h </w:instrText>
      </w:r>
      <w:r>
        <w:fldChar w:fldCharType="separate"/>
      </w:r>
      <w:r>
        <w:t>84</w:t>
      </w:r>
      <w:r>
        <w:fldChar w:fldCharType="end"/>
      </w:r>
    </w:p>
    <w:p w14:paraId="507C4314" w14:textId="6C35B31A" w:rsidR="00F104C6" w:rsidRDefault="00F104C6">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_Toc184819759 \h </w:instrText>
      </w:r>
      <w:r>
        <w:fldChar w:fldCharType="separate"/>
      </w:r>
      <w:r>
        <w:t>84</w:t>
      </w:r>
      <w:r>
        <w:fldChar w:fldCharType="end"/>
      </w:r>
    </w:p>
    <w:p w14:paraId="4A262B02" w14:textId="75F30407" w:rsidR="00F104C6" w:rsidRDefault="00F104C6">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_Toc184819760 \h </w:instrText>
      </w:r>
      <w:r>
        <w:fldChar w:fldCharType="separate"/>
      </w:r>
      <w:r>
        <w:t>86</w:t>
      </w:r>
      <w:r>
        <w:fldChar w:fldCharType="end"/>
      </w:r>
    </w:p>
    <w:p w14:paraId="354CD647" w14:textId="107E7ECC" w:rsidR="00F104C6" w:rsidRDefault="00F104C6">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_Toc184819761 \h </w:instrText>
      </w:r>
      <w:r>
        <w:fldChar w:fldCharType="separate"/>
      </w:r>
      <w:r>
        <w:t>86</w:t>
      </w:r>
      <w:r>
        <w:fldChar w:fldCharType="end"/>
      </w:r>
    </w:p>
    <w:p w14:paraId="5FC52082" w14:textId="3BE6BC16" w:rsidR="00F104C6" w:rsidRDefault="00F104C6">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_Toc184819762 \h </w:instrText>
      </w:r>
      <w:r>
        <w:fldChar w:fldCharType="separate"/>
      </w:r>
      <w:r>
        <w:t>87</w:t>
      </w:r>
      <w:r>
        <w:fldChar w:fldCharType="end"/>
      </w:r>
    </w:p>
    <w:p w14:paraId="287CF657" w14:textId="649ACB3F" w:rsidR="00F104C6" w:rsidRDefault="00F104C6">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_Toc184819763 \h </w:instrText>
      </w:r>
      <w:r>
        <w:fldChar w:fldCharType="separate"/>
      </w:r>
      <w:r>
        <w:t>88</w:t>
      </w:r>
      <w:r>
        <w:fldChar w:fldCharType="end"/>
      </w:r>
    </w:p>
    <w:p w14:paraId="5D033CA6" w14:textId="6FCADA59" w:rsidR="00F104C6" w:rsidRDefault="00F104C6">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_Toc184819764 \h </w:instrText>
      </w:r>
      <w:r>
        <w:fldChar w:fldCharType="separate"/>
      </w:r>
      <w:r>
        <w:t>90</w:t>
      </w:r>
      <w:r>
        <w:fldChar w:fldCharType="end"/>
      </w:r>
    </w:p>
    <w:p w14:paraId="603A8C5C" w14:textId="3009CC56" w:rsidR="00F104C6" w:rsidRDefault="00F104C6">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_Toc184819765 \h </w:instrText>
      </w:r>
      <w:r>
        <w:fldChar w:fldCharType="separate"/>
      </w:r>
      <w:r>
        <w:t>90</w:t>
      </w:r>
      <w:r>
        <w:fldChar w:fldCharType="end"/>
      </w:r>
    </w:p>
    <w:p w14:paraId="4127A061" w14:textId="3577557D" w:rsidR="00F104C6" w:rsidRDefault="00F104C6">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_Toc184819766 \h </w:instrText>
      </w:r>
      <w:r>
        <w:fldChar w:fldCharType="separate"/>
      </w:r>
      <w:r>
        <w:t>90</w:t>
      </w:r>
      <w:r>
        <w:fldChar w:fldCharType="end"/>
      </w:r>
    </w:p>
    <w:p w14:paraId="284085DA" w14:textId="3F18B31F" w:rsidR="00F104C6" w:rsidRDefault="00F104C6">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_Toc184819767 \h </w:instrText>
      </w:r>
      <w:r>
        <w:fldChar w:fldCharType="separate"/>
      </w:r>
      <w:r>
        <w:t>91</w:t>
      </w:r>
      <w:r>
        <w:fldChar w:fldCharType="end"/>
      </w:r>
    </w:p>
    <w:p w14:paraId="4E5BC327" w14:textId="0049FA3C" w:rsidR="00F104C6" w:rsidRDefault="00F104C6">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_Toc184819768 \h </w:instrText>
      </w:r>
      <w:r>
        <w:fldChar w:fldCharType="separate"/>
      </w:r>
      <w:r>
        <w:t>91</w:t>
      </w:r>
      <w:r>
        <w:fldChar w:fldCharType="end"/>
      </w:r>
    </w:p>
    <w:p w14:paraId="315A8988" w14:textId="745F4AF0" w:rsidR="00F104C6" w:rsidRDefault="00F104C6">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_Toc184819769 \h </w:instrText>
      </w:r>
      <w:r>
        <w:fldChar w:fldCharType="separate"/>
      </w:r>
      <w:r>
        <w:t>92</w:t>
      </w:r>
      <w:r>
        <w:fldChar w:fldCharType="end"/>
      </w:r>
    </w:p>
    <w:p w14:paraId="795B027D" w14:textId="023AE8AB" w:rsidR="00F104C6" w:rsidRDefault="00F104C6">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_Toc184819770 \h </w:instrText>
      </w:r>
      <w:r>
        <w:fldChar w:fldCharType="separate"/>
      </w:r>
      <w:r>
        <w:t>92</w:t>
      </w:r>
      <w:r>
        <w:fldChar w:fldCharType="end"/>
      </w:r>
    </w:p>
    <w:p w14:paraId="337B7EAE" w14:textId="4EA2C1B8" w:rsidR="00F104C6" w:rsidRDefault="00F104C6">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_Toc184819771 \h </w:instrText>
      </w:r>
      <w:r>
        <w:fldChar w:fldCharType="separate"/>
      </w:r>
      <w:r>
        <w:t>93</w:t>
      </w:r>
      <w:r>
        <w:fldChar w:fldCharType="end"/>
      </w:r>
    </w:p>
    <w:p w14:paraId="23B7AA10" w14:textId="6CD508D5" w:rsidR="00F104C6" w:rsidRDefault="00F104C6">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_Toc184819772 \h </w:instrText>
      </w:r>
      <w:r>
        <w:fldChar w:fldCharType="separate"/>
      </w:r>
      <w:r>
        <w:t>93</w:t>
      </w:r>
      <w:r>
        <w:fldChar w:fldCharType="end"/>
      </w:r>
    </w:p>
    <w:p w14:paraId="5803DAEA" w14:textId="374841A1"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Malgun Gothic"/>
        </w:rPr>
        <w:t>9.2.2.15</w:t>
      </w:r>
      <w:r>
        <w:rPr>
          <w:rFonts w:asciiTheme="minorHAnsi" w:eastAsiaTheme="minorEastAsia" w:hAnsiTheme="minorHAnsi" w:cstheme="minorBidi"/>
          <w:kern w:val="2"/>
          <w:sz w:val="24"/>
          <w:szCs w:val="24"/>
          <w14:ligatures w14:val="standardContextual"/>
        </w:rPr>
        <w:tab/>
      </w:r>
      <w:r w:rsidRPr="00C37A66">
        <w:rPr>
          <w:rFonts w:eastAsia="Malgun Gothic"/>
        </w:rPr>
        <w:t>GNB-CU-UP COUNTER CHECK REQUEST</w:t>
      </w:r>
      <w:r>
        <w:tab/>
      </w:r>
      <w:r>
        <w:fldChar w:fldCharType="begin" w:fldLock="1"/>
      </w:r>
      <w:r>
        <w:instrText xml:space="preserve"> PAGEREF _Toc184819773 \h </w:instrText>
      </w:r>
      <w:r>
        <w:fldChar w:fldCharType="separate"/>
      </w:r>
      <w:r>
        <w:t>94</w:t>
      </w:r>
      <w:r>
        <w:fldChar w:fldCharType="end"/>
      </w:r>
    </w:p>
    <w:p w14:paraId="26F21834" w14:textId="754C279C" w:rsidR="00F104C6" w:rsidRDefault="00F104C6">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_Toc184819774 \h </w:instrText>
      </w:r>
      <w:r>
        <w:fldChar w:fldCharType="separate"/>
      </w:r>
      <w:r>
        <w:t>95</w:t>
      </w:r>
      <w:r>
        <w:fldChar w:fldCharType="end"/>
      </w:r>
    </w:p>
    <w:p w14:paraId="30974A86" w14:textId="43577759" w:rsidR="00F104C6" w:rsidRDefault="00F104C6">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_Toc184819775 \h </w:instrText>
      </w:r>
      <w:r>
        <w:fldChar w:fldCharType="separate"/>
      </w:r>
      <w:r>
        <w:t>95</w:t>
      </w:r>
      <w:r>
        <w:fldChar w:fldCharType="end"/>
      </w:r>
    </w:p>
    <w:p w14:paraId="3712C308" w14:textId="430530B5" w:rsidR="00F104C6" w:rsidRDefault="00F104C6">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C37A66">
        <w:rPr>
          <w:rFonts w:eastAsia="Malgun Gothic"/>
        </w:rPr>
        <w:t>EARLY FORWARDING SN TRANSFER</w:t>
      </w:r>
      <w:r>
        <w:tab/>
      </w:r>
      <w:r>
        <w:fldChar w:fldCharType="begin" w:fldLock="1"/>
      </w:r>
      <w:r>
        <w:instrText xml:space="preserve"> PAGEREF _Toc184819776 \h </w:instrText>
      </w:r>
      <w:r>
        <w:fldChar w:fldCharType="separate"/>
      </w:r>
      <w:r>
        <w:t>96</w:t>
      </w:r>
      <w:r>
        <w:fldChar w:fldCharType="end"/>
      </w:r>
    </w:p>
    <w:p w14:paraId="65D0E744" w14:textId="61D3D395"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_Toc184819777 \h </w:instrText>
      </w:r>
      <w:r>
        <w:fldChar w:fldCharType="separate"/>
      </w:r>
      <w:r>
        <w:t>96</w:t>
      </w:r>
      <w:r>
        <w:fldChar w:fldCharType="end"/>
      </w:r>
    </w:p>
    <w:p w14:paraId="1A4501FC" w14:textId="3D9AB658" w:rsidR="00F104C6" w:rsidRDefault="00F104C6">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_Toc184819778 \h </w:instrText>
      </w:r>
      <w:r>
        <w:fldChar w:fldCharType="separate"/>
      </w:r>
      <w:r>
        <w:t>97</w:t>
      </w:r>
      <w:r>
        <w:fldChar w:fldCharType="end"/>
      </w:r>
    </w:p>
    <w:p w14:paraId="6469D1B3" w14:textId="648BCA2E" w:rsidR="00F104C6" w:rsidRDefault="00F104C6">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_Toc184819779 \h </w:instrText>
      </w:r>
      <w:r>
        <w:fldChar w:fldCharType="separate"/>
      </w:r>
      <w:r>
        <w:t>97</w:t>
      </w:r>
      <w:r>
        <w:fldChar w:fldCharType="end"/>
      </w:r>
    </w:p>
    <w:p w14:paraId="4A9E9FDC" w14:textId="20995AE5" w:rsidR="00F104C6" w:rsidRDefault="00F104C6">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_Toc184819780 \h </w:instrText>
      </w:r>
      <w:r>
        <w:fldChar w:fldCharType="separate"/>
      </w:r>
      <w:r>
        <w:t>97</w:t>
      </w:r>
      <w:r>
        <w:fldChar w:fldCharType="end"/>
      </w:r>
    </w:p>
    <w:p w14:paraId="4267A0F9" w14:textId="40308294" w:rsidR="00F104C6" w:rsidRDefault="00F104C6">
      <w:pPr>
        <w:pStyle w:val="TOC4"/>
        <w:rPr>
          <w:rFonts w:asciiTheme="minorHAnsi" w:eastAsiaTheme="minorEastAsia" w:hAnsiTheme="minorHAnsi" w:cstheme="minorBidi"/>
          <w:kern w:val="2"/>
          <w:sz w:val="24"/>
          <w:szCs w:val="24"/>
          <w14:ligatures w14:val="standardContextual"/>
        </w:rPr>
      </w:pPr>
      <w:r>
        <w:t>9</w:t>
      </w:r>
      <w:r w:rsidRPr="00C37A66">
        <w:rPr>
          <w:rFonts w:eastAsia="SimSun"/>
          <w:lang w:val="en-US" w:eastAsia="zh-CN"/>
        </w:rPr>
        <w:t>.2</w:t>
      </w:r>
      <w:r>
        <w:t>.</w:t>
      </w:r>
      <w:r w:rsidRPr="00C37A66">
        <w:rPr>
          <w:rFonts w:eastAsia="SimSun"/>
          <w:lang w:val="en-US" w:eastAsia="zh-CN"/>
        </w:rPr>
        <w:t>3</w:t>
      </w:r>
      <w:r>
        <w:t>.</w:t>
      </w:r>
      <w:r w:rsidRPr="00C37A66">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_Toc184819781 \h </w:instrText>
      </w:r>
      <w:r>
        <w:fldChar w:fldCharType="separate"/>
      </w:r>
      <w:r>
        <w:t>97</w:t>
      </w:r>
      <w:r>
        <w:fldChar w:fldCharType="end"/>
      </w:r>
    </w:p>
    <w:p w14:paraId="1C97596F" w14:textId="3073779B" w:rsidR="00F104C6" w:rsidRDefault="00F104C6">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_Toc184819782 \h </w:instrText>
      </w:r>
      <w:r>
        <w:fldChar w:fldCharType="separate"/>
      </w:r>
      <w:r>
        <w:t>98</w:t>
      </w:r>
      <w:r>
        <w:fldChar w:fldCharType="end"/>
      </w:r>
    </w:p>
    <w:p w14:paraId="754EBD28" w14:textId="72B67FCD" w:rsidR="00F104C6" w:rsidRDefault="00F104C6">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_Toc184819783 \h </w:instrText>
      </w:r>
      <w:r>
        <w:fldChar w:fldCharType="separate"/>
      </w:r>
      <w:r>
        <w:t>98</w:t>
      </w:r>
      <w:r>
        <w:fldChar w:fldCharType="end"/>
      </w:r>
    </w:p>
    <w:p w14:paraId="68BB8C75" w14:textId="51916413" w:rsidR="00F104C6" w:rsidRDefault="00F104C6">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_Toc184819784 \h </w:instrText>
      </w:r>
      <w:r>
        <w:fldChar w:fldCharType="separate"/>
      </w:r>
      <w:r>
        <w:t>99</w:t>
      </w:r>
      <w:r>
        <w:fldChar w:fldCharType="end"/>
      </w:r>
    </w:p>
    <w:p w14:paraId="7E08581D" w14:textId="02E5DA88" w:rsidR="00F104C6" w:rsidRDefault="00F104C6">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_Toc184819785 \h </w:instrText>
      </w:r>
      <w:r>
        <w:fldChar w:fldCharType="separate"/>
      </w:r>
      <w:r>
        <w:t>99</w:t>
      </w:r>
      <w:r>
        <w:fldChar w:fldCharType="end"/>
      </w:r>
    </w:p>
    <w:p w14:paraId="21295B28" w14:textId="6277EE9E" w:rsidR="00F104C6" w:rsidRDefault="00F104C6">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_Toc184819786 \h </w:instrText>
      </w:r>
      <w:r>
        <w:fldChar w:fldCharType="separate"/>
      </w:r>
      <w:r>
        <w:t>99</w:t>
      </w:r>
      <w:r>
        <w:fldChar w:fldCharType="end"/>
      </w:r>
    </w:p>
    <w:p w14:paraId="4A9AC281" w14:textId="31786159" w:rsidR="00F104C6" w:rsidRDefault="00F104C6">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_Toc184819787 \h </w:instrText>
      </w:r>
      <w:r>
        <w:fldChar w:fldCharType="separate"/>
      </w:r>
      <w:r>
        <w:t>100</w:t>
      </w:r>
      <w:r>
        <w:fldChar w:fldCharType="end"/>
      </w:r>
    </w:p>
    <w:p w14:paraId="2E24B8D0" w14:textId="43985443" w:rsidR="00F104C6" w:rsidRDefault="00F104C6">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_Toc184819788 \h </w:instrText>
      </w:r>
      <w:r>
        <w:fldChar w:fldCharType="separate"/>
      </w:r>
      <w:r>
        <w:t>100</w:t>
      </w:r>
      <w:r>
        <w:fldChar w:fldCharType="end"/>
      </w:r>
    </w:p>
    <w:p w14:paraId="51D2D742" w14:textId="32CBF680" w:rsidR="00F104C6" w:rsidRDefault="00F104C6">
      <w:pPr>
        <w:pStyle w:val="TOC5"/>
        <w:rPr>
          <w:rFonts w:asciiTheme="minorHAnsi" w:eastAsiaTheme="minorEastAsia" w:hAnsiTheme="minorHAnsi" w:cstheme="minorBidi"/>
          <w:kern w:val="2"/>
          <w:sz w:val="24"/>
          <w:szCs w:val="24"/>
          <w14:ligatures w14:val="standardContextual"/>
        </w:rPr>
      </w:pPr>
      <w:r w:rsidRPr="00C37A66">
        <w:rPr>
          <w:lang w:val="fr-FR"/>
        </w:rPr>
        <w:t>9.2.5.1.1</w:t>
      </w:r>
      <w:r>
        <w:rPr>
          <w:rFonts w:asciiTheme="minorHAnsi" w:eastAsiaTheme="minorEastAsia" w:hAnsiTheme="minorHAnsi" w:cstheme="minorBidi"/>
          <w:kern w:val="2"/>
          <w:sz w:val="24"/>
          <w:szCs w:val="24"/>
          <w14:ligatures w14:val="standardContextual"/>
        </w:rPr>
        <w:tab/>
      </w:r>
      <w:r w:rsidRPr="00C37A66">
        <w:rPr>
          <w:lang w:val="fr-FR"/>
        </w:rPr>
        <w:t>BC BEARER CONTEXT SETUP REQUEST</w:t>
      </w:r>
      <w:r>
        <w:tab/>
      </w:r>
      <w:r>
        <w:fldChar w:fldCharType="begin" w:fldLock="1"/>
      </w:r>
      <w:r>
        <w:instrText xml:space="preserve"> PAGEREF _Toc184819789 \h </w:instrText>
      </w:r>
      <w:r>
        <w:fldChar w:fldCharType="separate"/>
      </w:r>
      <w:r>
        <w:t>100</w:t>
      </w:r>
      <w:r>
        <w:fldChar w:fldCharType="end"/>
      </w:r>
    </w:p>
    <w:p w14:paraId="2098D4B2" w14:textId="61FDBAA2" w:rsidR="00F104C6" w:rsidRDefault="00F104C6">
      <w:pPr>
        <w:pStyle w:val="TOC5"/>
        <w:rPr>
          <w:rFonts w:asciiTheme="minorHAnsi" w:eastAsiaTheme="minorEastAsia" w:hAnsiTheme="minorHAnsi" w:cstheme="minorBidi"/>
          <w:kern w:val="2"/>
          <w:sz w:val="24"/>
          <w:szCs w:val="24"/>
          <w14:ligatures w14:val="standardContextual"/>
        </w:rPr>
      </w:pPr>
      <w:r w:rsidRPr="00C37A66">
        <w:rPr>
          <w:lang w:val="fr-FR"/>
        </w:rPr>
        <w:t>9.2.5.1.2</w:t>
      </w:r>
      <w:r>
        <w:rPr>
          <w:rFonts w:asciiTheme="minorHAnsi" w:eastAsiaTheme="minorEastAsia" w:hAnsiTheme="minorHAnsi" w:cstheme="minorBidi"/>
          <w:kern w:val="2"/>
          <w:sz w:val="24"/>
          <w:szCs w:val="24"/>
          <w14:ligatures w14:val="standardContextual"/>
        </w:rPr>
        <w:tab/>
      </w:r>
      <w:r w:rsidRPr="00C37A66">
        <w:rPr>
          <w:lang w:val="fr-FR"/>
        </w:rPr>
        <w:t>BC BEARER CONTEXT SETUP RESPONSE</w:t>
      </w:r>
      <w:r>
        <w:tab/>
      </w:r>
      <w:r>
        <w:fldChar w:fldCharType="begin" w:fldLock="1"/>
      </w:r>
      <w:r>
        <w:instrText xml:space="preserve"> PAGEREF _Toc184819790 \h </w:instrText>
      </w:r>
      <w:r>
        <w:fldChar w:fldCharType="separate"/>
      </w:r>
      <w:r>
        <w:t>100</w:t>
      </w:r>
      <w:r>
        <w:fldChar w:fldCharType="end"/>
      </w:r>
    </w:p>
    <w:p w14:paraId="222482B6" w14:textId="0E7F2C12" w:rsidR="00F104C6" w:rsidRDefault="00F104C6">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_Toc184819791 \h </w:instrText>
      </w:r>
      <w:r>
        <w:fldChar w:fldCharType="separate"/>
      </w:r>
      <w:r>
        <w:t>100</w:t>
      </w:r>
      <w:r>
        <w:fldChar w:fldCharType="end"/>
      </w:r>
    </w:p>
    <w:p w14:paraId="6DB755FC" w14:textId="4FB69311" w:rsidR="00F104C6" w:rsidRDefault="00F104C6">
      <w:pPr>
        <w:pStyle w:val="TOC5"/>
        <w:rPr>
          <w:rFonts w:asciiTheme="minorHAnsi" w:eastAsiaTheme="minorEastAsia" w:hAnsiTheme="minorHAnsi" w:cstheme="minorBidi"/>
          <w:kern w:val="2"/>
          <w:sz w:val="24"/>
          <w:szCs w:val="24"/>
          <w14:ligatures w14:val="standardContextual"/>
        </w:rPr>
      </w:pPr>
      <w:r w:rsidRPr="00C37A66">
        <w:rPr>
          <w:lang w:val="fr-FR"/>
        </w:rPr>
        <w:t>9.2.5.1.4</w:t>
      </w:r>
      <w:r>
        <w:rPr>
          <w:rFonts w:asciiTheme="minorHAnsi" w:eastAsiaTheme="minorEastAsia" w:hAnsiTheme="minorHAnsi" w:cstheme="minorBidi"/>
          <w:kern w:val="2"/>
          <w:sz w:val="24"/>
          <w:szCs w:val="24"/>
          <w14:ligatures w14:val="standardContextual"/>
        </w:rPr>
        <w:tab/>
      </w:r>
      <w:r w:rsidRPr="00C37A66">
        <w:rPr>
          <w:lang w:val="fr-FR"/>
        </w:rPr>
        <w:t>BC BEARER CONTEXT MODIFICATION REQUEST</w:t>
      </w:r>
      <w:r>
        <w:tab/>
      </w:r>
      <w:r>
        <w:fldChar w:fldCharType="begin" w:fldLock="1"/>
      </w:r>
      <w:r>
        <w:instrText xml:space="preserve"> PAGEREF _Toc184819792 \h </w:instrText>
      </w:r>
      <w:r>
        <w:fldChar w:fldCharType="separate"/>
      </w:r>
      <w:r>
        <w:t>101</w:t>
      </w:r>
      <w:r>
        <w:fldChar w:fldCharType="end"/>
      </w:r>
    </w:p>
    <w:p w14:paraId="2D6A8488" w14:textId="04562536" w:rsidR="00F104C6" w:rsidRDefault="00F104C6">
      <w:pPr>
        <w:pStyle w:val="TOC5"/>
        <w:rPr>
          <w:rFonts w:asciiTheme="minorHAnsi" w:eastAsiaTheme="minorEastAsia" w:hAnsiTheme="minorHAnsi" w:cstheme="minorBidi"/>
          <w:kern w:val="2"/>
          <w:sz w:val="24"/>
          <w:szCs w:val="24"/>
          <w14:ligatures w14:val="standardContextual"/>
        </w:rPr>
      </w:pPr>
      <w:r w:rsidRPr="00C37A66">
        <w:rPr>
          <w:lang w:val="fr-FR"/>
        </w:rPr>
        <w:t>9.2.5.1.5</w:t>
      </w:r>
      <w:r>
        <w:rPr>
          <w:rFonts w:asciiTheme="minorHAnsi" w:eastAsiaTheme="minorEastAsia" w:hAnsiTheme="minorHAnsi" w:cstheme="minorBidi"/>
          <w:kern w:val="2"/>
          <w:sz w:val="24"/>
          <w:szCs w:val="24"/>
          <w14:ligatures w14:val="standardContextual"/>
        </w:rPr>
        <w:tab/>
      </w:r>
      <w:r w:rsidRPr="00C37A66">
        <w:rPr>
          <w:lang w:val="fr-FR"/>
        </w:rPr>
        <w:t>BC BEARER CONTEXT MODIFICATION RESPONSE</w:t>
      </w:r>
      <w:r>
        <w:tab/>
      </w:r>
      <w:r>
        <w:fldChar w:fldCharType="begin" w:fldLock="1"/>
      </w:r>
      <w:r>
        <w:instrText xml:space="preserve"> PAGEREF _Toc184819793 \h </w:instrText>
      </w:r>
      <w:r>
        <w:fldChar w:fldCharType="separate"/>
      </w:r>
      <w:r>
        <w:t>101</w:t>
      </w:r>
      <w:r>
        <w:fldChar w:fldCharType="end"/>
      </w:r>
    </w:p>
    <w:p w14:paraId="6A6B231B" w14:textId="1EA8EBAE" w:rsidR="00F104C6" w:rsidRDefault="00F104C6">
      <w:pPr>
        <w:pStyle w:val="TOC5"/>
        <w:rPr>
          <w:rFonts w:asciiTheme="minorHAnsi" w:eastAsiaTheme="minorEastAsia" w:hAnsiTheme="minorHAnsi" w:cstheme="minorBidi"/>
          <w:kern w:val="2"/>
          <w:sz w:val="24"/>
          <w:szCs w:val="24"/>
          <w14:ligatures w14:val="standardContextual"/>
        </w:rPr>
      </w:pPr>
      <w:r w:rsidRPr="00C37A66">
        <w:rPr>
          <w:lang w:val="fr-FR"/>
        </w:rPr>
        <w:t>9.2.5.1.6</w:t>
      </w:r>
      <w:r>
        <w:rPr>
          <w:rFonts w:asciiTheme="minorHAnsi" w:eastAsiaTheme="minorEastAsia" w:hAnsiTheme="minorHAnsi" w:cstheme="minorBidi"/>
          <w:kern w:val="2"/>
          <w:sz w:val="24"/>
          <w:szCs w:val="24"/>
          <w14:ligatures w14:val="standardContextual"/>
        </w:rPr>
        <w:tab/>
      </w:r>
      <w:r w:rsidRPr="00C37A66">
        <w:rPr>
          <w:lang w:val="fr-FR"/>
        </w:rPr>
        <w:t>BC BEARER CONTEXT MODIFICATION FAILURE</w:t>
      </w:r>
      <w:r>
        <w:tab/>
      </w:r>
      <w:r>
        <w:fldChar w:fldCharType="begin" w:fldLock="1"/>
      </w:r>
      <w:r>
        <w:instrText xml:space="preserve"> PAGEREF _Toc184819794 \h </w:instrText>
      </w:r>
      <w:r>
        <w:fldChar w:fldCharType="separate"/>
      </w:r>
      <w:r>
        <w:t>101</w:t>
      </w:r>
      <w:r>
        <w:fldChar w:fldCharType="end"/>
      </w:r>
    </w:p>
    <w:p w14:paraId="2B2EAA83" w14:textId="131C5650" w:rsidR="00F104C6" w:rsidRDefault="00F104C6">
      <w:pPr>
        <w:pStyle w:val="TOC5"/>
        <w:rPr>
          <w:rFonts w:asciiTheme="minorHAnsi" w:eastAsiaTheme="minorEastAsia" w:hAnsiTheme="minorHAnsi" w:cstheme="minorBidi"/>
          <w:kern w:val="2"/>
          <w:sz w:val="24"/>
          <w:szCs w:val="24"/>
          <w14:ligatures w14:val="standardContextual"/>
        </w:rPr>
      </w:pPr>
      <w:r>
        <w:t>9.2.5.1.</w:t>
      </w:r>
      <w:r>
        <w:rPr>
          <w:lang w:eastAsia="zh-CN"/>
        </w:rPr>
        <w:t>7</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_Toc184819795 \h </w:instrText>
      </w:r>
      <w:r>
        <w:fldChar w:fldCharType="separate"/>
      </w:r>
      <w:r>
        <w:t>102</w:t>
      </w:r>
      <w:r>
        <w:fldChar w:fldCharType="end"/>
      </w:r>
    </w:p>
    <w:p w14:paraId="3850260D" w14:textId="04D98F5A" w:rsidR="00F104C6" w:rsidRDefault="00F104C6">
      <w:pPr>
        <w:pStyle w:val="TOC5"/>
        <w:rPr>
          <w:rFonts w:asciiTheme="minorHAnsi" w:eastAsiaTheme="minorEastAsia" w:hAnsiTheme="minorHAnsi" w:cstheme="minorBidi"/>
          <w:kern w:val="2"/>
          <w:sz w:val="24"/>
          <w:szCs w:val="24"/>
          <w14:ligatures w14:val="standardContextual"/>
        </w:rPr>
      </w:pPr>
      <w:r w:rsidRPr="00C37A66">
        <w:rPr>
          <w:lang w:val="fr-FR"/>
        </w:rPr>
        <w:t>9.2.5.1.</w:t>
      </w:r>
      <w:r w:rsidRPr="00C37A66">
        <w:rPr>
          <w:lang w:val="fr-FR" w:eastAsia="zh-CN"/>
        </w:rPr>
        <w:t>8</w:t>
      </w:r>
      <w:r>
        <w:rPr>
          <w:rFonts w:asciiTheme="minorHAnsi" w:eastAsiaTheme="minorEastAsia" w:hAnsiTheme="minorHAnsi" w:cstheme="minorBidi"/>
          <w:kern w:val="2"/>
          <w:sz w:val="24"/>
          <w:szCs w:val="24"/>
          <w14:ligatures w14:val="standardContextual"/>
        </w:rPr>
        <w:tab/>
      </w:r>
      <w:r w:rsidRPr="00C37A66">
        <w:rPr>
          <w:lang w:val="fr-FR"/>
        </w:rPr>
        <w:t>BC BEARER CONTEXT MODIFICATION CONFIRM</w:t>
      </w:r>
      <w:r>
        <w:tab/>
      </w:r>
      <w:r>
        <w:fldChar w:fldCharType="begin" w:fldLock="1"/>
      </w:r>
      <w:r>
        <w:instrText xml:space="preserve"> PAGEREF _Toc184819796 \h </w:instrText>
      </w:r>
      <w:r>
        <w:fldChar w:fldCharType="separate"/>
      </w:r>
      <w:r>
        <w:t>102</w:t>
      </w:r>
      <w:r>
        <w:fldChar w:fldCharType="end"/>
      </w:r>
    </w:p>
    <w:p w14:paraId="75D09EFB" w14:textId="57EE8000" w:rsidR="00F104C6" w:rsidRDefault="00F104C6">
      <w:pPr>
        <w:pStyle w:val="TOC5"/>
        <w:rPr>
          <w:rFonts w:asciiTheme="minorHAnsi" w:eastAsiaTheme="minorEastAsia" w:hAnsiTheme="minorHAnsi" w:cstheme="minorBidi"/>
          <w:kern w:val="2"/>
          <w:sz w:val="24"/>
          <w:szCs w:val="24"/>
          <w14:ligatures w14:val="standardContextual"/>
        </w:rPr>
      </w:pPr>
      <w:r>
        <w:t>9.2.5.1.</w:t>
      </w:r>
      <w:r>
        <w:rPr>
          <w:lang w:eastAsia="zh-CN"/>
        </w:rPr>
        <w:t>9</w:t>
      </w:r>
      <w:r>
        <w:rPr>
          <w:rFonts w:asciiTheme="minorHAnsi" w:eastAsiaTheme="minorEastAsia" w:hAnsiTheme="minorHAnsi" w:cstheme="minorBidi"/>
          <w:kern w:val="2"/>
          <w:sz w:val="24"/>
          <w:szCs w:val="24"/>
          <w14:ligatures w14:val="standardContextual"/>
        </w:rPr>
        <w:tab/>
      </w:r>
      <w:r>
        <w:t>BC BEARER CONTEXT RELEASE COMMAND</w:t>
      </w:r>
      <w:r>
        <w:tab/>
      </w:r>
      <w:r>
        <w:fldChar w:fldCharType="begin" w:fldLock="1"/>
      </w:r>
      <w:r>
        <w:instrText xml:space="preserve"> PAGEREF _Toc184819797 \h </w:instrText>
      </w:r>
      <w:r>
        <w:fldChar w:fldCharType="separate"/>
      </w:r>
      <w:r>
        <w:t>102</w:t>
      </w:r>
      <w:r>
        <w:fldChar w:fldCharType="end"/>
      </w:r>
    </w:p>
    <w:p w14:paraId="5F6FF05A" w14:textId="45A0C877" w:rsidR="00F104C6" w:rsidRDefault="00F104C6">
      <w:pPr>
        <w:pStyle w:val="TOC5"/>
        <w:rPr>
          <w:rFonts w:asciiTheme="minorHAnsi" w:eastAsiaTheme="minorEastAsia" w:hAnsiTheme="minorHAnsi" w:cstheme="minorBidi"/>
          <w:kern w:val="2"/>
          <w:sz w:val="24"/>
          <w:szCs w:val="24"/>
          <w14:ligatures w14:val="standardContextual"/>
        </w:rPr>
      </w:pPr>
      <w:r>
        <w:t>9.2.5.1.</w:t>
      </w:r>
      <w:r>
        <w:rPr>
          <w:lang w:eastAsia="zh-CN"/>
        </w:rPr>
        <w:t>10</w:t>
      </w:r>
      <w:r>
        <w:rPr>
          <w:rFonts w:asciiTheme="minorHAnsi" w:eastAsiaTheme="minorEastAsia" w:hAnsiTheme="minorHAnsi" w:cstheme="minorBidi"/>
          <w:kern w:val="2"/>
          <w:sz w:val="24"/>
          <w:szCs w:val="24"/>
          <w14:ligatures w14:val="standardContextual"/>
        </w:rPr>
        <w:tab/>
      </w:r>
      <w:r>
        <w:t>BC BEARER CONTEXT RELEASE COMPLETE</w:t>
      </w:r>
      <w:r>
        <w:tab/>
      </w:r>
      <w:r>
        <w:fldChar w:fldCharType="begin" w:fldLock="1"/>
      </w:r>
      <w:r>
        <w:instrText xml:space="preserve"> PAGEREF _Toc184819798 \h </w:instrText>
      </w:r>
      <w:r>
        <w:fldChar w:fldCharType="separate"/>
      </w:r>
      <w:r>
        <w:t>102</w:t>
      </w:r>
      <w:r>
        <w:fldChar w:fldCharType="end"/>
      </w:r>
    </w:p>
    <w:p w14:paraId="64649F8F" w14:textId="6F33B1A3" w:rsidR="00F104C6" w:rsidRDefault="00F104C6">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_Toc184819799 \h </w:instrText>
      </w:r>
      <w:r>
        <w:fldChar w:fldCharType="separate"/>
      </w:r>
      <w:r>
        <w:t>103</w:t>
      </w:r>
      <w:r>
        <w:fldChar w:fldCharType="end"/>
      </w:r>
    </w:p>
    <w:p w14:paraId="034A1C40" w14:textId="6BE0B0F3" w:rsidR="00F104C6" w:rsidRDefault="00F104C6">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_Toc184819800 \h </w:instrText>
      </w:r>
      <w:r>
        <w:fldChar w:fldCharType="separate"/>
      </w:r>
      <w:r>
        <w:t>103</w:t>
      </w:r>
      <w:r>
        <w:fldChar w:fldCharType="end"/>
      </w:r>
    </w:p>
    <w:p w14:paraId="4D2A7AEC" w14:textId="768B64A6" w:rsidR="00F104C6" w:rsidRDefault="00F104C6">
      <w:pPr>
        <w:pStyle w:val="TOC5"/>
        <w:rPr>
          <w:rFonts w:asciiTheme="minorHAnsi" w:eastAsiaTheme="minorEastAsia" w:hAnsiTheme="minorHAnsi" w:cstheme="minorBidi"/>
          <w:kern w:val="2"/>
          <w:sz w:val="24"/>
          <w:szCs w:val="24"/>
          <w14:ligatures w14:val="standardContextual"/>
        </w:rPr>
      </w:pPr>
      <w:r w:rsidRPr="00C37A66">
        <w:rPr>
          <w:lang w:val="fr-FR"/>
        </w:rPr>
        <w:t>9.2.5.2.1</w:t>
      </w:r>
      <w:r>
        <w:rPr>
          <w:rFonts w:asciiTheme="minorHAnsi" w:eastAsiaTheme="minorEastAsia" w:hAnsiTheme="minorHAnsi" w:cstheme="minorBidi"/>
          <w:kern w:val="2"/>
          <w:sz w:val="24"/>
          <w:szCs w:val="24"/>
          <w14:ligatures w14:val="standardContextual"/>
        </w:rPr>
        <w:tab/>
      </w:r>
      <w:r w:rsidRPr="00C37A66">
        <w:rPr>
          <w:lang w:val="fr-FR"/>
        </w:rPr>
        <w:t>MC BEARER CONTEXT SETUP REQUEST</w:t>
      </w:r>
      <w:r>
        <w:tab/>
      </w:r>
      <w:r>
        <w:fldChar w:fldCharType="begin" w:fldLock="1"/>
      </w:r>
      <w:r>
        <w:instrText xml:space="preserve"> PAGEREF _Toc184819801 \h </w:instrText>
      </w:r>
      <w:r>
        <w:fldChar w:fldCharType="separate"/>
      </w:r>
      <w:r>
        <w:t>103</w:t>
      </w:r>
      <w:r>
        <w:fldChar w:fldCharType="end"/>
      </w:r>
    </w:p>
    <w:p w14:paraId="71BA8800" w14:textId="300EB37F" w:rsidR="00F104C6" w:rsidRDefault="00F104C6">
      <w:pPr>
        <w:pStyle w:val="TOC5"/>
        <w:rPr>
          <w:rFonts w:asciiTheme="minorHAnsi" w:eastAsiaTheme="minorEastAsia" w:hAnsiTheme="minorHAnsi" w:cstheme="minorBidi"/>
          <w:kern w:val="2"/>
          <w:sz w:val="24"/>
          <w:szCs w:val="24"/>
          <w14:ligatures w14:val="standardContextual"/>
        </w:rPr>
      </w:pPr>
      <w:r w:rsidRPr="00C37A66">
        <w:rPr>
          <w:lang w:val="fr-FR"/>
        </w:rPr>
        <w:t>9.2.5.2.2</w:t>
      </w:r>
      <w:r>
        <w:rPr>
          <w:rFonts w:asciiTheme="minorHAnsi" w:eastAsiaTheme="minorEastAsia" w:hAnsiTheme="minorHAnsi" w:cstheme="minorBidi"/>
          <w:kern w:val="2"/>
          <w:sz w:val="24"/>
          <w:szCs w:val="24"/>
          <w14:ligatures w14:val="standardContextual"/>
        </w:rPr>
        <w:tab/>
      </w:r>
      <w:r w:rsidRPr="00C37A66">
        <w:rPr>
          <w:lang w:val="fr-FR"/>
        </w:rPr>
        <w:t>MC BEARER CONTEXT SETUP RESPONSE</w:t>
      </w:r>
      <w:r>
        <w:tab/>
      </w:r>
      <w:r>
        <w:fldChar w:fldCharType="begin" w:fldLock="1"/>
      </w:r>
      <w:r>
        <w:instrText xml:space="preserve"> PAGEREF _Toc184819802 \h </w:instrText>
      </w:r>
      <w:r>
        <w:fldChar w:fldCharType="separate"/>
      </w:r>
      <w:r>
        <w:t>103</w:t>
      </w:r>
      <w:r>
        <w:fldChar w:fldCharType="end"/>
      </w:r>
    </w:p>
    <w:p w14:paraId="1C0057CC" w14:textId="38AE1B8E" w:rsidR="00F104C6" w:rsidRDefault="00F104C6">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_Toc184819803 \h </w:instrText>
      </w:r>
      <w:r>
        <w:fldChar w:fldCharType="separate"/>
      </w:r>
      <w:r>
        <w:t>103</w:t>
      </w:r>
      <w:r>
        <w:fldChar w:fldCharType="end"/>
      </w:r>
    </w:p>
    <w:p w14:paraId="5434E0E2" w14:textId="4571206F" w:rsidR="00F104C6" w:rsidRDefault="00F104C6">
      <w:pPr>
        <w:pStyle w:val="TOC5"/>
        <w:rPr>
          <w:rFonts w:asciiTheme="minorHAnsi" w:eastAsiaTheme="minorEastAsia" w:hAnsiTheme="minorHAnsi" w:cstheme="minorBidi"/>
          <w:kern w:val="2"/>
          <w:sz w:val="24"/>
          <w:szCs w:val="24"/>
          <w14:ligatures w14:val="standardContextual"/>
        </w:rPr>
      </w:pPr>
      <w:r w:rsidRPr="00C37A66">
        <w:rPr>
          <w:lang w:val="fr-FR"/>
        </w:rPr>
        <w:t>9.2.5.2.4</w:t>
      </w:r>
      <w:r>
        <w:rPr>
          <w:rFonts w:asciiTheme="minorHAnsi" w:eastAsiaTheme="minorEastAsia" w:hAnsiTheme="minorHAnsi" w:cstheme="minorBidi"/>
          <w:kern w:val="2"/>
          <w:sz w:val="24"/>
          <w:szCs w:val="24"/>
          <w14:ligatures w14:val="standardContextual"/>
        </w:rPr>
        <w:tab/>
      </w:r>
      <w:r w:rsidRPr="00C37A66">
        <w:rPr>
          <w:lang w:val="fr-FR"/>
        </w:rPr>
        <w:t>MC BEARER CONTEXT MODIFICATION REQUEST</w:t>
      </w:r>
      <w:r>
        <w:tab/>
      </w:r>
      <w:r>
        <w:fldChar w:fldCharType="begin" w:fldLock="1"/>
      </w:r>
      <w:r>
        <w:instrText xml:space="preserve"> PAGEREF _Toc184819804 \h </w:instrText>
      </w:r>
      <w:r>
        <w:fldChar w:fldCharType="separate"/>
      </w:r>
      <w:r>
        <w:t>104</w:t>
      </w:r>
      <w:r>
        <w:fldChar w:fldCharType="end"/>
      </w:r>
    </w:p>
    <w:p w14:paraId="0BA42BA6" w14:textId="38CDC7BC" w:rsidR="00F104C6" w:rsidRDefault="00F104C6">
      <w:pPr>
        <w:pStyle w:val="TOC5"/>
        <w:rPr>
          <w:rFonts w:asciiTheme="minorHAnsi" w:eastAsiaTheme="minorEastAsia" w:hAnsiTheme="minorHAnsi" w:cstheme="minorBidi"/>
          <w:kern w:val="2"/>
          <w:sz w:val="24"/>
          <w:szCs w:val="24"/>
          <w14:ligatures w14:val="standardContextual"/>
        </w:rPr>
      </w:pPr>
      <w:r w:rsidRPr="00C37A66">
        <w:rPr>
          <w:lang w:val="fr-FR"/>
        </w:rPr>
        <w:t>9.2.5.2.5</w:t>
      </w:r>
      <w:r>
        <w:rPr>
          <w:rFonts w:asciiTheme="minorHAnsi" w:eastAsiaTheme="minorEastAsia" w:hAnsiTheme="minorHAnsi" w:cstheme="minorBidi"/>
          <w:kern w:val="2"/>
          <w:sz w:val="24"/>
          <w:szCs w:val="24"/>
          <w14:ligatures w14:val="standardContextual"/>
        </w:rPr>
        <w:tab/>
      </w:r>
      <w:r w:rsidRPr="00C37A66">
        <w:rPr>
          <w:lang w:val="fr-FR" w:eastAsia="zh-CN"/>
        </w:rPr>
        <w:t>M</w:t>
      </w:r>
      <w:r w:rsidRPr="00C37A66">
        <w:rPr>
          <w:lang w:val="fr-FR"/>
        </w:rPr>
        <w:t>C BEARER CONTEXT MODIFICATION RESPONSE</w:t>
      </w:r>
      <w:r>
        <w:tab/>
      </w:r>
      <w:r>
        <w:fldChar w:fldCharType="begin" w:fldLock="1"/>
      </w:r>
      <w:r>
        <w:instrText xml:space="preserve"> PAGEREF _Toc184819805 \h </w:instrText>
      </w:r>
      <w:r>
        <w:fldChar w:fldCharType="separate"/>
      </w:r>
      <w:r>
        <w:t>104</w:t>
      </w:r>
      <w:r>
        <w:fldChar w:fldCharType="end"/>
      </w:r>
    </w:p>
    <w:p w14:paraId="342B4836" w14:textId="08EEF6AD" w:rsidR="00F104C6" w:rsidRDefault="00F104C6">
      <w:pPr>
        <w:pStyle w:val="TOC5"/>
        <w:rPr>
          <w:rFonts w:asciiTheme="minorHAnsi" w:eastAsiaTheme="minorEastAsia" w:hAnsiTheme="minorHAnsi" w:cstheme="minorBidi"/>
          <w:kern w:val="2"/>
          <w:sz w:val="24"/>
          <w:szCs w:val="24"/>
          <w14:ligatures w14:val="standardContextual"/>
        </w:rPr>
      </w:pPr>
      <w:r w:rsidRPr="00C37A66">
        <w:rPr>
          <w:lang w:val="fr-FR"/>
        </w:rPr>
        <w:t>9.2.5.2.6</w:t>
      </w:r>
      <w:r>
        <w:rPr>
          <w:rFonts w:asciiTheme="minorHAnsi" w:eastAsiaTheme="minorEastAsia" w:hAnsiTheme="minorHAnsi" w:cstheme="minorBidi"/>
          <w:kern w:val="2"/>
          <w:sz w:val="24"/>
          <w:szCs w:val="24"/>
          <w14:ligatures w14:val="standardContextual"/>
        </w:rPr>
        <w:tab/>
      </w:r>
      <w:r w:rsidRPr="00C37A66">
        <w:rPr>
          <w:lang w:val="fr-FR"/>
        </w:rPr>
        <w:t>MC BEARER CONTEXT MODIFICATION FAILURE</w:t>
      </w:r>
      <w:r>
        <w:tab/>
      </w:r>
      <w:r>
        <w:fldChar w:fldCharType="begin" w:fldLock="1"/>
      </w:r>
      <w:r>
        <w:instrText xml:space="preserve"> PAGEREF _Toc184819806 \h </w:instrText>
      </w:r>
      <w:r>
        <w:fldChar w:fldCharType="separate"/>
      </w:r>
      <w:r>
        <w:t>104</w:t>
      </w:r>
      <w:r>
        <w:fldChar w:fldCharType="end"/>
      </w:r>
    </w:p>
    <w:p w14:paraId="7B7E0F56" w14:textId="12F515A4" w:rsidR="00F104C6" w:rsidRDefault="00F104C6">
      <w:pPr>
        <w:pStyle w:val="TOC5"/>
        <w:rPr>
          <w:rFonts w:asciiTheme="minorHAnsi" w:eastAsiaTheme="minorEastAsia" w:hAnsiTheme="minorHAnsi" w:cstheme="minorBidi"/>
          <w:kern w:val="2"/>
          <w:sz w:val="24"/>
          <w:szCs w:val="24"/>
          <w14:ligatures w14:val="standardContextual"/>
        </w:rPr>
      </w:pPr>
      <w:r>
        <w:t>9.2.5.2.</w:t>
      </w:r>
      <w:r>
        <w:rPr>
          <w:lang w:eastAsia="zh-CN"/>
        </w:rPr>
        <w:t>7</w:t>
      </w:r>
      <w:r>
        <w:rPr>
          <w:rFonts w:asciiTheme="minorHAnsi" w:eastAsiaTheme="minorEastAsia" w:hAnsiTheme="minorHAnsi" w:cstheme="minorBidi"/>
          <w:kern w:val="2"/>
          <w:sz w:val="24"/>
          <w:szCs w:val="24"/>
          <w14:ligatures w14:val="standardContextual"/>
        </w:rPr>
        <w:tab/>
      </w:r>
      <w:r>
        <w:t>MC BEARER CONTEXT MODIFICATION REQUIRED</w:t>
      </w:r>
      <w:r>
        <w:tab/>
      </w:r>
      <w:r>
        <w:fldChar w:fldCharType="begin" w:fldLock="1"/>
      </w:r>
      <w:r>
        <w:instrText xml:space="preserve"> PAGEREF _Toc184819807 \h </w:instrText>
      </w:r>
      <w:r>
        <w:fldChar w:fldCharType="separate"/>
      </w:r>
      <w:r>
        <w:t>105</w:t>
      </w:r>
      <w:r>
        <w:fldChar w:fldCharType="end"/>
      </w:r>
    </w:p>
    <w:p w14:paraId="2E1F60A3" w14:textId="10D5D5CD" w:rsidR="00F104C6" w:rsidRDefault="00F104C6">
      <w:pPr>
        <w:pStyle w:val="TOC5"/>
        <w:rPr>
          <w:rFonts w:asciiTheme="minorHAnsi" w:eastAsiaTheme="minorEastAsia" w:hAnsiTheme="minorHAnsi" w:cstheme="minorBidi"/>
          <w:kern w:val="2"/>
          <w:sz w:val="24"/>
          <w:szCs w:val="24"/>
          <w14:ligatures w14:val="standardContextual"/>
        </w:rPr>
      </w:pPr>
      <w:r>
        <w:t>9.2.5.2.</w:t>
      </w:r>
      <w:r>
        <w:rPr>
          <w:lang w:eastAsia="zh-CN"/>
        </w:rPr>
        <w:t>8</w:t>
      </w:r>
      <w:r>
        <w:rPr>
          <w:rFonts w:asciiTheme="minorHAnsi" w:eastAsiaTheme="minorEastAsia" w:hAnsiTheme="minorHAnsi" w:cstheme="minorBidi"/>
          <w:kern w:val="2"/>
          <w:sz w:val="24"/>
          <w:szCs w:val="24"/>
          <w14:ligatures w14:val="standardContextual"/>
        </w:rPr>
        <w:tab/>
      </w:r>
      <w:r>
        <w:t>MC BEARER CONTEXT MODIFICATION CONFIRM</w:t>
      </w:r>
      <w:r>
        <w:tab/>
      </w:r>
      <w:r>
        <w:fldChar w:fldCharType="begin" w:fldLock="1"/>
      </w:r>
      <w:r>
        <w:instrText xml:space="preserve"> PAGEREF _Toc184819808 \h </w:instrText>
      </w:r>
      <w:r>
        <w:fldChar w:fldCharType="separate"/>
      </w:r>
      <w:r>
        <w:t>105</w:t>
      </w:r>
      <w:r>
        <w:fldChar w:fldCharType="end"/>
      </w:r>
    </w:p>
    <w:p w14:paraId="04CB1394" w14:textId="64232D6C" w:rsidR="00F104C6" w:rsidRDefault="00F104C6">
      <w:pPr>
        <w:pStyle w:val="TOC5"/>
        <w:rPr>
          <w:rFonts w:asciiTheme="minorHAnsi" w:eastAsiaTheme="minorEastAsia" w:hAnsiTheme="minorHAnsi" w:cstheme="minorBidi"/>
          <w:kern w:val="2"/>
          <w:sz w:val="24"/>
          <w:szCs w:val="24"/>
          <w14:ligatures w14:val="standardContextual"/>
        </w:rPr>
      </w:pPr>
      <w:r>
        <w:t>9.2.5.2.</w:t>
      </w:r>
      <w:r>
        <w:rPr>
          <w:lang w:eastAsia="zh-CN"/>
        </w:rPr>
        <w:t>9</w:t>
      </w:r>
      <w:r>
        <w:rPr>
          <w:rFonts w:asciiTheme="minorHAnsi" w:eastAsiaTheme="minorEastAsia" w:hAnsiTheme="minorHAnsi" w:cstheme="minorBidi"/>
          <w:kern w:val="2"/>
          <w:sz w:val="24"/>
          <w:szCs w:val="24"/>
          <w14:ligatures w14:val="standardContextual"/>
        </w:rPr>
        <w:tab/>
      </w:r>
      <w:r>
        <w:t>MC BEARER CONTEXT RELEASE COMMAND</w:t>
      </w:r>
      <w:r>
        <w:tab/>
      </w:r>
      <w:r>
        <w:fldChar w:fldCharType="begin" w:fldLock="1"/>
      </w:r>
      <w:r>
        <w:instrText xml:space="preserve"> PAGEREF _Toc184819809 \h </w:instrText>
      </w:r>
      <w:r>
        <w:fldChar w:fldCharType="separate"/>
      </w:r>
      <w:r>
        <w:t>105</w:t>
      </w:r>
      <w:r>
        <w:fldChar w:fldCharType="end"/>
      </w:r>
    </w:p>
    <w:p w14:paraId="7DBAB761" w14:textId="1C9A14C4" w:rsidR="00F104C6" w:rsidRDefault="00F104C6">
      <w:pPr>
        <w:pStyle w:val="TOC5"/>
        <w:rPr>
          <w:rFonts w:asciiTheme="minorHAnsi" w:eastAsiaTheme="minorEastAsia" w:hAnsiTheme="minorHAnsi" w:cstheme="minorBidi"/>
          <w:kern w:val="2"/>
          <w:sz w:val="24"/>
          <w:szCs w:val="24"/>
          <w14:ligatures w14:val="standardContextual"/>
        </w:rPr>
      </w:pPr>
      <w:r>
        <w:t>9.2.5.2.</w:t>
      </w:r>
      <w:r>
        <w:rPr>
          <w:lang w:eastAsia="zh-CN"/>
        </w:rPr>
        <w:t>10</w:t>
      </w:r>
      <w:r>
        <w:rPr>
          <w:rFonts w:asciiTheme="minorHAnsi" w:eastAsiaTheme="minorEastAsia" w:hAnsiTheme="minorHAnsi" w:cstheme="minorBidi"/>
          <w:kern w:val="2"/>
          <w:sz w:val="24"/>
          <w:szCs w:val="24"/>
          <w14:ligatures w14:val="standardContextual"/>
        </w:rPr>
        <w:tab/>
      </w:r>
      <w:r>
        <w:t>MC BEARER CONTEXT RELEASE COMPLETE</w:t>
      </w:r>
      <w:r>
        <w:tab/>
      </w:r>
      <w:r>
        <w:fldChar w:fldCharType="begin" w:fldLock="1"/>
      </w:r>
      <w:r>
        <w:instrText xml:space="preserve"> PAGEREF _Toc184819810 \h </w:instrText>
      </w:r>
      <w:r>
        <w:fldChar w:fldCharType="separate"/>
      </w:r>
      <w:r>
        <w:t>106</w:t>
      </w:r>
      <w:r>
        <w:fldChar w:fldCharType="end"/>
      </w:r>
    </w:p>
    <w:p w14:paraId="7F1A014A" w14:textId="0F07DE32" w:rsidR="00F104C6" w:rsidRDefault="00F104C6">
      <w:pPr>
        <w:pStyle w:val="TOC5"/>
        <w:rPr>
          <w:rFonts w:asciiTheme="minorHAnsi" w:eastAsiaTheme="minorEastAsia" w:hAnsiTheme="minorHAnsi" w:cstheme="minorBidi"/>
          <w:kern w:val="2"/>
          <w:sz w:val="24"/>
          <w:szCs w:val="24"/>
          <w14:ligatures w14:val="standardContextual"/>
        </w:rPr>
      </w:pPr>
      <w:r>
        <w:t>9.2.5.2.</w:t>
      </w:r>
      <w:r>
        <w:rPr>
          <w:lang w:eastAsia="zh-CN"/>
        </w:rPr>
        <w:t>11</w:t>
      </w:r>
      <w:r>
        <w:rPr>
          <w:rFonts w:asciiTheme="minorHAnsi" w:eastAsiaTheme="minorEastAsia" w:hAnsiTheme="minorHAnsi" w:cstheme="minorBidi"/>
          <w:kern w:val="2"/>
          <w:sz w:val="24"/>
          <w:szCs w:val="24"/>
          <w14:ligatures w14:val="standardContextual"/>
        </w:rPr>
        <w:tab/>
      </w:r>
      <w:r>
        <w:t>MC BEARER CONTEXT RELEASE REQUEST</w:t>
      </w:r>
      <w:r>
        <w:tab/>
      </w:r>
      <w:r>
        <w:fldChar w:fldCharType="begin" w:fldLock="1"/>
      </w:r>
      <w:r>
        <w:instrText xml:space="preserve"> PAGEREF _Toc184819811 \h </w:instrText>
      </w:r>
      <w:r>
        <w:fldChar w:fldCharType="separate"/>
      </w:r>
      <w:r>
        <w:t>106</w:t>
      </w:r>
      <w:r>
        <w:fldChar w:fldCharType="end"/>
      </w:r>
    </w:p>
    <w:p w14:paraId="23B07A3B" w14:textId="26C67B0B" w:rsidR="00F104C6" w:rsidRDefault="00F104C6">
      <w:pPr>
        <w:pStyle w:val="TOC5"/>
        <w:rPr>
          <w:rFonts w:asciiTheme="minorHAnsi" w:eastAsiaTheme="minorEastAsia" w:hAnsiTheme="minorHAnsi" w:cstheme="minorBidi"/>
          <w:kern w:val="2"/>
          <w:sz w:val="24"/>
          <w:szCs w:val="24"/>
          <w14:ligatures w14:val="standardContextual"/>
        </w:rPr>
      </w:pPr>
      <w:r>
        <w:t>9.2.5.2.</w:t>
      </w:r>
      <w:r>
        <w:rPr>
          <w:lang w:eastAsia="zh-CN"/>
        </w:rPr>
        <w:t>12</w:t>
      </w:r>
      <w:r>
        <w:rPr>
          <w:rFonts w:asciiTheme="minorHAnsi" w:eastAsiaTheme="minorEastAsia" w:hAnsiTheme="minorHAnsi" w:cstheme="minorBidi"/>
          <w:kern w:val="2"/>
          <w:sz w:val="24"/>
          <w:szCs w:val="24"/>
          <w14:ligatures w14:val="standardContextual"/>
        </w:rPr>
        <w:tab/>
      </w:r>
      <w:r>
        <w:t>MC BEARER NOTIFICATION</w:t>
      </w:r>
      <w:r>
        <w:tab/>
      </w:r>
      <w:r>
        <w:fldChar w:fldCharType="begin" w:fldLock="1"/>
      </w:r>
      <w:r>
        <w:instrText xml:space="preserve"> PAGEREF _Toc184819812 \h </w:instrText>
      </w:r>
      <w:r>
        <w:fldChar w:fldCharType="separate"/>
      </w:r>
      <w:r>
        <w:t>106</w:t>
      </w:r>
      <w:r>
        <w:fldChar w:fldCharType="end"/>
      </w:r>
    </w:p>
    <w:p w14:paraId="444DF722" w14:textId="12908FCC" w:rsidR="00F104C6" w:rsidRDefault="00F104C6">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_Toc184819813 \h </w:instrText>
      </w:r>
      <w:r>
        <w:fldChar w:fldCharType="separate"/>
      </w:r>
      <w:r>
        <w:t>106</w:t>
      </w:r>
      <w:r>
        <w:fldChar w:fldCharType="end"/>
      </w:r>
    </w:p>
    <w:p w14:paraId="7E0EBB0D" w14:textId="2B2B2E24" w:rsidR="00F104C6" w:rsidRDefault="00F104C6">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_Toc184819814 \h </w:instrText>
      </w:r>
      <w:r>
        <w:fldChar w:fldCharType="separate"/>
      </w:r>
      <w:r>
        <w:t>106</w:t>
      </w:r>
      <w:r>
        <w:fldChar w:fldCharType="end"/>
      </w:r>
    </w:p>
    <w:p w14:paraId="162ACA8D" w14:textId="7118F6BE" w:rsidR="00F104C6" w:rsidRDefault="00F104C6">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Message Type</w:t>
      </w:r>
      <w:r>
        <w:tab/>
      </w:r>
      <w:r>
        <w:fldChar w:fldCharType="begin" w:fldLock="1"/>
      </w:r>
      <w:r>
        <w:instrText xml:space="preserve"> PAGEREF _Toc184819815 \h </w:instrText>
      </w:r>
      <w:r>
        <w:fldChar w:fldCharType="separate"/>
      </w:r>
      <w:r>
        <w:t>106</w:t>
      </w:r>
      <w:r>
        <w:fldChar w:fldCharType="end"/>
      </w:r>
    </w:p>
    <w:p w14:paraId="02A93B33" w14:textId="0B67763C"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9.3.1.2</w:t>
      </w:r>
      <w:r>
        <w:rPr>
          <w:rFonts w:asciiTheme="minorHAnsi" w:eastAsiaTheme="minorEastAsia" w:hAnsiTheme="minorHAnsi" w:cstheme="minorBidi"/>
          <w:kern w:val="2"/>
          <w:sz w:val="24"/>
          <w:szCs w:val="24"/>
          <w14:ligatures w14:val="standardContextual"/>
        </w:rPr>
        <w:tab/>
      </w:r>
      <w:r w:rsidRPr="00C37A66">
        <w:rPr>
          <w:rFonts w:cs="Arial"/>
        </w:rPr>
        <w:t>Cause</w:t>
      </w:r>
      <w:r>
        <w:tab/>
      </w:r>
      <w:r>
        <w:fldChar w:fldCharType="begin" w:fldLock="1"/>
      </w:r>
      <w:r>
        <w:instrText xml:space="preserve"> PAGEREF _Toc184819816 \h </w:instrText>
      </w:r>
      <w:r>
        <w:fldChar w:fldCharType="separate"/>
      </w:r>
      <w:r>
        <w:t>107</w:t>
      </w:r>
      <w:r>
        <w:fldChar w:fldCharType="end"/>
      </w:r>
    </w:p>
    <w:p w14:paraId="3150BAF1" w14:textId="05D679F1"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lang w:eastAsia="zh-CN"/>
        </w:rPr>
        <w:t>9.3.1.3</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_Toc184819817 \h </w:instrText>
      </w:r>
      <w:r>
        <w:fldChar w:fldCharType="separate"/>
      </w:r>
      <w:r>
        <w:t>111</w:t>
      </w:r>
      <w:r>
        <w:fldChar w:fldCharType="end"/>
      </w:r>
    </w:p>
    <w:p w14:paraId="012077DD" w14:textId="2F734BCC" w:rsidR="00F104C6" w:rsidRDefault="00F104C6">
      <w:pPr>
        <w:pStyle w:val="TOC4"/>
        <w:rPr>
          <w:rFonts w:asciiTheme="minorHAnsi" w:eastAsiaTheme="minorEastAsia" w:hAnsiTheme="minorHAnsi" w:cstheme="minorBidi"/>
          <w:kern w:val="2"/>
          <w:sz w:val="24"/>
          <w:szCs w:val="24"/>
          <w14:ligatures w14:val="standardContextual"/>
        </w:rPr>
      </w:pPr>
      <w:r>
        <w:t>9.3.1.4</w:t>
      </w:r>
      <w:r>
        <w:rPr>
          <w:rFonts w:asciiTheme="minorHAnsi" w:eastAsiaTheme="minorEastAsia" w:hAnsiTheme="minorHAnsi" w:cstheme="minorBidi"/>
          <w:kern w:val="2"/>
          <w:sz w:val="24"/>
          <w:szCs w:val="24"/>
          <w14:ligatures w14:val="standardContextual"/>
        </w:rPr>
        <w:tab/>
      </w:r>
      <w:r>
        <w:t>gNB-CU-CP UE E1AP ID</w:t>
      </w:r>
      <w:r>
        <w:tab/>
      </w:r>
      <w:r>
        <w:fldChar w:fldCharType="begin" w:fldLock="1"/>
      </w:r>
      <w:r>
        <w:instrText xml:space="preserve"> PAGEREF _Toc184819818 \h </w:instrText>
      </w:r>
      <w:r>
        <w:fldChar w:fldCharType="separate"/>
      </w:r>
      <w:r>
        <w:t>111</w:t>
      </w:r>
      <w:r>
        <w:fldChar w:fldCharType="end"/>
      </w:r>
    </w:p>
    <w:p w14:paraId="55A30844" w14:textId="5A71C1DD" w:rsidR="00F104C6" w:rsidRDefault="00F104C6">
      <w:pPr>
        <w:pStyle w:val="TOC4"/>
        <w:rPr>
          <w:rFonts w:asciiTheme="minorHAnsi" w:eastAsiaTheme="minorEastAsia" w:hAnsiTheme="minorHAnsi" w:cstheme="minorBidi"/>
          <w:kern w:val="2"/>
          <w:sz w:val="24"/>
          <w:szCs w:val="24"/>
          <w14:ligatures w14:val="standardContextual"/>
        </w:rPr>
      </w:pPr>
      <w:r>
        <w:t>9.3.1.5</w:t>
      </w:r>
      <w:r>
        <w:rPr>
          <w:rFonts w:asciiTheme="minorHAnsi" w:eastAsiaTheme="minorEastAsia" w:hAnsiTheme="minorHAnsi" w:cstheme="minorBidi"/>
          <w:kern w:val="2"/>
          <w:sz w:val="24"/>
          <w:szCs w:val="24"/>
          <w14:ligatures w14:val="standardContextual"/>
        </w:rPr>
        <w:tab/>
      </w:r>
      <w:r>
        <w:t>gNB-CU-UP UE E1AP ID</w:t>
      </w:r>
      <w:r>
        <w:tab/>
      </w:r>
      <w:r>
        <w:fldChar w:fldCharType="begin" w:fldLock="1"/>
      </w:r>
      <w:r>
        <w:instrText xml:space="preserve"> PAGEREF _Toc184819819 \h </w:instrText>
      </w:r>
      <w:r>
        <w:fldChar w:fldCharType="separate"/>
      </w:r>
      <w:r>
        <w:t>111</w:t>
      </w:r>
      <w:r>
        <w:fldChar w:fldCharType="end"/>
      </w:r>
    </w:p>
    <w:p w14:paraId="6A80EE45" w14:textId="42369EEC" w:rsidR="00F104C6" w:rsidRDefault="00F104C6">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_Toc184819820 \h </w:instrText>
      </w:r>
      <w:r>
        <w:fldChar w:fldCharType="separate"/>
      </w:r>
      <w:r>
        <w:t>112</w:t>
      </w:r>
      <w:r>
        <w:fldChar w:fldCharType="end"/>
      </w:r>
    </w:p>
    <w:p w14:paraId="6F41C300" w14:textId="7564FAD9"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_Toc184819821 \h </w:instrText>
      </w:r>
      <w:r>
        <w:fldChar w:fldCharType="separate"/>
      </w:r>
      <w:r>
        <w:t>112</w:t>
      </w:r>
      <w:r>
        <w:fldChar w:fldCharType="end"/>
      </w:r>
    </w:p>
    <w:p w14:paraId="48E2D375" w14:textId="00771BB6"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_Toc184819822 \h </w:instrText>
      </w:r>
      <w:r>
        <w:fldChar w:fldCharType="separate"/>
      </w:r>
      <w:r>
        <w:t>112</w:t>
      </w:r>
      <w:r>
        <w:fldChar w:fldCharType="end"/>
      </w:r>
    </w:p>
    <w:p w14:paraId="40D6FE1B" w14:textId="089EE954"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_Toc184819823 \h </w:instrText>
      </w:r>
      <w:r>
        <w:fldChar w:fldCharType="separate"/>
      </w:r>
      <w:r>
        <w:t>112</w:t>
      </w:r>
      <w:r>
        <w:fldChar w:fldCharType="end"/>
      </w:r>
    </w:p>
    <w:p w14:paraId="12DF1A0B" w14:textId="432E089A" w:rsidR="00F104C6" w:rsidRDefault="00F104C6">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_Toc184819824 \h </w:instrText>
      </w:r>
      <w:r>
        <w:fldChar w:fldCharType="separate"/>
      </w:r>
      <w:r>
        <w:t>113</w:t>
      </w:r>
      <w:r>
        <w:fldChar w:fldCharType="end"/>
      </w:r>
    </w:p>
    <w:p w14:paraId="13F6CF5F" w14:textId="6031411E" w:rsidR="00F104C6" w:rsidRDefault="00F104C6">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_Toc184819825 \h </w:instrText>
      </w:r>
      <w:r>
        <w:fldChar w:fldCharType="separate"/>
      </w:r>
      <w:r>
        <w:t>113</w:t>
      </w:r>
      <w:r>
        <w:fldChar w:fldCharType="end"/>
      </w:r>
    </w:p>
    <w:p w14:paraId="7E7E2BE7" w14:textId="0C45F24E" w:rsidR="00F104C6" w:rsidRDefault="00F104C6">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_Toc184819826 \h </w:instrText>
      </w:r>
      <w:r>
        <w:fldChar w:fldCharType="separate"/>
      </w:r>
      <w:r>
        <w:t>114</w:t>
      </w:r>
      <w:r>
        <w:fldChar w:fldCharType="end"/>
      </w:r>
    </w:p>
    <w:p w14:paraId="49672631" w14:textId="566CAF61" w:rsidR="00F104C6" w:rsidRDefault="00F104C6">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_Toc184819827 \h </w:instrText>
      </w:r>
      <w:r>
        <w:fldChar w:fldCharType="separate"/>
      </w:r>
      <w:r>
        <w:t>114</w:t>
      </w:r>
      <w:r>
        <w:fldChar w:fldCharType="end"/>
      </w:r>
    </w:p>
    <w:p w14:paraId="15310796" w14:textId="663AB3E9"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_Toc184819828 \h </w:instrText>
      </w:r>
      <w:r>
        <w:fldChar w:fldCharType="separate"/>
      </w:r>
      <w:r>
        <w:t>115</w:t>
      </w:r>
      <w:r>
        <w:fldChar w:fldCharType="end"/>
      </w:r>
    </w:p>
    <w:p w14:paraId="14FCBA8B" w14:textId="1B5DDAD7" w:rsidR="00F104C6" w:rsidRDefault="00F104C6">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_Toc184819829 \h </w:instrText>
      </w:r>
      <w:r>
        <w:fldChar w:fldCharType="separate"/>
      </w:r>
      <w:r>
        <w:t>115</w:t>
      </w:r>
      <w:r>
        <w:fldChar w:fldCharType="end"/>
      </w:r>
    </w:p>
    <w:p w14:paraId="3E8D310D" w14:textId="70600EDD" w:rsidR="00F104C6" w:rsidRDefault="00F104C6">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_Toc184819830 \h </w:instrText>
      </w:r>
      <w:r>
        <w:fldChar w:fldCharType="separate"/>
      </w:r>
      <w:r>
        <w:t>115</w:t>
      </w:r>
      <w:r>
        <w:fldChar w:fldCharType="end"/>
      </w:r>
    </w:p>
    <w:p w14:paraId="499F8F4C" w14:textId="56193968" w:rsidR="00F104C6" w:rsidRDefault="00F104C6">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_Toc184819831 \h </w:instrText>
      </w:r>
      <w:r>
        <w:fldChar w:fldCharType="separate"/>
      </w:r>
      <w:r>
        <w:t>115</w:t>
      </w:r>
      <w:r>
        <w:fldChar w:fldCharType="end"/>
      </w:r>
    </w:p>
    <w:p w14:paraId="09492CB5" w14:textId="61C73EA0" w:rsidR="00F104C6" w:rsidRDefault="00F104C6">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_Toc184819832 \h </w:instrText>
      </w:r>
      <w:r>
        <w:fldChar w:fldCharType="separate"/>
      </w:r>
      <w:r>
        <w:t>115</w:t>
      </w:r>
      <w:r>
        <w:fldChar w:fldCharType="end"/>
      </w:r>
    </w:p>
    <w:p w14:paraId="5744C3EA" w14:textId="2877D533" w:rsidR="00F104C6" w:rsidRDefault="00F104C6">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_Toc184819833 \h </w:instrText>
      </w:r>
      <w:r>
        <w:fldChar w:fldCharType="separate"/>
      </w:r>
      <w:r>
        <w:t>116</w:t>
      </w:r>
      <w:r>
        <w:fldChar w:fldCharType="end"/>
      </w:r>
    </w:p>
    <w:p w14:paraId="041CCFA3" w14:textId="413E8A7D" w:rsidR="00F104C6" w:rsidRDefault="00F104C6">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_Toc184819834 \h </w:instrText>
      </w:r>
      <w:r>
        <w:fldChar w:fldCharType="separate"/>
      </w:r>
      <w:r>
        <w:t>116</w:t>
      </w:r>
      <w:r>
        <w:fldChar w:fldCharType="end"/>
      </w:r>
    </w:p>
    <w:p w14:paraId="60565BB5" w14:textId="1ED98B38" w:rsidR="00F104C6" w:rsidRDefault="00F104C6">
      <w:pPr>
        <w:pStyle w:val="TOC4"/>
        <w:rPr>
          <w:rFonts w:asciiTheme="minorHAnsi" w:eastAsiaTheme="minorEastAsia" w:hAnsiTheme="minorHAnsi" w:cstheme="minorBidi"/>
          <w:kern w:val="2"/>
          <w:sz w:val="24"/>
          <w:szCs w:val="24"/>
          <w14:ligatures w14:val="standardContextual"/>
        </w:rPr>
      </w:pPr>
      <w:r>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_Toc184819835 \h </w:instrText>
      </w:r>
      <w:r>
        <w:fldChar w:fldCharType="separate"/>
      </w:r>
      <w:r>
        <w:t>117</w:t>
      </w:r>
      <w:r>
        <w:fldChar w:fldCharType="end"/>
      </w:r>
    </w:p>
    <w:p w14:paraId="6C091122" w14:textId="6BAA3A56" w:rsidR="00F104C6" w:rsidRDefault="00F104C6">
      <w:pPr>
        <w:pStyle w:val="TOC4"/>
        <w:rPr>
          <w:rFonts w:asciiTheme="minorHAnsi" w:eastAsiaTheme="minorEastAsia" w:hAnsiTheme="minorHAnsi" w:cstheme="minorBidi"/>
          <w:kern w:val="2"/>
          <w:sz w:val="24"/>
          <w:szCs w:val="24"/>
          <w14:ligatures w14:val="standardContextual"/>
        </w:rPr>
      </w:pPr>
      <w:r>
        <w:t>9.3.1.21</w:t>
      </w:r>
      <w:r>
        <w:rPr>
          <w:rFonts w:asciiTheme="minorHAnsi" w:eastAsiaTheme="minorEastAsia" w:hAnsiTheme="minorHAnsi" w:cstheme="minorBidi"/>
          <w:kern w:val="2"/>
          <w:sz w:val="24"/>
          <w:szCs w:val="24"/>
          <w14:ligatures w14:val="standardContextual"/>
        </w:rPr>
        <w:tab/>
      </w:r>
      <w:r>
        <w:t>PDU Session ID</w:t>
      </w:r>
      <w:r>
        <w:tab/>
      </w:r>
      <w:r>
        <w:fldChar w:fldCharType="begin" w:fldLock="1"/>
      </w:r>
      <w:r>
        <w:instrText xml:space="preserve"> PAGEREF _Toc184819836 \h </w:instrText>
      </w:r>
      <w:r>
        <w:fldChar w:fldCharType="separate"/>
      </w:r>
      <w:r>
        <w:t>117</w:t>
      </w:r>
      <w:r>
        <w:fldChar w:fldCharType="end"/>
      </w:r>
    </w:p>
    <w:p w14:paraId="32E33226" w14:textId="37637CB8" w:rsidR="00F104C6" w:rsidRDefault="00F104C6">
      <w:pPr>
        <w:pStyle w:val="TOC4"/>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t>PDU Session Type</w:t>
      </w:r>
      <w:r>
        <w:tab/>
      </w:r>
      <w:r>
        <w:fldChar w:fldCharType="begin" w:fldLock="1"/>
      </w:r>
      <w:r>
        <w:instrText xml:space="preserve"> PAGEREF _Toc184819837 \h </w:instrText>
      </w:r>
      <w:r>
        <w:fldChar w:fldCharType="separate"/>
      </w:r>
      <w:r>
        <w:t>117</w:t>
      </w:r>
      <w:r>
        <w:fldChar w:fldCharType="end"/>
      </w:r>
    </w:p>
    <w:p w14:paraId="5107ABC1" w14:textId="72B62574" w:rsidR="00F104C6" w:rsidRDefault="00F104C6">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_Toc184819838 \h </w:instrText>
      </w:r>
      <w:r>
        <w:fldChar w:fldCharType="separate"/>
      </w:r>
      <w:r>
        <w:t>118</w:t>
      </w:r>
      <w:r>
        <w:fldChar w:fldCharType="end"/>
      </w:r>
    </w:p>
    <w:p w14:paraId="2E54DDB0" w14:textId="1F10160D"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9.3.1.24</w:t>
      </w:r>
      <w:r>
        <w:rPr>
          <w:rFonts w:asciiTheme="minorHAnsi" w:eastAsiaTheme="minorEastAsia" w:hAnsiTheme="minorHAnsi" w:cstheme="minorBidi"/>
          <w:kern w:val="2"/>
          <w:sz w:val="24"/>
          <w:szCs w:val="24"/>
          <w14:ligatures w14:val="standardContextual"/>
        </w:rPr>
        <w:tab/>
      </w:r>
      <w:r w:rsidRPr="00C37A66">
        <w:rPr>
          <w:rFonts w:eastAsia="Batang"/>
        </w:rPr>
        <w:t>QoS Flow Identifier</w:t>
      </w:r>
      <w:r>
        <w:tab/>
      </w:r>
      <w:r>
        <w:fldChar w:fldCharType="begin" w:fldLock="1"/>
      </w:r>
      <w:r>
        <w:instrText xml:space="preserve"> PAGEREF _Toc184819839 \h </w:instrText>
      </w:r>
      <w:r>
        <w:fldChar w:fldCharType="separate"/>
      </w:r>
      <w:r>
        <w:t>118</w:t>
      </w:r>
      <w:r>
        <w:fldChar w:fldCharType="end"/>
      </w:r>
    </w:p>
    <w:p w14:paraId="08C962DC" w14:textId="0C8160FF" w:rsidR="00F104C6" w:rsidRDefault="00F104C6">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_Toc184819840 \h </w:instrText>
      </w:r>
      <w:r>
        <w:fldChar w:fldCharType="separate"/>
      </w:r>
      <w:r>
        <w:t>118</w:t>
      </w:r>
      <w:r>
        <w:fldChar w:fldCharType="end"/>
      </w:r>
    </w:p>
    <w:p w14:paraId="30E2550F" w14:textId="4C4A76E9" w:rsidR="00F104C6" w:rsidRDefault="00F104C6">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C37A66">
        <w:rPr>
          <w:rFonts w:eastAsia="Batang"/>
        </w:rPr>
        <w:t xml:space="preserve"> Level QoS Parameters</w:t>
      </w:r>
      <w:r>
        <w:tab/>
      </w:r>
      <w:r>
        <w:fldChar w:fldCharType="begin" w:fldLock="1"/>
      </w:r>
      <w:r>
        <w:instrText xml:space="preserve"> PAGEREF _Toc184819841 \h </w:instrText>
      </w:r>
      <w:r>
        <w:fldChar w:fldCharType="separate"/>
      </w:r>
      <w:r>
        <w:t>119</w:t>
      </w:r>
      <w:r>
        <w:fldChar w:fldCharType="end"/>
      </w:r>
    </w:p>
    <w:p w14:paraId="75E5F0B2" w14:textId="51C418D2" w:rsidR="00F104C6" w:rsidRDefault="00F104C6">
      <w:pPr>
        <w:pStyle w:val="TOC4"/>
        <w:rPr>
          <w:rFonts w:asciiTheme="minorHAnsi" w:eastAsiaTheme="minorEastAsia" w:hAnsiTheme="minorHAnsi" w:cstheme="minorBidi"/>
          <w:kern w:val="2"/>
          <w:sz w:val="24"/>
          <w:szCs w:val="24"/>
          <w14:ligatures w14:val="standardContextual"/>
        </w:rPr>
      </w:pPr>
      <w:r>
        <w:t>9.3.1.27</w:t>
      </w:r>
      <w:r>
        <w:rPr>
          <w:rFonts w:asciiTheme="minorHAnsi" w:eastAsiaTheme="minorEastAsia" w:hAnsiTheme="minorHAnsi" w:cstheme="minorBidi"/>
          <w:kern w:val="2"/>
          <w:sz w:val="24"/>
          <w:szCs w:val="24"/>
          <w14:ligatures w14:val="standardContextual"/>
        </w:rPr>
        <w:tab/>
      </w:r>
      <w:r>
        <w:t>Non Dynamic 5QI Descriptor</w:t>
      </w:r>
      <w:r>
        <w:tab/>
      </w:r>
      <w:r>
        <w:fldChar w:fldCharType="begin" w:fldLock="1"/>
      </w:r>
      <w:r>
        <w:instrText xml:space="preserve"> PAGEREF _Toc184819842 \h </w:instrText>
      </w:r>
      <w:r>
        <w:fldChar w:fldCharType="separate"/>
      </w:r>
      <w:r>
        <w:t>120</w:t>
      </w:r>
      <w:r>
        <w:fldChar w:fldCharType="end"/>
      </w:r>
    </w:p>
    <w:p w14:paraId="114FCB1D" w14:textId="399456E2" w:rsidR="00F104C6" w:rsidRDefault="00F104C6">
      <w:pPr>
        <w:pStyle w:val="TOC4"/>
        <w:rPr>
          <w:rFonts w:asciiTheme="minorHAnsi" w:eastAsiaTheme="minorEastAsia" w:hAnsiTheme="minorHAnsi" w:cstheme="minorBidi"/>
          <w:kern w:val="2"/>
          <w:sz w:val="24"/>
          <w:szCs w:val="24"/>
          <w14:ligatures w14:val="standardContextual"/>
        </w:rPr>
      </w:pPr>
      <w:r>
        <w:t>9.3.1.28</w:t>
      </w:r>
      <w:r>
        <w:rPr>
          <w:rFonts w:asciiTheme="minorHAnsi" w:eastAsiaTheme="minorEastAsia" w:hAnsiTheme="minorHAnsi" w:cstheme="minorBidi"/>
          <w:kern w:val="2"/>
          <w:sz w:val="24"/>
          <w:szCs w:val="24"/>
          <w14:ligatures w14:val="standardContextual"/>
        </w:rPr>
        <w:tab/>
      </w:r>
      <w:r>
        <w:t>Dynamic 5QI Descriptor</w:t>
      </w:r>
      <w:r>
        <w:tab/>
      </w:r>
      <w:r>
        <w:fldChar w:fldCharType="begin" w:fldLock="1"/>
      </w:r>
      <w:r>
        <w:instrText xml:space="preserve"> PAGEREF _Toc184819843 \h </w:instrText>
      </w:r>
      <w:r>
        <w:fldChar w:fldCharType="separate"/>
      </w:r>
      <w:r>
        <w:t>121</w:t>
      </w:r>
      <w:r>
        <w:fldChar w:fldCharType="end"/>
      </w:r>
    </w:p>
    <w:p w14:paraId="3D2FC11F" w14:textId="5319D548" w:rsidR="00F104C6" w:rsidRDefault="00F104C6">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_Toc184819844 \h </w:instrText>
      </w:r>
      <w:r>
        <w:fldChar w:fldCharType="separate"/>
      </w:r>
      <w:r>
        <w:t>122</w:t>
      </w:r>
      <w:r>
        <w:fldChar w:fldCharType="end"/>
      </w:r>
    </w:p>
    <w:p w14:paraId="6C1094D5" w14:textId="1F4DACFB" w:rsidR="00F104C6" w:rsidRDefault="00F104C6">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_Toc184819845 \h </w:instrText>
      </w:r>
      <w:r>
        <w:fldChar w:fldCharType="separate"/>
      </w:r>
      <w:r>
        <w:t>123</w:t>
      </w:r>
      <w:r>
        <w:fldChar w:fldCharType="end"/>
      </w:r>
    </w:p>
    <w:p w14:paraId="532A8FA9" w14:textId="776B61F9" w:rsidR="00F104C6" w:rsidRDefault="00F104C6">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_Toc184819846 \h </w:instrText>
      </w:r>
      <w:r>
        <w:fldChar w:fldCharType="separate"/>
      </w:r>
      <w:r>
        <w:t>123</w:t>
      </w:r>
      <w:r>
        <w:fldChar w:fldCharType="end"/>
      </w:r>
    </w:p>
    <w:p w14:paraId="22D62FF8" w14:textId="5F9B5FE9" w:rsidR="00F104C6" w:rsidRDefault="00F104C6">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_Toc184819847 \h </w:instrText>
      </w:r>
      <w:r>
        <w:fldChar w:fldCharType="separate"/>
      </w:r>
      <w:r>
        <w:t>124</w:t>
      </w:r>
      <w:r>
        <w:fldChar w:fldCharType="end"/>
      </w:r>
    </w:p>
    <w:p w14:paraId="0DFB1450" w14:textId="25592A12" w:rsidR="00F104C6" w:rsidRDefault="00F104C6">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_Toc184819848 \h </w:instrText>
      </w:r>
      <w:r>
        <w:fldChar w:fldCharType="separate"/>
      </w:r>
      <w:r>
        <w:t>124</w:t>
      </w:r>
      <w:r>
        <w:fldChar w:fldCharType="end"/>
      </w:r>
    </w:p>
    <w:p w14:paraId="74470505" w14:textId="7A3B3B1C" w:rsidR="00F104C6" w:rsidRDefault="00F104C6">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_Toc184819849 \h </w:instrText>
      </w:r>
      <w:r>
        <w:fldChar w:fldCharType="separate"/>
      </w:r>
      <w:r>
        <w:t>124</w:t>
      </w:r>
      <w:r>
        <w:fldChar w:fldCharType="end"/>
      </w:r>
    </w:p>
    <w:p w14:paraId="6398875A" w14:textId="5D3E0768" w:rsidR="00F104C6" w:rsidRDefault="00F104C6">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_Toc184819850 \h </w:instrText>
      </w:r>
      <w:r>
        <w:fldChar w:fldCharType="separate"/>
      </w:r>
      <w:r>
        <w:t>125</w:t>
      </w:r>
      <w:r>
        <w:fldChar w:fldCharType="end"/>
      </w:r>
    </w:p>
    <w:p w14:paraId="6D8D6F52" w14:textId="27BE69D3" w:rsidR="00F104C6" w:rsidRDefault="00F104C6">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_Toc184819851 \h </w:instrText>
      </w:r>
      <w:r>
        <w:fldChar w:fldCharType="separate"/>
      </w:r>
      <w:r>
        <w:t>125</w:t>
      </w:r>
      <w:r>
        <w:fldChar w:fldCharType="end"/>
      </w:r>
    </w:p>
    <w:p w14:paraId="65F47EA5" w14:textId="6D24E71A" w:rsidR="00F104C6" w:rsidRDefault="00F104C6">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_Toc184819852 \h </w:instrText>
      </w:r>
      <w:r>
        <w:fldChar w:fldCharType="separate"/>
      </w:r>
      <w:r>
        <w:t>125</w:t>
      </w:r>
      <w:r>
        <w:fldChar w:fldCharType="end"/>
      </w:r>
    </w:p>
    <w:p w14:paraId="6FAB6278" w14:textId="50F185B7" w:rsidR="00F104C6" w:rsidRDefault="00F104C6">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_Toc184819853 \h </w:instrText>
      </w:r>
      <w:r>
        <w:fldChar w:fldCharType="separate"/>
      </w:r>
      <w:r>
        <w:t>125</w:t>
      </w:r>
      <w:r>
        <w:fldChar w:fldCharType="end"/>
      </w:r>
    </w:p>
    <w:p w14:paraId="1CED9054" w14:textId="51521BC9" w:rsidR="00F104C6" w:rsidRDefault="00F104C6">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_Toc184819854 \h </w:instrText>
      </w:r>
      <w:r>
        <w:fldChar w:fldCharType="separate"/>
      </w:r>
      <w:r>
        <w:t>126</w:t>
      </w:r>
      <w:r>
        <w:fldChar w:fldCharType="end"/>
      </w:r>
    </w:p>
    <w:p w14:paraId="60C6AE5F" w14:textId="7A139B3A" w:rsidR="00F104C6" w:rsidRDefault="00F104C6">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_Toc184819855 \h </w:instrText>
      </w:r>
      <w:r>
        <w:fldChar w:fldCharType="separate"/>
      </w:r>
      <w:r>
        <w:t>128</w:t>
      </w:r>
      <w:r>
        <w:fldChar w:fldCharType="end"/>
      </w:r>
    </w:p>
    <w:p w14:paraId="411C53C5" w14:textId="6D0A6DB1" w:rsidR="00F104C6" w:rsidRDefault="00F104C6">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_Toc184819856 \h </w:instrText>
      </w:r>
      <w:r>
        <w:fldChar w:fldCharType="separate"/>
      </w:r>
      <w:r>
        <w:t>129</w:t>
      </w:r>
      <w:r>
        <w:fldChar w:fldCharType="end"/>
      </w:r>
    </w:p>
    <w:p w14:paraId="76C67D90" w14:textId="236F6D01" w:rsidR="00F104C6" w:rsidRDefault="00F104C6">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_Toc184819857 \h </w:instrText>
      </w:r>
      <w:r>
        <w:fldChar w:fldCharType="separate"/>
      </w:r>
      <w:r>
        <w:t>130</w:t>
      </w:r>
      <w:r>
        <w:fldChar w:fldCharType="end"/>
      </w:r>
    </w:p>
    <w:p w14:paraId="37CBE4B7" w14:textId="7CFDB87E" w:rsidR="00F104C6" w:rsidRDefault="00F104C6">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_Toc184819858 \h </w:instrText>
      </w:r>
      <w:r>
        <w:fldChar w:fldCharType="separate"/>
      </w:r>
      <w:r>
        <w:t>130</w:t>
      </w:r>
      <w:r>
        <w:fldChar w:fldCharType="end"/>
      </w:r>
    </w:p>
    <w:p w14:paraId="24120D6F" w14:textId="46CC642D" w:rsidR="00F104C6" w:rsidRDefault="00F104C6">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_Toc184819859 \h </w:instrText>
      </w:r>
      <w:r>
        <w:fldChar w:fldCharType="separate"/>
      </w:r>
      <w:r>
        <w:t>131</w:t>
      </w:r>
      <w:r>
        <w:fldChar w:fldCharType="end"/>
      </w:r>
    </w:p>
    <w:p w14:paraId="639A23B4" w14:textId="369B2D61" w:rsidR="00F104C6" w:rsidRDefault="00F104C6">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_Toc184819860 \h </w:instrText>
      </w:r>
      <w:r>
        <w:fldChar w:fldCharType="separate"/>
      </w:r>
      <w:r>
        <w:t>131</w:t>
      </w:r>
      <w:r>
        <w:fldChar w:fldCharType="end"/>
      </w:r>
    </w:p>
    <w:p w14:paraId="2B589C10" w14:textId="11ED3B7A" w:rsidR="00F104C6" w:rsidRDefault="00F104C6">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Flow Failed List</w:t>
      </w:r>
      <w:r>
        <w:tab/>
      </w:r>
      <w:r>
        <w:fldChar w:fldCharType="begin" w:fldLock="1"/>
      </w:r>
      <w:r>
        <w:instrText xml:space="preserve"> PAGEREF _Toc184819861 \h </w:instrText>
      </w:r>
      <w:r>
        <w:fldChar w:fldCharType="separate"/>
      </w:r>
      <w:r>
        <w:t>132</w:t>
      </w:r>
      <w:r>
        <w:fldChar w:fldCharType="end"/>
      </w:r>
    </w:p>
    <w:p w14:paraId="0167EC54" w14:textId="36847889"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9.3.1.46</w:t>
      </w:r>
      <w:r>
        <w:rPr>
          <w:rFonts w:asciiTheme="minorHAnsi" w:eastAsiaTheme="minorEastAsia" w:hAnsiTheme="minorHAnsi" w:cstheme="minorBidi"/>
          <w:kern w:val="2"/>
          <w:sz w:val="24"/>
          <w:szCs w:val="24"/>
          <w14:ligatures w14:val="standardContextual"/>
        </w:rPr>
        <w:tab/>
      </w:r>
      <w:r w:rsidRPr="00C37A66">
        <w:rPr>
          <w:rFonts w:cs="Arial"/>
          <w:lang w:eastAsia="zh-CN"/>
        </w:rPr>
        <w:t>Packet Loss Rate</w:t>
      </w:r>
      <w:r>
        <w:tab/>
      </w:r>
      <w:r>
        <w:fldChar w:fldCharType="begin" w:fldLock="1"/>
      </w:r>
      <w:r>
        <w:instrText xml:space="preserve"> PAGEREF _Toc184819862 \h </w:instrText>
      </w:r>
      <w:r>
        <w:fldChar w:fldCharType="separate"/>
      </w:r>
      <w:r>
        <w:t>132</w:t>
      </w:r>
      <w:r>
        <w:fldChar w:fldCharType="end"/>
      </w:r>
    </w:p>
    <w:p w14:paraId="0AE2162E" w14:textId="06091ABE"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_Toc184819863 \h </w:instrText>
      </w:r>
      <w:r>
        <w:fldChar w:fldCharType="separate"/>
      </w:r>
      <w:r>
        <w:t>132</w:t>
      </w:r>
      <w:r>
        <w:fldChar w:fldCharType="end"/>
      </w:r>
    </w:p>
    <w:p w14:paraId="1E799704" w14:textId="22909A32"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_Toc184819864 \h </w:instrText>
      </w:r>
      <w:r>
        <w:fldChar w:fldCharType="separate"/>
      </w:r>
      <w:r>
        <w:t>132</w:t>
      </w:r>
      <w:r>
        <w:fldChar w:fldCharType="end"/>
      </w:r>
    </w:p>
    <w:p w14:paraId="39A32B30" w14:textId="260B3187"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_Toc184819865 \h </w:instrText>
      </w:r>
      <w:r>
        <w:fldChar w:fldCharType="separate"/>
      </w:r>
      <w:r>
        <w:t>133</w:t>
      </w:r>
      <w:r>
        <w:fldChar w:fldCharType="end"/>
      </w:r>
    </w:p>
    <w:p w14:paraId="43BCB182" w14:textId="274A34A2"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_Toc184819866 \h </w:instrText>
      </w:r>
      <w:r>
        <w:fldChar w:fldCharType="separate"/>
      </w:r>
      <w:r>
        <w:t>133</w:t>
      </w:r>
      <w:r>
        <w:fldChar w:fldCharType="end"/>
      </w:r>
    </w:p>
    <w:p w14:paraId="38F29AF3" w14:textId="11AE2C6E"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_Toc184819867 \h </w:instrText>
      </w:r>
      <w:r>
        <w:fldChar w:fldCharType="separate"/>
      </w:r>
      <w:r>
        <w:t>133</w:t>
      </w:r>
      <w:r>
        <w:fldChar w:fldCharType="end"/>
      </w:r>
    </w:p>
    <w:p w14:paraId="4E2F2422" w14:textId="2FEFACBD" w:rsidR="00F104C6" w:rsidRDefault="00F104C6">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_Toc184819868 \h </w:instrText>
      </w:r>
      <w:r>
        <w:fldChar w:fldCharType="separate"/>
      </w:r>
      <w:r>
        <w:t>133</w:t>
      </w:r>
      <w:r>
        <w:fldChar w:fldCharType="end"/>
      </w:r>
    </w:p>
    <w:p w14:paraId="018A0D9D" w14:textId="27411CEE"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_Toc184819869 \h </w:instrText>
      </w:r>
      <w:r>
        <w:fldChar w:fldCharType="separate"/>
      </w:r>
      <w:r>
        <w:t>133</w:t>
      </w:r>
      <w:r>
        <w:fldChar w:fldCharType="end"/>
      </w:r>
    </w:p>
    <w:p w14:paraId="2838EAAC" w14:textId="6DEC80F8" w:rsidR="00F104C6" w:rsidRDefault="00F104C6">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_Toc184819870 \h </w:instrText>
      </w:r>
      <w:r>
        <w:fldChar w:fldCharType="separate"/>
      </w:r>
      <w:r>
        <w:t>134</w:t>
      </w:r>
      <w:r>
        <w:fldChar w:fldCharType="end"/>
      </w:r>
    </w:p>
    <w:p w14:paraId="2A8F8986" w14:textId="0E60148B" w:rsidR="00F104C6" w:rsidRDefault="00F104C6">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_Toc184819871 \h </w:instrText>
      </w:r>
      <w:r>
        <w:fldChar w:fldCharType="separate"/>
      </w:r>
      <w:r>
        <w:t>134</w:t>
      </w:r>
      <w:r>
        <w:fldChar w:fldCharType="end"/>
      </w:r>
    </w:p>
    <w:p w14:paraId="5F9BB222" w14:textId="01DFA1FA" w:rsidR="00F104C6" w:rsidRDefault="00F104C6">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_Toc184819872 \h </w:instrText>
      </w:r>
      <w:r>
        <w:fldChar w:fldCharType="separate"/>
      </w:r>
      <w:r>
        <w:t>134</w:t>
      </w:r>
      <w:r>
        <w:fldChar w:fldCharType="end"/>
      </w:r>
    </w:p>
    <w:p w14:paraId="730D9961" w14:textId="53EB7D78"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C37A66">
        <w:rPr>
          <w:rFonts w:eastAsia="Malgun Gothic"/>
        </w:rPr>
        <w:t>Maximum Integrity Protected Data Rate</w:t>
      </w:r>
      <w:r>
        <w:tab/>
      </w:r>
      <w:r>
        <w:fldChar w:fldCharType="begin" w:fldLock="1"/>
      </w:r>
      <w:r>
        <w:instrText xml:space="preserve"> PAGEREF _Toc184819873 \h </w:instrText>
      </w:r>
      <w:r>
        <w:fldChar w:fldCharType="separate"/>
      </w:r>
      <w:r>
        <w:t>134</w:t>
      </w:r>
      <w:r>
        <w:fldChar w:fldCharType="end"/>
      </w:r>
    </w:p>
    <w:p w14:paraId="6BC20A48" w14:textId="2EB611D3" w:rsidR="00F104C6" w:rsidRDefault="00F104C6">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_Toc184819874 \h </w:instrText>
      </w:r>
      <w:r>
        <w:fldChar w:fldCharType="separate"/>
      </w:r>
      <w:r>
        <w:t>134</w:t>
      </w:r>
      <w:r>
        <w:fldChar w:fldCharType="end"/>
      </w:r>
    </w:p>
    <w:p w14:paraId="0E1169AA" w14:textId="730B25BC" w:rsidR="00F104C6" w:rsidRDefault="00F104C6">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_Toc184819875 \h </w:instrText>
      </w:r>
      <w:r>
        <w:fldChar w:fldCharType="separate"/>
      </w:r>
      <w:r>
        <w:t>135</w:t>
      </w:r>
      <w:r>
        <w:fldChar w:fldCharType="end"/>
      </w:r>
    </w:p>
    <w:p w14:paraId="4D0F5BD3" w14:textId="1C4D9003"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Malgun Gothic"/>
        </w:rPr>
        <w:t>9.3.1.60</w:t>
      </w:r>
      <w:r>
        <w:rPr>
          <w:rFonts w:asciiTheme="minorHAnsi" w:eastAsiaTheme="minorEastAsia" w:hAnsiTheme="minorHAnsi" w:cstheme="minorBidi"/>
          <w:kern w:val="2"/>
          <w:sz w:val="24"/>
          <w:szCs w:val="24"/>
          <w14:ligatures w14:val="standardContextual"/>
        </w:rPr>
        <w:tab/>
      </w:r>
      <w:r w:rsidRPr="00C37A66">
        <w:rPr>
          <w:rFonts w:eastAsia="Malgun Gothic"/>
        </w:rPr>
        <w:t>QoS Flow Mapping Indication</w:t>
      </w:r>
      <w:r>
        <w:tab/>
      </w:r>
      <w:r>
        <w:fldChar w:fldCharType="begin" w:fldLock="1"/>
      </w:r>
      <w:r>
        <w:instrText xml:space="preserve"> PAGEREF _Toc184819876 \h </w:instrText>
      </w:r>
      <w:r>
        <w:fldChar w:fldCharType="separate"/>
      </w:r>
      <w:r>
        <w:t>135</w:t>
      </w:r>
      <w:r>
        <w:fldChar w:fldCharType="end"/>
      </w:r>
    </w:p>
    <w:p w14:paraId="614288EA" w14:textId="102F64E3" w:rsidR="00F104C6" w:rsidRDefault="00F104C6">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_Toc184819877 \h </w:instrText>
      </w:r>
      <w:r>
        <w:fldChar w:fldCharType="separate"/>
      </w:r>
      <w:r>
        <w:t>136</w:t>
      </w:r>
      <w:r>
        <w:fldChar w:fldCharType="end"/>
      </w:r>
    </w:p>
    <w:p w14:paraId="508B5BFD" w14:textId="3E8074D6"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_Toc184819878 \h </w:instrText>
      </w:r>
      <w:r>
        <w:fldChar w:fldCharType="separate"/>
      </w:r>
      <w:r>
        <w:t>136</w:t>
      </w:r>
      <w:r>
        <w:fldChar w:fldCharType="end"/>
      </w:r>
    </w:p>
    <w:p w14:paraId="0D54D0BB" w14:textId="3884EA7B" w:rsidR="00F104C6" w:rsidRDefault="00F104C6">
      <w:pPr>
        <w:pStyle w:val="TOC4"/>
        <w:rPr>
          <w:rFonts w:asciiTheme="minorHAnsi" w:eastAsiaTheme="minorEastAsia" w:hAnsiTheme="minorHAnsi" w:cstheme="minorBidi"/>
          <w:kern w:val="2"/>
          <w:sz w:val="24"/>
          <w:szCs w:val="24"/>
          <w14:ligatures w14:val="standardContextual"/>
        </w:rPr>
      </w:pPr>
      <w:r w:rsidRPr="00C37A66">
        <w:rPr>
          <w:lang w:val="fr-FR"/>
        </w:rPr>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_Toc184819879 \h </w:instrText>
      </w:r>
      <w:r>
        <w:fldChar w:fldCharType="separate"/>
      </w:r>
      <w:r>
        <w:t>136</w:t>
      </w:r>
      <w:r>
        <w:fldChar w:fldCharType="end"/>
      </w:r>
    </w:p>
    <w:p w14:paraId="09D844EB" w14:textId="374D142B" w:rsidR="00F104C6" w:rsidRDefault="00F104C6">
      <w:pPr>
        <w:pStyle w:val="TOC4"/>
        <w:rPr>
          <w:rFonts w:asciiTheme="minorHAnsi" w:eastAsiaTheme="minorEastAsia" w:hAnsiTheme="minorHAnsi" w:cstheme="minorBidi"/>
          <w:kern w:val="2"/>
          <w:sz w:val="24"/>
          <w:szCs w:val="24"/>
          <w14:ligatures w14:val="standardContextual"/>
        </w:rPr>
      </w:pPr>
      <w:r w:rsidRPr="00C37A66">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_Toc184819880 \h </w:instrText>
      </w:r>
      <w:r>
        <w:fldChar w:fldCharType="separate"/>
      </w:r>
      <w:r>
        <w:t>137</w:t>
      </w:r>
      <w:r>
        <w:fldChar w:fldCharType="end"/>
      </w:r>
    </w:p>
    <w:p w14:paraId="48D89A93" w14:textId="2C4DD7DD" w:rsidR="00F104C6" w:rsidRDefault="00F104C6">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_Toc184819881 \h </w:instrText>
      </w:r>
      <w:r>
        <w:fldChar w:fldCharType="separate"/>
      </w:r>
      <w:r>
        <w:t>137</w:t>
      </w:r>
      <w:r>
        <w:fldChar w:fldCharType="end"/>
      </w:r>
    </w:p>
    <w:p w14:paraId="38AEE3E0" w14:textId="43E28AA9" w:rsidR="00F104C6" w:rsidRDefault="00F104C6">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_Toc184819882 \h </w:instrText>
      </w:r>
      <w:r>
        <w:fldChar w:fldCharType="separate"/>
      </w:r>
      <w:r>
        <w:t>137</w:t>
      </w:r>
      <w:r>
        <w:fldChar w:fldCharType="end"/>
      </w:r>
    </w:p>
    <w:p w14:paraId="2868E67D" w14:textId="471C0A4D" w:rsidR="00F104C6" w:rsidRDefault="00F104C6">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_Toc184819883 \h </w:instrText>
      </w:r>
      <w:r>
        <w:fldChar w:fldCharType="separate"/>
      </w:r>
      <w:r>
        <w:t>137</w:t>
      </w:r>
      <w:r>
        <w:fldChar w:fldCharType="end"/>
      </w:r>
    </w:p>
    <w:p w14:paraId="5B5F0248" w14:textId="3549B0B3"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SimSun"/>
        </w:rPr>
        <w:t>9.3.1.68</w:t>
      </w:r>
      <w:r>
        <w:rPr>
          <w:rFonts w:asciiTheme="minorHAnsi" w:eastAsiaTheme="minorEastAsia" w:hAnsiTheme="minorHAnsi" w:cstheme="minorBidi"/>
          <w:kern w:val="2"/>
          <w:sz w:val="24"/>
          <w:szCs w:val="24"/>
          <w14:ligatures w14:val="standardContextual"/>
        </w:rPr>
        <w:tab/>
      </w:r>
      <w:r w:rsidRPr="00C37A66">
        <w:rPr>
          <w:rFonts w:eastAsia="SimSun"/>
        </w:rPr>
        <w:t>Trace Activation</w:t>
      </w:r>
      <w:r>
        <w:tab/>
      </w:r>
      <w:r>
        <w:fldChar w:fldCharType="begin" w:fldLock="1"/>
      </w:r>
      <w:r>
        <w:instrText xml:space="preserve"> PAGEREF _Toc184819884 \h </w:instrText>
      </w:r>
      <w:r>
        <w:fldChar w:fldCharType="separate"/>
      </w:r>
      <w:r>
        <w:t>138</w:t>
      </w:r>
      <w:r>
        <w:fldChar w:fldCharType="end"/>
      </w:r>
    </w:p>
    <w:p w14:paraId="66E758D3" w14:textId="54B959B5"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_Toc184819885 \h </w:instrText>
      </w:r>
      <w:r>
        <w:fldChar w:fldCharType="separate"/>
      </w:r>
      <w:r>
        <w:t>139</w:t>
      </w:r>
      <w:r>
        <w:fldChar w:fldCharType="end"/>
      </w:r>
    </w:p>
    <w:p w14:paraId="54477A3B" w14:textId="74F7D3D3"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9.3.1.70</w:t>
      </w:r>
      <w:r>
        <w:rPr>
          <w:rFonts w:asciiTheme="minorHAnsi" w:eastAsiaTheme="minorEastAsia" w:hAnsiTheme="minorHAnsi" w:cstheme="minorBidi"/>
          <w:kern w:val="2"/>
          <w:sz w:val="24"/>
          <w:szCs w:val="24"/>
          <w14:ligatures w14:val="standardContextual"/>
        </w:rPr>
        <w:tab/>
      </w:r>
      <w:r w:rsidRPr="00C37A66">
        <w:rPr>
          <w:rFonts w:eastAsia="Batang"/>
        </w:rPr>
        <w:t>Additional RRM Policy Index</w:t>
      </w:r>
      <w:r>
        <w:tab/>
      </w:r>
      <w:r>
        <w:fldChar w:fldCharType="begin" w:fldLock="1"/>
      </w:r>
      <w:r>
        <w:instrText xml:space="preserve"> PAGEREF _Toc184819886 \h </w:instrText>
      </w:r>
      <w:r>
        <w:fldChar w:fldCharType="separate"/>
      </w:r>
      <w:r>
        <w:t>139</w:t>
      </w:r>
      <w:r>
        <w:fldChar w:fldCharType="end"/>
      </w:r>
    </w:p>
    <w:p w14:paraId="552912A2" w14:textId="603797AE" w:rsidR="00F104C6" w:rsidRDefault="00F104C6">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_Toc184819887 \h </w:instrText>
      </w:r>
      <w:r>
        <w:fldChar w:fldCharType="separate"/>
      </w:r>
      <w:r>
        <w:t>139</w:t>
      </w:r>
      <w:r>
        <w:fldChar w:fldCharType="end"/>
      </w:r>
    </w:p>
    <w:p w14:paraId="23BCAB97" w14:textId="4B9EAA0F"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Yu Mincho"/>
        </w:rPr>
        <w:t>9.3.1.72</w:t>
      </w:r>
      <w:r>
        <w:rPr>
          <w:rFonts w:asciiTheme="minorHAnsi" w:eastAsiaTheme="minorEastAsia" w:hAnsiTheme="minorHAnsi" w:cstheme="minorBidi"/>
          <w:kern w:val="2"/>
          <w:sz w:val="24"/>
          <w:szCs w:val="24"/>
          <w14:ligatures w14:val="standardContextual"/>
        </w:rPr>
        <w:tab/>
      </w:r>
      <w:r w:rsidRPr="00C37A66">
        <w:rPr>
          <w:rFonts w:eastAsia="Yu Mincho"/>
        </w:rPr>
        <w:t>TNL Available Capacity Indicator</w:t>
      </w:r>
      <w:r>
        <w:tab/>
      </w:r>
      <w:r>
        <w:fldChar w:fldCharType="begin" w:fldLock="1"/>
      </w:r>
      <w:r>
        <w:instrText xml:space="preserve"> PAGEREF _Toc184819888 \h </w:instrText>
      </w:r>
      <w:r>
        <w:fldChar w:fldCharType="separate"/>
      </w:r>
      <w:r>
        <w:t>140</w:t>
      </w:r>
      <w:r>
        <w:fldChar w:fldCharType="end"/>
      </w:r>
    </w:p>
    <w:p w14:paraId="180F986C" w14:textId="5638B4FC"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Yu Mincho"/>
        </w:rPr>
        <w:t>9.3.1.73</w:t>
      </w:r>
      <w:r>
        <w:rPr>
          <w:rFonts w:asciiTheme="minorHAnsi" w:eastAsiaTheme="minorEastAsia" w:hAnsiTheme="minorHAnsi" w:cstheme="minorBidi"/>
          <w:kern w:val="2"/>
          <w:sz w:val="24"/>
          <w:szCs w:val="24"/>
          <w14:ligatures w14:val="standardContextual"/>
        </w:rPr>
        <w:tab/>
      </w:r>
      <w:r w:rsidRPr="00C37A66">
        <w:rPr>
          <w:rFonts w:eastAsia="Yu Mincho"/>
        </w:rPr>
        <w:t xml:space="preserve">HW </w:t>
      </w:r>
      <w:r w:rsidRPr="00C37A66">
        <w:rPr>
          <w:rFonts w:eastAsia="Yu Mincho"/>
          <w:lang w:eastAsia="ja-JP"/>
        </w:rPr>
        <w:t xml:space="preserve">Capacity </w:t>
      </w:r>
      <w:r w:rsidRPr="00C37A66">
        <w:rPr>
          <w:rFonts w:eastAsia="Yu Mincho"/>
        </w:rPr>
        <w:t>Indicator</w:t>
      </w:r>
      <w:r>
        <w:tab/>
      </w:r>
      <w:r>
        <w:fldChar w:fldCharType="begin" w:fldLock="1"/>
      </w:r>
      <w:r>
        <w:instrText xml:space="preserve"> PAGEREF _Toc184819889 \h </w:instrText>
      </w:r>
      <w:r>
        <w:fldChar w:fldCharType="separate"/>
      </w:r>
      <w:r>
        <w:t>140</w:t>
      </w:r>
      <w:r>
        <w:fldChar w:fldCharType="end"/>
      </w:r>
    </w:p>
    <w:p w14:paraId="29573589" w14:textId="2C58E7F1" w:rsidR="00F104C6" w:rsidRDefault="00F104C6">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_Toc184819890 \h </w:instrText>
      </w:r>
      <w:r>
        <w:fldChar w:fldCharType="separate"/>
      </w:r>
      <w:r>
        <w:t>140</w:t>
      </w:r>
      <w:r>
        <w:fldChar w:fldCharType="end"/>
      </w:r>
    </w:p>
    <w:p w14:paraId="11AD9B7E" w14:textId="485F56F9" w:rsidR="00F104C6" w:rsidRDefault="00F104C6">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_Toc184819891 \h </w:instrText>
      </w:r>
      <w:r>
        <w:fldChar w:fldCharType="separate"/>
      </w:r>
      <w:r>
        <w:t>141</w:t>
      </w:r>
      <w:r>
        <w:fldChar w:fldCharType="end"/>
      </w:r>
    </w:p>
    <w:p w14:paraId="4C32F8A1" w14:textId="6F3BD379" w:rsidR="00F104C6" w:rsidRDefault="00F104C6">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_Toc184819892 \h </w:instrText>
      </w:r>
      <w:r>
        <w:fldChar w:fldCharType="separate"/>
      </w:r>
      <w:r>
        <w:t>141</w:t>
      </w:r>
      <w:r>
        <w:fldChar w:fldCharType="end"/>
      </w:r>
    </w:p>
    <w:p w14:paraId="5A7919BE" w14:textId="4F00587E" w:rsidR="00F104C6" w:rsidRDefault="00F104C6">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_Toc184819893 \h </w:instrText>
      </w:r>
      <w:r>
        <w:fldChar w:fldCharType="separate"/>
      </w:r>
      <w:r>
        <w:t>141</w:t>
      </w:r>
      <w:r>
        <w:fldChar w:fldCharType="end"/>
      </w:r>
    </w:p>
    <w:p w14:paraId="72DD8562" w14:textId="053A8726" w:rsidR="00F104C6" w:rsidRDefault="00F104C6">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_Toc184819894 \h </w:instrText>
      </w:r>
      <w:r>
        <w:fldChar w:fldCharType="separate"/>
      </w:r>
      <w:r>
        <w:t>141</w:t>
      </w:r>
      <w:r>
        <w:fldChar w:fldCharType="end"/>
      </w:r>
    </w:p>
    <w:p w14:paraId="3752E801" w14:textId="3361F4A9"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9.3.1.79</w:t>
      </w:r>
      <w:r>
        <w:rPr>
          <w:rFonts w:asciiTheme="minorHAnsi" w:eastAsiaTheme="minorEastAsia" w:hAnsiTheme="minorHAnsi" w:cstheme="minorBidi"/>
          <w:kern w:val="2"/>
          <w:sz w:val="24"/>
          <w:szCs w:val="24"/>
          <w14:ligatures w14:val="standardContextual"/>
        </w:rPr>
        <w:tab/>
      </w:r>
      <w:r w:rsidRPr="00C37A66">
        <w:rPr>
          <w:rFonts w:eastAsia="Batang"/>
        </w:rPr>
        <w:t xml:space="preserve">Extended </w:t>
      </w:r>
      <w:r>
        <w:t>Packet Delay Budget</w:t>
      </w:r>
      <w:r>
        <w:tab/>
      </w:r>
      <w:r>
        <w:fldChar w:fldCharType="begin" w:fldLock="1"/>
      </w:r>
      <w:r>
        <w:instrText xml:space="preserve"> PAGEREF _Toc184819895 \h </w:instrText>
      </w:r>
      <w:r>
        <w:fldChar w:fldCharType="separate"/>
      </w:r>
      <w:r>
        <w:t>141</w:t>
      </w:r>
      <w:r>
        <w:fldChar w:fldCharType="end"/>
      </w:r>
    </w:p>
    <w:p w14:paraId="029B3B52" w14:textId="6210B02D"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9.3.1.80</w:t>
      </w:r>
      <w:r>
        <w:rPr>
          <w:rFonts w:asciiTheme="minorHAnsi" w:eastAsiaTheme="minorEastAsia" w:hAnsiTheme="minorHAnsi" w:cstheme="minorBidi"/>
          <w:kern w:val="2"/>
          <w:sz w:val="24"/>
          <w:szCs w:val="24"/>
          <w14:ligatures w14:val="standardContextual"/>
        </w:rPr>
        <w:tab/>
      </w:r>
      <w:r w:rsidRPr="00C37A66">
        <w:rPr>
          <w:rFonts w:eastAsia="SimSun"/>
          <w:lang w:eastAsia="zh-CN"/>
        </w:rPr>
        <w:t>Redundant PDU Session Information</w:t>
      </w:r>
      <w:r>
        <w:tab/>
      </w:r>
      <w:r>
        <w:fldChar w:fldCharType="begin" w:fldLock="1"/>
      </w:r>
      <w:r>
        <w:instrText xml:space="preserve"> PAGEREF _Toc184819896 \h </w:instrText>
      </w:r>
      <w:r>
        <w:fldChar w:fldCharType="separate"/>
      </w:r>
      <w:r>
        <w:t>142</w:t>
      </w:r>
      <w:r>
        <w:fldChar w:fldCharType="end"/>
      </w:r>
    </w:p>
    <w:p w14:paraId="183F5ACF" w14:textId="5FDCF188" w:rsidR="00F104C6" w:rsidRDefault="00F104C6">
      <w:pPr>
        <w:pStyle w:val="TOC4"/>
        <w:rPr>
          <w:rFonts w:asciiTheme="minorHAnsi" w:eastAsiaTheme="minorEastAsia" w:hAnsiTheme="minorHAnsi" w:cstheme="minorBidi"/>
          <w:kern w:val="2"/>
          <w:sz w:val="24"/>
          <w:szCs w:val="24"/>
          <w14:ligatures w14:val="standardContextual"/>
        </w:rPr>
      </w:pPr>
      <w:r>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_Toc184819897 \h </w:instrText>
      </w:r>
      <w:r>
        <w:fldChar w:fldCharType="separate"/>
      </w:r>
      <w:r>
        <w:t>142</w:t>
      </w:r>
      <w:r>
        <w:fldChar w:fldCharType="end"/>
      </w:r>
    </w:p>
    <w:p w14:paraId="518B7C82" w14:textId="762AB907" w:rsidR="00F104C6" w:rsidRDefault="00F104C6">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_Toc184819898 \h </w:instrText>
      </w:r>
      <w:r>
        <w:fldChar w:fldCharType="separate"/>
      </w:r>
      <w:r>
        <w:t>142</w:t>
      </w:r>
      <w:r>
        <w:fldChar w:fldCharType="end"/>
      </w:r>
    </w:p>
    <w:p w14:paraId="6F3478BE" w14:textId="3A337838" w:rsidR="00F104C6" w:rsidRDefault="00F104C6">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C37A66">
        <w:rPr>
          <w:lang w:val="en-US" w:eastAsia="zh-CN"/>
        </w:rPr>
        <w:t xml:space="preserve">Support </w:t>
      </w:r>
      <w:r>
        <w:t>Information</w:t>
      </w:r>
      <w:r>
        <w:tab/>
      </w:r>
      <w:r>
        <w:fldChar w:fldCharType="begin" w:fldLock="1"/>
      </w:r>
      <w:r>
        <w:instrText xml:space="preserve"> PAGEREF _Toc184819899 \h </w:instrText>
      </w:r>
      <w:r>
        <w:fldChar w:fldCharType="separate"/>
      </w:r>
      <w:r>
        <w:t>142</w:t>
      </w:r>
      <w:r>
        <w:fldChar w:fldCharType="end"/>
      </w:r>
    </w:p>
    <w:p w14:paraId="4B08F1FB" w14:textId="166314AF" w:rsidR="00F104C6" w:rsidRDefault="00F104C6">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_Toc184819900 \h </w:instrText>
      </w:r>
      <w:r>
        <w:fldChar w:fldCharType="separate"/>
      </w:r>
      <w:r>
        <w:t>142</w:t>
      </w:r>
      <w:r>
        <w:fldChar w:fldCharType="end"/>
      </w:r>
    </w:p>
    <w:p w14:paraId="313805D2" w14:textId="4F97A5A5"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9.3.1.85</w:t>
      </w:r>
      <w:r>
        <w:rPr>
          <w:rFonts w:asciiTheme="minorHAnsi" w:eastAsiaTheme="minorEastAsia" w:hAnsiTheme="minorHAnsi" w:cstheme="minorBidi"/>
          <w:kern w:val="2"/>
          <w:sz w:val="24"/>
          <w:szCs w:val="24"/>
          <w14:ligatures w14:val="standardContextual"/>
        </w:rPr>
        <w:tab/>
      </w:r>
      <w:r w:rsidRPr="00C37A66">
        <w:rPr>
          <w:rFonts w:eastAsia="Batang"/>
        </w:rPr>
        <w:t>MDT C</w:t>
      </w:r>
      <w:r w:rsidRPr="00C37A66">
        <w:rPr>
          <w:rFonts w:eastAsia="SimSun"/>
          <w:lang w:eastAsia="zh-CN"/>
        </w:rPr>
        <w:t>onfiguration</w:t>
      </w:r>
      <w:r>
        <w:tab/>
      </w:r>
      <w:r>
        <w:fldChar w:fldCharType="begin" w:fldLock="1"/>
      </w:r>
      <w:r>
        <w:instrText xml:space="preserve"> PAGEREF _Toc184819901 \h </w:instrText>
      </w:r>
      <w:r>
        <w:fldChar w:fldCharType="separate"/>
      </w:r>
      <w:r>
        <w:t>143</w:t>
      </w:r>
      <w:r>
        <w:fldChar w:fldCharType="end"/>
      </w:r>
    </w:p>
    <w:p w14:paraId="4D4428BF" w14:textId="344AF71B"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MS Mincho"/>
        </w:rPr>
        <w:t>9.3.1.86</w:t>
      </w:r>
      <w:r>
        <w:rPr>
          <w:rFonts w:asciiTheme="minorHAnsi" w:eastAsiaTheme="minorEastAsia" w:hAnsiTheme="minorHAnsi" w:cstheme="minorBidi"/>
          <w:kern w:val="2"/>
          <w:sz w:val="24"/>
          <w:szCs w:val="24"/>
          <w14:ligatures w14:val="standardContextual"/>
        </w:rPr>
        <w:tab/>
      </w:r>
      <w:r w:rsidRPr="00C37A66">
        <w:rPr>
          <w:rFonts w:eastAsia="MS Mincho"/>
        </w:rPr>
        <w:t>M4 Configuration</w:t>
      </w:r>
      <w:r>
        <w:tab/>
      </w:r>
      <w:r>
        <w:fldChar w:fldCharType="begin" w:fldLock="1"/>
      </w:r>
      <w:r>
        <w:instrText xml:space="preserve"> PAGEREF _Toc184819902 \h </w:instrText>
      </w:r>
      <w:r>
        <w:fldChar w:fldCharType="separate"/>
      </w:r>
      <w:r>
        <w:t>143</w:t>
      </w:r>
      <w:r>
        <w:fldChar w:fldCharType="end"/>
      </w:r>
    </w:p>
    <w:p w14:paraId="4ADC10F6" w14:textId="36F56E2B"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MS Mincho"/>
        </w:rPr>
        <w:t>9.3.1.87</w:t>
      </w:r>
      <w:r>
        <w:rPr>
          <w:rFonts w:asciiTheme="minorHAnsi" w:eastAsiaTheme="minorEastAsia" w:hAnsiTheme="minorHAnsi" w:cstheme="minorBidi"/>
          <w:kern w:val="2"/>
          <w:sz w:val="24"/>
          <w:szCs w:val="24"/>
          <w14:ligatures w14:val="standardContextual"/>
        </w:rPr>
        <w:tab/>
      </w:r>
      <w:r w:rsidRPr="00C37A66">
        <w:rPr>
          <w:rFonts w:eastAsia="MS Mincho"/>
        </w:rPr>
        <w:t>M</w:t>
      </w:r>
      <w:r w:rsidRPr="00C37A66">
        <w:rPr>
          <w:rFonts w:eastAsia="SimSun"/>
          <w:lang w:val="en-US" w:eastAsia="zh-CN"/>
        </w:rPr>
        <w:t>6</w:t>
      </w:r>
      <w:r w:rsidRPr="00C37A66">
        <w:rPr>
          <w:rFonts w:eastAsia="MS Mincho"/>
        </w:rPr>
        <w:t xml:space="preserve"> Configuration</w:t>
      </w:r>
      <w:r>
        <w:tab/>
      </w:r>
      <w:r>
        <w:fldChar w:fldCharType="begin" w:fldLock="1"/>
      </w:r>
      <w:r>
        <w:instrText xml:space="preserve"> PAGEREF _Toc184819903 \h </w:instrText>
      </w:r>
      <w:r>
        <w:fldChar w:fldCharType="separate"/>
      </w:r>
      <w:r>
        <w:t>144</w:t>
      </w:r>
      <w:r>
        <w:fldChar w:fldCharType="end"/>
      </w:r>
    </w:p>
    <w:p w14:paraId="77838495" w14:textId="5178404F"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MS Mincho"/>
        </w:rPr>
        <w:t>9.3.1.88</w:t>
      </w:r>
      <w:r>
        <w:rPr>
          <w:rFonts w:asciiTheme="minorHAnsi" w:eastAsiaTheme="minorEastAsia" w:hAnsiTheme="minorHAnsi" w:cstheme="minorBidi"/>
          <w:kern w:val="2"/>
          <w:sz w:val="24"/>
          <w:szCs w:val="24"/>
          <w14:ligatures w14:val="standardContextual"/>
        </w:rPr>
        <w:tab/>
      </w:r>
      <w:r w:rsidRPr="00C37A66">
        <w:rPr>
          <w:rFonts w:eastAsia="MS Mincho"/>
        </w:rPr>
        <w:t>M</w:t>
      </w:r>
      <w:r w:rsidRPr="00C37A66">
        <w:rPr>
          <w:rFonts w:eastAsia="SimSun"/>
          <w:lang w:val="en-US" w:eastAsia="zh-CN"/>
        </w:rPr>
        <w:t>7</w:t>
      </w:r>
      <w:r w:rsidRPr="00C37A66">
        <w:rPr>
          <w:rFonts w:eastAsia="MS Mincho"/>
        </w:rPr>
        <w:t xml:space="preserve"> Configuration</w:t>
      </w:r>
      <w:r>
        <w:tab/>
      </w:r>
      <w:r>
        <w:fldChar w:fldCharType="begin" w:fldLock="1"/>
      </w:r>
      <w:r>
        <w:instrText xml:space="preserve"> PAGEREF _Toc184819904 \h </w:instrText>
      </w:r>
      <w:r>
        <w:fldChar w:fldCharType="separate"/>
      </w:r>
      <w:r>
        <w:t>144</w:t>
      </w:r>
      <w:r>
        <w:fldChar w:fldCharType="end"/>
      </w:r>
    </w:p>
    <w:p w14:paraId="0B823275" w14:textId="4BD5BE6D"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Batang"/>
        </w:rPr>
        <w:t>9.3.1.89</w:t>
      </w:r>
      <w:r>
        <w:rPr>
          <w:rFonts w:asciiTheme="minorHAnsi" w:eastAsiaTheme="minorEastAsia" w:hAnsiTheme="minorHAnsi" w:cstheme="minorBidi"/>
          <w:kern w:val="2"/>
          <w:sz w:val="24"/>
          <w:szCs w:val="24"/>
          <w14:ligatures w14:val="standardContextual"/>
        </w:rPr>
        <w:tab/>
      </w:r>
      <w:r w:rsidRPr="00C37A66">
        <w:rPr>
          <w:rFonts w:eastAsia="SimSun"/>
          <w:lang w:eastAsia="zh-CN"/>
        </w:rPr>
        <w:t>MDT PLMN List</w:t>
      </w:r>
      <w:r>
        <w:tab/>
      </w:r>
      <w:r>
        <w:fldChar w:fldCharType="begin" w:fldLock="1"/>
      </w:r>
      <w:r>
        <w:instrText xml:space="preserve"> PAGEREF _Toc184819905 \h </w:instrText>
      </w:r>
      <w:r>
        <w:fldChar w:fldCharType="separate"/>
      </w:r>
      <w:r>
        <w:t>144</w:t>
      </w:r>
      <w:r>
        <w:fldChar w:fldCharType="end"/>
      </w:r>
    </w:p>
    <w:p w14:paraId="1CD65C64" w14:textId="69021CCA" w:rsidR="00F104C6" w:rsidRDefault="00F104C6">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_Toc184819906 \h </w:instrText>
      </w:r>
      <w:r>
        <w:fldChar w:fldCharType="separate"/>
      </w:r>
      <w:r>
        <w:t>144</w:t>
      </w:r>
      <w:r>
        <w:fldChar w:fldCharType="end"/>
      </w:r>
    </w:p>
    <w:p w14:paraId="66A33068" w14:textId="45399B70" w:rsidR="00F104C6" w:rsidRDefault="00F104C6">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_Toc184819907 \h </w:instrText>
      </w:r>
      <w:r>
        <w:fldChar w:fldCharType="separate"/>
      </w:r>
      <w:r>
        <w:t>146</w:t>
      </w:r>
      <w:r>
        <w:fldChar w:fldCharType="end"/>
      </w:r>
    </w:p>
    <w:p w14:paraId="1D84FBF2" w14:textId="0120F6CF" w:rsidR="00F104C6" w:rsidRDefault="00F104C6">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_Toc184819908 \h </w:instrText>
      </w:r>
      <w:r>
        <w:fldChar w:fldCharType="separate"/>
      </w:r>
      <w:r>
        <w:t>146</w:t>
      </w:r>
      <w:r>
        <w:fldChar w:fldCharType="end"/>
      </w:r>
    </w:p>
    <w:p w14:paraId="11C2378D" w14:textId="631755D1"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SimSun"/>
        </w:rPr>
        <w:t>9.3.1.93</w:t>
      </w:r>
      <w:r>
        <w:rPr>
          <w:rFonts w:asciiTheme="minorHAnsi" w:eastAsiaTheme="minorEastAsia" w:hAnsiTheme="minorHAnsi" w:cstheme="minorBidi"/>
          <w:kern w:val="2"/>
          <w:sz w:val="24"/>
          <w:szCs w:val="24"/>
          <w14:ligatures w14:val="standardContextual"/>
        </w:rPr>
        <w:tab/>
      </w:r>
      <w:r w:rsidRPr="00C37A66">
        <w:rPr>
          <w:rFonts w:eastAsia="SimSun"/>
        </w:rPr>
        <w:t>Alternative QoS Parameters Set List</w:t>
      </w:r>
      <w:r>
        <w:tab/>
      </w:r>
      <w:r>
        <w:fldChar w:fldCharType="begin" w:fldLock="1"/>
      </w:r>
      <w:r>
        <w:instrText xml:space="preserve"> PAGEREF _Toc184819909 \h </w:instrText>
      </w:r>
      <w:r>
        <w:fldChar w:fldCharType="separate"/>
      </w:r>
      <w:r>
        <w:t>146</w:t>
      </w:r>
      <w:r>
        <w:fldChar w:fldCharType="end"/>
      </w:r>
    </w:p>
    <w:p w14:paraId="62D9DE62" w14:textId="4C7330A1"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_Toc184819910 \h </w:instrText>
      </w:r>
      <w:r>
        <w:fldChar w:fldCharType="separate"/>
      </w:r>
      <w:r>
        <w:t>147</w:t>
      </w:r>
      <w:r>
        <w:fldChar w:fldCharType="end"/>
      </w:r>
    </w:p>
    <w:p w14:paraId="5B353E5A" w14:textId="284AB939" w:rsidR="00F104C6" w:rsidRDefault="00F104C6">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_Toc184819911 \h </w:instrText>
      </w:r>
      <w:r>
        <w:fldChar w:fldCharType="separate"/>
      </w:r>
      <w:r>
        <w:t>147</w:t>
      </w:r>
      <w:r>
        <w:fldChar w:fldCharType="end"/>
      </w:r>
    </w:p>
    <w:p w14:paraId="24A5D9FD" w14:textId="77A06FA7" w:rsidR="00F104C6" w:rsidRDefault="00F104C6">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_Toc184819912 \h </w:instrText>
      </w:r>
      <w:r>
        <w:fldChar w:fldCharType="separate"/>
      </w:r>
      <w:r>
        <w:t>147</w:t>
      </w:r>
      <w:r>
        <w:fldChar w:fldCharType="end"/>
      </w:r>
    </w:p>
    <w:p w14:paraId="09A889D8" w14:textId="7CFD5A12" w:rsidR="00F104C6" w:rsidRDefault="00F104C6">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_Toc184819913 \h </w:instrText>
      </w:r>
      <w:r>
        <w:fldChar w:fldCharType="separate"/>
      </w:r>
      <w:r>
        <w:t>148</w:t>
      </w:r>
      <w:r>
        <w:fldChar w:fldCharType="end"/>
      </w:r>
    </w:p>
    <w:p w14:paraId="21BCC929" w14:textId="11CDEA27" w:rsidR="00F104C6" w:rsidRDefault="00F104C6">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_Toc184819914 \h </w:instrText>
      </w:r>
      <w:r>
        <w:fldChar w:fldCharType="separate"/>
      </w:r>
      <w:r>
        <w:t>148</w:t>
      </w:r>
      <w:r>
        <w:fldChar w:fldCharType="end"/>
      </w:r>
    </w:p>
    <w:p w14:paraId="627DEB61" w14:textId="261F867C" w:rsidR="00F104C6" w:rsidRDefault="00F104C6">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_Toc184819915 \h </w:instrText>
      </w:r>
      <w:r>
        <w:fldChar w:fldCharType="separate"/>
      </w:r>
      <w:r>
        <w:t>148</w:t>
      </w:r>
      <w:r>
        <w:fldChar w:fldCharType="end"/>
      </w:r>
    </w:p>
    <w:p w14:paraId="13BBDF01" w14:textId="73B6375D" w:rsidR="00F104C6" w:rsidRDefault="00F104C6">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_Toc184819916 \h </w:instrText>
      </w:r>
      <w:r>
        <w:fldChar w:fldCharType="separate"/>
      </w:r>
      <w:r>
        <w:t>148</w:t>
      </w:r>
      <w:r>
        <w:fldChar w:fldCharType="end"/>
      </w:r>
    </w:p>
    <w:p w14:paraId="2966D905" w14:textId="63005BAA" w:rsidR="00F104C6" w:rsidRDefault="00F104C6">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_Toc184819917 \h </w:instrText>
      </w:r>
      <w:r>
        <w:fldChar w:fldCharType="separate"/>
      </w:r>
      <w:r>
        <w:t>149</w:t>
      </w:r>
      <w:r>
        <w:fldChar w:fldCharType="end"/>
      </w:r>
    </w:p>
    <w:p w14:paraId="69A05C5F" w14:textId="5C7ED961" w:rsidR="00F104C6" w:rsidRDefault="00F104C6">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_Toc184819918 \h </w:instrText>
      </w:r>
      <w:r>
        <w:fldChar w:fldCharType="separate"/>
      </w:r>
      <w:r>
        <w:t>149</w:t>
      </w:r>
      <w:r>
        <w:fldChar w:fldCharType="end"/>
      </w:r>
    </w:p>
    <w:p w14:paraId="48049442" w14:textId="55C8DE67" w:rsidR="00F104C6" w:rsidRDefault="00F104C6">
      <w:pPr>
        <w:pStyle w:val="TOC4"/>
        <w:rPr>
          <w:rFonts w:asciiTheme="minorHAnsi" w:eastAsiaTheme="minorEastAsia" w:hAnsiTheme="minorHAnsi" w:cstheme="minorBidi"/>
          <w:kern w:val="2"/>
          <w:sz w:val="24"/>
          <w:szCs w:val="24"/>
          <w14:ligatures w14:val="standardContextual"/>
        </w:rPr>
      </w:pPr>
      <w:r>
        <w:t>9.3.1.</w:t>
      </w:r>
      <w:r w:rsidRPr="00C37A66">
        <w:rPr>
          <w:lang w:val="en-US" w:eastAsia="zh-CN"/>
        </w:rPr>
        <w:t>103</w:t>
      </w:r>
      <w:r>
        <w:rPr>
          <w:rFonts w:asciiTheme="minorHAnsi" w:eastAsiaTheme="minorEastAsia" w:hAnsiTheme="minorHAnsi" w:cstheme="minorBidi"/>
          <w:kern w:val="2"/>
          <w:sz w:val="24"/>
          <w:szCs w:val="24"/>
          <w14:ligatures w14:val="standardContextual"/>
        </w:rPr>
        <w:tab/>
      </w:r>
      <w:r w:rsidRPr="00C37A66">
        <w:rPr>
          <w:rFonts w:eastAsia="SimHei"/>
          <w:lang w:val="en-US" w:eastAsia="zh-CN"/>
        </w:rPr>
        <w:t>S</w:t>
      </w:r>
      <w:r w:rsidRPr="00C37A66">
        <w:rPr>
          <w:rFonts w:eastAsia="SimHei"/>
          <w:lang w:eastAsia="zh-CN"/>
        </w:rPr>
        <w:t xml:space="preserve">urvival </w:t>
      </w:r>
      <w:r w:rsidRPr="00C37A66">
        <w:rPr>
          <w:rFonts w:eastAsia="SimHei"/>
          <w:lang w:val="en-US" w:eastAsia="zh-CN"/>
        </w:rPr>
        <w:t>T</w:t>
      </w:r>
      <w:r w:rsidRPr="00C37A66">
        <w:rPr>
          <w:rFonts w:eastAsia="SimHei"/>
          <w:lang w:eastAsia="zh-CN"/>
        </w:rPr>
        <w:t>ime</w:t>
      </w:r>
      <w:r>
        <w:tab/>
      </w:r>
      <w:r>
        <w:fldChar w:fldCharType="begin" w:fldLock="1"/>
      </w:r>
      <w:r>
        <w:instrText xml:space="preserve"> PAGEREF _Toc184819919 \h </w:instrText>
      </w:r>
      <w:r>
        <w:fldChar w:fldCharType="separate"/>
      </w:r>
      <w:r>
        <w:t>149</w:t>
      </w:r>
      <w:r>
        <w:fldChar w:fldCharType="end"/>
      </w:r>
    </w:p>
    <w:p w14:paraId="72B88975" w14:textId="6DC969CB" w:rsidR="00F104C6" w:rsidRDefault="00F104C6">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_Toc184819920 \h </w:instrText>
      </w:r>
      <w:r>
        <w:fldChar w:fldCharType="separate"/>
      </w:r>
      <w:r>
        <w:t>149</w:t>
      </w:r>
      <w:r>
        <w:fldChar w:fldCharType="end"/>
      </w:r>
    </w:p>
    <w:p w14:paraId="2C7E3368" w14:textId="1B2EC7D8"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_Toc184819921 \h </w:instrText>
      </w:r>
      <w:r>
        <w:fldChar w:fldCharType="separate"/>
      </w:r>
      <w:r>
        <w:t>150</w:t>
      </w:r>
      <w:r>
        <w:fldChar w:fldCharType="end"/>
      </w:r>
    </w:p>
    <w:p w14:paraId="0086F7D3" w14:textId="208D666A" w:rsidR="00F104C6" w:rsidRDefault="00F104C6">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_Toc184819922 \h </w:instrText>
      </w:r>
      <w:r>
        <w:fldChar w:fldCharType="separate"/>
      </w:r>
      <w:r>
        <w:t>151</w:t>
      </w:r>
      <w:r>
        <w:fldChar w:fldCharType="end"/>
      </w:r>
    </w:p>
    <w:p w14:paraId="54DE015D" w14:textId="5A69106D" w:rsidR="00F104C6" w:rsidRDefault="00F104C6">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_Toc184819923 \h </w:instrText>
      </w:r>
      <w:r>
        <w:fldChar w:fldCharType="separate"/>
      </w:r>
      <w:r>
        <w:t>151</w:t>
      </w:r>
      <w:r>
        <w:fldChar w:fldCharType="end"/>
      </w:r>
    </w:p>
    <w:p w14:paraId="63E730F7" w14:textId="1EE027A8" w:rsidR="00F104C6" w:rsidRDefault="00F104C6">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_Toc184819924 \h </w:instrText>
      </w:r>
      <w:r>
        <w:fldChar w:fldCharType="separate"/>
      </w:r>
      <w:r>
        <w:t>151</w:t>
      </w:r>
      <w:r>
        <w:fldChar w:fldCharType="end"/>
      </w:r>
    </w:p>
    <w:p w14:paraId="374E536A" w14:textId="4902E60A" w:rsidR="00F104C6" w:rsidRDefault="00F104C6">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_Toc184819925 \h </w:instrText>
      </w:r>
      <w:r>
        <w:fldChar w:fldCharType="separate"/>
      </w:r>
      <w:r>
        <w:t>151</w:t>
      </w:r>
      <w:r>
        <w:fldChar w:fldCharType="end"/>
      </w:r>
    </w:p>
    <w:p w14:paraId="52E2E19F" w14:textId="05149B33" w:rsidR="00F104C6" w:rsidRDefault="00F104C6">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_Toc184819926 \h </w:instrText>
      </w:r>
      <w:r>
        <w:fldChar w:fldCharType="separate"/>
      </w:r>
      <w:r>
        <w:t>151</w:t>
      </w:r>
      <w:r>
        <w:fldChar w:fldCharType="end"/>
      </w:r>
    </w:p>
    <w:p w14:paraId="64F681FA" w14:textId="45166D2C" w:rsidR="00F104C6" w:rsidRDefault="00F104C6">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_Toc184819927 \h </w:instrText>
      </w:r>
      <w:r>
        <w:fldChar w:fldCharType="separate"/>
      </w:r>
      <w:r>
        <w:t>152</w:t>
      </w:r>
      <w:r>
        <w:fldChar w:fldCharType="end"/>
      </w:r>
    </w:p>
    <w:p w14:paraId="5FE53F44" w14:textId="59238C81" w:rsidR="00F104C6" w:rsidRDefault="00F104C6">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_Toc184819928 \h </w:instrText>
      </w:r>
      <w:r>
        <w:fldChar w:fldCharType="separate"/>
      </w:r>
      <w:r>
        <w:t>152</w:t>
      </w:r>
      <w:r>
        <w:fldChar w:fldCharType="end"/>
      </w:r>
    </w:p>
    <w:p w14:paraId="78B8FFAC" w14:textId="5F249BB3" w:rsidR="00F104C6" w:rsidRDefault="00F104C6">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C37A66">
        <w:rPr>
          <w:bCs/>
          <w:lang w:eastAsia="ja-JP"/>
        </w:rPr>
        <w:t>MBS NG-U Information at 5GC</w:t>
      </w:r>
      <w:r>
        <w:tab/>
      </w:r>
      <w:r>
        <w:fldChar w:fldCharType="begin" w:fldLock="1"/>
      </w:r>
      <w:r>
        <w:instrText xml:space="preserve"> PAGEREF _Toc184819929 \h </w:instrText>
      </w:r>
      <w:r>
        <w:fldChar w:fldCharType="separate"/>
      </w:r>
      <w:r>
        <w:t>152</w:t>
      </w:r>
      <w:r>
        <w:fldChar w:fldCharType="end"/>
      </w:r>
    </w:p>
    <w:p w14:paraId="6C355FDE" w14:textId="42821A88" w:rsidR="00F104C6" w:rsidRDefault="00F104C6">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_Toc184819930 \h </w:instrText>
      </w:r>
      <w:r>
        <w:fldChar w:fldCharType="separate"/>
      </w:r>
      <w:r>
        <w:t>153</w:t>
      </w:r>
      <w:r>
        <w:fldChar w:fldCharType="end"/>
      </w:r>
    </w:p>
    <w:p w14:paraId="56ABC78D" w14:textId="0F88E902" w:rsidR="00F104C6" w:rsidRDefault="00F104C6">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_Toc184819931 \h </w:instrText>
      </w:r>
      <w:r>
        <w:fldChar w:fldCharType="separate"/>
      </w:r>
      <w:r>
        <w:t>153</w:t>
      </w:r>
      <w:r>
        <w:fldChar w:fldCharType="end"/>
      </w:r>
    </w:p>
    <w:p w14:paraId="17134876" w14:textId="68C93702" w:rsidR="00F104C6" w:rsidRDefault="00F104C6">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_Toc184819932 \h </w:instrText>
      </w:r>
      <w:r>
        <w:fldChar w:fldCharType="separate"/>
      </w:r>
      <w:r>
        <w:t>153</w:t>
      </w:r>
      <w:r>
        <w:fldChar w:fldCharType="end"/>
      </w:r>
    </w:p>
    <w:p w14:paraId="59CFA158" w14:textId="0A7CA326" w:rsidR="00F104C6" w:rsidRDefault="00F104C6">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C37A66">
        <w:rPr>
          <w:bCs/>
          <w:lang w:eastAsia="ja-JP"/>
        </w:rPr>
        <w:t>MBS NG-U Information at NG-RAN</w:t>
      </w:r>
      <w:r>
        <w:tab/>
      </w:r>
      <w:r>
        <w:fldChar w:fldCharType="begin" w:fldLock="1"/>
      </w:r>
      <w:r>
        <w:instrText xml:space="preserve"> PAGEREF _Toc184819933 \h </w:instrText>
      </w:r>
      <w:r>
        <w:fldChar w:fldCharType="separate"/>
      </w:r>
      <w:r>
        <w:t>154</w:t>
      </w:r>
      <w:r>
        <w:fldChar w:fldCharType="end"/>
      </w:r>
    </w:p>
    <w:p w14:paraId="0D6D9BF1" w14:textId="777B9465" w:rsidR="00F104C6" w:rsidRDefault="00F104C6">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_Toc184819934 \h </w:instrText>
      </w:r>
      <w:r>
        <w:fldChar w:fldCharType="separate"/>
      </w:r>
      <w:r>
        <w:t>154</w:t>
      </w:r>
      <w:r>
        <w:fldChar w:fldCharType="end"/>
      </w:r>
    </w:p>
    <w:p w14:paraId="41042067" w14:textId="62FDF16C" w:rsidR="00F104C6" w:rsidRDefault="00F104C6">
      <w:pPr>
        <w:pStyle w:val="TOC4"/>
        <w:rPr>
          <w:rFonts w:asciiTheme="minorHAnsi" w:eastAsiaTheme="minorEastAsia" w:hAnsiTheme="minorHAnsi" w:cstheme="minorBidi"/>
          <w:kern w:val="2"/>
          <w:sz w:val="24"/>
          <w:szCs w:val="24"/>
          <w14:ligatures w14:val="standardContextual"/>
        </w:rPr>
      </w:pPr>
      <w:r w:rsidRPr="00C37A66">
        <w:rPr>
          <w:lang w:val="fr-FR"/>
        </w:rPr>
        <w:t>9.3.1.119</w:t>
      </w:r>
      <w:r>
        <w:rPr>
          <w:rFonts w:asciiTheme="minorHAnsi" w:eastAsiaTheme="minorEastAsia" w:hAnsiTheme="minorHAnsi" w:cstheme="minorBidi"/>
          <w:kern w:val="2"/>
          <w:sz w:val="24"/>
          <w:szCs w:val="24"/>
          <w14:ligatures w14:val="standardContextual"/>
        </w:rPr>
        <w:tab/>
      </w:r>
      <w:r w:rsidRPr="00C37A66">
        <w:rPr>
          <w:lang w:val="fr-FR" w:eastAsia="ja-JP"/>
        </w:rPr>
        <w:t>BC Bearer Context F1-U TNL Info at DU</w:t>
      </w:r>
      <w:r>
        <w:tab/>
      </w:r>
      <w:r>
        <w:fldChar w:fldCharType="begin" w:fldLock="1"/>
      </w:r>
      <w:r>
        <w:instrText xml:space="preserve"> PAGEREF _Toc184819935 \h </w:instrText>
      </w:r>
      <w:r>
        <w:fldChar w:fldCharType="separate"/>
      </w:r>
      <w:r>
        <w:t>154</w:t>
      </w:r>
      <w:r>
        <w:fldChar w:fldCharType="end"/>
      </w:r>
    </w:p>
    <w:p w14:paraId="565BDD91" w14:textId="50FF5D23" w:rsidR="00F104C6" w:rsidRDefault="00F104C6">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_Toc184819936 \h </w:instrText>
      </w:r>
      <w:r>
        <w:fldChar w:fldCharType="separate"/>
      </w:r>
      <w:r>
        <w:t>155</w:t>
      </w:r>
      <w:r>
        <w:fldChar w:fldCharType="end"/>
      </w:r>
    </w:p>
    <w:p w14:paraId="1D4FEED3" w14:textId="4764241F" w:rsidR="00F104C6" w:rsidRDefault="00F104C6">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_Toc184819937 \h </w:instrText>
      </w:r>
      <w:r>
        <w:fldChar w:fldCharType="separate"/>
      </w:r>
      <w:r>
        <w:t>155</w:t>
      </w:r>
      <w:r>
        <w:fldChar w:fldCharType="end"/>
      </w:r>
    </w:p>
    <w:p w14:paraId="1E89E4C1" w14:textId="545A546C" w:rsidR="00F104C6" w:rsidRDefault="00F104C6">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_Toc184819938 \h </w:instrText>
      </w:r>
      <w:r>
        <w:fldChar w:fldCharType="separate"/>
      </w:r>
      <w:r>
        <w:t>156</w:t>
      </w:r>
      <w:r>
        <w:fldChar w:fldCharType="end"/>
      </w:r>
    </w:p>
    <w:p w14:paraId="2B197A42" w14:textId="69423975" w:rsidR="00F104C6" w:rsidRDefault="00F104C6">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_Toc184819939 \h </w:instrText>
      </w:r>
      <w:r>
        <w:fldChar w:fldCharType="separate"/>
      </w:r>
      <w:r>
        <w:t>156</w:t>
      </w:r>
      <w:r>
        <w:fldChar w:fldCharType="end"/>
      </w:r>
    </w:p>
    <w:p w14:paraId="0B740E05" w14:textId="5A519437" w:rsidR="00F104C6" w:rsidRDefault="00F104C6">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_Toc184819940 \h </w:instrText>
      </w:r>
      <w:r>
        <w:fldChar w:fldCharType="separate"/>
      </w:r>
      <w:r>
        <w:t>156</w:t>
      </w:r>
      <w:r>
        <w:fldChar w:fldCharType="end"/>
      </w:r>
    </w:p>
    <w:p w14:paraId="7E4A99B3" w14:textId="3F7D61E4" w:rsidR="00F104C6" w:rsidRDefault="00F104C6">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_Toc184819941 \h </w:instrText>
      </w:r>
      <w:r>
        <w:fldChar w:fldCharType="separate"/>
      </w:r>
      <w:r>
        <w:t>156</w:t>
      </w:r>
      <w:r>
        <w:fldChar w:fldCharType="end"/>
      </w:r>
    </w:p>
    <w:p w14:paraId="0EF75799" w14:textId="17C9ADB9" w:rsidR="00F104C6" w:rsidRDefault="00F104C6">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_Toc184819942 \h </w:instrText>
      </w:r>
      <w:r>
        <w:fldChar w:fldCharType="separate"/>
      </w:r>
      <w:r>
        <w:t>157</w:t>
      </w:r>
      <w:r>
        <w:fldChar w:fldCharType="end"/>
      </w:r>
    </w:p>
    <w:p w14:paraId="41E84DE4" w14:textId="7DEC2E1E" w:rsidR="00F104C6" w:rsidRDefault="00F104C6">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_Toc184819943 \h </w:instrText>
      </w:r>
      <w:r>
        <w:fldChar w:fldCharType="separate"/>
      </w:r>
      <w:r>
        <w:t>157</w:t>
      </w:r>
      <w:r>
        <w:fldChar w:fldCharType="end"/>
      </w:r>
    </w:p>
    <w:p w14:paraId="0800FE58" w14:textId="4F00AA34" w:rsidR="00F104C6" w:rsidRDefault="00F104C6">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_Toc184819944 \h </w:instrText>
      </w:r>
      <w:r>
        <w:fldChar w:fldCharType="separate"/>
      </w:r>
      <w:r>
        <w:t>157</w:t>
      </w:r>
      <w:r>
        <w:fldChar w:fldCharType="end"/>
      </w:r>
    </w:p>
    <w:p w14:paraId="292A39A1" w14:textId="4E3F0A8A" w:rsidR="00F104C6" w:rsidRDefault="00F104C6">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C37A66">
        <w:rPr>
          <w:rFonts w:eastAsia="SimSun"/>
          <w:lang w:val="en-US" w:eastAsia="zh-CN"/>
        </w:rPr>
        <w:t xml:space="preserve">Modification </w:t>
      </w:r>
      <w:r>
        <w:t>List</w:t>
      </w:r>
      <w:r>
        <w:tab/>
      </w:r>
      <w:r>
        <w:fldChar w:fldCharType="begin" w:fldLock="1"/>
      </w:r>
      <w:r>
        <w:instrText xml:space="preserve"> PAGEREF _Toc184819945 \h </w:instrText>
      </w:r>
      <w:r>
        <w:fldChar w:fldCharType="separate"/>
      </w:r>
      <w:r>
        <w:t>157</w:t>
      </w:r>
      <w:r>
        <w:fldChar w:fldCharType="end"/>
      </w:r>
    </w:p>
    <w:p w14:paraId="53F1B027" w14:textId="29C8DE8C" w:rsidR="00F104C6" w:rsidRDefault="00F104C6">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_Toc184819946 \h </w:instrText>
      </w:r>
      <w:r>
        <w:fldChar w:fldCharType="separate"/>
      </w:r>
      <w:r>
        <w:t>158</w:t>
      </w:r>
      <w:r>
        <w:fldChar w:fldCharType="end"/>
      </w:r>
    </w:p>
    <w:p w14:paraId="79FF99C3" w14:textId="00A15E3B" w:rsidR="00F104C6" w:rsidRDefault="00F104C6">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_Toc184819947 \h </w:instrText>
      </w:r>
      <w:r>
        <w:fldChar w:fldCharType="separate"/>
      </w:r>
      <w:r>
        <w:t>158</w:t>
      </w:r>
      <w:r>
        <w:fldChar w:fldCharType="end"/>
      </w:r>
    </w:p>
    <w:p w14:paraId="5DBAC69F" w14:textId="6C64D249" w:rsidR="00F104C6" w:rsidRDefault="00F104C6">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_Toc184819948 \h </w:instrText>
      </w:r>
      <w:r>
        <w:fldChar w:fldCharType="separate"/>
      </w:r>
      <w:r>
        <w:t>158</w:t>
      </w:r>
      <w:r>
        <w:fldChar w:fldCharType="end"/>
      </w:r>
    </w:p>
    <w:p w14:paraId="6162BA78" w14:textId="0F58B3AD" w:rsidR="00F104C6" w:rsidRDefault="00F104C6">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_Toc184819949 \h </w:instrText>
      </w:r>
      <w:r>
        <w:fldChar w:fldCharType="separate"/>
      </w:r>
      <w:r>
        <w:t>158</w:t>
      </w:r>
      <w:r>
        <w:fldChar w:fldCharType="end"/>
      </w:r>
    </w:p>
    <w:p w14:paraId="23987F56" w14:textId="03F43089" w:rsidR="00F104C6" w:rsidRDefault="00F104C6">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_Toc184819950 \h </w:instrText>
      </w:r>
      <w:r>
        <w:fldChar w:fldCharType="separate"/>
      </w:r>
      <w:r>
        <w:t>159</w:t>
      </w:r>
      <w:r>
        <w:fldChar w:fldCharType="end"/>
      </w:r>
    </w:p>
    <w:p w14:paraId="2C59D5BE" w14:textId="141F8DB5" w:rsidR="00F104C6" w:rsidRDefault="00F104C6">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_Toc184819951 \h </w:instrText>
      </w:r>
      <w:r>
        <w:fldChar w:fldCharType="separate"/>
      </w:r>
      <w:r>
        <w:t>159</w:t>
      </w:r>
      <w:r>
        <w:fldChar w:fldCharType="end"/>
      </w:r>
    </w:p>
    <w:p w14:paraId="0D69A927" w14:textId="43A02009" w:rsidR="00F104C6" w:rsidRDefault="00F104C6">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_Toc184819952 \h </w:instrText>
      </w:r>
      <w:r>
        <w:fldChar w:fldCharType="separate"/>
      </w:r>
      <w:r>
        <w:t>159</w:t>
      </w:r>
      <w:r>
        <w:fldChar w:fldCharType="end"/>
      </w:r>
    </w:p>
    <w:p w14:paraId="298AE974" w14:textId="28605DF3" w:rsidR="00F104C6" w:rsidRDefault="00F104C6">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_Toc184819953 \h </w:instrText>
      </w:r>
      <w:r>
        <w:fldChar w:fldCharType="separate"/>
      </w:r>
      <w:r>
        <w:t>160</w:t>
      </w:r>
      <w:r>
        <w:fldChar w:fldCharType="end"/>
      </w:r>
    </w:p>
    <w:p w14:paraId="512AC807" w14:textId="17259EDA" w:rsidR="00F104C6" w:rsidRDefault="00F104C6">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_Toc184819954 \h </w:instrText>
      </w:r>
      <w:r>
        <w:fldChar w:fldCharType="separate"/>
      </w:r>
      <w:r>
        <w:t>160</w:t>
      </w:r>
      <w:r>
        <w:fldChar w:fldCharType="end"/>
      </w:r>
    </w:p>
    <w:p w14:paraId="714899EB" w14:textId="0329BC00" w:rsidR="00F104C6" w:rsidRDefault="00F104C6">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_Toc184819955 \h </w:instrText>
      </w:r>
      <w:r>
        <w:fldChar w:fldCharType="separate"/>
      </w:r>
      <w:r>
        <w:t>160</w:t>
      </w:r>
      <w:r>
        <w:fldChar w:fldCharType="end"/>
      </w:r>
    </w:p>
    <w:p w14:paraId="0945C35C" w14:textId="5A7BBFEC" w:rsidR="00F104C6" w:rsidRDefault="00F104C6">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_Toc184819956 \h </w:instrText>
      </w:r>
      <w:r>
        <w:fldChar w:fldCharType="separate"/>
      </w:r>
      <w:r>
        <w:t>160</w:t>
      </w:r>
      <w:r>
        <w:fldChar w:fldCharType="end"/>
      </w:r>
    </w:p>
    <w:p w14:paraId="546464FB" w14:textId="36E8DFD0" w:rsidR="00F104C6" w:rsidRDefault="00F104C6">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_Toc184819957 \h </w:instrText>
      </w:r>
      <w:r>
        <w:fldChar w:fldCharType="separate"/>
      </w:r>
      <w:r>
        <w:t>160</w:t>
      </w:r>
      <w:r>
        <w:fldChar w:fldCharType="end"/>
      </w:r>
    </w:p>
    <w:p w14:paraId="2A82D2BE" w14:textId="58F07445" w:rsidR="00F104C6" w:rsidRDefault="00F104C6">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_Toc184819958 \h </w:instrText>
      </w:r>
      <w:r>
        <w:fldChar w:fldCharType="separate"/>
      </w:r>
      <w:r>
        <w:t>161</w:t>
      </w:r>
      <w:r>
        <w:fldChar w:fldCharType="end"/>
      </w:r>
    </w:p>
    <w:p w14:paraId="77DB8987" w14:textId="5E91AD89" w:rsidR="00F104C6" w:rsidRDefault="00F104C6">
      <w:pPr>
        <w:pStyle w:val="TOC4"/>
        <w:rPr>
          <w:rFonts w:asciiTheme="minorHAnsi" w:eastAsiaTheme="minorEastAsia" w:hAnsiTheme="minorHAnsi" w:cstheme="minorBidi"/>
          <w:kern w:val="2"/>
          <w:sz w:val="24"/>
          <w:szCs w:val="24"/>
          <w14:ligatures w14:val="standardContextual"/>
        </w:rPr>
      </w:pPr>
      <w:r>
        <w:t>9.3.1.142</w:t>
      </w:r>
      <w:r>
        <w:rPr>
          <w:rFonts w:asciiTheme="minorHAnsi" w:eastAsiaTheme="minorEastAsia" w:hAnsiTheme="minorHAnsi" w:cstheme="minorBidi"/>
          <w:kern w:val="2"/>
          <w:sz w:val="24"/>
          <w:szCs w:val="24"/>
          <w14:ligatures w14:val="standardContextual"/>
        </w:rPr>
        <w:tab/>
      </w:r>
      <w:r>
        <w:t>MT-</w:t>
      </w:r>
      <w:r>
        <w:rPr>
          <w:lang w:eastAsia="zh-CN"/>
        </w:rPr>
        <w:t>SDT Information</w:t>
      </w:r>
      <w:r>
        <w:tab/>
      </w:r>
      <w:r>
        <w:fldChar w:fldCharType="begin" w:fldLock="1"/>
      </w:r>
      <w:r>
        <w:instrText xml:space="preserve"> PAGEREF _Toc184819959 \h </w:instrText>
      </w:r>
      <w:r>
        <w:fldChar w:fldCharType="separate"/>
      </w:r>
      <w:r>
        <w:t>161</w:t>
      </w:r>
      <w:r>
        <w:fldChar w:fldCharType="end"/>
      </w:r>
    </w:p>
    <w:p w14:paraId="3C37FD53" w14:textId="3113C0D1" w:rsidR="00F104C6" w:rsidRDefault="00F104C6">
      <w:pPr>
        <w:pStyle w:val="TOC4"/>
        <w:rPr>
          <w:rFonts w:asciiTheme="minorHAnsi" w:eastAsiaTheme="minorEastAsia" w:hAnsiTheme="minorHAnsi" w:cstheme="minorBidi"/>
          <w:kern w:val="2"/>
          <w:sz w:val="24"/>
          <w:szCs w:val="24"/>
          <w14:ligatures w14:val="standardContextual"/>
        </w:rPr>
      </w:pPr>
      <w:r>
        <w:t>9.3.1.143</w:t>
      </w:r>
      <w:r>
        <w:rPr>
          <w:rFonts w:asciiTheme="minorHAnsi" w:eastAsiaTheme="minorEastAsia" w:hAnsiTheme="minorHAnsi" w:cstheme="minorBidi"/>
          <w:kern w:val="2"/>
          <w:sz w:val="24"/>
          <w:szCs w:val="24"/>
          <w14:ligatures w14:val="standardContextual"/>
        </w:rPr>
        <w:tab/>
      </w:r>
      <w:r>
        <w:t>PDU Set QoS Information</w:t>
      </w:r>
      <w:r>
        <w:tab/>
      </w:r>
      <w:r>
        <w:fldChar w:fldCharType="begin" w:fldLock="1"/>
      </w:r>
      <w:r>
        <w:instrText xml:space="preserve"> PAGEREF _Toc184819960 \h </w:instrText>
      </w:r>
      <w:r>
        <w:fldChar w:fldCharType="separate"/>
      </w:r>
      <w:r>
        <w:t>161</w:t>
      </w:r>
      <w:r>
        <w:fldChar w:fldCharType="end"/>
      </w:r>
    </w:p>
    <w:p w14:paraId="4AFE279A" w14:textId="09E489FD" w:rsidR="00F104C6" w:rsidRDefault="00F104C6">
      <w:pPr>
        <w:pStyle w:val="TOC4"/>
        <w:rPr>
          <w:rFonts w:asciiTheme="minorHAnsi" w:eastAsiaTheme="minorEastAsia" w:hAnsiTheme="minorHAnsi" w:cstheme="minorBidi"/>
          <w:kern w:val="2"/>
          <w:sz w:val="24"/>
          <w:szCs w:val="24"/>
          <w14:ligatures w14:val="standardContextual"/>
        </w:rPr>
      </w:pPr>
      <w:r>
        <w:t>9.3.1.144</w:t>
      </w:r>
      <w:r>
        <w:rPr>
          <w:rFonts w:asciiTheme="minorHAnsi" w:eastAsiaTheme="minorEastAsia" w:hAnsiTheme="minorHAnsi" w:cstheme="minorBidi"/>
          <w:kern w:val="2"/>
          <w:sz w:val="24"/>
          <w:szCs w:val="24"/>
          <w14:ligatures w14:val="standardContextual"/>
        </w:rPr>
        <w:tab/>
      </w:r>
      <w:r>
        <w:t>N6 Jitter Information</w:t>
      </w:r>
      <w:r>
        <w:tab/>
      </w:r>
      <w:r>
        <w:fldChar w:fldCharType="begin" w:fldLock="1"/>
      </w:r>
      <w:r>
        <w:instrText xml:space="preserve"> PAGEREF _Toc184819961 \h </w:instrText>
      </w:r>
      <w:r>
        <w:fldChar w:fldCharType="separate"/>
      </w:r>
      <w:r>
        <w:t>162</w:t>
      </w:r>
      <w:r>
        <w:fldChar w:fldCharType="end"/>
      </w:r>
    </w:p>
    <w:p w14:paraId="13421F9B" w14:textId="7EBDA3A4" w:rsidR="00F104C6" w:rsidRDefault="00F104C6">
      <w:pPr>
        <w:pStyle w:val="TOC4"/>
        <w:rPr>
          <w:rFonts w:asciiTheme="minorHAnsi" w:eastAsiaTheme="minorEastAsia" w:hAnsiTheme="minorHAnsi" w:cstheme="minorBidi"/>
          <w:kern w:val="2"/>
          <w:sz w:val="24"/>
          <w:szCs w:val="24"/>
          <w14:ligatures w14:val="standardContextual"/>
        </w:rPr>
      </w:pPr>
      <w:r w:rsidRPr="00C37A66">
        <w:rPr>
          <w:rFonts w:eastAsia="SimSun"/>
        </w:rPr>
        <w:t>9.3.1.145</w:t>
      </w:r>
      <w:r>
        <w:rPr>
          <w:rFonts w:asciiTheme="minorHAnsi" w:eastAsiaTheme="minorEastAsia" w:hAnsiTheme="minorHAnsi" w:cstheme="minorBidi"/>
          <w:kern w:val="2"/>
          <w:sz w:val="24"/>
          <w:szCs w:val="24"/>
          <w14:ligatures w14:val="standardContextual"/>
        </w:rPr>
        <w:tab/>
      </w:r>
      <w:r w:rsidRPr="00C37A66">
        <w:rPr>
          <w:rFonts w:eastAsia="SimSun"/>
        </w:rPr>
        <w:t>ECN Marking or Congestion Information Reporting Request</w:t>
      </w:r>
      <w:r>
        <w:tab/>
      </w:r>
      <w:r>
        <w:fldChar w:fldCharType="begin" w:fldLock="1"/>
      </w:r>
      <w:r>
        <w:instrText xml:space="preserve"> PAGEREF _Toc184819962 \h </w:instrText>
      </w:r>
      <w:r>
        <w:fldChar w:fldCharType="separate"/>
      </w:r>
      <w:r>
        <w:t>162</w:t>
      </w:r>
      <w:r>
        <w:fldChar w:fldCharType="end"/>
      </w:r>
    </w:p>
    <w:p w14:paraId="6AC33CEC" w14:textId="7CD17EF6" w:rsidR="00F104C6" w:rsidRDefault="00F104C6">
      <w:pPr>
        <w:pStyle w:val="TOC4"/>
        <w:rPr>
          <w:rFonts w:asciiTheme="minorHAnsi" w:eastAsiaTheme="minorEastAsia" w:hAnsiTheme="minorHAnsi" w:cstheme="minorBidi"/>
          <w:kern w:val="2"/>
          <w:sz w:val="24"/>
          <w:szCs w:val="24"/>
          <w14:ligatures w14:val="standardContextual"/>
        </w:rPr>
      </w:pPr>
      <w:r>
        <w:t>9.3.1.146</w:t>
      </w:r>
      <w:r>
        <w:rPr>
          <w:rFonts w:asciiTheme="minorHAnsi" w:eastAsiaTheme="minorEastAsia" w:hAnsiTheme="minorHAnsi" w:cstheme="minorBidi"/>
          <w:kern w:val="2"/>
          <w:sz w:val="24"/>
          <w:szCs w:val="24"/>
          <w14:ligatures w14:val="standardContextual"/>
        </w:rPr>
        <w:tab/>
      </w:r>
      <w:r>
        <w:t>PSI Based Discard Timer</w:t>
      </w:r>
      <w:r>
        <w:tab/>
      </w:r>
      <w:r>
        <w:fldChar w:fldCharType="begin" w:fldLock="1"/>
      </w:r>
      <w:r>
        <w:instrText xml:space="preserve"> PAGEREF _Toc184819963 \h </w:instrText>
      </w:r>
      <w:r>
        <w:fldChar w:fldCharType="separate"/>
      </w:r>
      <w:r>
        <w:t>162</w:t>
      </w:r>
      <w:r>
        <w:fldChar w:fldCharType="end"/>
      </w:r>
    </w:p>
    <w:p w14:paraId="5F050BBD" w14:textId="6DC8C748" w:rsidR="00F104C6" w:rsidRDefault="00F104C6">
      <w:pPr>
        <w:pStyle w:val="TOC4"/>
        <w:rPr>
          <w:rFonts w:asciiTheme="minorHAnsi" w:eastAsiaTheme="minorEastAsia" w:hAnsiTheme="minorHAnsi" w:cstheme="minorBidi"/>
          <w:kern w:val="2"/>
          <w:sz w:val="24"/>
          <w:szCs w:val="24"/>
          <w14:ligatures w14:val="standardContextual"/>
        </w:rPr>
      </w:pPr>
      <w:r>
        <w:t>9.3.1.147</w:t>
      </w:r>
      <w:r>
        <w:rPr>
          <w:rFonts w:asciiTheme="minorHAnsi" w:eastAsiaTheme="minorEastAsia" w:hAnsiTheme="minorHAnsi" w:cstheme="minorBidi"/>
          <w:kern w:val="2"/>
          <w:sz w:val="24"/>
          <w:szCs w:val="24"/>
          <w14:ligatures w14:val="standardContextual"/>
        </w:rPr>
        <w:tab/>
      </w:r>
      <w:r>
        <w:rPr>
          <w:lang w:eastAsia="ja-JP"/>
        </w:rPr>
        <w:t>BC Bearer Context NG-U TNL Info at NG-RAN Request</w:t>
      </w:r>
      <w:r>
        <w:tab/>
      </w:r>
      <w:r>
        <w:fldChar w:fldCharType="begin" w:fldLock="1"/>
      </w:r>
      <w:r>
        <w:instrText xml:space="preserve"> PAGEREF _Toc184819964 \h </w:instrText>
      </w:r>
      <w:r>
        <w:fldChar w:fldCharType="separate"/>
      </w:r>
      <w:r>
        <w:t>162</w:t>
      </w:r>
      <w:r>
        <w:fldChar w:fldCharType="end"/>
      </w:r>
    </w:p>
    <w:p w14:paraId="5FA041FA" w14:textId="0BF0EF7A" w:rsidR="00F104C6" w:rsidRDefault="00F104C6">
      <w:pPr>
        <w:pStyle w:val="TOC4"/>
        <w:rPr>
          <w:rFonts w:asciiTheme="minorHAnsi" w:eastAsiaTheme="minorEastAsia" w:hAnsiTheme="minorHAnsi" w:cstheme="minorBidi"/>
          <w:kern w:val="2"/>
          <w:sz w:val="24"/>
          <w:szCs w:val="24"/>
          <w14:ligatures w14:val="standardContextual"/>
        </w:rPr>
      </w:pPr>
      <w:r>
        <w:t>9.3.1.</w:t>
      </w:r>
      <w:r>
        <w:rPr>
          <w:lang w:eastAsia="zh-CN"/>
        </w:rPr>
        <w:t>148</w:t>
      </w:r>
      <w:r>
        <w:rPr>
          <w:rFonts w:asciiTheme="minorHAnsi" w:eastAsiaTheme="minorEastAsia" w:hAnsiTheme="minorHAnsi" w:cstheme="minorBidi"/>
          <w:kern w:val="2"/>
          <w:sz w:val="24"/>
          <w:szCs w:val="24"/>
          <w14:ligatures w14:val="standardContextual"/>
        </w:rPr>
        <w:tab/>
      </w:r>
      <w:r w:rsidRPr="00C37A66">
        <w:rPr>
          <w:bCs/>
          <w:lang w:eastAsia="ja-JP"/>
        </w:rPr>
        <w:t>MBS NG-U Information at NG-RAN Request</w:t>
      </w:r>
      <w:r>
        <w:tab/>
      </w:r>
      <w:r>
        <w:fldChar w:fldCharType="begin" w:fldLock="1"/>
      </w:r>
      <w:r>
        <w:instrText xml:space="preserve"> PAGEREF _Toc184819965 \h </w:instrText>
      </w:r>
      <w:r>
        <w:fldChar w:fldCharType="separate"/>
      </w:r>
      <w:r>
        <w:t>163</w:t>
      </w:r>
      <w:r>
        <w:fldChar w:fldCharType="end"/>
      </w:r>
    </w:p>
    <w:p w14:paraId="220FF860" w14:textId="55885184" w:rsidR="00F104C6" w:rsidRDefault="00F104C6">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_Toc184819966 \h </w:instrText>
      </w:r>
      <w:r>
        <w:fldChar w:fldCharType="separate"/>
      </w:r>
      <w:r>
        <w:t>163</w:t>
      </w:r>
      <w:r>
        <w:fldChar w:fldCharType="end"/>
      </w:r>
    </w:p>
    <w:p w14:paraId="59B84B92" w14:textId="37EBE08E" w:rsidR="00F104C6" w:rsidRDefault="00F104C6">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_Toc184819967 \h </w:instrText>
      </w:r>
      <w:r>
        <w:fldChar w:fldCharType="separate"/>
      </w:r>
      <w:r>
        <w:t>163</w:t>
      </w:r>
      <w:r>
        <w:fldChar w:fldCharType="end"/>
      </w:r>
    </w:p>
    <w:p w14:paraId="0E3811EF" w14:textId="1B88840B" w:rsidR="00F104C6" w:rsidRDefault="00F104C6">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_Toc184819968 \h </w:instrText>
      </w:r>
      <w:r>
        <w:fldChar w:fldCharType="separate"/>
      </w:r>
      <w:r>
        <w:t>163</w:t>
      </w:r>
      <w:r>
        <w:fldChar w:fldCharType="end"/>
      </w:r>
    </w:p>
    <w:p w14:paraId="1814B4E6" w14:textId="390EADAF" w:rsidR="00F104C6" w:rsidRDefault="00F104C6">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_Toc184819969 \h </w:instrText>
      </w:r>
      <w:r>
        <w:fldChar w:fldCharType="separate"/>
      </w:r>
      <w:r>
        <w:t>164</w:t>
      </w:r>
      <w:r>
        <w:fldChar w:fldCharType="end"/>
      </w:r>
    </w:p>
    <w:p w14:paraId="6D6CA26F" w14:textId="15439809" w:rsidR="00F104C6" w:rsidRDefault="00F104C6">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_Toc184819970 \h </w:instrText>
      </w:r>
      <w:r>
        <w:fldChar w:fldCharType="separate"/>
      </w:r>
      <w:r>
        <w:t>164</w:t>
      </w:r>
      <w:r>
        <w:fldChar w:fldCharType="end"/>
      </w:r>
    </w:p>
    <w:p w14:paraId="7BA07614" w14:textId="0BC3CAEB" w:rsidR="00F104C6" w:rsidRDefault="00F104C6">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_Toc184819971 \h </w:instrText>
      </w:r>
      <w:r>
        <w:fldChar w:fldCharType="separate"/>
      </w:r>
      <w:r>
        <w:t>164</w:t>
      </w:r>
      <w:r>
        <w:fldChar w:fldCharType="end"/>
      </w:r>
    </w:p>
    <w:p w14:paraId="55DEE3E9" w14:textId="08DAE89A" w:rsidR="00F104C6" w:rsidRDefault="00F104C6">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_Toc184819972 \h </w:instrText>
      </w:r>
      <w:r>
        <w:fldChar w:fldCharType="separate"/>
      </w:r>
      <w:r>
        <w:t>164</w:t>
      </w:r>
      <w:r>
        <w:fldChar w:fldCharType="end"/>
      </w:r>
    </w:p>
    <w:p w14:paraId="62DA4B37" w14:textId="4CC608C6" w:rsidR="00F104C6" w:rsidRDefault="00F104C6">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_Toc184819973 \h </w:instrText>
      </w:r>
      <w:r>
        <w:fldChar w:fldCharType="separate"/>
      </w:r>
      <w:r>
        <w:t>165</w:t>
      </w:r>
      <w:r>
        <w:fldChar w:fldCharType="end"/>
      </w:r>
    </w:p>
    <w:p w14:paraId="6B847A8F" w14:textId="01AFD510" w:rsidR="00F104C6" w:rsidRDefault="00F104C6">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C37A66">
        <w:rPr>
          <w:lang w:val="en-US"/>
        </w:rPr>
        <w:t>URI</w:t>
      </w:r>
      <w:r>
        <w:tab/>
      </w:r>
      <w:r>
        <w:fldChar w:fldCharType="begin" w:fldLock="1"/>
      </w:r>
      <w:r>
        <w:instrText xml:space="preserve"> PAGEREF _Toc184819974 \h </w:instrText>
      </w:r>
      <w:r>
        <w:fldChar w:fldCharType="separate"/>
      </w:r>
      <w:r>
        <w:t>166</w:t>
      </w:r>
      <w:r>
        <w:fldChar w:fldCharType="end"/>
      </w:r>
    </w:p>
    <w:p w14:paraId="545EAA46" w14:textId="162DE26F" w:rsidR="00F104C6" w:rsidRDefault="00F104C6">
      <w:pPr>
        <w:pStyle w:val="TOC4"/>
        <w:rPr>
          <w:rFonts w:asciiTheme="minorHAnsi" w:eastAsiaTheme="minorEastAsia" w:hAnsiTheme="minorHAnsi" w:cstheme="minorBidi"/>
          <w:kern w:val="2"/>
          <w:sz w:val="24"/>
          <w:szCs w:val="24"/>
          <w14:ligatures w14:val="standardContextual"/>
        </w:rPr>
      </w:pPr>
      <w:r>
        <w:t>9.3.2.9</w:t>
      </w:r>
      <w:r>
        <w:rPr>
          <w:rFonts w:asciiTheme="minorHAnsi" w:eastAsiaTheme="minorEastAsia" w:hAnsiTheme="minorHAnsi" w:cstheme="minorBidi"/>
          <w:kern w:val="2"/>
          <w:sz w:val="24"/>
          <w:szCs w:val="24"/>
          <w14:ligatures w14:val="standardContextual"/>
        </w:rPr>
        <w:tab/>
      </w:r>
      <w:r w:rsidRPr="00C37A66">
        <w:rPr>
          <w:rFonts w:cs="Arial"/>
          <w:lang w:eastAsia="ja-JP"/>
        </w:rPr>
        <w:t>User Plane Failure Indication</w:t>
      </w:r>
      <w:r>
        <w:tab/>
      </w:r>
      <w:r>
        <w:fldChar w:fldCharType="begin" w:fldLock="1"/>
      </w:r>
      <w:r>
        <w:instrText xml:space="preserve"> PAGEREF _Toc184819975 \h </w:instrText>
      </w:r>
      <w:r>
        <w:fldChar w:fldCharType="separate"/>
      </w:r>
      <w:r>
        <w:t>166</w:t>
      </w:r>
      <w:r>
        <w:fldChar w:fldCharType="end"/>
      </w:r>
    </w:p>
    <w:p w14:paraId="4EB70FAD" w14:textId="7063465B" w:rsidR="00F104C6" w:rsidRDefault="00F104C6">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_Toc184819976 \h </w:instrText>
      </w:r>
      <w:r>
        <w:fldChar w:fldCharType="separate"/>
      </w:r>
      <w:r>
        <w:t>166</w:t>
      </w:r>
      <w:r>
        <w:fldChar w:fldCharType="end"/>
      </w:r>
    </w:p>
    <w:p w14:paraId="5FE14E4A" w14:textId="10B8A642" w:rsidR="00F104C6" w:rsidRDefault="00F104C6">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_Toc184819977 \h </w:instrText>
      </w:r>
      <w:r>
        <w:fldChar w:fldCharType="separate"/>
      </w:r>
      <w:r>
        <w:t>166</w:t>
      </w:r>
      <w:r>
        <w:fldChar w:fldCharType="end"/>
      </w:r>
    </w:p>
    <w:p w14:paraId="6185630B" w14:textId="16AC852C" w:rsidR="00F104C6" w:rsidRDefault="00F104C6">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_Toc184819978 \h </w:instrText>
      </w:r>
      <w:r>
        <w:fldChar w:fldCharType="separate"/>
      </w:r>
      <w:r>
        <w:t>167</w:t>
      </w:r>
      <w:r>
        <w:fldChar w:fldCharType="end"/>
      </w:r>
    </w:p>
    <w:p w14:paraId="553587FE" w14:textId="43730BA8" w:rsidR="00F104C6" w:rsidRDefault="00F104C6">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_Toc184819979 \h </w:instrText>
      </w:r>
      <w:r>
        <w:fldChar w:fldCharType="separate"/>
      </w:r>
      <w:r>
        <w:t>168</w:t>
      </w:r>
      <w:r>
        <w:fldChar w:fldCharType="end"/>
      </w:r>
    </w:p>
    <w:p w14:paraId="01AF03CD" w14:textId="7BA976FB" w:rsidR="00F104C6" w:rsidRDefault="00F104C6">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_Toc184819980 \h </w:instrText>
      </w:r>
      <w:r>
        <w:fldChar w:fldCharType="separate"/>
      </w:r>
      <w:r>
        <w:t>169</w:t>
      </w:r>
      <w:r>
        <w:fldChar w:fldCharType="end"/>
      </w:r>
    </w:p>
    <w:p w14:paraId="323191DC" w14:textId="3C16D682" w:rsidR="00F104C6" w:rsidRDefault="00F104C6">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_Toc184819981 \h </w:instrText>
      </w:r>
      <w:r>
        <w:fldChar w:fldCharType="separate"/>
      </w:r>
      <w:r>
        <w:t>169</w:t>
      </w:r>
      <w:r>
        <w:fldChar w:fldCharType="end"/>
      </w:r>
    </w:p>
    <w:p w14:paraId="32B57C38" w14:textId="02546F59" w:rsidR="00F104C6" w:rsidRDefault="00F104C6">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_Toc184819982 \h </w:instrText>
      </w:r>
      <w:r>
        <w:fldChar w:fldCharType="separate"/>
      </w:r>
      <w:r>
        <w:t>170</w:t>
      </w:r>
      <w:r>
        <w:fldChar w:fldCharType="end"/>
      </w:r>
    </w:p>
    <w:p w14:paraId="776B2BE9" w14:textId="73C33BF0" w:rsidR="00F104C6" w:rsidRDefault="00F104C6">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_Toc184819983 \h </w:instrText>
      </w:r>
      <w:r>
        <w:fldChar w:fldCharType="separate"/>
      </w:r>
      <w:r>
        <w:t>170</w:t>
      </w:r>
      <w:r>
        <w:fldChar w:fldCharType="end"/>
      </w:r>
    </w:p>
    <w:p w14:paraId="658072FE" w14:textId="53F6E37A" w:rsidR="00F104C6" w:rsidRDefault="00F104C6">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_Toc184819984 \h </w:instrText>
      </w:r>
      <w:r>
        <w:fldChar w:fldCharType="separate"/>
      </w:r>
      <w:r>
        <w:t>171</w:t>
      </w:r>
      <w:r>
        <w:fldChar w:fldCharType="end"/>
      </w:r>
    </w:p>
    <w:p w14:paraId="0BC8631A" w14:textId="50326DD8" w:rsidR="00F104C6" w:rsidRDefault="00F104C6">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_Toc184819985 \h </w:instrText>
      </w:r>
      <w:r>
        <w:fldChar w:fldCharType="separate"/>
      </w:r>
      <w:r>
        <w:t>172</w:t>
      </w:r>
      <w:r>
        <w:fldChar w:fldCharType="end"/>
      </w:r>
    </w:p>
    <w:p w14:paraId="218E9458" w14:textId="28EAA7C4" w:rsidR="00F104C6" w:rsidRDefault="00F104C6">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_Toc184819986 \h </w:instrText>
      </w:r>
      <w:r>
        <w:fldChar w:fldCharType="separate"/>
      </w:r>
      <w:r>
        <w:t>172</w:t>
      </w:r>
      <w:r>
        <w:fldChar w:fldCharType="end"/>
      </w:r>
    </w:p>
    <w:p w14:paraId="75DDBAC6" w14:textId="498807BE" w:rsidR="00F104C6" w:rsidRDefault="00F104C6">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_Toc184819987 \h </w:instrText>
      </w:r>
      <w:r>
        <w:fldChar w:fldCharType="separate"/>
      </w:r>
      <w:r>
        <w:t>173</w:t>
      </w:r>
      <w:r>
        <w:fldChar w:fldCharType="end"/>
      </w:r>
    </w:p>
    <w:p w14:paraId="565330B8" w14:textId="52DA3F9B" w:rsidR="00F104C6" w:rsidRDefault="00F104C6">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_Toc184819988 \h </w:instrText>
      </w:r>
      <w:r>
        <w:fldChar w:fldCharType="separate"/>
      </w:r>
      <w:r>
        <w:t>177</w:t>
      </w:r>
      <w:r>
        <w:fldChar w:fldCharType="end"/>
      </w:r>
    </w:p>
    <w:p w14:paraId="5080E72C" w14:textId="21AC4A8F" w:rsidR="00F104C6" w:rsidRDefault="00F104C6">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_Toc184819989 \h </w:instrText>
      </w:r>
      <w:r>
        <w:fldChar w:fldCharType="separate"/>
      </w:r>
      <w:r>
        <w:t>177</w:t>
      </w:r>
      <w:r>
        <w:fldChar w:fldCharType="end"/>
      </w:r>
    </w:p>
    <w:p w14:paraId="7C316523" w14:textId="33380ED7" w:rsidR="00F104C6" w:rsidRDefault="00F104C6">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_Toc184819990 \h </w:instrText>
      </w:r>
      <w:r>
        <w:fldChar w:fldCharType="separate"/>
      </w:r>
      <w:r>
        <w:t>178</w:t>
      </w:r>
      <w:r>
        <w:fldChar w:fldCharType="end"/>
      </w:r>
    </w:p>
    <w:p w14:paraId="0E01EDF9" w14:textId="3FD2A0B5" w:rsidR="00F104C6" w:rsidRDefault="00F104C6">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_Toc184819991 \h </w:instrText>
      </w:r>
      <w:r>
        <w:fldChar w:fldCharType="separate"/>
      </w:r>
      <w:r>
        <w:t>178</w:t>
      </w:r>
      <w:r>
        <w:fldChar w:fldCharType="end"/>
      </w:r>
    </w:p>
    <w:p w14:paraId="7B131F7A" w14:textId="160CC84F" w:rsidR="00F104C6" w:rsidRDefault="00F104C6">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_Toc184819992 \h </w:instrText>
      </w:r>
      <w:r>
        <w:fldChar w:fldCharType="separate"/>
      </w:r>
      <w:r>
        <w:t>178</w:t>
      </w:r>
      <w:r>
        <w:fldChar w:fldCharType="end"/>
      </w:r>
    </w:p>
    <w:p w14:paraId="27AB8A1A" w14:textId="106B35A3" w:rsidR="00F104C6" w:rsidRDefault="00F104C6">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_Toc184819993 \h </w:instrText>
      </w:r>
      <w:r>
        <w:fldChar w:fldCharType="separate"/>
      </w:r>
      <w:r>
        <w:t>179</w:t>
      </w:r>
      <w:r>
        <w:fldChar w:fldCharType="end"/>
      </w:r>
    </w:p>
    <w:p w14:paraId="7ADDC7CE" w14:textId="61633D11" w:rsidR="00F104C6" w:rsidRDefault="00F104C6">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_Toc184819994 \h </w:instrText>
      </w:r>
      <w:r>
        <w:fldChar w:fldCharType="separate"/>
      </w:r>
      <w:r>
        <w:t>179</w:t>
      </w:r>
      <w:r>
        <w:fldChar w:fldCharType="end"/>
      </w:r>
    </w:p>
    <w:p w14:paraId="29472B2A" w14:textId="2C3F98F2" w:rsidR="00F104C6" w:rsidRDefault="00F104C6">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_Toc184819995 \h </w:instrText>
      </w:r>
      <w:r>
        <w:fldChar w:fldCharType="separate"/>
      </w:r>
      <w:r>
        <w:t>180</w:t>
      </w:r>
      <w:r>
        <w:fldChar w:fldCharType="end"/>
      </w:r>
    </w:p>
    <w:p w14:paraId="2A4FB184" w14:textId="7C39B6F4" w:rsidR="00F104C6" w:rsidRDefault="00F104C6">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_Toc184819996 \h </w:instrText>
      </w:r>
      <w:r>
        <w:fldChar w:fldCharType="separate"/>
      </w:r>
      <w:r>
        <w:t>181</w:t>
      </w:r>
      <w:r>
        <w:fldChar w:fldCharType="end"/>
      </w:r>
    </w:p>
    <w:p w14:paraId="4E59E4D3" w14:textId="3A360A39" w:rsidR="00F104C6" w:rsidRDefault="00F104C6">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_Toc184819997 \h </w:instrText>
      </w:r>
      <w:r>
        <w:fldChar w:fldCharType="separate"/>
      </w:r>
      <w:r>
        <w:t>181</w:t>
      </w:r>
      <w:r>
        <w:fldChar w:fldCharType="end"/>
      </w:r>
    </w:p>
    <w:p w14:paraId="69AC649E" w14:textId="5450FC91" w:rsidR="00F104C6" w:rsidRDefault="00F104C6">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_Toc184819998 \h </w:instrText>
      </w:r>
      <w:r>
        <w:fldChar w:fldCharType="separate"/>
      </w:r>
      <w:r>
        <w:t>182</w:t>
      </w:r>
      <w:r>
        <w:fldChar w:fldCharType="end"/>
      </w:r>
    </w:p>
    <w:p w14:paraId="159CE5CE" w14:textId="7D197260" w:rsidR="00F104C6" w:rsidRDefault="00F104C6">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_Toc184819999 \h </w:instrText>
      </w:r>
      <w:r>
        <w:fldChar w:fldCharType="separate"/>
      </w:r>
      <w:r>
        <w:t>182</w:t>
      </w:r>
      <w:r>
        <w:fldChar w:fldCharType="end"/>
      </w:r>
    </w:p>
    <w:p w14:paraId="3F28D299" w14:textId="302AE1B2" w:rsidR="00F104C6" w:rsidRDefault="00F104C6">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_Toc184820000 \h </w:instrText>
      </w:r>
      <w:r>
        <w:fldChar w:fldCharType="separate"/>
      </w:r>
      <w:r>
        <w:t>183</w:t>
      </w:r>
      <w:r>
        <w:fldChar w:fldCharType="end"/>
      </w:r>
    </w:p>
    <w:p w14:paraId="1C240B5B" w14:textId="7611125D" w:rsidR="00F104C6" w:rsidRDefault="00F104C6">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_Toc184820001 \h </w:instrText>
      </w:r>
      <w:r>
        <w:fldChar w:fldCharType="separate"/>
      </w:r>
      <w:r>
        <w:t>183</w:t>
      </w:r>
      <w:r>
        <w:fldChar w:fldCharType="end"/>
      </w:r>
    </w:p>
    <w:p w14:paraId="2DD45862" w14:textId="2D5E8150" w:rsidR="00F104C6" w:rsidRDefault="00F104C6">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_Toc184820002 \h </w:instrText>
      </w:r>
      <w:r>
        <w:fldChar w:fldCharType="separate"/>
      </w:r>
      <w:r>
        <w:t>183</w:t>
      </w:r>
      <w:r>
        <w:fldChar w:fldCharType="end"/>
      </w:r>
    </w:p>
    <w:p w14:paraId="464F7587" w14:textId="22662774" w:rsidR="00F104C6" w:rsidRDefault="00F104C6">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_Toc184820003 \h </w:instrText>
      </w:r>
      <w:r>
        <w:fldChar w:fldCharType="separate"/>
      </w:r>
      <w:r>
        <w:t>184</w:t>
      </w:r>
      <w:r>
        <w:fldChar w:fldCharType="end"/>
      </w:r>
    </w:p>
    <w:p w14:paraId="715C9248" w14:textId="1498FDFD" w:rsidR="00F104C6" w:rsidRDefault="00F104C6">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_Toc184820004 \h </w:instrText>
      </w:r>
      <w:r>
        <w:fldChar w:fldCharType="separate"/>
      </w:r>
      <w:r>
        <w:t>184</w:t>
      </w:r>
      <w:r>
        <w:fldChar w:fldCharType="end"/>
      </w:r>
    </w:p>
    <w:p w14:paraId="0764D6FC" w14:textId="072FC5CE" w:rsidR="00F104C6" w:rsidRDefault="00F104C6">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_Toc184820005 \h </w:instrText>
      </w:r>
      <w:r>
        <w:fldChar w:fldCharType="separate"/>
      </w:r>
      <w:r>
        <w:t>185</w:t>
      </w:r>
      <w:r>
        <w:fldChar w:fldCharType="end"/>
      </w:r>
    </w:p>
    <w:p w14:paraId="42983AB8" w14:textId="52DCC093" w:rsidR="00F104C6" w:rsidRDefault="00F104C6">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_Toc184820006 \h </w:instrText>
      </w:r>
      <w:r>
        <w:fldChar w:fldCharType="separate"/>
      </w:r>
      <w:r>
        <w:t>186</w:t>
      </w:r>
      <w:r>
        <w:fldChar w:fldCharType="end"/>
      </w:r>
    </w:p>
    <w:p w14:paraId="65116F05" w14:textId="6BA5A8F9" w:rsidR="00F104C6" w:rsidRDefault="00F104C6">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_Toc184820007 \h </w:instrText>
      </w:r>
      <w:r>
        <w:fldChar w:fldCharType="separate"/>
      </w:r>
      <w:r>
        <w:t>186</w:t>
      </w:r>
      <w:r>
        <w:fldChar w:fldCharType="end"/>
      </w:r>
    </w:p>
    <w:p w14:paraId="68DD0C46" w14:textId="72A6A94B" w:rsidR="00F104C6" w:rsidRDefault="00F104C6">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_Toc184820008 \h </w:instrText>
      </w:r>
      <w:r>
        <w:fldChar w:fldCharType="separate"/>
      </w:r>
      <w:r>
        <w:t>187</w:t>
      </w:r>
      <w:r>
        <w:fldChar w:fldCharType="end"/>
      </w:r>
    </w:p>
    <w:p w14:paraId="032CC422" w14:textId="47C56974" w:rsidR="00F104C6" w:rsidRDefault="00F104C6">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_Toc184820009 \h </w:instrText>
      </w:r>
      <w:r>
        <w:fldChar w:fldCharType="separate"/>
      </w:r>
      <w:r>
        <w:t>187</w:t>
      </w:r>
      <w:r>
        <w:fldChar w:fldCharType="end"/>
      </w:r>
    </w:p>
    <w:p w14:paraId="676CF2A3" w14:textId="28DF1288" w:rsidR="00F104C6" w:rsidRDefault="00F104C6">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_Toc184820010 \h </w:instrText>
      </w:r>
      <w:r>
        <w:fldChar w:fldCharType="separate"/>
      </w:r>
      <w:r>
        <w:t>187</w:t>
      </w:r>
      <w:r>
        <w:fldChar w:fldCharType="end"/>
      </w:r>
    </w:p>
    <w:p w14:paraId="59A55073" w14:textId="560130B1" w:rsidR="00F104C6" w:rsidRDefault="00F104C6">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_Toc184820011 \h </w:instrText>
      </w:r>
      <w:r>
        <w:fldChar w:fldCharType="separate"/>
      </w:r>
      <w:r>
        <w:t>189</w:t>
      </w:r>
      <w:r>
        <w:fldChar w:fldCharType="end"/>
      </w:r>
    </w:p>
    <w:p w14:paraId="360C3893" w14:textId="47B94BE7" w:rsidR="00F104C6" w:rsidRDefault="00F104C6">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_Toc184820012 \h </w:instrText>
      </w:r>
      <w:r>
        <w:fldChar w:fldCharType="separate"/>
      </w:r>
      <w:r>
        <w:t>189</w:t>
      </w:r>
      <w:r>
        <w:fldChar w:fldCharType="end"/>
      </w:r>
    </w:p>
    <w:p w14:paraId="0DE32F5B" w14:textId="2E6F89E4" w:rsidR="00F104C6" w:rsidRDefault="00F104C6">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_Toc184820013 \h </w:instrText>
      </w:r>
      <w:r>
        <w:fldChar w:fldCharType="separate"/>
      </w:r>
      <w:r>
        <w:t>190</w:t>
      </w:r>
      <w:r>
        <w:fldChar w:fldCharType="end"/>
      </w:r>
    </w:p>
    <w:p w14:paraId="5F9C6244" w14:textId="34D5ED9B" w:rsidR="00F104C6" w:rsidRDefault="00F104C6">
      <w:pPr>
        <w:pStyle w:val="TOC4"/>
        <w:rPr>
          <w:rFonts w:asciiTheme="minorHAnsi" w:eastAsiaTheme="minorEastAsia" w:hAnsiTheme="minorHAnsi" w:cstheme="minorBidi"/>
          <w:kern w:val="2"/>
          <w:sz w:val="24"/>
          <w:szCs w:val="24"/>
          <w14:ligatures w14:val="standardContextual"/>
        </w:rPr>
      </w:pPr>
      <w:r>
        <w:rPr>
          <w:lang w:eastAsia="zh-CN"/>
        </w:rPr>
        <w:t>9.3.3.38</w:t>
      </w:r>
      <w:r>
        <w:rPr>
          <w:rFonts w:asciiTheme="minorHAnsi" w:eastAsiaTheme="minorEastAsia" w:hAnsiTheme="minorHAnsi" w:cstheme="minorBidi"/>
          <w:kern w:val="2"/>
          <w:sz w:val="24"/>
          <w:szCs w:val="24"/>
          <w14:ligatures w14:val="standardContextual"/>
        </w:rPr>
        <w:tab/>
      </w:r>
      <w:r w:rsidRPr="00C37A66">
        <w:rPr>
          <w:lang w:val="en-US" w:eastAsia="zh-CN"/>
        </w:rPr>
        <w:t>Associated Session ID</w:t>
      </w:r>
      <w:r>
        <w:tab/>
      </w:r>
      <w:r>
        <w:fldChar w:fldCharType="begin" w:fldLock="1"/>
      </w:r>
      <w:r>
        <w:instrText xml:space="preserve"> PAGEREF _Toc184820014 \h </w:instrText>
      </w:r>
      <w:r>
        <w:fldChar w:fldCharType="separate"/>
      </w:r>
      <w:r>
        <w:t>190</w:t>
      </w:r>
      <w:r>
        <w:fldChar w:fldCharType="end"/>
      </w:r>
    </w:p>
    <w:p w14:paraId="0D72AAFD" w14:textId="5F9D4EE4" w:rsidR="00F104C6" w:rsidRDefault="00F104C6">
      <w:pPr>
        <w:pStyle w:val="TOC4"/>
        <w:rPr>
          <w:rFonts w:asciiTheme="minorHAnsi" w:eastAsiaTheme="minorEastAsia" w:hAnsiTheme="minorHAnsi" w:cstheme="minorBidi"/>
          <w:kern w:val="2"/>
          <w:sz w:val="24"/>
          <w:szCs w:val="24"/>
          <w14:ligatures w14:val="standardContextual"/>
        </w:rPr>
      </w:pPr>
      <w:r>
        <w:t>9.3.3.39</w:t>
      </w:r>
      <w:r>
        <w:rPr>
          <w:rFonts w:asciiTheme="minorHAnsi" w:eastAsiaTheme="minorEastAsia" w:hAnsiTheme="minorHAnsi" w:cstheme="minorBidi"/>
          <w:kern w:val="2"/>
          <w:sz w:val="24"/>
          <w:szCs w:val="24"/>
          <w14:ligatures w14:val="standardContextual"/>
        </w:rPr>
        <w:tab/>
      </w:r>
      <w:r>
        <w:t>MBS Service Area</w:t>
      </w:r>
      <w:r>
        <w:tab/>
      </w:r>
      <w:r>
        <w:fldChar w:fldCharType="begin" w:fldLock="1"/>
      </w:r>
      <w:r>
        <w:instrText xml:space="preserve"> PAGEREF _Toc184820015 \h </w:instrText>
      </w:r>
      <w:r>
        <w:fldChar w:fldCharType="separate"/>
      </w:r>
      <w:r>
        <w:t>190</w:t>
      </w:r>
      <w:r>
        <w:fldChar w:fldCharType="end"/>
      </w:r>
    </w:p>
    <w:p w14:paraId="03166F0D" w14:textId="2D48B50B" w:rsidR="00F104C6" w:rsidRDefault="00F104C6">
      <w:pPr>
        <w:pStyle w:val="TOC4"/>
        <w:rPr>
          <w:rFonts w:asciiTheme="minorHAnsi" w:eastAsiaTheme="minorEastAsia" w:hAnsiTheme="minorHAnsi" w:cstheme="minorBidi"/>
          <w:kern w:val="2"/>
          <w:sz w:val="24"/>
          <w:szCs w:val="24"/>
          <w14:ligatures w14:val="standardContextual"/>
        </w:rPr>
      </w:pPr>
      <w:r>
        <w:t>9.3.3.40</w:t>
      </w:r>
      <w:r>
        <w:rPr>
          <w:rFonts w:asciiTheme="minorHAnsi" w:eastAsiaTheme="minorEastAsia" w:hAnsiTheme="minorHAnsi" w:cstheme="minorBidi"/>
          <w:kern w:val="2"/>
          <w:sz w:val="24"/>
          <w:szCs w:val="24"/>
          <w14:ligatures w14:val="standardContextual"/>
        </w:rPr>
        <w:tab/>
      </w:r>
      <w:r>
        <w:t>MBS Service Area information</w:t>
      </w:r>
      <w:r>
        <w:tab/>
      </w:r>
      <w:r>
        <w:fldChar w:fldCharType="begin" w:fldLock="1"/>
      </w:r>
      <w:r>
        <w:instrText xml:space="preserve"> PAGEREF _Toc184820016 \h </w:instrText>
      </w:r>
      <w:r>
        <w:fldChar w:fldCharType="separate"/>
      </w:r>
      <w:r>
        <w:t>191</w:t>
      </w:r>
      <w:r>
        <w:fldChar w:fldCharType="end"/>
      </w:r>
    </w:p>
    <w:p w14:paraId="0EAEEF9C" w14:textId="4DA2D24E" w:rsidR="00F104C6" w:rsidRDefault="00F104C6">
      <w:pPr>
        <w:pStyle w:val="TOC4"/>
        <w:rPr>
          <w:rFonts w:asciiTheme="minorHAnsi" w:eastAsiaTheme="minorEastAsia" w:hAnsiTheme="minorHAnsi" w:cstheme="minorBidi"/>
          <w:kern w:val="2"/>
          <w:sz w:val="24"/>
          <w:szCs w:val="24"/>
          <w14:ligatures w14:val="standardContextual"/>
        </w:rPr>
      </w:pPr>
      <w:r>
        <w:t>9.3.3.41</w:t>
      </w:r>
      <w:r>
        <w:rPr>
          <w:rFonts w:asciiTheme="minorHAnsi" w:eastAsiaTheme="minorEastAsia" w:hAnsiTheme="minorHAnsi" w:cstheme="minorBidi"/>
          <w:kern w:val="2"/>
          <w:sz w:val="24"/>
          <w:szCs w:val="24"/>
          <w14:ligatures w14:val="standardContextual"/>
        </w:rPr>
        <w:tab/>
      </w:r>
      <w:r>
        <w:t>5GS TAC</w:t>
      </w:r>
      <w:r>
        <w:tab/>
      </w:r>
      <w:r>
        <w:fldChar w:fldCharType="begin" w:fldLock="1"/>
      </w:r>
      <w:r>
        <w:instrText xml:space="preserve"> PAGEREF _Toc184820017 \h </w:instrText>
      </w:r>
      <w:r>
        <w:fldChar w:fldCharType="separate"/>
      </w:r>
      <w:r>
        <w:t>191</w:t>
      </w:r>
      <w:r>
        <w:fldChar w:fldCharType="end"/>
      </w:r>
    </w:p>
    <w:p w14:paraId="682AFBC1" w14:textId="320E1D45" w:rsidR="00F104C6" w:rsidRDefault="00F104C6">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_Toc184820018 \h </w:instrText>
      </w:r>
      <w:r>
        <w:fldChar w:fldCharType="separate"/>
      </w:r>
      <w:r>
        <w:t>191</w:t>
      </w:r>
      <w:r>
        <w:fldChar w:fldCharType="end"/>
      </w:r>
    </w:p>
    <w:p w14:paraId="540901EA" w14:textId="4934889D" w:rsidR="00F104C6" w:rsidRDefault="00F104C6">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_Toc184820019 \h </w:instrText>
      </w:r>
      <w:r>
        <w:fldChar w:fldCharType="separate"/>
      </w:r>
      <w:r>
        <w:t>191</w:t>
      </w:r>
      <w:r>
        <w:fldChar w:fldCharType="end"/>
      </w:r>
    </w:p>
    <w:p w14:paraId="789B4FF0" w14:textId="44558EBE" w:rsidR="00F104C6" w:rsidRDefault="00F104C6">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_Toc184820020 \h </w:instrText>
      </w:r>
      <w:r>
        <w:fldChar w:fldCharType="separate"/>
      </w:r>
      <w:r>
        <w:t>192</w:t>
      </w:r>
      <w:r>
        <w:fldChar w:fldCharType="end"/>
      </w:r>
    </w:p>
    <w:p w14:paraId="79569389" w14:textId="19D13FC8" w:rsidR="00F104C6" w:rsidRDefault="00F104C6">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_Toc184820021 \h </w:instrText>
      </w:r>
      <w:r>
        <w:fldChar w:fldCharType="separate"/>
      </w:r>
      <w:r>
        <w:t>193</w:t>
      </w:r>
      <w:r>
        <w:fldChar w:fldCharType="end"/>
      </w:r>
    </w:p>
    <w:p w14:paraId="0966D799" w14:textId="6276017D" w:rsidR="00F104C6" w:rsidRDefault="00F104C6">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_Toc184820022 \h </w:instrText>
      </w:r>
      <w:r>
        <w:fldChar w:fldCharType="separate"/>
      </w:r>
      <w:r>
        <w:t>203</w:t>
      </w:r>
      <w:r>
        <w:fldChar w:fldCharType="end"/>
      </w:r>
    </w:p>
    <w:p w14:paraId="4969C08E" w14:textId="2C64689F" w:rsidR="00F104C6" w:rsidRDefault="00F104C6">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_Toc184820023 \h </w:instrText>
      </w:r>
      <w:r>
        <w:fldChar w:fldCharType="separate"/>
      </w:r>
      <w:r>
        <w:t>244</w:t>
      </w:r>
      <w:r>
        <w:fldChar w:fldCharType="end"/>
      </w:r>
    </w:p>
    <w:p w14:paraId="790CD55C" w14:textId="477D2527" w:rsidR="00F104C6" w:rsidRDefault="00F104C6">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_Toc184820024 \h </w:instrText>
      </w:r>
      <w:r>
        <w:fldChar w:fldCharType="separate"/>
      </w:r>
      <w:r>
        <w:t>319</w:t>
      </w:r>
      <w:r>
        <w:fldChar w:fldCharType="end"/>
      </w:r>
    </w:p>
    <w:p w14:paraId="7C621916" w14:textId="30D0FA29" w:rsidR="00F104C6" w:rsidRDefault="00F104C6">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_Toc184820025 \h </w:instrText>
      </w:r>
      <w:r>
        <w:fldChar w:fldCharType="separate"/>
      </w:r>
      <w:r>
        <w:t>320</w:t>
      </w:r>
      <w:r>
        <w:fldChar w:fldCharType="end"/>
      </w:r>
    </w:p>
    <w:p w14:paraId="5A696C22" w14:textId="52E33906" w:rsidR="00F104C6" w:rsidRDefault="00F104C6">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_Toc184820026 \h </w:instrText>
      </w:r>
      <w:r>
        <w:fldChar w:fldCharType="separate"/>
      </w:r>
      <w:r>
        <w:t>327</w:t>
      </w:r>
      <w:r>
        <w:fldChar w:fldCharType="end"/>
      </w:r>
    </w:p>
    <w:p w14:paraId="19663A08" w14:textId="153380A6" w:rsidR="00F104C6" w:rsidRDefault="00F104C6">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_Toc184820027 \h </w:instrText>
      </w:r>
      <w:r>
        <w:fldChar w:fldCharType="separate"/>
      </w:r>
      <w:r>
        <w:t>330</w:t>
      </w:r>
      <w:r>
        <w:fldChar w:fldCharType="end"/>
      </w:r>
    </w:p>
    <w:p w14:paraId="01CD0B0B" w14:textId="5616E807" w:rsidR="00F104C6" w:rsidRDefault="00F104C6">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_Toc184820028 \h </w:instrText>
      </w:r>
      <w:r>
        <w:fldChar w:fldCharType="separate"/>
      </w:r>
      <w:r>
        <w:t>330</w:t>
      </w:r>
      <w:r>
        <w:fldChar w:fldCharType="end"/>
      </w:r>
    </w:p>
    <w:p w14:paraId="322D5913" w14:textId="61B983D6" w:rsidR="00F104C6" w:rsidRDefault="00F104C6">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_Toc184820029 \h </w:instrText>
      </w:r>
      <w:r>
        <w:fldChar w:fldCharType="separate"/>
      </w:r>
      <w:r>
        <w:t>330</w:t>
      </w:r>
      <w:r>
        <w:fldChar w:fldCharType="end"/>
      </w:r>
    </w:p>
    <w:p w14:paraId="10BEEA9A" w14:textId="46CC88D5" w:rsidR="00F104C6" w:rsidRDefault="00F104C6">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_Toc184820030 \h </w:instrText>
      </w:r>
      <w:r>
        <w:fldChar w:fldCharType="separate"/>
      </w:r>
      <w:r>
        <w:t>331</w:t>
      </w:r>
      <w:r>
        <w:fldChar w:fldCharType="end"/>
      </w:r>
    </w:p>
    <w:p w14:paraId="1FA280A2" w14:textId="073ABF03"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184819535"/>
      <w:r w:rsidRPr="00D629EF">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184819536"/>
      <w:r w:rsidR="00A85C4E" w:rsidRPr="00D629EF">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84819537"/>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Pr="00981C70" w:rsidRDefault="00981C70" w:rsidP="00FC324B">
      <w:pPr>
        <w:pStyle w:val="EX"/>
        <w:rPr>
          <w:lang w:val="en-US" w:eastAsia="zh-CN"/>
        </w:rPr>
      </w:pPr>
      <w:r>
        <w:rPr>
          <w:lang w:eastAsia="zh-CN"/>
        </w:rPr>
        <w:t>[36]</w:t>
      </w:r>
      <w:r>
        <w:rPr>
          <w:lang w:eastAsia="zh-CN"/>
        </w:rPr>
        <w:tab/>
      </w:r>
      <w:r>
        <w:t>3GPP TS 23.527: "</w:t>
      </w:r>
      <w:r w:rsidRPr="00E25B4B">
        <w:t>5G System; Restoration procedures</w:t>
      </w:r>
      <w:r>
        <w:t>”.</w:t>
      </w:r>
    </w:p>
    <w:p w14:paraId="4F08E435" w14:textId="77777777" w:rsidR="00FC324B" w:rsidRPr="00D629EF" w:rsidRDefault="00FC324B" w:rsidP="00FC324B">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184819538"/>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2327A28B" w14:textId="77777777" w:rsidR="00FC324B" w:rsidRPr="00D629EF" w:rsidRDefault="00FC324B" w:rsidP="00FC324B">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184819539"/>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936771" w14:textId="77777777" w:rsidR="00FC324B" w:rsidRPr="00D629EF" w:rsidRDefault="00FC324B" w:rsidP="00FC324B">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t>An EP consists of an initiating message and possibly a response message. Two kinds of EPs are used:</w:t>
      </w:r>
    </w:p>
    <w:p w14:paraId="24968C44" w14:textId="77777777" w:rsidR="00FC324B" w:rsidRPr="00D629EF" w:rsidRDefault="00FC324B" w:rsidP="00FC324B">
      <w:pPr>
        <w:pStyle w:val="B1"/>
      </w:pPr>
      <w:r w:rsidRPr="00D629EF">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184819540"/>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D629EF" w:rsidRDefault="00FC324B" w:rsidP="00FC324B">
      <w:pPr>
        <w:pStyle w:val="EW"/>
      </w:pPr>
      <w:r>
        <w:t>EHC</w:t>
      </w:r>
      <w:r>
        <w:tab/>
        <w:t>Ethernet Header Compression</w:t>
      </w:r>
    </w:p>
    <w:p w14:paraId="61B1565B" w14:textId="77777777" w:rsidR="00FC324B" w:rsidRPr="00D629EF" w:rsidRDefault="00FC324B" w:rsidP="00FC324B">
      <w:pPr>
        <w:pStyle w:val="EW"/>
      </w:pPr>
      <w:r w:rsidRPr="00D629EF">
        <w:t>EN-DC</w:t>
      </w:r>
      <w:r w:rsidRPr="00D629EF">
        <w:tab/>
        <w:t xml:space="preserve">E-UTRA-NR Dual Connectivity </w:t>
      </w:r>
    </w:p>
    <w:p w14:paraId="6B4AD113" w14:textId="77777777" w:rsidR="00FC324B" w:rsidRDefault="00FC324B" w:rsidP="00FC324B">
      <w:pPr>
        <w:pStyle w:val="EW"/>
      </w:pPr>
      <w:r w:rsidRPr="00D629EF">
        <w:t>EPC</w:t>
      </w:r>
      <w:r w:rsidRPr="00D629EF">
        <w:tab/>
        <w:t>Evolved Packet Core</w:t>
      </w:r>
    </w:p>
    <w:p w14:paraId="3043B4F3" w14:textId="77777777" w:rsidR="00FC324B" w:rsidRDefault="00FC324B" w:rsidP="00FC324B">
      <w:pPr>
        <w:pStyle w:val="EW"/>
      </w:pPr>
      <w:r w:rsidRPr="00DC407E">
        <w:t>IAB</w:t>
      </w:r>
      <w:r w:rsidRPr="00DC407E">
        <w:tab/>
        <w:t>Integrated Access and Backhaul</w:t>
      </w:r>
    </w:p>
    <w:p w14:paraId="3081893F" w14:textId="77777777" w:rsidR="00FC324B" w:rsidRPr="00D629EF" w:rsidRDefault="00FC324B" w:rsidP="00FC324B">
      <w:pPr>
        <w:pStyle w:val="EW"/>
      </w:pPr>
      <w:r>
        <w:t>MBS</w:t>
      </w:r>
      <w:r>
        <w:tab/>
      </w:r>
      <w:r w:rsidRPr="00F62681">
        <w:rPr>
          <w:rFonts w:eastAsia="SimSun"/>
        </w:rPr>
        <w:t>Multicast/Broadcast Service</w:t>
      </w:r>
    </w:p>
    <w:p w14:paraId="747B0DDA" w14:textId="77777777" w:rsidR="00FC324B" w:rsidRPr="00D629EF" w:rsidRDefault="00FC324B" w:rsidP="00FC324B">
      <w:pPr>
        <w:pStyle w:val="EW"/>
      </w:pPr>
      <w:r w:rsidRPr="00D629EF">
        <w:t>MCG</w:t>
      </w:r>
      <w:r w:rsidRPr="00D629EF">
        <w:tab/>
        <w:t>Master Cell Group</w:t>
      </w:r>
    </w:p>
    <w:p w14:paraId="2FCF477A" w14:textId="77777777" w:rsidR="00FC324B" w:rsidRPr="00395110" w:rsidRDefault="00FC324B" w:rsidP="00FC324B">
      <w:pPr>
        <w:pStyle w:val="EW"/>
      </w:pPr>
      <w:r w:rsidRPr="00395110">
        <w:t>MT-SDT</w:t>
      </w:r>
      <w:r w:rsidRPr="00395110">
        <w:tab/>
        <w:t xml:space="preserve">Mobile Terminated Small Data Transmission </w:t>
      </w:r>
    </w:p>
    <w:p w14:paraId="3DF5E0B9" w14:textId="77777777" w:rsidR="00FC324B" w:rsidRDefault="00FC324B" w:rsidP="00FC324B">
      <w:pPr>
        <w:pStyle w:val="EW"/>
      </w:pPr>
      <w:r>
        <w:t>NID</w:t>
      </w:r>
      <w:r>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184819541"/>
      <w:bookmarkEnd w:id="104"/>
      <w:r w:rsidRPr="00D629EF">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A1756E" w14:textId="77777777" w:rsidR="00FC324B" w:rsidRPr="00D629EF" w:rsidRDefault="00FC324B" w:rsidP="00FC324B">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184819542"/>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184819543"/>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184819544"/>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184819545"/>
      <w:bookmarkEnd w:id="168"/>
      <w:r w:rsidRPr="00D629EF">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97" w:name="_CR6"/>
      <w:bookmarkStart w:id="198" w:name="_Toc112687500"/>
      <w:bookmarkStart w:id="199" w:name="_Toc184819546"/>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184819547"/>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184819548"/>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0C148EC" w14:textId="77777777" w:rsidR="00FC324B" w:rsidRDefault="00FC324B" w:rsidP="00FC324B">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43" w:name="_CR8_1"/>
      <w:bookmarkStart w:id="244" w:name="_Toc105657029"/>
      <w:bookmarkStart w:id="245" w:name="_Toc106108410"/>
      <w:bookmarkStart w:id="246" w:name="_Toc112687503"/>
      <w:bookmarkStart w:id="247" w:name="_Toc184819549"/>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3B09DB"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3B09DB"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3B09DB"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49" w:name="_CRTable2"/>
      <w:r w:rsidRPr="00D629EF">
        <w:rPr>
          <w:rFonts w:eastAsia="Yu Mincho"/>
        </w:rPr>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(gNB-CU-UP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00FE823C" w:rsidR="00FC324B" w:rsidRPr="00E237C8" w:rsidRDefault="00FC324B" w:rsidP="009522B9">
            <w:pPr>
              <w:pStyle w:val="TAL"/>
              <w:rPr>
                <w:rFonts w:cs="Arial"/>
              </w:rPr>
            </w:pPr>
            <w:r>
              <w:rPr>
                <w:rFonts w:cs="Arial"/>
              </w:rPr>
              <w:t>MC</w:t>
            </w:r>
            <w:r w:rsidRPr="00E237C8">
              <w:rPr>
                <w:rFonts w:cs="Arial"/>
              </w:rPr>
              <w:t xml:space="preserve"> Bearer Context Release (gNB-CU-UP initiated)</w:t>
            </w:r>
          </w:p>
        </w:tc>
        <w:tc>
          <w:tcPr>
            <w:tcW w:w="3686" w:type="dxa"/>
          </w:tcPr>
          <w:p w14:paraId="52EC8372" w14:textId="55CD70F2"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184819550"/>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BB5F672" w14:textId="77777777" w:rsidR="00FC324B" w:rsidRPr="00D629EF" w:rsidRDefault="00FC324B" w:rsidP="00FC324B">
      <w:pPr>
        <w:pStyle w:val="Heading3"/>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184819551"/>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EBC5AD1" w14:textId="77777777" w:rsidR="00FC324B" w:rsidRPr="00D629EF" w:rsidRDefault="00FC324B" w:rsidP="00FC324B">
      <w:pPr>
        <w:pStyle w:val="Heading4"/>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184819552"/>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AF4D0E1" w14:textId="77777777" w:rsidR="00FC324B" w:rsidRPr="00D629EF" w:rsidRDefault="00FC324B" w:rsidP="00FC324B">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FC324B">
      <w:r w:rsidRPr="00D629EF">
        <w:t>The procedure uses non-UE associated signalling.</w:t>
      </w:r>
    </w:p>
    <w:p w14:paraId="19BD3A93" w14:textId="77777777" w:rsidR="00FC324B" w:rsidRPr="00D629EF" w:rsidRDefault="00FC324B" w:rsidP="00FC324B">
      <w:pPr>
        <w:pStyle w:val="Heading4"/>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184819553"/>
      <w:bookmarkEnd w:id="298"/>
      <w:r w:rsidRPr="00D629EF">
        <w:t>8.2.1.2</w:t>
      </w:r>
      <w:r w:rsidRPr="00D629EF">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B7CCD8E" w14:textId="77777777" w:rsidR="00FC324B" w:rsidRPr="00D629EF" w:rsidRDefault="00FC324B" w:rsidP="00FC324B">
      <w:pPr>
        <w:pStyle w:val="Heading5"/>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184819554"/>
      <w:bookmarkEnd w:id="314"/>
      <w:r w:rsidRPr="00D629EF">
        <w:t>8.2.1.2.1</w:t>
      </w:r>
      <w:r w:rsidRPr="00D629EF">
        <w:tab/>
        <w:t>Reset Procedure Initiated from the gNB-CU-CP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DE6843F" w14:textId="77777777" w:rsidR="00FC324B" w:rsidRPr="00D629EF" w:rsidRDefault="00FC324B" w:rsidP="00FC324B">
      <w:pPr>
        <w:pStyle w:val="TH"/>
      </w:pPr>
      <w:r w:rsidRPr="00D629EF">
        <w:object w:dxaOrig="5535" w:dyaOrig="3211" w14:anchorId="2B4931DD">
          <v:shape id="_x0000_i1026" type="#_x0000_t75" style="width:277.5pt;height:161.25pt" o:ole="">
            <v:imagedata r:id="rId12" o:title=""/>
          </v:shape>
          <o:OLEObject Type="Embed" ProgID="Visio.Drawing.15" ShapeID="_x0000_i1026" DrawAspect="Content" ObjectID="_1795446739" r:id="rId13"/>
        </w:object>
      </w:r>
    </w:p>
    <w:p w14:paraId="1F6C3F8D" w14:textId="77777777" w:rsidR="00FC324B" w:rsidRPr="00D629EF" w:rsidRDefault="00FC324B" w:rsidP="00FC324B">
      <w:pPr>
        <w:pStyle w:val="TF"/>
        <w:rPr>
          <w:rFonts w:eastAsia="MS Mincho"/>
        </w:rPr>
      </w:pPr>
      <w:bookmarkStart w:id="330" w:name="_CRFigure8_2_1_2_11"/>
      <w:r w:rsidRPr="00D629EF">
        <w:t xml:space="preserve">Figure </w:t>
      </w:r>
      <w:bookmarkEnd w:id="330"/>
      <w:r w:rsidRPr="00D629EF">
        <w:t>8.2.1.2.1-1: Reset procedure initiated from the gNB-CU-CP. Successful operation.</w:t>
      </w:r>
    </w:p>
    <w:p w14:paraId="16CED5D3" w14:textId="77777777" w:rsidR="00FC324B" w:rsidRPr="00D629EF" w:rsidRDefault="00FC324B" w:rsidP="00FC324B">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184819555"/>
      <w:bookmarkEnd w:id="331"/>
      <w:r w:rsidRPr="00D629EF">
        <w:t>8.2.1.2.2</w:t>
      </w:r>
      <w:r w:rsidRPr="00D629EF">
        <w:tab/>
        <w:t>Reset Procedure Initiated from the gNB-CU-UP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7E6AAC4" w14:textId="77777777" w:rsidR="00FC324B" w:rsidRPr="00D629EF" w:rsidRDefault="00FC324B" w:rsidP="00FC324B">
      <w:pPr>
        <w:pStyle w:val="TH"/>
      </w:pPr>
      <w:r w:rsidRPr="00D629EF">
        <w:object w:dxaOrig="5535" w:dyaOrig="3211" w14:anchorId="320AB115">
          <v:shape id="_x0000_i1027" type="#_x0000_t75" style="width:277.5pt;height:161.25pt" o:ole="">
            <v:imagedata r:id="rId14" o:title=""/>
          </v:shape>
          <o:OLEObject Type="Embed" ProgID="Visio.Drawing.15" ShapeID="_x0000_i1027" DrawAspect="Content" ObjectID="_1795446740" r:id="rId15"/>
        </w:object>
      </w:r>
    </w:p>
    <w:p w14:paraId="0731E7B7" w14:textId="77777777" w:rsidR="00FC324B" w:rsidRPr="00D629EF" w:rsidRDefault="00FC324B" w:rsidP="00FC324B">
      <w:pPr>
        <w:pStyle w:val="TF"/>
      </w:pPr>
      <w:bookmarkStart w:id="347" w:name="_CRFigure8_2_1_2_21"/>
      <w:r w:rsidRPr="00D629EF">
        <w:t xml:space="preserve">Figure </w:t>
      </w:r>
      <w:bookmarkEnd w:id="347"/>
      <w:r w:rsidRPr="00D629EF">
        <w:t>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184819556"/>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184819557"/>
      <w:bookmarkEnd w:id="364"/>
      <w:r w:rsidRPr="00D629EF">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15A433B" w14:textId="77777777" w:rsidR="00FC324B" w:rsidRPr="00D629EF" w:rsidRDefault="00FC324B" w:rsidP="00FC324B">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184819558"/>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184819559"/>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D455D9" w14:textId="77777777" w:rsidR="00FC324B" w:rsidRPr="00D629EF" w:rsidRDefault="00FC324B" w:rsidP="00FC324B">
      <w:pPr>
        <w:pStyle w:val="TH"/>
      </w:pPr>
      <w:r w:rsidRPr="00D629EF">
        <w:object w:dxaOrig="5535" w:dyaOrig="2295" w14:anchorId="5F3840E4">
          <v:shape id="_x0000_i1028" type="#_x0000_t75" style="width:277.5pt;height:117pt" o:ole="">
            <v:imagedata r:id="rId16" o:title=""/>
          </v:shape>
          <o:OLEObject Type="Embed" ProgID="Visio.Drawing.15" ShapeID="_x0000_i1028" DrawAspect="Content" ObjectID="_1795446741" r:id="rId17"/>
        </w:object>
      </w:r>
    </w:p>
    <w:p w14:paraId="0FEE6FEE" w14:textId="77777777" w:rsidR="00FC324B" w:rsidRPr="00D629EF" w:rsidRDefault="00FC324B" w:rsidP="00FC324B">
      <w:pPr>
        <w:pStyle w:val="TF"/>
      </w:pPr>
      <w:bookmarkStart w:id="412" w:name="_CRFigure8_2_2_21"/>
      <w:r w:rsidRPr="00D629EF">
        <w:t xml:space="preserve">Figure </w:t>
      </w:r>
      <w:bookmarkEnd w:id="412"/>
      <w:r w:rsidRPr="00D629EF">
        <w:t>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5pt;height:117pt" o:ole="">
            <v:imagedata r:id="rId18" o:title=""/>
          </v:shape>
          <o:OLEObject Type="Embed" ProgID="Visio.Drawing.15" ShapeID="_x0000_i1029" DrawAspect="Content" ObjectID="_1795446742" r:id="rId19"/>
        </w:object>
      </w:r>
    </w:p>
    <w:p w14:paraId="0C97066F" w14:textId="77777777" w:rsidR="00FC324B" w:rsidRPr="00D629EF" w:rsidRDefault="00FC324B" w:rsidP="00FC324B">
      <w:pPr>
        <w:pStyle w:val="TF"/>
      </w:pPr>
      <w:bookmarkStart w:id="413" w:name="_CRFigure8_2_2_22"/>
      <w:r w:rsidRPr="00D629EF">
        <w:t xml:space="preserve">Figure </w:t>
      </w:r>
      <w:bookmarkEnd w:id="413"/>
      <w:r w:rsidRPr="00D629EF">
        <w:t>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184819560"/>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184819561"/>
      <w:bookmarkEnd w:id="430"/>
      <w:r w:rsidRPr="00D629EF">
        <w:t>8.2.3</w:t>
      </w:r>
      <w:r w:rsidRPr="00D629EF">
        <w:tab/>
        <w:t>gNB-CU-UP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1F0D3A0" w14:textId="77777777" w:rsidR="00FC324B" w:rsidRPr="00D629EF" w:rsidRDefault="00FC324B" w:rsidP="00FC324B">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184819562"/>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184819563"/>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AFDBBF5" w14:textId="77777777" w:rsidR="00FC324B" w:rsidRPr="00D629EF" w:rsidRDefault="00FC324B" w:rsidP="00FC324B">
      <w:pPr>
        <w:pStyle w:val="TH"/>
      </w:pPr>
      <w:r w:rsidRPr="00D629EF">
        <w:object w:dxaOrig="5640" w:dyaOrig="3211" w14:anchorId="018646F4">
          <v:shape id="_x0000_i1030" type="#_x0000_t75" style="width:283.5pt;height:161.25pt" o:ole="">
            <v:imagedata r:id="rId20" o:title=""/>
          </v:shape>
          <o:OLEObject Type="Embed" ProgID="Visio.Drawing.15" ShapeID="_x0000_i1030" DrawAspect="Content" ObjectID="_1795446743" r:id="rId21"/>
        </w:object>
      </w:r>
    </w:p>
    <w:p w14:paraId="03207402" w14:textId="77777777" w:rsidR="00FC324B" w:rsidRPr="00D629EF" w:rsidRDefault="00FC324B" w:rsidP="00FC324B">
      <w:pPr>
        <w:pStyle w:val="TF"/>
      </w:pPr>
      <w:bookmarkStart w:id="478" w:name="_CRFigure8_2_3_21"/>
      <w:r w:rsidRPr="00D629EF">
        <w:t xml:space="preserve">Figure </w:t>
      </w:r>
      <w:bookmarkEnd w:id="478"/>
      <w:r w:rsidRPr="00D629EF">
        <w:t>8.2.3.2-1: gNB-CU-UP E1 Setup procedure: Successful Operation.</w:t>
      </w:r>
    </w:p>
    <w:p w14:paraId="0F0F2794" w14:textId="77777777" w:rsidR="00FC324B" w:rsidRPr="00D629EF" w:rsidRDefault="00FC324B" w:rsidP="00FC324B">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184819564"/>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54604C1" w14:textId="77777777" w:rsidR="00FC324B" w:rsidRPr="00D629EF" w:rsidRDefault="00FC324B" w:rsidP="00FC324B">
      <w:pPr>
        <w:pStyle w:val="TH"/>
      </w:pPr>
      <w:r w:rsidRPr="00D629EF">
        <w:object w:dxaOrig="5640" w:dyaOrig="3211" w14:anchorId="175CA2AF">
          <v:shape id="_x0000_i1031" type="#_x0000_t75" style="width:283.5pt;height:161.25pt" o:ole="">
            <v:imagedata r:id="rId22" o:title=""/>
          </v:shape>
          <o:OLEObject Type="Embed" ProgID="Visio.Drawing.15" ShapeID="_x0000_i1031" DrawAspect="Content" ObjectID="_1795446744" r:id="rId23"/>
        </w:object>
      </w:r>
    </w:p>
    <w:p w14:paraId="1A31657D" w14:textId="77777777" w:rsidR="00FC324B" w:rsidRPr="00D629EF" w:rsidRDefault="00FC324B" w:rsidP="00FC324B">
      <w:pPr>
        <w:pStyle w:val="TF"/>
      </w:pPr>
      <w:bookmarkStart w:id="495" w:name="_CRFigure8_2_3_31"/>
      <w:r w:rsidRPr="00D629EF">
        <w:t xml:space="preserve">Figure </w:t>
      </w:r>
      <w:bookmarkEnd w:id="495"/>
      <w:r w:rsidRPr="00D629EF">
        <w:t>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184819565"/>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184819566"/>
      <w:bookmarkEnd w:id="512"/>
      <w:r w:rsidRPr="00D629EF">
        <w:t>8.2.4</w:t>
      </w:r>
      <w:r w:rsidRPr="00D629EF">
        <w:tab/>
        <w:t>gNB-CU-CP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ECC7A97" w14:textId="77777777" w:rsidR="00FC324B" w:rsidRPr="00D629EF" w:rsidRDefault="00FC324B" w:rsidP="00FC324B">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184819567"/>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184819568"/>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694A35A" w14:textId="77777777" w:rsidR="00FC324B" w:rsidRPr="00D629EF" w:rsidRDefault="00FC324B" w:rsidP="00FC324B">
      <w:pPr>
        <w:pStyle w:val="TH"/>
      </w:pPr>
      <w:r w:rsidRPr="00D629EF">
        <w:object w:dxaOrig="5640" w:dyaOrig="3211" w14:anchorId="57D9D536">
          <v:shape id="_x0000_i1032" type="#_x0000_t75" style="width:283.5pt;height:161.25pt" o:ole="">
            <v:imagedata r:id="rId24" o:title=""/>
          </v:shape>
          <o:OLEObject Type="Embed" ProgID="Visio.Drawing.15" ShapeID="_x0000_i1032" DrawAspect="Content" ObjectID="_1795446745" r:id="rId25"/>
        </w:object>
      </w:r>
    </w:p>
    <w:p w14:paraId="6F4B9BD8" w14:textId="77777777" w:rsidR="00FC324B" w:rsidRPr="00D629EF" w:rsidRDefault="00FC324B" w:rsidP="00FC324B">
      <w:pPr>
        <w:pStyle w:val="TF"/>
      </w:pPr>
      <w:bookmarkStart w:id="560" w:name="_CRFigure8_2_4_21"/>
      <w:r w:rsidRPr="00D629EF">
        <w:t xml:space="preserve">Figure </w:t>
      </w:r>
      <w:bookmarkEnd w:id="560"/>
      <w:r w:rsidRPr="00D629EF">
        <w:t>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184819569"/>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082D4BD4" w14:textId="77777777" w:rsidR="00FC324B" w:rsidRPr="00D629EF" w:rsidRDefault="00FC324B" w:rsidP="00FC324B">
      <w:pPr>
        <w:pStyle w:val="TH"/>
      </w:pPr>
      <w:r w:rsidRPr="00D629EF">
        <w:object w:dxaOrig="5640" w:dyaOrig="3211" w14:anchorId="5AD56274">
          <v:shape id="_x0000_i1033" type="#_x0000_t75" style="width:283.5pt;height:161.25pt" o:ole="">
            <v:imagedata r:id="rId26" o:title=""/>
          </v:shape>
          <o:OLEObject Type="Embed" ProgID="Visio.Drawing.15" ShapeID="_x0000_i1033" DrawAspect="Content" ObjectID="_1795446746" r:id="rId27"/>
        </w:object>
      </w:r>
    </w:p>
    <w:p w14:paraId="4CC2A9A1" w14:textId="77777777" w:rsidR="00FC324B" w:rsidRPr="00D629EF" w:rsidRDefault="00FC324B" w:rsidP="00FC324B">
      <w:pPr>
        <w:pStyle w:val="TF"/>
      </w:pPr>
      <w:bookmarkStart w:id="577" w:name="_CRFigure8_2_4_31"/>
      <w:r w:rsidRPr="00D629EF">
        <w:t xml:space="preserve">Figure </w:t>
      </w:r>
      <w:bookmarkEnd w:id="577"/>
      <w:r w:rsidRPr="00D629EF">
        <w:t>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184819570"/>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184819571"/>
      <w:bookmarkEnd w:id="594"/>
      <w:r w:rsidRPr="00D629EF">
        <w:t>8.2.5</w:t>
      </w:r>
      <w:r w:rsidRPr="00D629EF">
        <w:tab/>
        <w:t>gNB-CU-UP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5D679532" w14:textId="77777777" w:rsidR="00FC324B" w:rsidRPr="00D629EF" w:rsidRDefault="00FC324B" w:rsidP="00FC324B">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184819572"/>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184819573"/>
      <w:bookmarkEnd w:id="626"/>
      <w:r w:rsidRPr="00D629EF">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D283DA9" w14:textId="77777777" w:rsidR="00FC324B" w:rsidRPr="00D629EF" w:rsidRDefault="00FC324B" w:rsidP="00FC324B">
      <w:pPr>
        <w:pStyle w:val="TH"/>
      </w:pPr>
      <w:r w:rsidRPr="00D629EF">
        <w:object w:dxaOrig="7860" w:dyaOrig="3211" w14:anchorId="472ED89A">
          <v:shape id="_x0000_i1034" type="#_x0000_t75" style="width:397.5pt;height:161.25pt" o:ole="">
            <v:imagedata r:id="rId28" o:title=""/>
          </v:shape>
          <o:OLEObject Type="Embed" ProgID="Visio.Drawing.15" ShapeID="_x0000_i1034" DrawAspect="Content" ObjectID="_1795446747" r:id="rId29"/>
        </w:object>
      </w:r>
    </w:p>
    <w:p w14:paraId="0BD27AA7" w14:textId="77777777" w:rsidR="00FC324B" w:rsidRPr="00D629EF" w:rsidRDefault="00FC324B" w:rsidP="00FC324B">
      <w:pPr>
        <w:pStyle w:val="TF"/>
      </w:pPr>
      <w:bookmarkStart w:id="642" w:name="_CRFigure8_2_5_21"/>
      <w:r w:rsidRPr="00D629EF">
        <w:t xml:space="preserve">Figure </w:t>
      </w:r>
      <w:bookmarkEnd w:id="642"/>
      <w:r w:rsidRPr="00D629EF">
        <w:t>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1586E8B9" w14:textId="77777777" w:rsidR="00FC324B" w:rsidRDefault="00FC324B" w:rsidP="00FC324B">
      <w:r w:rsidRPr="00D629EF">
        <w:t xml:space="preserve">If the </w:t>
      </w:r>
      <w:bookmarkStart w:id="643" w:name="_Hlk4773197"/>
      <w:bookmarkStart w:id="644" w:name="_Hlk5782134"/>
      <w:r w:rsidRPr="00D629EF">
        <w:rPr>
          <w:i/>
        </w:rPr>
        <w:t xml:space="preserve">gNB-CU-UP </w:t>
      </w:r>
      <w:bookmarkEnd w:id="643"/>
      <w:r w:rsidRPr="00D629EF">
        <w:rPr>
          <w:i/>
        </w:rPr>
        <w:t xml:space="preserve">ID </w:t>
      </w:r>
      <w:bookmarkEnd w:id="644"/>
      <w:r w:rsidRPr="00D629EF">
        <w:t>IE is included in the GNB-CU-UP CONFIGURATION UPDATE message, the gNB-CU-CP shall associate the TNLA to the E1 interface instance using the gNB-CU-UP ID.</w:t>
      </w:r>
      <w:r w:rsidRPr="00255011">
        <w:t xml:space="preserve"> </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5" w:name="_Hlk131528290"/>
      <w:r w:rsidRPr="00D629EF">
        <w:rPr>
          <w:i/>
        </w:rPr>
        <w:t xml:space="preserve">gNB-CU-UP TNLA </w:t>
      </w:r>
      <w:r>
        <w:rPr>
          <w:i/>
        </w:rPr>
        <w:t>T</w:t>
      </w:r>
      <w:r w:rsidRPr="001D2E49">
        <w:rPr>
          <w:i/>
        </w:rPr>
        <w:t>o Remove List</w:t>
      </w:r>
      <w:r w:rsidRPr="001D2E49">
        <w:t xml:space="preserve"> </w:t>
      </w:r>
      <w:r>
        <w:t>IE</w:t>
      </w:r>
      <w:bookmarkEnd w:id="645"/>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6" w:name="_CR8_2_5_3"/>
      <w:bookmarkStart w:id="647" w:name="_Toc20955475"/>
      <w:bookmarkStart w:id="648" w:name="_Toc29460901"/>
      <w:bookmarkStart w:id="649" w:name="_Toc29505633"/>
      <w:bookmarkStart w:id="650" w:name="_Toc36556158"/>
      <w:bookmarkStart w:id="651" w:name="_Toc45881587"/>
      <w:bookmarkStart w:id="652" w:name="_Toc51852221"/>
      <w:bookmarkStart w:id="653" w:name="_Toc56620172"/>
      <w:bookmarkStart w:id="654" w:name="_Toc64447812"/>
      <w:bookmarkStart w:id="655" w:name="_Toc74152587"/>
      <w:bookmarkStart w:id="656" w:name="_Toc88656012"/>
      <w:bookmarkStart w:id="657" w:name="_Toc88657071"/>
      <w:bookmarkStart w:id="658" w:name="_Toc105657054"/>
      <w:bookmarkStart w:id="659" w:name="_Toc106108435"/>
      <w:bookmarkStart w:id="660" w:name="_Toc112687528"/>
      <w:bookmarkStart w:id="661" w:name="_Toc184819574"/>
      <w:bookmarkEnd w:id="646"/>
      <w:r w:rsidRPr="00D629EF">
        <w:t>8.2.5.3</w:t>
      </w:r>
      <w:r w:rsidRPr="00D629EF">
        <w:tab/>
        <w:t>Unsuccessful Operation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636ABEB" w14:textId="77777777" w:rsidR="00FC324B" w:rsidRPr="00D629EF" w:rsidRDefault="00FC324B" w:rsidP="00FC324B">
      <w:pPr>
        <w:pStyle w:val="TH"/>
      </w:pPr>
      <w:r w:rsidRPr="00D629EF">
        <w:object w:dxaOrig="7860" w:dyaOrig="3211" w14:anchorId="6B386B54">
          <v:shape id="_x0000_i1035" type="#_x0000_t75" style="width:397.5pt;height:161.25pt" o:ole="">
            <v:imagedata r:id="rId30" o:title=""/>
          </v:shape>
          <o:OLEObject Type="Embed" ProgID="Visio.Drawing.15" ShapeID="_x0000_i1035" DrawAspect="Content" ObjectID="_1795446748" r:id="rId31"/>
        </w:object>
      </w:r>
    </w:p>
    <w:p w14:paraId="4A6E0AAC" w14:textId="77777777" w:rsidR="00FC324B" w:rsidRPr="00D629EF" w:rsidRDefault="00FC324B" w:rsidP="00FC324B">
      <w:pPr>
        <w:pStyle w:val="TF"/>
      </w:pPr>
      <w:bookmarkStart w:id="662" w:name="_CRFigure8_2_5_31"/>
      <w:r w:rsidRPr="00D629EF">
        <w:t xml:space="preserve">Figure </w:t>
      </w:r>
      <w:bookmarkEnd w:id="662"/>
      <w:r w:rsidRPr="00D629EF">
        <w:t>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63" w:name="_CR8_2_5_4"/>
      <w:bookmarkStart w:id="664" w:name="_Toc20955476"/>
      <w:bookmarkStart w:id="665" w:name="_Toc29460902"/>
      <w:bookmarkStart w:id="666" w:name="_Toc29505634"/>
      <w:bookmarkStart w:id="667" w:name="_Toc36556159"/>
      <w:bookmarkStart w:id="668" w:name="_Toc45881588"/>
      <w:bookmarkStart w:id="669" w:name="_Toc51852222"/>
      <w:bookmarkStart w:id="670" w:name="_Toc56620173"/>
      <w:bookmarkStart w:id="671" w:name="_Toc64447813"/>
      <w:bookmarkStart w:id="672" w:name="_Toc74152588"/>
      <w:bookmarkStart w:id="673" w:name="_Toc88656013"/>
      <w:bookmarkStart w:id="674" w:name="_Toc88657072"/>
      <w:bookmarkStart w:id="675" w:name="_Toc105657055"/>
      <w:bookmarkStart w:id="676" w:name="_Toc106108436"/>
      <w:bookmarkStart w:id="677" w:name="_Toc112687529"/>
      <w:bookmarkStart w:id="678" w:name="_Toc184819575"/>
      <w:bookmarkEnd w:id="663"/>
      <w:r w:rsidRPr="00D629EF">
        <w:t>8.2.5.4</w:t>
      </w:r>
      <w:r w:rsidRPr="00D629EF">
        <w:tab/>
        <w:t>Abnormal Conditions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79" w:name="_CR8_2_6"/>
      <w:bookmarkStart w:id="680" w:name="_Toc20955477"/>
      <w:bookmarkStart w:id="681" w:name="_Toc29460903"/>
      <w:bookmarkStart w:id="682" w:name="_Toc29505635"/>
      <w:bookmarkStart w:id="683" w:name="_Toc36556160"/>
      <w:bookmarkStart w:id="684" w:name="_Toc45881589"/>
      <w:bookmarkStart w:id="685" w:name="_Toc51852223"/>
      <w:bookmarkStart w:id="686" w:name="_Toc56620174"/>
      <w:bookmarkStart w:id="687" w:name="_Toc64447814"/>
      <w:bookmarkStart w:id="688" w:name="_Toc74152589"/>
      <w:bookmarkStart w:id="689" w:name="_Toc88656014"/>
      <w:bookmarkStart w:id="690" w:name="_Toc88657073"/>
      <w:bookmarkStart w:id="691" w:name="_Toc105657056"/>
      <w:bookmarkStart w:id="692" w:name="_Toc106108437"/>
      <w:bookmarkStart w:id="693" w:name="_Toc112687530"/>
      <w:bookmarkStart w:id="694" w:name="_Toc184819576"/>
      <w:bookmarkEnd w:id="679"/>
      <w:r w:rsidRPr="00D629EF">
        <w:t>8.2.6</w:t>
      </w:r>
      <w:r w:rsidRPr="00D629EF">
        <w:tab/>
        <w:t>gNB-CU-CP Configuration Update</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Pr="00D629EF">
        <w:t xml:space="preserve"> </w:t>
      </w:r>
    </w:p>
    <w:p w14:paraId="2C339036" w14:textId="77777777" w:rsidR="00FC324B" w:rsidRPr="00D629EF" w:rsidRDefault="00FC324B" w:rsidP="00FC324B">
      <w:pPr>
        <w:pStyle w:val="Heading4"/>
      </w:pPr>
      <w:bookmarkStart w:id="695" w:name="_CR8_2_6_1"/>
      <w:bookmarkStart w:id="696" w:name="_Toc20955478"/>
      <w:bookmarkStart w:id="697" w:name="_Toc29460904"/>
      <w:bookmarkStart w:id="698" w:name="_Toc29505636"/>
      <w:bookmarkStart w:id="699" w:name="_Toc36556161"/>
      <w:bookmarkStart w:id="700" w:name="_Toc45881590"/>
      <w:bookmarkStart w:id="701" w:name="_Toc51852224"/>
      <w:bookmarkStart w:id="702" w:name="_Toc56620175"/>
      <w:bookmarkStart w:id="703" w:name="_Toc64447815"/>
      <w:bookmarkStart w:id="704" w:name="_Toc74152590"/>
      <w:bookmarkStart w:id="705" w:name="_Toc88656015"/>
      <w:bookmarkStart w:id="706" w:name="_Toc88657074"/>
      <w:bookmarkStart w:id="707" w:name="_Toc105657057"/>
      <w:bookmarkStart w:id="708" w:name="_Toc106108438"/>
      <w:bookmarkStart w:id="709" w:name="_Toc112687531"/>
      <w:bookmarkStart w:id="710" w:name="_Toc184819577"/>
      <w:bookmarkEnd w:id="695"/>
      <w:r w:rsidRPr="00D629EF">
        <w:t>8.2.6.1</w:t>
      </w:r>
      <w:r w:rsidRPr="00D629EF">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11" w:name="_CR8_2_6_2"/>
      <w:bookmarkStart w:id="712" w:name="_Toc20955479"/>
      <w:bookmarkStart w:id="713" w:name="_Toc29460905"/>
      <w:bookmarkStart w:id="714" w:name="_Toc29505637"/>
      <w:bookmarkStart w:id="715" w:name="_Toc36556162"/>
      <w:bookmarkStart w:id="716" w:name="_Toc45881591"/>
      <w:bookmarkStart w:id="717" w:name="_Toc51852225"/>
      <w:bookmarkStart w:id="718" w:name="_Toc56620176"/>
      <w:bookmarkStart w:id="719" w:name="_Toc64447816"/>
      <w:bookmarkStart w:id="720" w:name="_Toc74152591"/>
      <w:bookmarkStart w:id="721" w:name="_Toc88656016"/>
      <w:bookmarkStart w:id="722" w:name="_Toc88657075"/>
      <w:bookmarkStart w:id="723" w:name="_Toc105657058"/>
      <w:bookmarkStart w:id="724" w:name="_Toc106108439"/>
      <w:bookmarkStart w:id="725" w:name="_Toc112687532"/>
      <w:bookmarkStart w:id="726" w:name="_Toc184819578"/>
      <w:bookmarkEnd w:id="711"/>
      <w:r w:rsidRPr="00D629EF">
        <w:t>8.2.6.2</w:t>
      </w:r>
      <w:r w:rsidRPr="00D629EF">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7C97EF4" w14:textId="77777777" w:rsidR="00FC324B" w:rsidRPr="00D629EF" w:rsidRDefault="00FC324B" w:rsidP="00FC324B">
      <w:pPr>
        <w:pStyle w:val="TH"/>
      </w:pPr>
      <w:r w:rsidRPr="00D629EF">
        <w:object w:dxaOrig="7860" w:dyaOrig="3211" w14:anchorId="6E7A581E">
          <v:shape id="_x0000_i1036" type="#_x0000_t75" style="width:397.5pt;height:161.25pt" o:ole="">
            <v:imagedata r:id="rId32" o:title=""/>
          </v:shape>
          <o:OLEObject Type="Embed" ProgID="Visio.Drawing.15" ShapeID="_x0000_i1036" DrawAspect="Content" ObjectID="_1795446749" r:id="rId33"/>
        </w:object>
      </w:r>
    </w:p>
    <w:p w14:paraId="08184A7C" w14:textId="77777777" w:rsidR="00FC324B" w:rsidRPr="00D629EF" w:rsidRDefault="00FC324B" w:rsidP="00FC324B">
      <w:pPr>
        <w:pStyle w:val="TF"/>
      </w:pPr>
      <w:bookmarkStart w:id="727" w:name="_CRFigure8_2_6_21"/>
      <w:r w:rsidRPr="00D629EF">
        <w:t xml:space="preserve">Figure </w:t>
      </w:r>
      <w:bookmarkEnd w:id="727"/>
      <w:r w:rsidRPr="00D629EF">
        <w:t>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28" w:name="_CR8_2_6_3"/>
      <w:bookmarkStart w:id="729" w:name="_Toc20955480"/>
      <w:bookmarkStart w:id="730" w:name="_Toc29460906"/>
      <w:bookmarkStart w:id="731" w:name="_Toc29505638"/>
      <w:bookmarkStart w:id="732" w:name="_Toc36556163"/>
      <w:bookmarkStart w:id="733" w:name="_Toc45881592"/>
      <w:bookmarkStart w:id="734" w:name="_Toc51852226"/>
      <w:bookmarkStart w:id="735" w:name="_Toc56620177"/>
      <w:bookmarkStart w:id="736" w:name="_Toc64447817"/>
      <w:bookmarkStart w:id="737" w:name="_Toc74152592"/>
      <w:bookmarkStart w:id="738" w:name="_Toc88656017"/>
      <w:bookmarkStart w:id="739" w:name="_Toc88657076"/>
      <w:bookmarkStart w:id="740" w:name="_Toc105657059"/>
      <w:bookmarkStart w:id="741" w:name="_Toc106108440"/>
      <w:bookmarkStart w:id="742" w:name="_Toc112687533"/>
      <w:bookmarkStart w:id="743" w:name="_Toc184819579"/>
      <w:bookmarkEnd w:id="728"/>
      <w:r w:rsidRPr="00D629EF">
        <w:t>8.2.6.3</w:t>
      </w:r>
      <w:r w:rsidRPr="00D629EF">
        <w:tab/>
        <w:t>Unsuccessful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29772AD" w14:textId="77777777" w:rsidR="00FC324B" w:rsidRPr="00D629EF" w:rsidRDefault="00FC324B" w:rsidP="00FC324B">
      <w:pPr>
        <w:pStyle w:val="TH"/>
      </w:pPr>
      <w:r w:rsidRPr="00D629EF">
        <w:object w:dxaOrig="7860" w:dyaOrig="3211" w14:anchorId="66937899">
          <v:shape id="_x0000_i1037" type="#_x0000_t75" style="width:397.5pt;height:161.25pt" o:ole="">
            <v:imagedata r:id="rId34" o:title=""/>
          </v:shape>
          <o:OLEObject Type="Embed" ProgID="Visio.Drawing.15" ShapeID="_x0000_i1037" DrawAspect="Content" ObjectID="_1795446750" r:id="rId35"/>
        </w:object>
      </w:r>
    </w:p>
    <w:p w14:paraId="77171EA0" w14:textId="77777777" w:rsidR="00FC324B" w:rsidRPr="00D629EF" w:rsidRDefault="00FC324B" w:rsidP="00FC324B">
      <w:pPr>
        <w:pStyle w:val="TF"/>
      </w:pPr>
      <w:bookmarkStart w:id="744" w:name="_CRFigure8_2_6_31"/>
      <w:r w:rsidRPr="00D629EF">
        <w:t xml:space="preserve">Figure </w:t>
      </w:r>
      <w:bookmarkEnd w:id="744"/>
      <w:r w:rsidRPr="00D629EF">
        <w:t>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745" w:name="_CR8_2_6_4"/>
      <w:bookmarkStart w:id="746" w:name="_Toc20955481"/>
      <w:bookmarkStart w:id="747" w:name="_Toc29460907"/>
      <w:bookmarkStart w:id="748" w:name="_Toc29505639"/>
      <w:bookmarkStart w:id="749" w:name="_Toc36556164"/>
      <w:bookmarkStart w:id="750" w:name="_Toc45881593"/>
      <w:bookmarkStart w:id="751" w:name="_Toc51852227"/>
      <w:bookmarkStart w:id="752" w:name="_Toc56620178"/>
      <w:bookmarkStart w:id="753" w:name="_Toc64447818"/>
      <w:bookmarkStart w:id="754" w:name="_Toc74152593"/>
      <w:bookmarkStart w:id="755" w:name="_Toc88656018"/>
      <w:bookmarkStart w:id="756" w:name="_Toc88657077"/>
      <w:bookmarkStart w:id="757" w:name="_Toc105657060"/>
      <w:bookmarkStart w:id="758" w:name="_Toc106108441"/>
      <w:bookmarkStart w:id="759" w:name="_Toc112687534"/>
      <w:bookmarkStart w:id="760" w:name="_Toc184819580"/>
      <w:bookmarkEnd w:id="745"/>
      <w:r w:rsidRPr="00D629EF">
        <w:t>8.2.6.4</w:t>
      </w:r>
      <w:r w:rsidRPr="00D629EF">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61" w:name="_CR8_2_7"/>
      <w:bookmarkStart w:id="762" w:name="_Toc20955482"/>
      <w:bookmarkStart w:id="763" w:name="_Toc29460908"/>
      <w:bookmarkStart w:id="764" w:name="_Toc29505640"/>
      <w:bookmarkStart w:id="765" w:name="_Toc36556165"/>
      <w:bookmarkStart w:id="766" w:name="_Toc45881594"/>
      <w:bookmarkStart w:id="767" w:name="_Toc51852228"/>
      <w:bookmarkStart w:id="768" w:name="_Toc56620179"/>
      <w:bookmarkStart w:id="769" w:name="_Toc64447819"/>
      <w:bookmarkStart w:id="770" w:name="_Toc74152594"/>
      <w:bookmarkStart w:id="771" w:name="_Toc88656019"/>
      <w:bookmarkStart w:id="772" w:name="_Toc88657078"/>
      <w:bookmarkStart w:id="773" w:name="_Toc105657061"/>
      <w:bookmarkStart w:id="774" w:name="_Toc106108442"/>
      <w:bookmarkStart w:id="775" w:name="_Toc112687535"/>
      <w:bookmarkStart w:id="776" w:name="_Toc184819581"/>
      <w:bookmarkEnd w:id="761"/>
      <w:r w:rsidRPr="00D629EF">
        <w:t>8.2.7</w:t>
      </w:r>
      <w:r w:rsidRPr="00D629EF">
        <w:tab/>
        <w:t>E1 Release</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r w:rsidRPr="00D629EF">
        <w:t xml:space="preserve"> </w:t>
      </w:r>
    </w:p>
    <w:p w14:paraId="582DBB94" w14:textId="77777777" w:rsidR="00FC324B" w:rsidRPr="00D629EF" w:rsidRDefault="00FC324B" w:rsidP="00FC324B">
      <w:pPr>
        <w:pStyle w:val="Heading4"/>
      </w:pPr>
      <w:bookmarkStart w:id="777" w:name="_CR8_2_7_1"/>
      <w:bookmarkStart w:id="778" w:name="_Toc20955483"/>
      <w:bookmarkStart w:id="779" w:name="_Toc29460909"/>
      <w:bookmarkStart w:id="780" w:name="_Toc29505641"/>
      <w:bookmarkStart w:id="781" w:name="_Toc36556166"/>
      <w:bookmarkStart w:id="782" w:name="_Toc45881595"/>
      <w:bookmarkStart w:id="783" w:name="_Toc51852229"/>
      <w:bookmarkStart w:id="784" w:name="_Toc56620180"/>
      <w:bookmarkStart w:id="785" w:name="_Toc64447820"/>
      <w:bookmarkStart w:id="786" w:name="_Toc74152595"/>
      <w:bookmarkStart w:id="787" w:name="_Toc88656020"/>
      <w:bookmarkStart w:id="788" w:name="_Toc88657079"/>
      <w:bookmarkStart w:id="789" w:name="_Toc105657062"/>
      <w:bookmarkStart w:id="790" w:name="_Toc106108443"/>
      <w:bookmarkStart w:id="791" w:name="_Toc112687536"/>
      <w:bookmarkStart w:id="792" w:name="_Toc184819582"/>
      <w:bookmarkEnd w:id="777"/>
      <w:r w:rsidRPr="00D629EF">
        <w:t>8.2.7.1</w:t>
      </w:r>
      <w:r w:rsidRPr="00D629EF">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3" w:name="_CR8_2_7_2"/>
      <w:bookmarkStart w:id="794" w:name="_Toc20955484"/>
      <w:bookmarkStart w:id="795" w:name="_Toc29460910"/>
      <w:bookmarkStart w:id="796" w:name="_Toc29505642"/>
      <w:bookmarkStart w:id="797" w:name="_Toc36556167"/>
      <w:bookmarkStart w:id="798" w:name="_Toc45881596"/>
      <w:bookmarkStart w:id="799" w:name="_Toc51852230"/>
      <w:bookmarkStart w:id="800" w:name="_Toc56620181"/>
      <w:bookmarkStart w:id="801" w:name="_Toc64447821"/>
      <w:bookmarkStart w:id="802" w:name="_Toc74152596"/>
      <w:bookmarkStart w:id="803" w:name="_Toc88656021"/>
      <w:bookmarkStart w:id="804" w:name="_Toc88657080"/>
      <w:bookmarkStart w:id="805" w:name="_Toc105657063"/>
      <w:bookmarkStart w:id="806" w:name="_Toc106108444"/>
      <w:bookmarkStart w:id="807" w:name="_Toc112687537"/>
      <w:bookmarkStart w:id="808" w:name="_Toc184819583"/>
      <w:bookmarkEnd w:id="793"/>
      <w:r w:rsidRPr="00D629EF">
        <w:t>8.2.7.2</w:t>
      </w:r>
      <w:r w:rsidRPr="00D629EF">
        <w:tab/>
        <w:t>Successful Operation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E0DC909" w14:textId="77777777" w:rsidR="00FC324B" w:rsidRPr="00D629EF" w:rsidRDefault="00FC324B" w:rsidP="00FC324B">
      <w:pPr>
        <w:pStyle w:val="Heading5"/>
      </w:pPr>
      <w:bookmarkStart w:id="809" w:name="_CR8_2_7_2_1"/>
      <w:bookmarkStart w:id="810" w:name="_Toc20955485"/>
      <w:bookmarkStart w:id="811" w:name="_Toc29460911"/>
      <w:bookmarkStart w:id="812" w:name="_Toc29505643"/>
      <w:bookmarkStart w:id="813" w:name="_Toc36556168"/>
      <w:bookmarkStart w:id="814" w:name="_Toc45881597"/>
      <w:bookmarkStart w:id="815" w:name="_Toc51852231"/>
      <w:bookmarkStart w:id="816" w:name="_Toc56620182"/>
      <w:bookmarkStart w:id="817" w:name="_Toc64447822"/>
      <w:bookmarkStart w:id="818" w:name="_Toc74152597"/>
      <w:bookmarkStart w:id="819" w:name="_Toc88656022"/>
      <w:bookmarkStart w:id="820" w:name="_Toc88657081"/>
      <w:bookmarkStart w:id="821" w:name="_Toc105657064"/>
      <w:bookmarkStart w:id="822" w:name="_Toc106108445"/>
      <w:bookmarkStart w:id="823" w:name="_Toc112687538"/>
      <w:bookmarkStart w:id="824" w:name="_Toc184819584"/>
      <w:bookmarkEnd w:id="809"/>
      <w:r w:rsidRPr="00D629EF">
        <w:t>8.2.7.2.1</w:t>
      </w:r>
      <w:r w:rsidRPr="00D629EF">
        <w:tab/>
        <w:t>E1 Release Procedure Initiated from the gNB-CU-CP</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5pt;height:161.25pt" o:ole="">
            <v:imagedata r:id="rId36" o:title=""/>
          </v:shape>
          <o:OLEObject Type="Embed" ProgID="Visio.Drawing.15" ShapeID="_x0000_i1038" DrawAspect="Content" ObjectID="_1795446751" r:id="rId37"/>
        </w:object>
      </w:r>
    </w:p>
    <w:p w14:paraId="67110C58" w14:textId="77777777" w:rsidR="00FC324B" w:rsidRPr="00D629EF" w:rsidRDefault="00FC324B" w:rsidP="00FC324B">
      <w:pPr>
        <w:pStyle w:val="TF"/>
        <w:rPr>
          <w:rFonts w:eastAsia="MS Mincho"/>
        </w:rPr>
      </w:pPr>
      <w:bookmarkStart w:id="825" w:name="_CRFigure8_2_7_2_11"/>
      <w:r w:rsidRPr="00D629EF">
        <w:t xml:space="preserve">Figure </w:t>
      </w:r>
      <w:bookmarkEnd w:id="825"/>
      <w:r w:rsidRPr="00D629EF">
        <w:t>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6" w:name="_CR8_2_7_2_2"/>
      <w:bookmarkStart w:id="827" w:name="_Toc20955486"/>
      <w:bookmarkStart w:id="828" w:name="_Toc29460912"/>
      <w:bookmarkStart w:id="829" w:name="_Toc29505644"/>
      <w:bookmarkStart w:id="830" w:name="_Toc36556169"/>
      <w:bookmarkStart w:id="831" w:name="_Toc45881598"/>
      <w:bookmarkStart w:id="832" w:name="_Toc51852232"/>
      <w:bookmarkStart w:id="833" w:name="_Toc56620183"/>
      <w:bookmarkStart w:id="834" w:name="_Toc64447823"/>
      <w:bookmarkStart w:id="835" w:name="_Toc74152598"/>
      <w:bookmarkStart w:id="836" w:name="_Toc88656023"/>
      <w:bookmarkStart w:id="837" w:name="_Toc88657082"/>
      <w:bookmarkStart w:id="838" w:name="_Toc105657065"/>
      <w:bookmarkStart w:id="839" w:name="_Toc106108446"/>
      <w:bookmarkStart w:id="840" w:name="_Toc112687539"/>
      <w:bookmarkStart w:id="841" w:name="_Toc184819585"/>
      <w:bookmarkEnd w:id="826"/>
      <w:r w:rsidRPr="00D629EF">
        <w:t>8.2.7.2.2</w:t>
      </w:r>
      <w:r w:rsidRPr="00D629EF">
        <w:tab/>
        <w:t>E1 Release Procedure Initiated from the gNB-CU-UP</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5pt;height:161.25pt" o:ole="">
            <v:imagedata r:id="rId38" o:title=""/>
          </v:shape>
          <o:OLEObject Type="Embed" ProgID="Visio.Drawing.15" ShapeID="_x0000_i1039" DrawAspect="Content" ObjectID="_1795446752" r:id="rId39"/>
        </w:object>
      </w:r>
    </w:p>
    <w:p w14:paraId="0E13D63E" w14:textId="77777777" w:rsidR="00FC324B" w:rsidRPr="00D629EF" w:rsidRDefault="00FC324B" w:rsidP="00FC324B">
      <w:pPr>
        <w:pStyle w:val="TF"/>
        <w:rPr>
          <w:rFonts w:eastAsia="MS Mincho"/>
        </w:rPr>
      </w:pPr>
      <w:bookmarkStart w:id="842" w:name="_CRFigure8_2_7_2_21"/>
      <w:r w:rsidRPr="00D629EF">
        <w:t xml:space="preserve">Figure </w:t>
      </w:r>
      <w:bookmarkEnd w:id="842"/>
      <w:r w:rsidRPr="00D629EF">
        <w:t>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3" w:name="_CR8_2_7_3"/>
      <w:bookmarkStart w:id="844" w:name="_Toc20955487"/>
      <w:bookmarkStart w:id="845" w:name="_Toc29460913"/>
      <w:bookmarkStart w:id="846" w:name="_Toc29505645"/>
      <w:bookmarkStart w:id="847" w:name="_Toc36556170"/>
      <w:bookmarkStart w:id="848" w:name="_Toc45881599"/>
      <w:bookmarkStart w:id="849" w:name="_Toc51852233"/>
      <w:bookmarkStart w:id="850" w:name="_Toc56620184"/>
      <w:bookmarkStart w:id="851" w:name="_Toc64447824"/>
      <w:bookmarkStart w:id="852" w:name="_Toc74152599"/>
      <w:bookmarkStart w:id="853" w:name="_Toc88656024"/>
      <w:bookmarkStart w:id="854" w:name="_Toc88657083"/>
      <w:bookmarkStart w:id="855" w:name="_Toc105657066"/>
      <w:bookmarkStart w:id="856" w:name="_Toc106108447"/>
      <w:bookmarkStart w:id="857" w:name="_Toc112687540"/>
      <w:bookmarkStart w:id="858" w:name="_Toc184819586"/>
      <w:bookmarkEnd w:id="843"/>
      <w:r w:rsidRPr="00D629EF">
        <w:t>8.2.7.3</w:t>
      </w:r>
      <w:r w:rsidRPr="00D629EF">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59" w:name="_CR8_2_8"/>
      <w:bookmarkStart w:id="860" w:name="_Toc20955488"/>
      <w:bookmarkStart w:id="861" w:name="_Toc29460914"/>
      <w:bookmarkStart w:id="862" w:name="_Toc29505646"/>
      <w:bookmarkStart w:id="863" w:name="_Toc36556171"/>
      <w:bookmarkStart w:id="864" w:name="_Toc45881600"/>
      <w:bookmarkStart w:id="865" w:name="_Toc51852234"/>
      <w:bookmarkStart w:id="866" w:name="_Toc56620185"/>
      <w:bookmarkStart w:id="867" w:name="_Toc64447825"/>
      <w:bookmarkStart w:id="868" w:name="_Toc74152600"/>
      <w:bookmarkStart w:id="869" w:name="_Toc88656025"/>
      <w:bookmarkStart w:id="870" w:name="_Toc88657084"/>
      <w:bookmarkStart w:id="871" w:name="_Toc105657067"/>
      <w:bookmarkStart w:id="872" w:name="_Toc106108448"/>
      <w:bookmarkStart w:id="873" w:name="_Toc112687541"/>
      <w:bookmarkStart w:id="874" w:name="_Toc184819587"/>
      <w:bookmarkEnd w:id="859"/>
      <w:r w:rsidRPr="00D629EF">
        <w:t>8.2.8</w:t>
      </w:r>
      <w:r w:rsidRPr="00D629EF">
        <w:tab/>
        <w:t>gNB-CU-UP Status Indication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4F097940" w14:textId="77777777" w:rsidR="00FC324B" w:rsidRPr="00D629EF" w:rsidRDefault="00FC324B" w:rsidP="00FC324B">
      <w:pPr>
        <w:pStyle w:val="Heading4"/>
      </w:pPr>
      <w:bookmarkStart w:id="875" w:name="_CR8_2_8_1"/>
      <w:bookmarkStart w:id="876" w:name="_Toc20955489"/>
      <w:bookmarkStart w:id="877" w:name="_Toc29460915"/>
      <w:bookmarkStart w:id="878" w:name="_Toc29505647"/>
      <w:bookmarkStart w:id="879" w:name="_Toc36556172"/>
      <w:bookmarkStart w:id="880" w:name="_Toc45881601"/>
      <w:bookmarkStart w:id="881" w:name="_Toc51852235"/>
      <w:bookmarkStart w:id="882" w:name="_Toc56620186"/>
      <w:bookmarkStart w:id="883" w:name="_Toc64447826"/>
      <w:bookmarkStart w:id="884" w:name="_Toc74152601"/>
      <w:bookmarkStart w:id="885" w:name="_Toc88656026"/>
      <w:bookmarkStart w:id="886" w:name="_Toc88657085"/>
      <w:bookmarkStart w:id="887" w:name="_Toc105657068"/>
      <w:bookmarkStart w:id="888" w:name="_Toc106108449"/>
      <w:bookmarkStart w:id="889" w:name="_Toc112687542"/>
      <w:bookmarkStart w:id="890" w:name="_Toc184819588"/>
      <w:bookmarkEnd w:id="875"/>
      <w:r w:rsidRPr="00D629EF">
        <w:t>8.2.8.1</w:t>
      </w:r>
      <w:r w:rsidRPr="00D629E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397D76F3" w14:textId="77777777" w:rsidR="00FC324B" w:rsidRPr="00D629EF" w:rsidRDefault="00FC324B" w:rsidP="00836DD7">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91" w:name="_CR8_2_8_2"/>
      <w:bookmarkStart w:id="892" w:name="_Toc184819589"/>
      <w:bookmarkEnd w:id="891"/>
      <w:r w:rsidRPr="00D629EF">
        <w:t>8.2.8.2</w:t>
      </w:r>
      <w:r w:rsidRPr="00D629EF">
        <w:tab/>
        <w:t>Successful Operation</w:t>
      </w:r>
      <w:bookmarkEnd w:id="892"/>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7.5pt;height:128.25pt" o:ole="">
            <v:imagedata r:id="rId40" o:title=""/>
          </v:shape>
          <o:OLEObject Type="Embed" ProgID="Visio.Drawing.15" ShapeID="_x0000_i1040" DrawAspect="Content" ObjectID="_1795446753" r:id="rId41"/>
        </w:object>
      </w:r>
    </w:p>
    <w:p w14:paraId="4D853280" w14:textId="07F79030" w:rsidR="00FC324B" w:rsidRPr="00D629EF" w:rsidRDefault="00FC324B" w:rsidP="00836DD7">
      <w:pPr>
        <w:pStyle w:val="TF"/>
      </w:pPr>
      <w:bookmarkStart w:id="893" w:name="_CRFigure8_2_8_21"/>
      <w:r w:rsidRPr="00D629EF">
        <w:t xml:space="preserve">Figure </w:t>
      </w:r>
      <w:bookmarkEnd w:id="893"/>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836DD7">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The detailed overload reduction policy is up to gNB-CU-CP implementation.</w:t>
      </w:r>
    </w:p>
    <w:p w14:paraId="14B05967" w14:textId="77777777" w:rsidR="00FC324B" w:rsidRPr="00D629EF" w:rsidRDefault="00FC324B" w:rsidP="00FC324B">
      <w:pPr>
        <w:pStyle w:val="Heading4"/>
      </w:pPr>
      <w:bookmarkStart w:id="894" w:name="_CR8_2_8_3"/>
      <w:bookmarkStart w:id="895" w:name="_Toc20955491"/>
      <w:bookmarkStart w:id="896" w:name="_Toc29460917"/>
      <w:bookmarkStart w:id="897" w:name="_Toc29505649"/>
      <w:bookmarkStart w:id="898" w:name="_Toc36556174"/>
      <w:bookmarkStart w:id="899" w:name="_Toc45881603"/>
      <w:bookmarkStart w:id="900" w:name="_Toc51852237"/>
      <w:bookmarkStart w:id="901" w:name="_Toc56620188"/>
      <w:bookmarkStart w:id="902" w:name="_Toc64447828"/>
      <w:bookmarkStart w:id="903" w:name="_Toc74152603"/>
      <w:bookmarkStart w:id="904" w:name="_Toc88656028"/>
      <w:bookmarkStart w:id="905" w:name="_Toc88657087"/>
      <w:bookmarkStart w:id="906" w:name="_Toc105657070"/>
      <w:bookmarkStart w:id="907" w:name="_Toc106108451"/>
      <w:bookmarkStart w:id="908" w:name="_Toc112687544"/>
      <w:bookmarkStart w:id="909" w:name="_Toc184819590"/>
      <w:bookmarkEnd w:id="894"/>
      <w:r w:rsidRPr="00D629EF">
        <w:t>8.2.8.3</w:t>
      </w:r>
      <w:r w:rsidRPr="00D629EF">
        <w:tab/>
        <w:t>Abnormal Conditions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10" w:name="_CR8_2_9"/>
      <w:bookmarkStart w:id="911" w:name="_Toc45881604"/>
      <w:bookmarkStart w:id="912" w:name="_Toc51852238"/>
      <w:bookmarkStart w:id="913" w:name="_Toc56620189"/>
      <w:bookmarkStart w:id="914" w:name="_Toc64447829"/>
      <w:bookmarkStart w:id="915" w:name="_Toc74152604"/>
      <w:bookmarkStart w:id="916" w:name="_Toc88656029"/>
      <w:bookmarkStart w:id="917" w:name="_Toc88657088"/>
      <w:bookmarkStart w:id="918" w:name="_Toc105657071"/>
      <w:bookmarkStart w:id="919" w:name="_Toc106108452"/>
      <w:bookmarkStart w:id="920" w:name="_Toc112687545"/>
      <w:bookmarkStart w:id="921" w:name="_Toc184819591"/>
      <w:bookmarkEnd w:id="910"/>
      <w:r>
        <w:t>8.2.9</w:t>
      </w:r>
      <w:r w:rsidRPr="00AA5DA2">
        <w:tab/>
        <w:t>Resource Status Reporting Initiation</w:t>
      </w:r>
      <w:bookmarkEnd w:id="911"/>
      <w:bookmarkEnd w:id="912"/>
      <w:bookmarkEnd w:id="913"/>
      <w:bookmarkEnd w:id="914"/>
      <w:bookmarkEnd w:id="915"/>
      <w:bookmarkEnd w:id="916"/>
      <w:bookmarkEnd w:id="917"/>
      <w:bookmarkEnd w:id="918"/>
      <w:bookmarkEnd w:id="919"/>
      <w:bookmarkEnd w:id="920"/>
      <w:bookmarkEnd w:id="921"/>
    </w:p>
    <w:p w14:paraId="0B879210" w14:textId="77777777" w:rsidR="00FC324B" w:rsidRPr="00AA5DA2" w:rsidRDefault="00FC324B" w:rsidP="00FC324B">
      <w:pPr>
        <w:pStyle w:val="Heading4"/>
      </w:pPr>
      <w:bookmarkStart w:id="922" w:name="_CR8_2_9_1"/>
      <w:bookmarkStart w:id="923" w:name="_Toc45881605"/>
      <w:bookmarkStart w:id="924" w:name="_Toc51852239"/>
      <w:bookmarkStart w:id="925" w:name="_Toc56620190"/>
      <w:bookmarkStart w:id="926" w:name="_Toc64447830"/>
      <w:bookmarkStart w:id="927" w:name="_Toc74152605"/>
      <w:bookmarkStart w:id="928" w:name="_Toc88656030"/>
      <w:bookmarkStart w:id="929" w:name="_Toc88657089"/>
      <w:bookmarkStart w:id="930" w:name="_Toc105657072"/>
      <w:bookmarkStart w:id="931" w:name="_Toc106108453"/>
      <w:bookmarkStart w:id="932" w:name="_Toc112687546"/>
      <w:bookmarkStart w:id="933" w:name="_Toc184819592"/>
      <w:bookmarkEnd w:id="922"/>
      <w:r>
        <w:t>8.2.9</w:t>
      </w:r>
      <w:r w:rsidRPr="00AA5DA2">
        <w:t>.1</w:t>
      </w:r>
      <w:r w:rsidRPr="00AA5DA2">
        <w:tab/>
        <w:t>General</w:t>
      </w:r>
      <w:bookmarkEnd w:id="923"/>
      <w:bookmarkEnd w:id="924"/>
      <w:bookmarkEnd w:id="925"/>
      <w:bookmarkEnd w:id="926"/>
      <w:bookmarkEnd w:id="927"/>
      <w:bookmarkEnd w:id="928"/>
      <w:bookmarkEnd w:id="929"/>
      <w:bookmarkEnd w:id="930"/>
      <w:bookmarkEnd w:id="931"/>
      <w:bookmarkEnd w:id="932"/>
      <w:bookmarkEnd w:id="933"/>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4" w:name="_CR8_2_9_2"/>
      <w:bookmarkStart w:id="935" w:name="_Toc45881606"/>
      <w:bookmarkStart w:id="936" w:name="_Toc51852240"/>
      <w:bookmarkStart w:id="937" w:name="_Toc56620191"/>
      <w:bookmarkStart w:id="938" w:name="_Toc64447831"/>
      <w:bookmarkStart w:id="939" w:name="_Toc74152606"/>
      <w:bookmarkStart w:id="940" w:name="_Toc88656031"/>
      <w:bookmarkStart w:id="941" w:name="_Toc88657090"/>
      <w:bookmarkStart w:id="942" w:name="_Toc105657073"/>
      <w:bookmarkStart w:id="943" w:name="_Toc106108454"/>
      <w:bookmarkStart w:id="944" w:name="_Toc112687547"/>
      <w:bookmarkStart w:id="945" w:name="_Toc184819593"/>
      <w:bookmarkEnd w:id="934"/>
      <w:r>
        <w:t>8.2.9</w:t>
      </w:r>
      <w:r w:rsidRPr="00AA5DA2">
        <w:t>.2</w:t>
      </w:r>
      <w:r w:rsidRPr="00AA5DA2">
        <w:tab/>
        <w:t>Successful Operation</w:t>
      </w:r>
      <w:bookmarkEnd w:id="935"/>
      <w:bookmarkEnd w:id="936"/>
      <w:bookmarkEnd w:id="937"/>
      <w:bookmarkEnd w:id="938"/>
      <w:bookmarkEnd w:id="939"/>
      <w:bookmarkEnd w:id="940"/>
      <w:bookmarkEnd w:id="941"/>
      <w:bookmarkEnd w:id="942"/>
      <w:bookmarkEnd w:id="943"/>
      <w:bookmarkEnd w:id="944"/>
      <w:bookmarkEnd w:id="945"/>
    </w:p>
    <w:bookmarkStart w:id="946" w:name="_MON_1653054130"/>
    <w:bookmarkEnd w:id="946"/>
    <w:p w14:paraId="0AD24910" w14:textId="77777777" w:rsidR="00FC324B" w:rsidRPr="00AA5DA2" w:rsidRDefault="00FC324B" w:rsidP="00FC324B">
      <w:pPr>
        <w:pStyle w:val="TH"/>
      </w:pPr>
      <w:r w:rsidRPr="00AA5DA2">
        <w:object w:dxaOrig="5673" w:dyaOrig="2355" w14:anchorId="1BC12482">
          <v:shape id="_x0000_i1041" type="#_x0000_t75" style="width:308.25pt;height:114pt" o:ole="">
            <v:imagedata r:id="rId42" o:title="" cropleft="-4595f" cropright="-3990f"/>
          </v:shape>
          <o:OLEObject Type="Embed" ProgID="Word.Picture.8" ShapeID="_x0000_i1041" DrawAspect="Content" ObjectID="_1795446754" r:id="rId43"/>
        </w:object>
      </w:r>
    </w:p>
    <w:p w14:paraId="4049A807" w14:textId="77777777" w:rsidR="00FC324B" w:rsidRDefault="00FC324B" w:rsidP="00FC324B">
      <w:pPr>
        <w:pStyle w:val="TF"/>
      </w:pPr>
      <w:bookmarkStart w:id="947" w:name="_CRFigure8_2_9_21"/>
      <w:r w:rsidRPr="00AA5DA2">
        <w:t xml:space="preserve">Figure </w:t>
      </w:r>
      <w:bookmarkEnd w:id="947"/>
      <w:r>
        <w:t>8.2.9</w:t>
      </w:r>
      <w:r w:rsidRPr="00AA5DA2">
        <w:t>.</w:t>
      </w:r>
      <w:r>
        <w:t>2</w:t>
      </w:r>
      <w:r w:rsidRPr="00AA5DA2">
        <w:t>-1: Resource Status Reporting Initiation, successful operation</w:t>
      </w:r>
    </w:p>
    <w:p w14:paraId="64BFFDBE" w14:textId="77777777" w:rsidR="00FC324B" w:rsidRDefault="00FC324B" w:rsidP="00FC324B">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48" w:name="_CR8_2_9_3"/>
      <w:bookmarkStart w:id="949" w:name="_Toc45881607"/>
      <w:bookmarkStart w:id="950" w:name="_Toc51852241"/>
      <w:bookmarkStart w:id="951" w:name="_Toc56620192"/>
      <w:bookmarkStart w:id="952" w:name="_Toc64447832"/>
      <w:bookmarkStart w:id="953" w:name="_Toc74152607"/>
      <w:bookmarkStart w:id="954" w:name="_Toc88656032"/>
      <w:bookmarkStart w:id="955" w:name="_Toc88657091"/>
      <w:bookmarkStart w:id="956" w:name="_Toc105657074"/>
      <w:bookmarkStart w:id="957" w:name="_Toc106108455"/>
      <w:bookmarkStart w:id="958" w:name="_Toc112687548"/>
      <w:bookmarkStart w:id="959" w:name="_Toc184819594"/>
      <w:bookmarkEnd w:id="948"/>
      <w:r>
        <w:t>8.2.9</w:t>
      </w:r>
      <w:r w:rsidRPr="00AA5DA2">
        <w:t>.3</w:t>
      </w:r>
      <w:r w:rsidRPr="00AA5DA2">
        <w:tab/>
        <w:t>Unsuccessful Operation</w:t>
      </w:r>
      <w:bookmarkEnd w:id="949"/>
      <w:bookmarkEnd w:id="950"/>
      <w:bookmarkEnd w:id="951"/>
      <w:bookmarkEnd w:id="952"/>
      <w:bookmarkEnd w:id="953"/>
      <w:bookmarkEnd w:id="954"/>
      <w:bookmarkEnd w:id="955"/>
      <w:bookmarkEnd w:id="956"/>
      <w:bookmarkEnd w:id="957"/>
      <w:bookmarkEnd w:id="958"/>
      <w:bookmarkEnd w:id="959"/>
    </w:p>
    <w:bookmarkStart w:id="960" w:name="_MON_1653053955"/>
    <w:bookmarkEnd w:id="960"/>
    <w:p w14:paraId="7C5E246D" w14:textId="77777777" w:rsidR="00FC324B" w:rsidRPr="00AA5DA2" w:rsidRDefault="00FC324B" w:rsidP="00FC324B">
      <w:pPr>
        <w:pStyle w:val="TH"/>
      </w:pPr>
      <w:r w:rsidRPr="00AA5DA2">
        <w:object w:dxaOrig="5673" w:dyaOrig="2355" w14:anchorId="5BA26192">
          <v:shape id="_x0000_i1042" type="#_x0000_t75" style="width:308.25pt;height:114pt" o:ole="">
            <v:imagedata r:id="rId44" o:title="" cropleft="-4595f" cropright="-3990f"/>
          </v:shape>
          <o:OLEObject Type="Embed" ProgID="Word.Picture.8" ShapeID="_x0000_i1042" DrawAspect="Content" ObjectID="_1795446755" r:id="rId45"/>
        </w:object>
      </w:r>
    </w:p>
    <w:p w14:paraId="42A85BA4" w14:textId="77777777" w:rsidR="00FC324B" w:rsidRDefault="00FC324B" w:rsidP="00FC324B">
      <w:pPr>
        <w:pStyle w:val="TF"/>
      </w:pPr>
      <w:bookmarkStart w:id="961" w:name="_CRFigure8_2_9_31"/>
      <w:r w:rsidRPr="00AA5DA2">
        <w:t xml:space="preserve">Figure </w:t>
      </w:r>
      <w:bookmarkEnd w:id="961"/>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2" w:name="_CR8_2_9_4"/>
      <w:bookmarkStart w:id="963" w:name="_Toc45881608"/>
      <w:bookmarkStart w:id="964" w:name="_Toc51852242"/>
      <w:bookmarkStart w:id="965" w:name="_Toc56620193"/>
      <w:bookmarkStart w:id="966" w:name="_Toc64447833"/>
      <w:bookmarkStart w:id="967" w:name="_Toc74152608"/>
      <w:bookmarkStart w:id="968" w:name="_Toc88656033"/>
      <w:bookmarkStart w:id="969" w:name="_Toc88657092"/>
      <w:bookmarkStart w:id="970" w:name="_Toc105657075"/>
      <w:bookmarkStart w:id="971" w:name="_Toc106108456"/>
      <w:bookmarkStart w:id="972" w:name="_Toc112687549"/>
      <w:bookmarkStart w:id="973" w:name="_Toc184819595"/>
      <w:bookmarkEnd w:id="962"/>
      <w:r>
        <w:t>8.2.9</w:t>
      </w:r>
      <w:r w:rsidRPr="00AA5DA2">
        <w:t>.4</w:t>
      </w:r>
      <w:r w:rsidRPr="00AA5DA2">
        <w:tab/>
        <w:t>Abnormal Conditions</w:t>
      </w:r>
      <w:bookmarkEnd w:id="963"/>
      <w:bookmarkEnd w:id="964"/>
      <w:bookmarkEnd w:id="965"/>
      <w:bookmarkEnd w:id="966"/>
      <w:bookmarkEnd w:id="967"/>
      <w:bookmarkEnd w:id="968"/>
      <w:bookmarkEnd w:id="969"/>
      <w:bookmarkEnd w:id="970"/>
      <w:bookmarkEnd w:id="971"/>
      <w:bookmarkEnd w:id="972"/>
      <w:bookmarkEnd w:id="973"/>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4"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5" w:name="_CR8_2_10"/>
      <w:bookmarkStart w:id="976" w:name="_Toc51852243"/>
      <w:bookmarkStart w:id="977" w:name="_Toc56620194"/>
      <w:bookmarkStart w:id="978" w:name="_Toc64447834"/>
      <w:bookmarkStart w:id="979" w:name="_Toc74152609"/>
      <w:bookmarkStart w:id="980" w:name="_Toc88656034"/>
      <w:bookmarkStart w:id="981" w:name="_Toc88657093"/>
      <w:bookmarkStart w:id="982" w:name="_Toc105657076"/>
      <w:bookmarkStart w:id="983" w:name="_Toc106108457"/>
      <w:bookmarkStart w:id="984" w:name="_Toc112687550"/>
      <w:bookmarkStart w:id="985" w:name="_Toc184819596"/>
      <w:bookmarkEnd w:id="975"/>
      <w:r>
        <w:t>8.2.10</w:t>
      </w:r>
      <w:r w:rsidRPr="00AA5DA2">
        <w:tab/>
        <w:t>Resource Status Reporting</w:t>
      </w:r>
      <w:bookmarkEnd w:id="974"/>
      <w:bookmarkEnd w:id="976"/>
      <w:bookmarkEnd w:id="977"/>
      <w:bookmarkEnd w:id="978"/>
      <w:bookmarkEnd w:id="979"/>
      <w:bookmarkEnd w:id="980"/>
      <w:bookmarkEnd w:id="981"/>
      <w:bookmarkEnd w:id="982"/>
      <w:bookmarkEnd w:id="983"/>
      <w:bookmarkEnd w:id="984"/>
      <w:bookmarkEnd w:id="985"/>
    </w:p>
    <w:p w14:paraId="117DF411" w14:textId="77777777" w:rsidR="00FC324B" w:rsidRPr="00AA5DA2" w:rsidRDefault="00FC324B" w:rsidP="00FC324B">
      <w:pPr>
        <w:pStyle w:val="Heading4"/>
      </w:pPr>
      <w:bookmarkStart w:id="986" w:name="_CR8_2_10_1"/>
      <w:bookmarkStart w:id="987" w:name="_Toc45881610"/>
      <w:bookmarkStart w:id="988" w:name="_Toc51852244"/>
      <w:bookmarkStart w:id="989" w:name="_Toc56620195"/>
      <w:bookmarkStart w:id="990" w:name="_Toc64447835"/>
      <w:bookmarkStart w:id="991" w:name="_Toc74152610"/>
      <w:bookmarkStart w:id="992" w:name="_Toc88656035"/>
      <w:bookmarkStart w:id="993" w:name="_Toc88657094"/>
      <w:bookmarkStart w:id="994" w:name="_Toc105657077"/>
      <w:bookmarkStart w:id="995" w:name="_Toc106108458"/>
      <w:bookmarkStart w:id="996" w:name="_Toc112687551"/>
      <w:bookmarkStart w:id="997" w:name="_Toc184819597"/>
      <w:bookmarkEnd w:id="986"/>
      <w:r>
        <w:t>8.2.10</w:t>
      </w:r>
      <w:r w:rsidRPr="00AA5DA2">
        <w:t>.1</w:t>
      </w:r>
      <w:r w:rsidRPr="00AA5DA2">
        <w:tab/>
        <w:t>General</w:t>
      </w:r>
      <w:bookmarkEnd w:id="987"/>
      <w:bookmarkEnd w:id="988"/>
      <w:bookmarkEnd w:id="989"/>
      <w:bookmarkEnd w:id="990"/>
      <w:bookmarkEnd w:id="991"/>
      <w:bookmarkEnd w:id="992"/>
      <w:bookmarkEnd w:id="993"/>
      <w:bookmarkEnd w:id="994"/>
      <w:bookmarkEnd w:id="995"/>
      <w:bookmarkEnd w:id="996"/>
      <w:bookmarkEnd w:id="997"/>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998" w:name="_CR8_2_10_2"/>
      <w:bookmarkStart w:id="999" w:name="_Toc45881611"/>
      <w:bookmarkStart w:id="1000" w:name="_Toc51852245"/>
      <w:bookmarkStart w:id="1001" w:name="_Toc56620196"/>
      <w:bookmarkStart w:id="1002" w:name="_Toc64447836"/>
      <w:bookmarkStart w:id="1003" w:name="_Toc74152611"/>
      <w:bookmarkStart w:id="1004" w:name="_Toc88656036"/>
      <w:bookmarkStart w:id="1005" w:name="_Toc88657095"/>
      <w:bookmarkStart w:id="1006" w:name="_Toc105657078"/>
      <w:bookmarkStart w:id="1007" w:name="_Toc106108459"/>
      <w:bookmarkStart w:id="1008" w:name="_Toc112687552"/>
      <w:bookmarkStart w:id="1009" w:name="_Toc184819598"/>
      <w:bookmarkEnd w:id="998"/>
      <w:r>
        <w:t>8.2.10</w:t>
      </w:r>
      <w:r w:rsidRPr="00AA5DA2">
        <w:t>.2</w:t>
      </w:r>
      <w:r w:rsidRPr="00AA5DA2">
        <w:tab/>
        <w:t>Successful Operation</w:t>
      </w:r>
      <w:bookmarkEnd w:id="999"/>
      <w:bookmarkEnd w:id="1000"/>
      <w:bookmarkEnd w:id="1001"/>
      <w:bookmarkEnd w:id="1002"/>
      <w:bookmarkEnd w:id="1003"/>
      <w:bookmarkEnd w:id="1004"/>
      <w:bookmarkEnd w:id="1005"/>
      <w:bookmarkEnd w:id="1006"/>
      <w:bookmarkEnd w:id="1007"/>
      <w:bookmarkEnd w:id="1008"/>
      <w:bookmarkEnd w:id="1009"/>
    </w:p>
    <w:bookmarkStart w:id="1010" w:name="_MON_1628617016"/>
    <w:bookmarkEnd w:id="1010"/>
    <w:p w14:paraId="186BEE2E" w14:textId="77777777" w:rsidR="00FC324B" w:rsidRPr="00AA5DA2" w:rsidRDefault="00FC324B" w:rsidP="00FC324B">
      <w:pPr>
        <w:pStyle w:val="TH"/>
      </w:pPr>
      <w:r w:rsidRPr="00AA5DA2">
        <w:object w:dxaOrig="5673" w:dyaOrig="2355" w14:anchorId="7F860FC7">
          <v:shape id="_x0000_i1043" type="#_x0000_t75" style="width:308.25pt;height:112.5pt" o:ole="">
            <v:imagedata r:id="rId46" o:title="" cropleft="-4595f" cropright="-3990f"/>
          </v:shape>
          <o:OLEObject Type="Embed" ProgID="Word.Picture.8" ShapeID="_x0000_i1043" DrawAspect="Content" ObjectID="_1795446756" r:id="rId47"/>
        </w:object>
      </w:r>
    </w:p>
    <w:p w14:paraId="7F9D23FD" w14:textId="77777777" w:rsidR="00FC324B" w:rsidRPr="00AA5DA2" w:rsidRDefault="00FC324B" w:rsidP="00FC324B">
      <w:pPr>
        <w:pStyle w:val="TF"/>
      </w:pPr>
      <w:bookmarkStart w:id="1011" w:name="_CRFigure8_2_10_21"/>
      <w:r w:rsidRPr="00AA5DA2">
        <w:t xml:space="preserve">Figure </w:t>
      </w:r>
      <w:bookmarkEnd w:id="1011"/>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2" w:name="_CR8_2_10_3"/>
      <w:bookmarkStart w:id="1013" w:name="_Toc45881612"/>
      <w:bookmarkStart w:id="1014" w:name="_Toc51852246"/>
      <w:bookmarkStart w:id="1015" w:name="_Toc56620197"/>
      <w:bookmarkStart w:id="1016" w:name="_Toc64447837"/>
      <w:bookmarkStart w:id="1017" w:name="_Toc74152612"/>
      <w:bookmarkStart w:id="1018" w:name="_Toc88656037"/>
      <w:bookmarkStart w:id="1019" w:name="_Toc88657096"/>
      <w:bookmarkStart w:id="1020" w:name="_Toc105657079"/>
      <w:bookmarkStart w:id="1021" w:name="_Toc106108460"/>
      <w:bookmarkStart w:id="1022" w:name="_Toc112687553"/>
      <w:bookmarkStart w:id="1023" w:name="_Toc184819599"/>
      <w:bookmarkEnd w:id="1012"/>
      <w:r w:rsidRPr="00AA5DA2">
        <w:t>8.</w:t>
      </w:r>
      <w:r>
        <w:t>2</w:t>
      </w:r>
      <w:r w:rsidRPr="00AA5DA2">
        <w:t>.</w:t>
      </w:r>
      <w:r>
        <w:t>10</w:t>
      </w:r>
      <w:r w:rsidRPr="00AA5DA2">
        <w:t>.3</w:t>
      </w:r>
      <w:r w:rsidRPr="00AA5DA2">
        <w:tab/>
        <w:t>Unsuccessful Operation</w:t>
      </w:r>
      <w:bookmarkEnd w:id="1013"/>
      <w:bookmarkEnd w:id="1014"/>
      <w:bookmarkEnd w:id="1015"/>
      <w:bookmarkEnd w:id="1016"/>
      <w:bookmarkEnd w:id="1017"/>
      <w:bookmarkEnd w:id="1018"/>
      <w:bookmarkEnd w:id="1019"/>
      <w:bookmarkEnd w:id="1020"/>
      <w:bookmarkEnd w:id="1021"/>
      <w:bookmarkEnd w:id="1022"/>
      <w:bookmarkEnd w:id="1023"/>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4" w:name="_CR8_2_10_4"/>
      <w:bookmarkStart w:id="1025" w:name="_Toc45881613"/>
      <w:bookmarkStart w:id="1026" w:name="_Toc51852247"/>
      <w:bookmarkStart w:id="1027" w:name="_Toc56620198"/>
      <w:bookmarkStart w:id="1028" w:name="_Toc64447838"/>
      <w:bookmarkStart w:id="1029" w:name="_Toc74152613"/>
      <w:bookmarkStart w:id="1030" w:name="_Toc88656038"/>
      <w:bookmarkStart w:id="1031" w:name="_Toc88657097"/>
      <w:bookmarkStart w:id="1032" w:name="_Toc105657080"/>
      <w:bookmarkStart w:id="1033" w:name="_Toc106108461"/>
      <w:bookmarkStart w:id="1034" w:name="_Toc112687554"/>
      <w:bookmarkStart w:id="1035" w:name="_Toc184819600"/>
      <w:bookmarkEnd w:id="1024"/>
      <w:r w:rsidRPr="00AA5DA2">
        <w:t>8.</w:t>
      </w:r>
      <w:r>
        <w:t>2</w:t>
      </w:r>
      <w:r w:rsidRPr="00AA5DA2">
        <w:t>.</w:t>
      </w:r>
      <w:r>
        <w:t>10</w:t>
      </w:r>
      <w:r w:rsidRPr="00AA5DA2">
        <w:t>.4</w:t>
      </w:r>
      <w:r w:rsidRPr="00AA5DA2">
        <w:tab/>
        <w:t>Abnormal Conditions</w:t>
      </w:r>
      <w:bookmarkEnd w:id="1025"/>
      <w:bookmarkEnd w:id="1026"/>
      <w:bookmarkEnd w:id="1027"/>
      <w:bookmarkEnd w:id="1028"/>
      <w:bookmarkEnd w:id="1029"/>
      <w:bookmarkEnd w:id="1030"/>
      <w:bookmarkEnd w:id="1031"/>
      <w:bookmarkEnd w:id="1032"/>
      <w:bookmarkEnd w:id="1033"/>
      <w:bookmarkEnd w:id="1034"/>
      <w:bookmarkEnd w:id="1035"/>
    </w:p>
    <w:p w14:paraId="7C57B56A" w14:textId="77777777" w:rsidR="00FC324B" w:rsidRPr="00D629EF" w:rsidRDefault="00FC324B" w:rsidP="00FC324B">
      <w:r w:rsidRPr="00AA5DA2">
        <w:t>Void.</w:t>
      </w:r>
    </w:p>
    <w:p w14:paraId="4BD7AF40" w14:textId="77777777" w:rsidR="00FC324B" w:rsidRPr="00D629EF" w:rsidRDefault="00FC324B" w:rsidP="00FC324B">
      <w:pPr>
        <w:pStyle w:val="Heading2"/>
      </w:pPr>
      <w:bookmarkStart w:id="1036" w:name="_CR8_3"/>
      <w:bookmarkStart w:id="1037" w:name="_Toc20955492"/>
      <w:bookmarkStart w:id="1038" w:name="_Toc29460918"/>
      <w:bookmarkStart w:id="1039" w:name="_Toc29505650"/>
      <w:bookmarkStart w:id="1040" w:name="_Toc36556175"/>
      <w:bookmarkStart w:id="1041" w:name="_Toc45881614"/>
      <w:bookmarkStart w:id="1042" w:name="_Toc51852248"/>
      <w:bookmarkStart w:id="1043" w:name="_Toc56620199"/>
      <w:bookmarkStart w:id="1044" w:name="_Toc64447839"/>
      <w:bookmarkStart w:id="1045" w:name="_Toc74152614"/>
      <w:bookmarkStart w:id="1046" w:name="_Toc88656039"/>
      <w:bookmarkStart w:id="1047" w:name="_Toc88657098"/>
      <w:bookmarkStart w:id="1048" w:name="_Toc105657081"/>
      <w:bookmarkStart w:id="1049" w:name="_Toc106108462"/>
      <w:bookmarkStart w:id="1050" w:name="_Toc112687555"/>
      <w:bookmarkStart w:id="1051" w:name="_Toc184819601"/>
      <w:bookmarkEnd w:id="1036"/>
      <w:r w:rsidRPr="00D629EF">
        <w:t>8.3</w:t>
      </w:r>
      <w:r w:rsidRPr="00D629EF">
        <w:tab/>
        <w:t>Bearer Context Management procedures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2C6AFAF3" w14:textId="77777777" w:rsidR="00FC324B" w:rsidRPr="00D629EF" w:rsidRDefault="00FC324B" w:rsidP="00FC324B">
      <w:pPr>
        <w:pStyle w:val="Heading3"/>
      </w:pPr>
      <w:bookmarkStart w:id="1052" w:name="_CR8_3_1"/>
      <w:bookmarkStart w:id="1053" w:name="_Toc20955493"/>
      <w:bookmarkStart w:id="1054" w:name="_Toc29460919"/>
      <w:bookmarkStart w:id="1055" w:name="_Toc29505651"/>
      <w:bookmarkStart w:id="1056" w:name="_Toc36556176"/>
      <w:bookmarkStart w:id="1057" w:name="_Toc45881615"/>
      <w:bookmarkStart w:id="1058" w:name="_Toc51852249"/>
      <w:bookmarkStart w:id="1059" w:name="_Toc56620200"/>
      <w:bookmarkStart w:id="1060" w:name="_Toc64447840"/>
      <w:bookmarkStart w:id="1061" w:name="_Toc74152615"/>
      <w:bookmarkStart w:id="1062" w:name="_Toc88656040"/>
      <w:bookmarkStart w:id="1063" w:name="_Toc88657099"/>
      <w:bookmarkStart w:id="1064" w:name="_Toc105657082"/>
      <w:bookmarkStart w:id="1065" w:name="_Toc106108463"/>
      <w:bookmarkStart w:id="1066" w:name="_Toc112687556"/>
      <w:bookmarkStart w:id="1067" w:name="_Toc184819602"/>
      <w:bookmarkEnd w:id="1052"/>
      <w:r w:rsidRPr="00D629EF">
        <w:t>8.3.1</w:t>
      </w:r>
      <w:r w:rsidRPr="00D629EF">
        <w:tab/>
        <w:t>Bearer Context Setup</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F2A07CF" w14:textId="77777777" w:rsidR="00FC324B" w:rsidRPr="00D629EF" w:rsidRDefault="00FC324B" w:rsidP="00FC324B">
      <w:pPr>
        <w:pStyle w:val="Heading4"/>
      </w:pPr>
      <w:bookmarkStart w:id="1068" w:name="_CR8_3_1_1"/>
      <w:bookmarkStart w:id="1069" w:name="_Toc20955494"/>
      <w:bookmarkStart w:id="1070" w:name="_Toc29460920"/>
      <w:bookmarkStart w:id="1071" w:name="_Toc29505652"/>
      <w:bookmarkStart w:id="1072" w:name="_Toc36556177"/>
      <w:bookmarkStart w:id="1073" w:name="_Toc45881616"/>
      <w:bookmarkStart w:id="1074" w:name="_Toc51852250"/>
      <w:bookmarkStart w:id="1075" w:name="_Toc56620201"/>
      <w:bookmarkStart w:id="1076" w:name="_Toc64447841"/>
      <w:bookmarkStart w:id="1077" w:name="_Toc74152616"/>
      <w:bookmarkStart w:id="1078" w:name="_Toc88656041"/>
      <w:bookmarkStart w:id="1079" w:name="_Toc88657100"/>
      <w:bookmarkStart w:id="1080" w:name="_Toc105657083"/>
      <w:bookmarkStart w:id="1081" w:name="_Toc106108464"/>
      <w:bookmarkStart w:id="1082" w:name="_Toc112687557"/>
      <w:bookmarkStart w:id="1083" w:name="_Toc184819603"/>
      <w:bookmarkEnd w:id="1068"/>
      <w:r w:rsidRPr="00D629EF">
        <w:t>8.3.1.1</w:t>
      </w:r>
      <w:r w:rsidRPr="00D629EF">
        <w:tab/>
        <w:t>General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1084" w:name="_CR8_3_1_2"/>
      <w:bookmarkStart w:id="1085" w:name="_Toc20955495"/>
      <w:bookmarkStart w:id="1086" w:name="_Toc29460921"/>
      <w:bookmarkStart w:id="1087" w:name="_Toc29505653"/>
      <w:bookmarkStart w:id="1088" w:name="_Toc36556178"/>
      <w:bookmarkStart w:id="1089" w:name="_Toc45881617"/>
      <w:bookmarkStart w:id="1090" w:name="_Toc51852251"/>
      <w:bookmarkStart w:id="1091" w:name="_Toc56620202"/>
      <w:bookmarkStart w:id="1092" w:name="_Toc64447842"/>
      <w:bookmarkStart w:id="1093" w:name="_Toc74152617"/>
      <w:bookmarkStart w:id="1094" w:name="_Toc88656042"/>
      <w:bookmarkStart w:id="1095" w:name="_Toc88657101"/>
      <w:bookmarkStart w:id="1096" w:name="_Toc105657084"/>
      <w:bookmarkStart w:id="1097" w:name="_Toc106108465"/>
      <w:bookmarkStart w:id="1098" w:name="_Toc112687558"/>
      <w:bookmarkStart w:id="1099" w:name="_Toc184819604"/>
      <w:bookmarkEnd w:id="1084"/>
      <w:r w:rsidRPr="00D629EF">
        <w:t>8.3.1.2</w:t>
      </w:r>
      <w:r w:rsidRPr="00D629EF">
        <w:tab/>
        <w:t>Successful Operation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00114376" w14:textId="77777777" w:rsidR="00FC324B" w:rsidRPr="00D629EF" w:rsidRDefault="00FC324B" w:rsidP="00FC324B">
      <w:pPr>
        <w:pStyle w:val="TH"/>
      </w:pPr>
      <w:r w:rsidRPr="00D629EF">
        <w:object w:dxaOrig="7470" w:dyaOrig="3211" w14:anchorId="55183B27">
          <v:shape id="_x0000_i1044" type="#_x0000_t75" style="width:373.5pt;height:161.25pt" o:ole="">
            <v:imagedata r:id="rId48" o:title=""/>
          </v:shape>
          <o:OLEObject Type="Embed" ProgID="Visio.Drawing.15" ShapeID="_x0000_i1044" DrawAspect="Content" ObjectID="_1795446757" r:id="rId49"/>
        </w:object>
      </w:r>
    </w:p>
    <w:p w14:paraId="3155BFB7" w14:textId="77777777" w:rsidR="00FC324B" w:rsidRPr="00D629EF" w:rsidRDefault="00FC324B" w:rsidP="00FC324B">
      <w:pPr>
        <w:pStyle w:val="TF"/>
      </w:pPr>
      <w:bookmarkStart w:id="1100" w:name="_CRFigure8_3_1_21"/>
      <w:r w:rsidRPr="00D629EF">
        <w:t xml:space="preserve">Figure </w:t>
      </w:r>
      <w:bookmarkEnd w:id="1100"/>
      <w:r w:rsidRPr="00D629EF">
        <w:t>8.3.1.2-1: Bearer Context Setup procedure: Successful Operation.</w:t>
      </w:r>
    </w:p>
    <w:p w14:paraId="41A88BA6" w14:textId="77777777" w:rsidR="00FC324B" w:rsidRPr="00D629EF" w:rsidRDefault="00FC324B" w:rsidP="00FC324B">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01" w:name="OLE_LINK50"/>
      <w:r>
        <w:t>use it for RAN part delay reporting.</w:t>
      </w:r>
      <w:bookmarkEnd w:id="1101"/>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47859EA8" w14:textId="77777777" w:rsidR="00FC324B" w:rsidRPr="00D629EF" w:rsidRDefault="00FC324B" w:rsidP="00FC324B">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6C247DE0" w14:textId="77777777" w:rsidR="00FC324B" w:rsidRPr="00D629EF" w:rsidRDefault="00FC324B" w:rsidP="00FC324B">
      <w:bookmarkStart w:id="1102" w:name="_Toc20955496"/>
      <w:bookmarkStart w:id="1103" w:name="_Toc29460922"/>
      <w:bookmarkStart w:id="1104" w:name="_Toc29505654"/>
      <w:bookmarkStart w:id="1105" w:name="_Toc36556179"/>
      <w:bookmarkStart w:id="1106"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41A3701D" w:rsidR="00FC324B" w:rsidRPr="00D629EF" w:rsidRDefault="00FC324B" w:rsidP="00FC324B">
      <w:bookmarkStart w:id="1107" w:name="_Toc51852252"/>
      <w:bookmarkStart w:id="1108" w:name="_Toc56620203"/>
      <w:bookmarkStart w:id="1109"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10"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11" w:name="OLE_LINK82"/>
      <w:r>
        <w:rPr>
          <w:rFonts w:eastAsia="Malgun Gothic"/>
        </w:rPr>
        <w:t xml:space="preserve">shall, if supported, </w:t>
      </w:r>
      <w:bookmarkEnd w:id="1111"/>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12"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12"/>
    </w:p>
    <w:p w14:paraId="2A8E8953"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936F046" w14:textId="77777777" w:rsidR="00FC324B" w:rsidRPr="000B0650" w:rsidRDefault="00FC324B" w:rsidP="00FC324B">
      <w:pPr>
        <w:rPr>
          <w:rFonts w:eastAsia="Malgun Gothic"/>
        </w:rPr>
      </w:pPr>
      <w:r w:rsidRPr="000B0650">
        <w:rPr>
          <w:rFonts w:eastAsia="Malgun Gothic"/>
          <w:b/>
        </w:rPr>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Pr="00135FF5"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318836D" w14:textId="77777777" w:rsidR="00FC324B" w:rsidRPr="00D629EF" w:rsidRDefault="00FC324B" w:rsidP="00FC324B">
      <w:pPr>
        <w:pStyle w:val="Heading4"/>
      </w:pPr>
      <w:bookmarkStart w:id="1113" w:name="_CR8_3_1_3"/>
      <w:bookmarkStart w:id="1114" w:name="_Toc88656043"/>
      <w:bookmarkStart w:id="1115" w:name="_Toc88657102"/>
      <w:bookmarkStart w:id="1116" w:name="_Toc105657085"/>
      <w:bookmarkStart w:id="1117" w:name="_Toc106108466"/>
      <w:bookmarkStart w:id="1118" w:name="_Toc112687559"/>
      <w:bookmarkStart w:id="1119" w:name="_Toc184819605"/>
      <w:bookmarkEnd w:id="1113"/>
      <w:r w:rsidRPr="00D629EF">
        <w:t>8.3.1.3</w:t>
      </w:r>
      <w:r w:rsidRPr="00D629EF">
        <w:tab/>
        <w:t>Unsuccessful Operation</w:t>
      </w:r>
      <w:bookmarkEnd w:id="1102"/>
      <w:bookmarkEnd w:id="1103"/>
      <w:bookmarkEnd w:id="1104"/>
      <w:bookmarkEnd w:id="1105"/>
      <w:bookmarkEnd w:id="1106"/>
      <w:bookmarkEnd w:id="1107"/>
      <w:bookmarkEnd w:id="1108"/>
      <w:bookmarkEnd w:id="1109"/>
      <w:bookmarkEnd w:id="1110"/>
      <w:bookmarkEnd w:id="1114"/>
      <w:bookmarkEnd w:id="1115"/>
      <w:bookmarkEnd w:id="1116"/>
      <w:bookmarkEnd w:id="1117"/>
      <w:bookmarkEnd w:id="1118"/>
      <w:bookmarkEnd w:id="1119"/>
    </w:p>
    <w:p w14:paraId="0E76D0EE" w14:textId="77777777" w:rsidR="00FC324B" w:rsidRPr="00D629EF" w:rsidRDefault="00FC324B" w:rsidP="00FC324B">
      <w:pPr>
        <w:pStyle w:val="TH"/>
      </w:pPr>
      <w:r w:rsidRPr="00D629EF">
        <w:object w:dxaOrig="7470" w:dyaOrig="3211" w14:anchorId="1DA23CBC">
          <v:shape id="_x0000_i1045" type="#_x0000_t75" style="width:373.5pt;height:161.25pt" o:ole="">
            <v:imagedata r:id="rId50" o:title=""/>
          </v:shape>
          <o:OLEObject Type="Embed" ProgID="Visio.Drawing.15" ShapeID="_x0000_i1045" DrawAspect="Content" ObjectID="_1795446758" r:id="rId51"/>
        </w:object>
      </w:r>
    </w:p>
    <w:p w14:paraId="7F39F653" w14:textId="77777777" w:rsidR="00FC324B" w:rsidRPr="00D629EF" w:rsidRDefault="00FC324B" w:rsidP="00FC324B">
      <w:pPr>
        <w:pStyle w:val="TF"/>
        <w:rPr>
          <w:rFonts w:eastAsia="Yu Mincho"/>
        </w:rPr>
      </w:pPr>
      <w:bookmarkStart w:id="1120" w:name="_CRFigure8_3_1_31"/>
      <w:r w:rsidRPr="00D629EF">
        <w:rPr>
          <w:rFonts w:eastAsia="Yu Mincho"/>
        </w:rPr>
        <w:t xml:space="preserve">Figure </w:t>
      </w:r>
      <w:bookmarkEnd w:id="1120"/>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21" w:name="_CR8_3_1_4"/>
      <w:bookmarkStart w:id="1122" w:name="_Toc20955497"/>
      <w:bookmarkStart w:id="1123" w:name="_Toc29460923"/>
      <w:bookmarkStart w:id="1124" w:name="_Toc29505655"/>
      <w:bookmarkStart w:id="1125" w:name="_Toc36556180"/>
      <w:bookmarkStart w:id="1126" w:name="_Toc45881619"/>
      <w:bookmarkStart w:id="1127" w:name="_Toc51852253"/>
      <w:bookmarkStart w:id="1128" w:name="_Toc56620204"/>
      <w:bookmarkStart w:id="1129" w:name="_Toc64447844"/>
      <w:bookmarkStart w:id="1130" w:name="_Toc74152619"/>
      <w:bookmarkStart w:id="1131" w:name="_Toc88656044"/>
      <w:bookmarkStart w:id="1132" w:name="_Toc88657103"/>
      <w:bookmarkStart w:id="1133" w:name="_Toc105657086"/>
      <w:bookmarkStart w:id="1134" w:name="_Toc106108467"/>
      <w:bookmarkStart w:id="1135" w:name="_Toc112687560"/>
      <w:bookmarkStart w:id="1136" w:name="_Toc184819606"/>
      <w:bookmarkEnd w:id="1121"/>
      <w:r w:rsidRPr="00D629EF">
        <w:t>8.3.1.4</w:t>
      </w:r>
      <w:r w:rsidRPr="00D629EF">
        <w:tab/>
        <w:t>Abnormal Conditions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37" w:name="_CR8_3_2"/>
      <w:bookmarkStart w:id="1138" w:name="_Toc20955498"/>
      <w:bookmarkStart w:id="1139" w:name="_Toc29460924"/>
      <w:bookmarkStart w:id="1140" w:name="_Toc29505656"/>
      <w:bookmarkStart w:id="1141" w:name="_Toc36556181"/>
      <w:bookmarkStart w:id="1142" w:name="_Toc45881620"/>
      <w:bookmarkStart w:id="1143" w:name="_Toc51852254"/>
      <w:bookmarkStart w:id="1144" w:name="_Toc56620205"/>
      <w:bookmarkStart w:id="1145" w:name="_Toc64447845"/>
      <w:bookmarkStart w:id="1146" w:name="_Toc74152620"/>
      <w:bookmarkStart w:id="1147" w:name="_Toc88656045"/>
      <w:bookmarkStart w:id="1148" w:name="_Toc88657104"/>
      <w:bookmarkStart w:id="1149" w:name="_Toc105657087"/>
      <w:bookmarkStart w:id="1150" w:name="_Toc106108468"/>
      <w:bookmarkStart w:id="1151" w:name="_Toc112687561"/>
      <w:bookmarkStart w:id="1152" w:name="_Toc184819607"/>
      <w:bookmarkEnd w:id="1137"/>
      <w:r w:rsidRPr="00D629EF">
        <w:t>8.3.2</w:t>
      </w:r>
      <w:r w:rsidRPr="00D629EF">
        <w:tab/>
        <w:t>Bearer Context Modification (gNB-CU-CP initiated)</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rsidRPr="00D629EF">
        <w:t xml:space="preserve"> </w:t>
      </w:r>
    </w:p>
    <w:p w14:paraId="5F66BED0" w14:textId="77777777" w:rsidR="00FC324B" w:rsidRPr="00D629EF" w:rsidRDefault="00FC324B" w:rsidP="00FC324B">
      <w:pPr>
        <w:pStyle w:val="Heading4"/>
      </w:pPr>
      <w:bookmarkStart w:id="1153" w:name="_CR8_3_2_1"/>
      <w:bookmarkStart w:id="1154" w:name="_Toc20955499"/>
      <w:bookmarkStart w:id="1155" w:name="_Toc29460925"/>
      <w:bookmarkStart w:id="1156" w:name="_Toc29505657"/>
      <w:bookmarkStart w:id="1157" w:name="_Toc36556182"/>
      <w:bookmarkStart w:id="1158" w:name="_Toc45881621"/>
      <w:bookmarkStart w:id="1159" w:name="_Toc51852255"/>
      <w:bookmarkStart w:id="1160" w:name="_Toc56620206"/>
      <w:bookmarkStart w:id="1161" w:name="_Toc64447846"/>
      <w:bookmarkStart w:id="1162" w:name="_Toc74152621"/>
      <w:bookmarkStart w:id="1163" w:name="_Toc88656046"/>
      <w:bookmarkStart w:id="1164" w:name="_Toc88657105"/>
      <w:bookmarkStart w:id="1165" w:name="_Toc105657088"/>
      <w:bookmarkStart w:id="1166" w:name="_Toc106108469"/>
      <w:bookmarkStart w:id="1167" w:name="_Toc112687562"/>
      <w:bookmarkStart w:id="1168" w:name="_Toc184819608"/>
      <w:bookmarkEnd w:id="1153"/>
      <w:r w:rsidRPr="00D629EF">
        <w:t>8.3.2.1</w:t>
      </w:r>
      <w:r w:rsidRPr="00D629EF">
        <w:tab/>
        <w:t>General</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169" w:name="_CR8_3_2_2"/>
      <w:bookmarkStart w:id="1170" w:name="_Toc20955500"/>
      <w:bookmarkStart w:id="1171" w:name="_Toc29460926"/>
      <w:bookmarkStart w:id="1172" w:name="_Toc29505658"/>
      <w:bookmarkStart w:id="1173" w:name="_Toc36556183"/>
      <w:bookmarkStart w:id="1174" w:name="_Toc45881622"/>
      <w:bookmarkStart w:id="1175" w:name="_Toc51852256"/>
      <w:bookmarkStart w:id="1176" w:name="_Toc56620207"/>
      <w:bookmarkStart w:id="1177" w:name="_Toc64447847"/>
      <w:bookmarkStart w:id="1178" w:name="_Toc74152622"/>
      <w:bookmarkStart w:id="1179" w:name="_Toc88656047"/>
      <w:bookmarkStart w:id="1180" w:name="_Toc88657106"/>
      <w:bookmarkStart w:id="1181" w:name="_Toc105657089"/>
      <w:bookmarkStart w:id="1182" w:name="_Toc106108470"/>
      <w:bookmarkStart w:id="1183" w:name="_Toc112687563"/>
      <w:bookmarkStart w:id="1184" w:name="_Toc184819609"/>
      <w:bookmarkEnd w:id="1169"/>
      <w:r w:rsidRPr="00D629EF">
        <w:t>8.3.2.2</w:t>
      </w:r>
      <w:r w:rsidRPr="00D629EF">
        <w:tab/>
        <w:t>Successful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8083EE8" w14:textId="77777777" w:rsidR="00FC324B" w:rsidRPr="00D629EF" w:rsidRDefault="00FC324B" w:rsidP="00FC324B">
      <w:pPr>
        <w:pStyle w:val="TH"/>
      </w:pPr>
      <w:r w:rsidRPr="00D629EF">
        <w:object w:dxaOrig="7470" w:dyaOrig="3211" w14:anchorId="7400AB8C">
          <v:shape id="_x0000_i1046" type="#_x0000_t75" style="width:373.5pt;height:161.25pt" o:ole="">
            <v:imagedata r:id="rId52" o:title=""/>
          </v:shape>
          <o:OLEObject Type="Embed" ProgID="Visio.Drawing.15" ShapeID="_x0000_i1046" DrawAspect="Content" ObjectID="_1795446759" r:id="rId53"/>
        </w:object>
      </w:r>
    </w:p>
    <w:p w14:paraId="7F622BD6" w14:textId="77777777" w:rsidR="00FC324B" w:rsidRPr="00D629EF" w:rsidRDefault="00FC324B" w:rsidP="00FC324B">
      <w:pPr>
        <w:pStyle w:val="TF"/>
      </w:pPr>
      <w:bookmarkStart w:id="1185" w:name="_CRFigure8_3_2_21"/>
      <w:r w:rsidRPr="00D629EF">
        <w:t xml:space="preserve">Figure </w:t>
      </w:r>
      <w:bookmarkEnd w:id="1185"/>
      <w:r w:rsidRPr="00D629EF">
        <w:t>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86" w:name="_Hlk513630551"/>
      <w:r w:rsidRPr="00D629EF">
        <w:t xml:space="preserve">PDU Session Resources </w:t>
      </w:r>
      <w:bookmarkEnd w:id="1186"/>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87" w:name="_Hlk527454371"/>
      <w:r w:rsidRPr="00D629EF">
        <w:t xml:space="preserve">successfully </w:t>
      </w:r>
      <w:bookmarkEnd w:id="1187"/>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88" w:name="_Hlk341089"/>
      <w:r w:rsidRPr="00D629EF">
        <w:rPr>
          <w:rFonts w:eastAsia="SimSun"/>
          <w:bCs/>
          <w:i/>
        </w:rPr>
        <w:t>PDCP SN Status Request</w:t>
      </w:r>
      <w:bookmarkEnd w:id="1188"/>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189"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89"/>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IE is set to false for all QoS flows, the gNB-CU-UP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40263B9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90" w:name="_Hlk32533067"/>
      <w:r w:rsidRPr="00D629EF">
        <w:t>as specified in TS 38.401 [2]</w:t>
      </w:r>
      <w:bookmarkEnd w:id="1190"/>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gNB-CU-UP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7F466C23" w14:textId="77777777" w:rsidR="00FC324B" w:rsidRPr="00D629EF" w:rsidRDefault="00FC324B" w:rsidP="00FC324B">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4BAF7572" w14:textId="77777777" w:rsidR="00FC324B" w:rsidRPr="00D629EF" w:rsidRDefault="00FC324B" w:rsidP="00FC324B">
      <w:pPr>
        <w:pStyle w:val="Heading4"/>
      </w:pPr>
      <w:bookmarkStart w:id="1191" w:name="_CR8_3_2_3"/>
      <w:bookmarkStart w:id="1192" w:name="_Toc20955501"/>
      <w:bookmarkStart w:id="1193" w:name="_Toc29460927"/>
      <w:bookmarkStart w:id="1194" w:name="_Toc29505659"/>
      <w:bookmarkStart w:id="1195" w:name="_Toc36556184"/>
      <w:bookmarkStart w:id="1196" w:name="_Toc45881623"/>
      <w:bookmarkStart w:id="1197" w:name="_Toc51852257"/>
      <w:bookmarkStart w:id="1198" w:name="_Toc56620208"/>
      <w:bookmarkStart w:id="1199" w:name="_Toc64447848"/>
      <w:bookmarkStart w:id="1200" w:name="_Toc74152623"/>
      <w:bookmarkStart w:id="1201" w:name="_Toc88656048"/>
      <w:bookmarkStart w:id="1202" w:name="_Toc88657107"/>
      <w:bookmarkStart w:id="1203" w:name="_Toc105657090"/>
      <w:bookmarkStart w:id="1204" w:name="_Toc106108471"/>
      <w:bookmarkStart w:id="1205" w:name="_Toc112687564"/>
      <w:bookmarkStart w:id="1206" w:name="_Toc184819610"/>
      <w:bookmarkEnd w:id="1191"/>
      <w:r w:rsidRPr="00D629EF">
        <w:t>8.3.2.3</w:t>
      </w:r>
      <w:r w:rsidRPr="00D629EF">
        <w:tab/>
        <w:t>Unsuccessful Operation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253984A3" w14:textId="77777777" w:rsidR="00FC324B" w:rsidRPr="00D629EF" w:rsidRDefault="00FC324B" w:rsidP="00FC324B">
      <w:pPr>
        <w:pStyle w:val="TH"/>
      </w:pPr>
      <w:r w:rsidRPr="00D629EF">
        <w:object w:dxaOrig="7470" w:dyaOrig="3211" w14:anchorId="58C1FCFD">
          <v:shape id="_x0000_i1047" type="#_x0000_t75" style="width:373.5pt;height:161.25pt" o:ole="">
            <v:imagedata r:id="rId54" o:title=""/>
          </v:shape>
          <o:OLEObject Type="Embed" ProgID="Visio.Drawing.15" ShapeID="_x0000_i1047" DrawAspect="Content" ObjectID="_1795446760" r:id="rId55"/>
        </w:object>
      </w:r>
    </w:p>
    <w:p w14:paraId="2AA21C1C" w14:textId="77777777" w:rsidR="00FC324B" w:rsidRPr="00D629EF" w:rsidRDefault="00FC324B" w:rsidP="00FC324B">
      <w:pPr>
        <w:pStyle w:val="TF"/>
        <w:rPr>
          <w:rFonts w:eastAsia="Yu Mincho"/>
        </w:rPr>
      </w:pPr>
      <w:bookmarkStart w:id="1207" w:name="_CRFigure8_3_2_31"/>
      <w:r w:rsidRPr="00D629EF">
        <w:rPr>
          <w:rFonts w:eastAsia="Yu Mincho"/>
        </w:rPr>
        <w:t xml:space="preserve">Figure </w:t>
      </w:r>
      <w:bookmarkEnd w:id="1207"/>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208" w:name="_Toc20955502"/>
      <w:bookmarkStart w:id="1209" w:name="_Toc29460928"/>
      <w:bookmarkStart w:id="1210" w:name="_Toc29505660"/>
      <w:bookmarkStart w:id="1211" w:name="_Toc36556185"/>
      <w:bookmarkStart w:id="1212" w:name="_Toc45881624"/>
      <w:bookmarkStart w:id="1213" w:name="_Toc51852258"/>
      <w:bookmarkStart w:id="1214" w:name="_Toc56620209"/>
      <w:bookmarkStart w:id="1215" w:name="_Toc64447849"/>
      <w:bookmarkStart w:id="1216" w:name="_Toc74152624"/>
      <w:bookmarkStart w:id="1217" w:name="_Toc88656049"/>
      <w:bookmarkStart w:id="1218" w:name="_Toc88657108"/>
      <w:bookmarkStart w:id="1219" w:name="_Toc105657091"/>
      <w:bookmarkStart w:id="1220" w:name="_Toc106108472"/>
      <w:bookmarkStart w:id="1221"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222" w:name="_CR8_3_2_4"/>
      <w:bookmarkStart w:id="1223" w:name="_Toc184819611"/>
      <w:bookmarkEnd w:id="1222"/>
      <w:r w:rsidRPr="00D629EF">
        <w:t>8.3.2.4</w:t>
      </w:r>
      <w:r w:rsidRPr="00D629EF">
        <w:tab/>
        <w:t>Abnormal Conditions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3"/>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24" w:name="_CR8_3_3"/>
      <w:bookmarkStart w:id="1225" w:name="_Toc20955503"/>
      <w:bookmarkStart w:id="1226" w:name="_Toc29460929"/>
      <w:bookmarkStart w:id="1227" w:name="_Toc29505661"/>
      <w:bookmarkStart w:id="1228" w:name="_Toc36556186"/>
      <w:bookmarkStart w:id="1229" w:name="_Toc45881625"/>
      <w:bookmarkStart w:id="1230" w:name="_Toc51852259"/>
      <w:bookmarkStart w:id="1231" w:name="_Toc56620210"/>
      <w:bookmarkStart w:id="1232" w:name="_Toc64447850"/>
      <w:bookmarkStart w:id="1233" w:name="_Toc74152625"/>
      <w:bookmarkStart w:id="1234" w:name="_Toc88656050"/>
      <w:bookmarkStart w:id="1235" w:name="_Toc88657109"/>
      <w:bookmarkStart w:id="1236" w:name="_Toc105657092"/>
      <w:bookmarkStart w:id="1237" w:name="_Toc106108473"/>
      <w:bookmarkStart w:id="1238" w:name="_Toc112687566"/>
      <w:bookmarkStart w:id="1239" w:name="_Toc184819612"/>
      <w:bookmarkEnd w:id="1224"/>
      <w:r w:rsidRPr="00D629EF">
        <w:t>8.3.3</w:t>
      </w:r>
      <w:r w:rsidRPr="00D629EF">
        <w:tab/>
        <w:t>Bearer Context Modification Required (gNB-CU-UP initiated)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r w:rsidRPr="00D629EF">
        <w:t xml:space="preserve"> </w:t>
      </w:r>
    </w:p>
    <w:p w14:paraId="03B57C42" w14:textId="77777777" w:rsidR="00FC324B" w:rsidRPr="00D629EF" w:rsidRDefault="00FC324B" w:rsidP="00FC324B">
      <w:pPr>
        <w:pStyle w:val="Heading4"/>
      </w:pPr>
      <w:bookmarkStart w:id="1240" w:name="_CR8_3_3_1"/>
      <w:bookmarkStart w:id="1241" w:name="_Toc20955504"/>
      <w:bookmarkStart w:id="1242" w:name="_Toc29460930"/>
      <w:bookmarkStart w:id="1243" w:name="_Toc29505662"/>
      <w:bookmarkStart w:id="1244" w:name="_Toc36556187"/>
      <w:bookmarkStart w:id="1245" w:name="_Toc45881626"/>
      <w:bookmarkStart w:id="1246" w:name="_Toc51852260"/>
      <w:bookmarkStart w:id="1247" w:name="_Toc56620211"/>
      <w:bookmarkStart w:id="1248" w:name="_Toc64447851"/>
      <w:bookmarkStart w:id="1249" w:name="_Toc74152626"/>
      <w:bookmarkStart w:id="1250" w:name="_Toc88656051"/>
      <w:bookmarkStart w:id="1251" w:name="_Toc88657110"/>
      <w:bookmarkStart w:id="1252" w:name="_Toc105657093"/>
      <w:bookmarkStart w:id="1253" w:name="_Toc106108474"/>
      <w:bookmarkStart w:id="1254" w:name="_Toc112687567"/>
      <w:bookmarkStart w:id="1255" w:name="_Toc184819613"/>
      <w:bookmarkEnd w:id="1240"/>
      <w:r w:rsidRPr="00D629EF">
        <w:t>8.3.3.1</w:t>
      </w:r>
      <w:r w:rsidRPr="00D629EF">
        <w:tab/>
        <w:t>General</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256" w:name="_CR8_3_3_2"/>
      <w:bookmarkStart w:id="1257" w:name="_Toc20955505"/>
      <w:bookmarkStart w:id="1258" w:name="_Toc29460931"/>
      <w:bookmarkStart w:id="1259" w:name="_Toc29505663"/>
      <w:bookmarkStart w:id="1260" w:name="_Toc36556188"/>
      <w:bookmarkStart w:id="1261" w:name="_Toc45881627"/>
      <w:bookmarkStart w:id="1262" w:name="_Toc51852261"/>
      <w:bookmarkStart w:id="1263" w:name="_Toc56620212"/>
      <w:bookmarkStart w:id="1264" w:name="_Toc64447852"/>
      <w:bookmarkStart w:id="1265" w:name="_Toc74152627"/>
      <w:bookmarkStart w:id="1266" w:name="_Toc88656052"/>
      <w:bookmarkStart w:id="1267" w:name="_Toc88657111"/>
      <w:bookmarkStart w:id="1268" w:name="_Toc105657094"/>
      <w:bookmarkStart w:id="1269" w:name="_Toc106108475"/>
      <w:bookmarkStart w:id="1270" w:name="_Toc112687568"/>
      <w:bookmarkStart w:id="1271" w:name="_Toc184819614"/>
      <w:bookmarkEnd w:id="1256"/>
      <w:r w:rsidRPr="00D629EF">
        <w:t>8.3.3.2</w:t>
      </w:r>
      <w:r w:rsidRPr="00D629EF">
        <w:tab/>
        <w:t>Successful Operation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7A2A961D" w14:textId="77777777" w:rsidR="00FC324B" w:rsidRPr="00D629EF" w:rsidRDefault="00FC324B" w:rsidP="00FC324B">
      <w:pPr>
        <w:pStyle w:val="TH"/>
      </w:pPr>
      <w:r w:rsidRPr="00D629EF">
        <w:object w:dxaOrig="7470" w:dyaOrig="3211" w14:anchorId="25135BBD">
          <v:shape id="_x0000_i1048" type="#_x0000_t75" style="width:373.5pt;height:161.25pt" o:ole="">
            <v:imagedata r:id="rId56" o:title=""/>
          </v:shape>
          <o:OLEObject Type="Embed" ProgID="Visio.Drawing.15" ShapeID="_x0000_i1048" DrawAspect="Content" ObjectID="_1795446761" r:id="rId57"/>
        </w:object>
      </w:r>
    </w:p>
    <w:p w14:paraId="4ECDDD08" w14:textId="77777777" w:rsidR="00FC324B" w:rsidRPr="00D629EF" w:rsidRDefault="00FC324B" w:rsidP="00FC324B">
      <w:pPr>
        <w:pStyle w:val="TF"/>
      </w:pPr>
      <w:bookmarkStart w:id="1272" w:name="_CRFigure8_3_3_21"/>
      <w:r w:rsidRPr="00D629EF">
        <w:t xml:space="preserve">Figure </w:t>
      </w:r>
      <w:bookmarkEnd w:id="1272"/>
      <w:r w:rsidRPr="00D629EF">
        <w:t>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73" w:name="_CR8_3_3_3"/>
      <w:bookmarkStart w:id="1274" w:name="_Toc20955506"/>
      <w:bookmarkStart w:id="1275" w:name="_Toc29460932"/>
      <w:bookmarkStart w:id="1276" w:name="_Toc29505664"/>
      <w:bookmarkStart w:id="1277" w:name="_Toc36556189"/>
      <w:bookmarkStart w:id="1278" w:name="_Toc45881628"/>
      <w:bookmarkStart w:id="1279" w:name="_Toc51852262"/>
      <w:bookmarkStart w:id="1280" w:name="_Toc56620213"/>
      <w:bookmarkStart w:id="1281" w:name="_Toc64447853"/>
      <w:bookmarkStart w:id="1282" w:name="_Toc74152628"/>
      <w:bookmarkStart w:id="1283" w:name="_Toc88656053"/>
      <w:bookmarkStart w:id="1284" w:name="_Toc88657112"/>
      <w:bookmarkStart w:id="1285" w:name="_Toc105657095"/>
      <w:bookmarkStart w:id="1286" w:name="_Toc106108476"/>
      <w:bookmarkStart w:id="1287" w:name="_Toc112687569"/>
      <w:bookmarkStart w:id="1288" w:name="_Toc184819615"/>
      <w:bookmarkEnd w:id="1273"/>
      <w:r w:rsidRPr="00D629EF">
        <w:t>8.3.3.3</w:t>
      </w:r>
      <w:r w:rsidRPr="00D629EF">
        <w:tab/>
        <w:t>Abnormal Conditions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289" w:name="_CR8_3_4"/>
      <w:bookmarkStart w:id="1290" w:name="_Toc20955507"/>
      <w:bookmarkStart w:id="1291" w:name="_Toc29460933"/>
      <w:bookmarkStart w:id="1292" w:name="_Toc29505665"/>
      <w:bookmarkStart w:id="1293" w:name="_Toc36556190"/>
      <w:bookmarkStart w:id="1294" w:name="_Toc45881629"/>
      <w:bookmarkStart w:id="1295" w:name="_Toc51852263"/>
      <w:bookmarkStart w:id="1296" w:name="_Toc56620214"/>
      <w:bookmarkStart w:id="1297" w:name="_Toc64447854"/>
      <w:bookmarkStart w:id="1298" w:name="_Toc74152629"/>
      <w:bookmarkStart w:id="1299" w:name="_Toc88656054"/>
      <w:bookmarkStart w:id="1300" w:name="_Toc88657113"/>
      <w:bookmarkStart w:id="1301" w:name="_Toc105657096"/>
      <w:bookmarkStart w:id="1302" w:name="_Toc106108477"/>
      <w:bookmarkStart w:id="1303" w:name="_Toc112687570"/>
      <w:bookmarkStart w:id="1304" w:name="_Toc184819616"/>
      <w:bookmarkEnd w:id="1289"/>
      <w:r w:rsidRPr="00D629EF">
        <w:t>8.3.4</w:t>
      </w:r>
      <w:r w:rsidRPr="00D629EF">
        <w:tab/>
        <w:t>Bearer Context Release (gNB-CU-CP initiated)</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r w:rsidRPr="00D629EF">
        <w:t xml:space="preserve"> </w:t>
      </w:r>
    </w:p>
    <w:p w14:paraId="15D09B9C" w14:textId="77777777" w:rsidR="00FC324B" w:rsidRPr="00D629EF" w:rsidRDefault="00FC324B" w:rsidP="00FC324B">
      <w:pPr>
        <w:pStyle w:val="Heading4"/>
      </w:pPr>
      <w:bookmarkStart w:id="1305" w:name="_CR8_3_4_1"/>
      <w:bookmarkStart w:id="1306" w:name="_Toc20955508"/>
      <w:bookmarkStart w:id="1307" w:name="_Toc29460934"/>
      <w:bookmarkStart w:id="1308" w:name="_Toc29505666"/>
      <w:bookmarkStart w:id="1309" w:name="_Toc36556191"/>
      <w:bookmarkStart w:id="1310" w:name="_Toc45881630"/>
      <w:bookmarkStart w:id="1311" w:name="_Toc51852264"/>
      <w:bookmarkStart w:id="1312" w:name="_Toc56620215"/>
      <w:bookmarkStart w:id="1313" w:name="_Toc64447855"/>
      <w:bookmarkStart w:id="1314" w:name="_Toc74152630"/>
      <w:bookmarkStart w:id="1315" w:name="_Toc88656055"/>
      <w:bookmarkStart w:id="1316" w:name="_Toc88657114"/>
      <w:bookmarkStart w:id="1317" w:name="_Toc105657097"/>
      <w:bookmarkStart w:id="1318" w:name="_Toc106108478"/>
      <w:bookmarkStart w:id="1319" w:name="_Toc112687571"/>
      <w:bookmarkStart w:id="1320" w:name="_Toc184819617"/>
      <w:bookmarkEnd w:id="1305"/>
      <w:r w:rsidRPr="00D629EF">
        <w:t>8.3.4.1</w:t>
      </w:r>
      <w:r w:rsidRPr="00D629EF">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321" w:name="_CR8_3_4_2"/>
      <w:bookmarkStart w:id="1322" w:name="_Toc20955509"/>
      <w:bookmarkStart w:id="1323" w:name="_Toc29460935"/>
      <w:bookmarkStart w:id="1324" w:name="_Toc29505667"/>
      <w:bookmarkStart w:id="1325" w:name="_Toc36556192"/>
      <w:bookmarkStart w:id="1326" w:name="_Toc45881631"/>
      <w:bookmarkStart w:id="1327" w:name="_Toc51852265"/>
      <w:bookmarkStart w:id="1328" w:name="_Toc56620216"/>
      <w:bookmarkStart w:id="1329" w:name="_Toc64447856"/>
      <w:bookmarkStart w:id="1330" w:name="_Toc74152631"/>
      <w:bookmarkStart w:id="1331" w:name="_Toc88656056"/>
      <w:bookmarkStart w:id="1332" w:name="_Toc88657115"/>
      <w:bookmarkStart w:id="1333" w:name="_Toc105657098"/>
      <w:bookmarkStart w:id="1334" w:name="_Toc106108479"/>
      <w:bookmarkStart w:id="1335" w:name="_Toc112687572"/>
      <w:bookmarkStart w:id="1336" w:name="_Toc184819618"/>
      <w:bookmarkEnd w:id="1321"/>
      <w:r w:rsidRPr="00D629EF">
        <w:t>8.3.4.2</w:t>
      </w:r>
      <w:r w:rsidRPr="00D629EF">
        <w:tab/>
        <w:t>Successful Operation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1C19303E" w14:textId="77777777" w:rsidR="00FC324B" w:rsidRPr="00D629EF" w:rsidRDefault="00FC324B" w:rsidP="00FC324B">
      <w:pPr>
        <w:pStyle w:val="TH"/>
      </w:pPr>
      <w:r w:rsidRPr="00D629EF">
        <w:object w:dxaOrig="7470" w:dyaOrig="3210" w14:anchorId="72B335BA">
          <v:shape id="_x0000_i1049" type="#_x0000_t75" style="width:373.5pt;height:159.75pt" o:ole="">
            <v:imagedata r:id="rId58" o:title=""/>
          </v:shape>
          <o:OLEObject Type="Embed" ProgID="Visio.Drawing.15" ShapeID="_x0000_i1049" DrawAspect="Content" ObjectID="_1795446762" r:id="rId59"/>
        </w:object>
      </w:r>
    </w:p>
    <w:p w14:paraId="0D5C6B88" w14:textId="77777777" w:rsidR="00FC324B" w:rsidRPr="00D629EF" w:rsidRDefault="00FC324B" w:rsidP="00FC324B">
      <w:pPr>
        <w:pStyle w:val="TF"/>
      </w:pPr>
      <w:bookmarkStart w:id="1337" w:name="_CRFigure8_3_4_21"/>
      <w:r w:rsidRPr="00D629EF">
        <w:t xml:space="preserve">Figure </w:t>
      </w:r>
      <w:bookmarkEnd w:id="1337"/>
      <w:r w:rsidRPr="00D629EF">
        <w:t>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338" w:name="_CR8_3_4_3"/>
      <w:bookmarkStart w:id="1339" w:name="_Toc20955510"/>
      <w:bookmarkStart w:id="1340" w:name="_Toc29460936"/>
      <w:bookmarkStart w:id="1341" w:name="_Toc29505668"/>
      <w:bookmarkStart w:id="1342" w:name="_Toc36556193"/>
      <w:bookmarkStart w:id="1343" w:name="_Toc45881632"/>
      <w:bookmarkStart w:id="1344" w:name="_Toc51852266"/>
      <w:bookmarkStart w:id="1345" w:name="_Toc56620217"/>
      <w:bookmarkStart w:id="1346" w:name="_Toc64447857"/>
      <w:bookmarkStart w:id="1347" w:name="_Toc74152632"/>
      <w:bookmarkStart w:id="1348" w:name="_Toc88656057"/>
      <w:bookmarkStart w:id="1349" w:name="_Toc88657116"/>
      <w:bookmarkStart w:id="1350" w:name="_Toc105657099"/>
      <w:bookmarkStart w:id="1351" w:name="_Toc106108480"/>
      <w:bookmarkStart w:id="1352" w:name="_Toc112687573"/>
      <w:bookmarkStart w:id="1353" w:name="_Toc184819619"/>
      <w:bookmarkEnd w:id="1338"/>
      <w:r w:rsidRPr="00D629EF">
        <w:t>8.3.4.3</w:t>
      </w:r>
      <w:r w:rsidRPr="00D629EF">
        <w:tab/>
        <w:t>Abnormal Conditions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54" w:name="_CR8_3_5"/>
      <w:bookmarkStart w:id="1355" w:name="_Toc20955511"/>
      <w:bookmarkStart w:id="1356" w:name="_Toc29460937"/>
      <w:bookmarkStart w:id="1357" w:name="_Toc29505669"/>
      <w:bookmarkStart w:id="1358" w:name="_Toc36556194"/>
      <w:bookmarkStart w:id="1359" w:name="_Toc45881633"/>
      <w:bookmarkStart w:id="1360" w:name="_Toc51852267"/>
      <w:bookmarkStart w:id="1361" w:name="_Toc56620218"/>
      <w:bookmarkStart w:id="1362" w:name="_Toc64447858"/>
      <w:bookmarkStart w:id="1363" w:name="_Toc74152633"/>
      <w:bookmarkStart w:id="1364" w:name="_Toc88656058"/>
      <w:bookmarkStart w:id="1365" w:name="_Toc88657117"/>
      <w:bookmarkStart w:id="1366" w:name="_Toc105657100"/>
      <w:bookmarkStart w:id="1367" w:name="_Toc106108481"/>
      <w:bookmarkStart w:id="1368" w:name="_Toc112687574"/>
      <w:bookmarkStart w:id="1369" w:name="_Toc184819620"/>
      <w:bookmarkEnd w:id="1354"/>
      <w:r w:rsidRPr="00D629EF">
        <w:t>8.3.5</w:t>
      </w:r>
      <w:r w:rsidRPr="00D629EF">
        <w:tab/>
        <w:t>Bearer Context Release Request (gNB-CU-UP initiated)</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r w:rsidRPr="00D629EF">
        <w:t xml:space="preserve"> </w:t>
      </w:r>
    </w:p>
    <w:p w14:paraId="4EBE3925" w14:textId="77777777" w:rsidR="00FC324B" w:rsidRPr="00D629EF" w:rsidRDefault="00FC324B" w:rsidP="00FC324B">
      <w:pPr>
        <w:pStyle w:val="Heading4"/>
      </w:pPr>
      <w:bookmarkStart w:id="1370" w:name="_CR8_3_5_1"/>
      <w:bookmarkStart w:id="1371" w:name="_Toc20955512"/>
      <w:bookmarkStart w:id="1372" w:name="_Toc29460938"/>
      <w:bookmarkStart w:id="1373" w:name="_Toc29505670"/>
      <w:bookmarkStart w:id="1374" w:name="_Toc36556195"/>
      <w:bookmarkStart w:id="1375" w:name="_Toc45881634"/>
      <w:bookmarkStart w:id="1376" w:name="_Toc51852268"/>
      <w:bookmarkStart w:id="1377" w:name="_Toc56620219"/>
      <w:bookmarkStart w:id="1378" w:name="_Toc64447859"/>
      <w:bookmarkStart w:id="1379" w:name="_Toc74152634"/>
      <w:bookmarkStart w:id="1380" w:name="_Toc88656059"/>
      <w:bookmarkStart w:id="1381" w:name="_Toc88657118"/>
      <w:bookmarkStart w:id="1382" w:name="_Toc105657101"/>
      <w:bookmarkStart w:id="1383" w:name="_Toc106108482"/>
      <w:bookmarkStart w:id="1384" w:name="_Toc112687575"/>
      <w:bookmarkStart w:id="1385" w:name="_Toc184819621"/>
      <w:bookmarkEnd w:id="1370"/>
      <w:r w:rsidRPr="00D629EF">
        <w:t>8.3.5.1</w:t>
      </w:r>
      <w:r w:rsidRPr="00D629EF">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386" w:name="_CR8_3_5_2"/>
      <w:bookmarkStart w:id="1387" w:name="_Toc20955513"/>
      <w:bookmarkStart w:id="1388" w:name="_Toc29460939"/>
      <w:bookmarkStart w:id="1389" w:name="_Toc29505671"/>
      <w:bookmarkStart w:id="1390" w:name="_Toc36556196"/>
      <w:bookmarkStart w:id="1391" w:name="_Toc45881635"/>
      <w:bookmarkStart w:id="1392" w:name="_Toc51852269"/>
      <w:bookmarkStart w:id="1393" w:name="_Toc56620220"/>
      <w:bookmarkStart w:id="1394" w:name="_Toc64447860"/>
      <w:bookmarkStart w:id="1395" w:name="_Toc74152635"/>
      <w:bookmarkStart w:id="1396" w:name="_Toc88656060"/>
      <w:bookmarkStart w:id="1397" w:name="_Toc88657119"/>
      <w:bookmarkStart w:id="1398" w:name="_Toc105657102"/>
      <w:bookmarkStart w:id="1399" w:name="_Toc106108483"/>
      <w:bookmarkStart w:id="1400" w:name="_Toc112687576"/>
      <w:bookmarkStart w:id="1401" w:name="_Toc184819622"/>
      <w:bookmarkEnd w:id="1386"/>
      <w:r w:rsidRPr="00D629EF">
        <w:t>8.3.5.2</w:t>
      </w:r>
      <w:r w:rsidRPr="00D629EF">
        <w:tab/>
        <w:t>Successful Operation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16CAFF0" w14:textId="77777777" w:rsidR="00FC324B" w:rsidRPr="00D629EF" w:rsidRDefault="00FC324B" w:rsidP="00FC324B">
      <w:pPr>
        <w:pStyle w:val="TH"/>
      </w:pPr>
      <w:r w:rsidRPr="00D629EF">
        <w:object w:dxaOrig="7020" w:dyaOrig="2505" w14:anchorId="60211921">
          <v:shape id="_x0000_i1050" type="#_x0000_t75" style="width:351pt;height:128.25pt" o:ole="">
            <v:imagedata r:id="rId60" o:title=""/>
          </v:shape>
          <o:OLEObject Type="Embed" ProgID="Visio.Drawing.15" ShapeID="_x0000_i1050" DrawAspect="Content" ObjectID="_1795446763" r:id="rId61"/>
        </w:object>
      </w:r>
    </w:p>
    <w:p w14:paraId="51A66A9F" w14:textId="77777777" w:rsidR="00FC324B" w:rsidRPr="00D629EF" w:rsidRDefault="00FC324B" w:rsidP="00FC324B">
      <w:pPr>
        <w:pStyle w:val="TF"/>
      </w:pPr>
      <w:bookmarkStart w:id="1402" w:name="_CRFigure8_3_5_21"/>
      <w:r w:rsidRPr="00D629EF">
        <w:t xml:space="preserve">Figure </w:t>
      </w:r>
      <w:bookmarkEnd w:id="1402"/>
      <w:r w:rsidRPr="00D629EF">
        <w:t>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03" w:name="_CR8_3_5_3"/>
      <w:bookmarkStart w:id="1404" w:name="_Toc20955514"/>
      <w:bookmarkStart w:id="1405" w:name="_Toc29460940"/>
      <w:bookmarkStart w:id="1406" w:name="_Toc29505672"/>
      <w:bookmarkStart w:id="1407" w:name="_Toc36556197"/>
      <w:bookmarkStart w:id="1408" w:name="_Toc45881636"/>
      <w:bookmarkStart w:id="1409" w:name="_Toc51852270"/>
      <w:bookmarkStart w:id="1410" w:name="_Toc56620221"/>
      <w:bookmarkStart w:id="1411" w:name="_Toc64447861"/>
      <w:bookmarkStart w:id="1412" w:name="_Toc74152636"/>
      <w:bookmarkStart w:id="1413" w:name="_Toc88656061"/>
      <w:bookmarkStart w:id="1414" w:name="_Toc88657120"/>
      <w:bookmarkStart w:id="1415" w:name="_Toc105657103"/>
      <w:bookmarkStart w:id="1416" w:name="_Toc106108484"/>
      <w:bookmarkStart w:id="1417" w:name="_Toc112687577"/>
      <w:bookmarkStart w:id="1418" w:name="_Toc184819623"/>
      <w:bookmarkEnd w:id="1403"/>
      <w:r w:rsidRPr="00D629EF">
        <w:t>8.3.5.3</w:t>
      </w:r>
      <w:r w:rsidRPr="00D629EF">
        <w:tab/>
        <w:t>Abnormal Conditions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19" w:name="_CR8_3_6"/>
      <w:bookmarkStart w:id="1420" w:name="_Toc20955515"/>
      <w:bookmarkStart w:id="1421" w:name="_Toc29460941"/>
      <w:bookmarkStart w:id="1422" w:name="_Toc29505673"/>
      <w:bookmarkStart w:id="1423" w:name="_Toc36556198"/>
      <w:bookmarkStart w:id="1424" w:name="_Toc45881637"/>
      <w:bookmarkStart w:id="1425" w:name="_Toc51852271"/>
      <w:bookmarkStart w:id="1426" w:name="_Toc56620222"/>
      <w:bookmarkStart w:id="1427" w:name="_Toc64447862"/>
      <w:bookmarkStart w:id="1428" w:name="_Toc74152637"/>
      <w:bookmarkStart w:id="1429" w:name="_Toc88656062"/>
      <w:bookmarkStart w:id="1430" w:name="_Toc88657121"/>
      <w:bookmarkStart w:id="1431" w:name="_Toc105657104"/>
      <w:bookmarkStart w:id="1432" w:name="_Toc106108485"/>
      <w:bookmarkStart w:id="1433" w:name="_Toc112687578"/>
      <w:bookmarkStart w:id="1434" w:name="_Toc184819624"/>
      <w:bookmarkEnd w:id="1419"/>
      <w:r w:rsidRPr="00D629EF">
        <w:t>8.3.6</w:t>
      </w:r>
      <w:r w:rsidRPr="00D629EF">
        <w:tab/>
        <w:t xml:space="preserve">Bearer Context </w:t>
      </w:r>
      <w:r w:rsidRPr="00D629EF">
        <w:rPr>
          <w:rFonts w:hint="eastAsia"/>
        </w:rPr>
        <w:t>Inactivity Notification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6627E400" w14:textId="77777777" w:rsidR="00FC324B" w:rsidRPr="00D629EF" w:rsidRDefault="00FC324B" w:rsidP="00FC324B">
      <w:pPr>
        <w:pStyle w:val="Heading4"/>
      </w:pPr>
      <w:bookmarkStart w:id="1435" w:name="_CR8_3_6_1"/>
      <w:bookmarkStart w:id="1436" w:name="_Toc20955516"/>
      <w:bookmarkStart w:id="1437" w:name="_Toc29460942"/>
      <w:bookmarkStart w:id="1438" w:name="_Toc29505674"/>
      <w:bookmarkStart w:id="1439" w:name="_Toc36556199"/>
      <w:bookmarkStart w:id="1440" w:name="_Toc45881638"/>
      <w:bookmarkStart w:id="1441" w:name="_Toc51852272"/>
      <w:bookmarkStart w:id="1442" w:name="_Toc56620223"/>
      <w:bookmarkStart w:id="1443" w:name="_Toc64447863"/>
      <w:bookmarkStart w:id="1444" w:name="_Toc74152638"/>
      <w:bookmarkStart w:id="1445" w:name="_Toc88656063"/>
      <w:bookmarkStart w:id="1446" w:name="_Toc88657122"/>
      <w:bookmarkStart w:id="1447" w:name="_Toc105657105"/>
      <w:bookmarkStart w:id="1448" w:name="_Toc106108486"/>
      <w:bookmarkStart w:id="1449" w:name="_Toc112687579"/>
      <w:bookmarkStart w:id="1450" w:name="_Toc184819625"/>
      <w:bookmarkEnd w:id="1435"/>
      <w:r w:rsidRPr="00D629EF">
        <w:t>8.</w:t>
      </w:r>
      <w:r w:rsidRPr="00D629EF">
        <w:rPr>
          <w:rFonts w:hint="eastAsia"/>
        </w:rPr>
        <w:t>3</w:t>
      </w:r>
      <w:r w:rsidRPr="00D629EF">
        <w:t>.6.1</w:t>
      </w:r>
      <w:r w:rsidRPr="00D629EF">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51" w:name="_CR8_3_6_2"/>
      <w:bookmarkStart w:id="1452" w:name="_Toc20955517"/>
      <w:bookmarkStart w:id="1453" w:name="_Toc29460943"/>
      <w:bookmarkStart w:id="1454" w:name="_Toc29505675"/>
      <w:bookmarkStart w:id="1455" w:name="_Toc36556200"/>
      <w:bookmarkStart w:id="1456" w:name="_Toc45881639"/>
      <w:bookmarkStart w:id="1457" w:name="_Toc51852273"/>
      <w:bookmarkStart w:id="1458" w:name="_Toc56620224"/>
      <w:bookmarkStart w:id="1459" w:name="_Toc64447864"/>
      <w:bookmarkStart w:id="1460" w:name="_Toc74152639"/>
      <w:bookmarkStart w:id="1461" w:name="_Toc88656064"/>
      <w:bookmarkStart w:id="1462" w:name="_Toc88657123"/>
      <w:bookmarkStart w:id="1463" w:name="_Toc105657106"/>
      <w:bookmarkStart w:id="1464" w:name="_Toc106108487"/>
      <w:bookmarkStart w:id="1465" w:name="_Toc112687580"/>
      <w:bookmarkStart w:id="1466" w:name="_Toc184819626"/>
      <w:bookmarkEnd w:id="1451"/>
      <w:r w:rsidRPr="00D629EF">
        <w:t>8.</w:t>
      </w:r>
      <w:r w:rsidRPr="00D629EF">
        <w:rPr>
          <w:rFonts w:hint="eastAsia"/>
        </w:rPr>
        <w:t>3</w:t>
      </w:r>
      <w:r w:rsidRPr="00D629EF">
        <w:t>.6.2</w:t>
      </w:r>
      <w:r w:rsidRPr="00D629EF">
        <w:tab/>
        <w:t>Successful Operation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1C84344" w14:textId="77777777" w:rsidR="00FC324B" w:rsidRPr="00D629EF" w:rsidRDefault="00FC324B" w:rsidP="00FC324B">
      <w:pPr>
        <w:pStyle w:val="TH"/>
      </w:pPr>
      <w:r w:rsidRPr="00D629EF">
        <w:object w:dxaOrig="7020" w:dyaOrig="2505" w14:anchorId="70CDEADD">
          <v:shape id="_x0000_i1051" type="#_x0000_t75" style="width:351pt;height:128.25pt" o:ole="">
            <v:imagedata r:id="rId62" o:title=""/>
          </v:shape>
          <o:OLEObject Type="Embed" ProgID="Visio.Drawing.15" ShapeID="_x0000_i1051" DrawAspect="Content" ObjectID="_1795446764" r:id="rId63"/>
        </w:object>
      </w:r>
    </w:p>
    <w:p w14:paraId="7AC92778" w14:textId="77777777" w:rsidR="00FC324B" w:rsidRPr="00D629EF" w:rsidRDefault="00FC324B" w:rsidP="00FC324B">
      <w:pPr>
        <w:pStyle w:val="TF"/>
      </w:pPr>
      <w:bookmarkStart w:id="1467" w:name="_CRFigure8_3_6_21"/>
      <w:r w:rsidRPr="00D629EF">
        <w:t xml:space="preserve">Figure </w:t>
      </w:r>
      <w:bookmarkEnd w:id="1467"/>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68" w:name="_CR8_3_6_3"/>
      <w:bookmarkStart w:id="1469" w:name="_Toc20955518"/>
      <w:bookmarkStart w:id="1470" w:name="_Toc29460944"/>
      <w:bookmarkStart w:id="1471" w:name="_Toc29505676"/>
      <w:bookmarkStart w:id="1472" w:name="_Toc36556201"/>
      <w:bookmarkStart w:id="1473" w:name="_Toc45881640"/>
      <w:bookmarkStart w:id="1474" w:name="_Toc51852274"/>
      <w:bookmarkStart w:id="1475" w:name="_Toc56620225"/>
      <w:bookmarkStart w:id="1476" w:name="_Toc64447865"/>
      <w:bookmarkStart w:id="1477" w:name="_Toc74152640"/>
      <w:bookmarkStart w:id="1478" w:name="_Toc88656065"/>
      <w:bookmarkStart w:id="1479" w:name="_Toc88657124"/>
      <w:bookmarkStart w:id="1480" w:name="_Toc105657107"/>
      <w:bookmarkStart w:id="1481" w:name="_Toc106108488"/>
      <w:bookmarkStart w:id="1482" w:name="_Toc112687581"/>
      <w:bookmarkStart w:id="1483" w:name="_Toc184819627"/>
      <w:bookmarkEnd w:id="1468"/>
      <w:r w:rsidRPr="00D629EF">
        <w:t>8.</w:t>
      </w:r>
      <w:r w:rsidRPr="00D629EF">
        <w:rPr>
          <w:rFonts w:hint="eastAsia"/>
        </w:rPr>
        <w:t>3</w:t>
      </w:r>
      <w:r w:rsidRPr="00D629EF">
        <w:t>.6.3</w:t>
      </w:r>
      <w:r w:rsidRPr="00D629EF">
        <w:tab/>
        <w:t>Abnormal Conditions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84" w:name="_CR8_3_7"/>
      <w:bookmarkStart w:id="1485" w:name="_Toc20955519"/>
      <w:bookmarkStart w:id="1486" w:name="_Toc29460945"/>
      <w:bookmarkStart w:id="1487" w:name="_Toc29505677"/>
      <w:bookmarkStart w:id="1488" w:name="_Toc36556202"/>
      <w:bookmarkStart w:id="1489" w:name="_Toc45881641"/>
      <w:bookmarkStart w:id="1490" w:name="_Toc51852275"/>
      <w:bookmarkStart w:id="1491" w:name="_Toc56620226"/>
      <w:bookmarkStart w:id="1492" w:name="_Toc64447866"/>
      <w:bookmarkStart w:id="1493" w:name="_Toc74152641"/>
      <w:bookmarkStart w:id="1494" w:name="_Toc88656066"/>
      <w:bookmarkStart w:id="1495" w:name="_Toc88657125"/>
      <w:bookmarkStart w:id="1496" w:name="_Toc105657108"/>
      <w:bookmarkStart w:id="1497" w:name="_Toc106108489"/>
      <w:bookmarkStart w:id="1498" w:name="_Toc112687582"/>
      <w:bookmarkStart w:id="1499" w:name="_Toc184819628"/>
      <w:bookmarkEnd w:id="1484"/>
      <w:r w:rsidRPr="00D629EF">
        <w:t>8.3.7</w:t>
      </w:r>
      <w:r w:rsidRPr="00D629EF">
        <w:tab/>
        <w:t>DL Data</w:t>
      </w:r>
      <w:r w:rsidRPr="00D629EF">
        <w:rPr>
          <w:rFonts w:hint="eastAsia"/>
        </w:rPr>
        <w:t xml:space="preserve"> Notification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47321518" w14:textId="77777777" w:rsidR="00FC324B" w:rsidRPr="00D629EF" w:rsidRDefault="00FC324B" w:rsidP="00FC324B">
      <w:pPr>
        <w:pStyle w:val="Heading4"/>
      </w:pPr>
      <w:bookmarkStart w:id="1500" w:name="_CR8_3_7_1"/>
      <w:bookmarkStart w:id="1501" w:name="_Toc20955520"/>
      <w:bookmarkStart w:id="1502" w:name="_Toc29460946"/>
      <w:bookmarkStart w:id="1503" w:name="_Toc29505678"/>
      <w:bookmarkStart w:id="1504" w:name="_Toc36556203"/>
      <w:bookmarkStart w:id="1505" w:name="_Toc45881642"/>
      <w:bookmarkStart w:id="1506" w:name="_Toc51852276"/>
      <w:bookmarkStart w:id="1507" w:name="_Toc56620227"/>
      <w:bookmarkStart w:id="1508" w:name="_Toc64447867"/>
      <w:bookmarkStart w:id="1509" w:name="_Toc74152642"/>
      <w:bookmarkStart w:id="1510" w:name="_Toc88656067"/>
      <w:bookmarkStart w:id="1511" w:name="_Toc88657126"/>
      <w:bookmarkStart w:id="1512" w:name="_Toc105657109"/>
      <w:bookmarkStart w:id="1513" w:name="_Toc106108490"/>
      <w:bookmarkStart w:id="1514" w:name="_Toc112687583"/>
      <w:bookmarkStart w:id="1515" w:name="_Toc184819629"/>
      <w:bookmarkEnd w:id="1500"/>
      <w:r w:rsidRPr="00D629EF">
        <w:t>8.</w:t>
      </w:r>
      <w:r w:rsidRPr="00D629EF">
        <w:rPr>
          <w:rFonts w:hint="eastAsia"/>
        </w:rPr>
        <w:t>3</w:t>
      </w:r>
      <w:r w:rsidRPr="00D629EF">
        <w:t>.7.1</w:t>
      </w:r>
      <w:r w:rsidRPr="00D629EF">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16" w:name="_CR8_3_7_2"/>
      <w:bookmarkStart w:id="1517" w:name="_Toc20955521"/>
      <w:bookmarkStart w:id="1518" w:name="_Toc29460947"/>
      <w:bookmarkStart w:id="1519" w:name="_Toc29505679"/>
      <w:bookmarkStart w:id="1520" w:name="_Toc36556204"/>
      <w:bookmarkStart w:id="1521" w:name="_Toc45881643"/>
      <w:bookmarkStart w:id="1522" w:name="_Toc51852277"/>
      <w:bookmarkStart w:id="1523" w:name="_Toc56620228"/>
      <w:bookmarkStart w:id="1524" w:name="_Toc64447868"/>
      <w:bookmarkStart w:id="1525" w:name="_Toc74152643"/>
      <w:bookmarkStart w:id="1526" w:name="_Toc88656068"/>
      <w:bookmarkStart w:id="1527" w:name="_Toc88657127"/>
      <w:bookmarkStart w:id="1528" w:name="_Toc105657110"/>
      <w:bookmarkStart w:id="1529" w:name="_Toc106108491"/>
      <w:bookmarkStart w:id="1530" w:name="_Toc112687584"/>
      <w:bookmarkStart w:id="1531" w:name="_Toc184819630"/>
      <w:bookmarkEnd w:id="1516"/>
      <w:r w:rsidRPr="00D629EF">
        <w:t>8.</w:t>
      </w:r>
      <w:r w:rsidRPr="00D629EF">
        <w:rPr>
          <w:rFonts w:hint="eastAsia"/>
        </w:rPr>
        <w:t>3</w:t>
      </w:r>
      <w:r w:rsidRPr="00D629EF">
        <w:t>.7.2</w:t>
      </w:r>
      <w:r w:rsidRPr="00D629EF">
        <w:tab/>
        <w:t>Successful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19D56056" w14:textId="77777777" w:rsidR="00FC324B" w:rsidRPr="00D629EF" w:rsidRDefault="00FC324B" w:rsidP="00FC324B">
      <w:pPr>
        <w:pStyle w:val="TH"/>
      </w:pPr>
      <w:r w:rsidRPr="00D629EF">
        <w:object w:dxaOrig="5535" w:dyaOrig="2505" w14:anchorId="26B8255C">
          <v:shape id="_x0000_i1052" type="#_x0000_t75" style="width:277.5pt;height:128.25pt" o:ole="">
            <v:imagedata r:id="rId64" o:title=""/>
          </v:shape>
          <o:OLEObject Type="Embed" ProgID="Visio.Drawing.15" ShapeID="_x0000_i1052" DrawAspect="Content" ObjectID="_1795446765" r:id="rId65"/>
        </w:object>
      </w:r>
    </w:p>
    <w:p w14:paraId="29DD736C" w14:textId="77777777" w:rsidR="00FC324B" w:rsidRPr="00D629EF" w:rsidRDefault="00FC324B" w:rsidP="00FC324B">
      <w:pPr>
        <w:pStyle w:val="TF"/>
      </w:pPr>
      <w:bookmarkStart w:id="1532" w:name="_CRFigure8_3_7_21"/>
      <w:r w:rsidRPr="00D629EF">
        <w:t xml:space="preserve">Figure </w:t>
      </w:r>
      <w:bookmarkEnd w:id="1532"/>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533" w:name="_Toc20955522"/>
      <w:bookmarkStart w:id="1534" w:name="_Toc29460948"/>
      <w:bookmarkStart w:id="1535" w:name="_Toc29505680"/>
      <w:bookmarkStart w:id="1536" w:name="_Toc36556205"/>
      <w:bookmarkStart w:id="1537" w:name="_Toc45881644"/>
      <w:bookmarkStart w:id="1538" w:name="_Toc51852278"/>
      <w:bookmarkStart w:id="1539" w:name="_Toc56620229"/>
      <w:bookmarkStart w:id="1540" w:name="_Toc64447869"/>
      <w:bookmarkStart w:id="1541"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42" w:name="_CR8_3_7_3"/>
      <w:bookmarkStart w:id="1543" w:name="_Toc88656069"/>
      <w:bookmarkStart w:id="1544" w:name="_Toc88657128"/>
      <w:bookmarkStart w:id="1545" w:name="_Toc105657111"/>
      <w:bookmarkStart w:id="1546" w:name="_Toc106108492"/>
      <w:bookmarkStart w:id="1547" w:name="_Toc112687585"/>
      <w:bookmarkStart w:id="1548" w:name="_Toc184819631"/>
      <w:bookmarkEnd w:id="1542"/>
      <w:r w:rsidRPr="00D629EF">
        <w:t>8.</w:t>
      </w:r>
      <w:r w:rsidRPr="00D629EF">
        <w:rPr>
          <w:rFonts w:hint="eastAsia"/>
        </w:rPr>
        <w:t>3</w:t>
      </w:r>
      <w:r w:rsidRPr="00D629EF">
        <w:t>.7.3</w:t>
      </w:r>
      <w:r w:rsidRPr="00D629EF">
        <w:tab/>
        <w:t>Abnormal Conditions</w:t>
      </w:r>
      <w:bookmarkEnd w:id="1533"/>
      <w:bookmarkEnd w:id="1534"/>
      <w:bookmarkEnd w:id="1535"/>
      <w:bookmarkEnd w:id="1536"/>
      <w:bookmarkEnd w:id="1537"/>
      <w:bookmarkEnd w:id="1538"/>
      <w:bookmarkEnd w:id="1539"/>
      <w:bookmarkEnd w:id="1540"/>
      <w:bookmarkEnd w:id="1541"/>
      <w:bookmarkEnd w:id="1543"/>
      <w:bookmarkEnd w:id="1544"/>
      <w:bookmarkEnd w:id="1545"/>
      <w:bookmarkEnd w:id="1546"/>
      <w:bookmarkEnd w:id="1547"/>
      <w:bookmarkEnd w:id="1548"/>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49" w:name="_CR8_3_8"/>
      <w:bookmarkStart w:id="1550" w:name="_Toc20955523"/>
      <w:bookmarkStart w:id="1551" w:name="_Toc29460949"/>
      <w:bookmarkStart w:id="1552" w:name="_Toc29505681"/>
      <w:bookmarkStart w:id="1553" w:name="_Toc36556206"/>
      <w:bookmarkStart w:id="1554" w:name="_Toc45881645"/>
      <w:bookmarkStart w:id="1555" w:name="_Toc51852279"/>
      <w:bookmarkStart w:id="1556" w:name="_Toc56620230"/>
      <w:bookmarkStart w:id="1557" w:name="_Toc64447870"/>
      <w:bookmarkStart w:id="1558" w:name="_Toc74152645"/>
      <w:bookmarkStart w:id="1559" w:name="_Toc88656070"/>
      <w:bookmarkStart w:id="1560" w:name="_Toc88657129"/>
      <w:bookmarkStart w:id="1561" w:name="_Toc105657112"/>
      <w:bookmarkStart w:id="1562" w:name="_Toc106108493"/>
      <w:bookmarkStart w:id="1563" w:name="_Toc112687586"/>
      <w:bookmarkStart w:id="1564" w:name="_Toc184819632"/>
      <w:bookmarkEnd w:id="1549"/>
      <w:r w:rsidRPr="00D629EF">
        <w:t>8.3.8</w:t>
      </w:r>
      <w:r w:rsidRPr="00D629EF">
        <w:tab/>
        <w:t>Data Usage Report</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8965830" w14:textId="77777777" w:rsidR="00FC324B" w:rsidRPr="00D629EF" w:rsidRDefault="00FC324B" w:rsidP="00FC324B">
      <w:pPr>
        <w:pStyle w:val="Heading4"/>
      </w:pPr>
      <w:bookmarkStart w:id="1565" w:name="_CR8_3_8_1"/>
      <w:bookmarkStart w:id="1566" w:name="_Toc20955524"/>
      <w:bookmarkStart w:id="1567" w:name="_Toc29460950"/>
      <w:bookmarkStart w:id="1568" w:name="_Toc29505682"/>
      <w:bookmarkStart w:id="1569" w:name="_Toc36556207"/>
      <w:bookmarkStart w:id="1570" w:name="_Toc45881646"/>
      <w:bookmarkStart w:id="1571" w:name="_Toc51852280"/>
      <w:bookmarkStart w:id="1572" w:name="_Toc56620231"/>
      <w:bookmarkStart w:id="1573" w:name="_Toc64447871"/>
      <w:bookmarkStart w:id="1574" w:name="_Toc74152646"/>
      <w:bookmarkStart w:id="1575" w:name="_Toc88656071"/>
      <w:bookmarkStart w:id="1576" w:name="_Toc88657130"/>
      <w:bookmarkStart w:id="1577" w:name="_Toc105657113"/>
      <w:bookmarkStart w:id="1578" w:name="_Toc106108494"/>
      <w:bookmarkStart w:id="1579" w:name="_Toc112687587"/>
      <w:bookmarkStart w:id="1580" w:name="_Toc184819633"/>
      <w:bookmarkEnd w:id="1565"/>
      <w:r w:rsidRPr="00D629EF">
        <w:t>8.3.8.1</w:t>
      </w:r>
      <w:r w:rsidRPr="00D629EF">
        <w:tab/>
        <w:t>General</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581" w:name="_CR8_3_8_2"/>
      <w:bookmarkStart w:id="1582" w:name="_Toc20955525"/>
      <w:bookmarkStart w:id="1583" w:name="_Toc29460951"/>
      <w:bookmarkStart w:id="1584" w:name="_Toc29505683"/>
      <w:bookmarkStart w:id="1585" w:name="_Toc36556208"/>
      <w:bookmarkStart w:id="1586" w:name="_Toc45881647"/>
      <w:bookmarkStart w:id="1587" w:name="_Toc51852281"/>
      <w:bookmarkStart w:id="1588" w:name="_Toc56620232"/>
      <w:bookmarkStart w:id="1589" w:name="_Toc64447872"/>
      <w:bookmarkStart w:id="1590" w:name="_Toc74152647"/>
      <w:bookmarkStart w:id="1591" w:name="_Toc88656072"/>
      <w:bookmarkStart w:id="1592" w:name="_Toc88657131"/>
      <w:bookmarkStart w:id="1593" w:name="_Toc105657114"/>
      <w:bookmarkStart w:id="1594" w:name="_Toc106108495"/>
      <w:bookmarkStart w:id="1595" w:name="_Toc112687588"/>
      <w:bookmarkStart w:id="1596" w:name="_Toc184819634"/>
      <w:bookmarkEnd w:id="1581"/>
      <w:r w:rsidRPr="00D629EF">
        <w:t>8.3.8.2</w:t>
      </w:r>
      <w:r w:rsidRPr="00D629EF">
        <w:tab/>
        <w:t>Successful Operation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75C27DE7" w14:textId="77777777" w:rsidR="00FC324B" w:rsidRPr="00D629EF" w:rsidRDefault="00FC324B" w:rsidP="00FC324B">
      <w:pPr>
        <w:pStyle w:val="TH"/>
      </w:pPr>
      <w:r w:rsidRPr="00D629EF">
        <w:object w:dxaOrig="5535" w:dyaOrig="2505" w14:anchorId="017E04AE">
          <v:shape id="_x0000_i1053" type="#_x0000_t75" style="width:277.5pt;height:128.25pt" o:ole="">
            <v:imagedata r:id="rId66" o:title=""/>
          </v:shape>
          <o:OLEObject Type="Embed" ProgID="Visio.Drawing.15" ShapeID="_x0000_i1053" DrawAspect="Content" ObjectID="_1795446766" r:id="rId67"/>
        </w:object>
      </w:r>
    </w:p>
    <w:p w14:paraId="4164EED8" w14:textId="77777777" w:rsidR="00FC324B" w:rsidRPr="00D629EF" w:rsidRDefault="00FC324B" w:rsidP="00FC324B">
      <w:pPr>
        <w:pStyle w:val="TF"/>
      </w:pPr>
      <w:bookmarkStart w:id="1597" w:name="_CRFigure8_3_8_21"/>
      <w:r w:rsidRPr="00D629EF">
        <w:t xml:space="preserve">Figure </w:t>
      </w:r>
      <w:bookmarkEnd w:id="1597"/>
      <w:r w:rsidRPr="00D629EF">
        <w:t>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598" w:name="_CR8_3_8_3"/>
      <w:bookmarkStart w:id="1599" w:name="_Toc20955526"/>
      <w:bookmarkStart w:id="1600" w:name="_Toc29460952"/>
      <w:bookmarkStart w:id="1601" w:name="_Toc29505684"/>
      <w:bookmarkStart w:id="1602" w:name="_Toc36556209"/>
      <w:bookmarkStart w:id="1603" w:name="_Toc45881648"/>
      <w:bookmarkStart w:id="1604" w:name="_Toc51852282"/>
      <w:bookmarkStart w:id="1605" w:name="_Toc56620233"/>
      <w:bookmarkStart w:id="1606" w:name="_Toc64447873"/>
      <w:bookmarkStart w:id="1607" w:name="_Toc74152648"/>
      <w:bookmarkStart w:id="1608" w:name="_Toc88656073"/>
      <w:bookmarkStart w:id="1609" w:name="_Toc88657132"/>
      <w:bookmarkStart w:id="1610" w:name="_Toc105657115"/>
      <w:bookmarkStart w:id="1611" w:name="_Toc106108496"/>
      <w:bookmarkStart w:id="1612" w:name="_Toc112687589"/>
      <w:bookmarkStart w:id="1613" w:name="_Toc184819635"/>
      <w:bookmarkEnd w:id="1598"/>
      <w:r w:rsidRPr="00D629EF">
        <w:t>8.3.8.3</w:t>
      </w:r>
      <w:r w:rsidRPr="00D629EF">
        <w:tab/>
        <w:t>Abnormal Conditions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14" w:name="_CR8_3_9"/>
      <w:bookmarkStart w:id="1615" w:name="_Toc20955527"/>
      <w:bookmarkStart w:id="1616" w:name="_Toc29460953"/>
      <w:bookmarkStart w:id="1617" w:name="_Toc29505685"/>
      <w:bookmarkStart w:id="1618" w:name="_Toc36556210"/>
      <w:bookmarkStart w:id="1619" w:name="_Toc45881649"/>
      <w:bookmarkStart w:id="1620" w:name="_Toc51852283"/>
      <w:bookmarkStart w:id="1621" w:name="_Toc56620234"/>
      <w:bookmarkStart w:id="1622" w:name="_Toc64447874"/>
      <w:bookmarkStart w:id="1623" w:name="_Toc74152649"/>
      <w:bookmarkStart w:id="1624" w:name="_Toc88656074"/>
      <w:bookmarkStart w:id="1625" w:name="_Toc88657133"/>
      <w:bookmarkStart w:id="1626" w:name="_Toc105657116"/>
      <w:bookmarkStart w:id="1627" w:name="_Toc106108497"/>
      <w:bookmarkStart w:id="1628" w:name="_Toc112687590"/>
      <w:bookmarkStart w:id="1629" w:name="_Toc184819636"/>
      <w:bookmarkEnd w:id="1614"/>
      <w:r w:rsidRPr="00D629EF">
        <w:t>8.3.9</w:t>
      </w:r>
      <w:r w:rsidRPr="00D629EF">
        <w:tab/>
        <w:t>gNB-CU-UP Counter Check</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34647A63" w14:textId="77777777" w:rsidR="00FC324B" w:rsidRPr="00D629EF" w:rsidRDefault="00FC324B" w:rsidP="00FC324B">
      <w:pPr>
        <w:pStyle w:val="Heading4"/>
      </w:pPr>
      <w:bookmarkStart w:id="1630" w:name="_CR8_3_9_1"/>
      <w:bookmarkStart w:id="1631" w:name="_Toc20955528"/>
      <w:bookmarkStart w:id="1632" w:name="_Toc29460954"/>
      <w:bookmarkStart w:id="1633" w:name="_Toc29505686"/>
      <w:bookmarkStart w:id="1634" w:name="_Toc36556211"/>
      <w:bookmarkStart w:id="1635" w:name="_Toc45881650"/>
      <w:bookmarkStart w:id="1636" w:name="_Toc51852284"/>
      <w:bookmarkStart w:id="1637" w:name="_Toc56620235"/>
      <w:bookmarkStart w:id="1638" w:name="_Toc64447875"/>
      <w:bookmarkStart w:id="1639" w:name="_Toc74152650"/>
      <w:bookmarkStart w:id="1640" w:name="_Toc88656075"/>
      <w:bookmarkStart w:id="1641" w:name="_Toc88657134"/>
      <w:bookmarkStart w:id="1642" w:name="_Toc105657117"/>
      <w:bookmarkStart w:id="1643" w:name="_Toc106108498"/>
      <w:bookmarkStart w:id="1644" w:name="_Toc112687591"/>
      <w:bookmarkStart w:id="1645" w:name="_Toc184819637"/>
      <w:bookmarkEnd w:id="1630"/>
      <w:r w:rsidRPr="00D629EF">
        <w:t>8.3.9.1</w:t>
      </w:r>
      <w:r w:rsidRPr="00D629EF">
        <w:tab/>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46" w:name="_CR8_3_9_2"/>
      <w:bookmarkStart w:id="1647" w:name="_Toc20955529"/>
      <w:bookmarkStart w:id="1648" w:name="_Toc29460955"/>
      <w:bookmarkStart w:id="1649" w:name="_Toc29505687"/>
      <w:bookmarkStart w:id="1650" w:name="_Toc36556212"/>
      <w:bookmarkStart w:id="1651" w:name="_Toc45881651"/>
      <w:bookmarkStart w:id="1652" w:name="_Toc51852285"/>
      <w:bookmarkStart w:id="1653" w:name="_Toc56620236"/>
      <w:bookmarkStart w:id="1654" w:name="_Toc64447876"/>
      <w:bookmarkStart w:id="1655" w:name="_Toc74152651"/>
      <w:bookmarkStart w:id="1656" w:name="_Toc88656076"/>
      <w:bookmarkStart w:id="1657" w:name="_Toc88657135"/>
      <w:bookmarkStart w:id="1658" w:name="_Toc105657118"/>
      <w:bookmarkStart w:id="1659" w:name="_Toc106108499"/>
      <w:bookmarkStart w:id="1660" w:name="_Toc112687592"/>
      <w:bookmarkStart w:id="1661" w:name="_Toc184819638"/>
      <w:bookmarkEnd w:id="1646"/>
      <w:r w:rsidRPr="00D629EF">
        <w:t>8.3.9.2</w:t>
      </w:r>
      <w:r w:rsidRPr="00D629EF">
        <w:tab/>
        <w:t>Successful Operation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B705293" w14:textId="77777777" w:rsidR="00FC324B" w:rsidRPr="00D629EF" w:rsidRDefault="00FC324B" w:rsidP="00FC324B">
      <w:pPr>
        <w:pStyle w:val="TH"/>
      </w:pPr>
      <w:r w:rsidRPr="00D629EF">
        <w:object w:dxaOrig="6165" w:dyaOrig="2505" w14:anchorId="5A863AE9">
          <v:shape id="_x0000_i1054" type="#_x0000_t75" style="width:308.25pt;height:128.25pt" o:ole="">
            <v:imagedata r:id="rId68" o:title=""/>
          </v:shape>
          <o:OLEObject Type="Embed" ProgID="Visio.Drawing.15" ShapeID="_x0000_i1054" DrawAspect="Content" ObjectID="_1795446767" r:id="rId69"/>
        </w:object>
      </w:r>
    </w:p>
    <w:p w14:paraId="7F1CCA1C" w14:textId="77777777" w:rsidR="00FC324B" w:rsidRPr="00D629EF" w:rsidRDefault="00FC324B" w:rsidP="00FC324B">
      <w:pPr>
        <w:pStyle w:val="TF"/>
      </w:pPr>
      <w:bookmarkStart w:id="1662" w:name="_CRFigure8_3_9_21"/>
      <w:r w:rsidRPr="00D629EF">
        <w:t xml:space="preserve">Figure </w:t>
      </w:r>
      <w:bookmarkEnd w:id="1662"/>
      <w:r w:rsidRPr="00D629EF">
        <w:t>8.3.9.2-1: gNB-CU-UP Counter Check procedure, successful operation.</w:t>
      </w:r>
    </w:p>
    <w:p w14:paraId="0E8285EB" w14:textId="77777777" w:rsidR="00FC324B" w:rsidRPr="00D629EF" w:rsidRDefault="00FC324B" w:rsidP="00FC324B">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63" w:name="_CR8_3_9_3"/>
      <w:bookmarkStart w:id="1664" w:name="_Toc20955530"/>
      <w:bookmarkStart w:id="1665" w:name="_Toc29460956"/>
      <w:bookmarkStart w:id="1666" w:name="_Toc29505688"/>
      <w:bookmarkStart w:id="1667" w:name="_Toc36556213"/>
      <w:bookmarkStart w:id="1668" w:name="_Toc45881652"/>
      <w:bookmarkStart w:id="1669" w:name="_Toc51852286"/>
      <w:bookmarkStart w:id="1670" w:name="_Toc56620237"/>
      <w:bookmarkStart w:id="1671" w:name="_Toc64447877"/>
      <w:bookmarkStart w:id="1672" w:name="_Toc74152652"/>
      <w:bookmarkStart w:id="1673" w:name="_Toc88656077"/>
      <w:bookmarkStart w:id="1674" w:name="_Toc88657136"/>
      <w:bookmarkStart w:id="1675" w:name="_Toc105657119"/>
      <w:bookmarkStart w:id="1676" w:name="_Toc106108500"/>
      <w:bookmarkStart w:id="1677" w:name="_Toc112687593"/>
      <w:bookmarkStart w:id="1678" w:name="_Toc184819639"/>
      <w:bookmarkEnd w:id="1663"/>
      <w:r w:rsidRPr="00D629EF">
        <w:t>8.3.9.3</w:t>
      </w:r>
      <w:r w:rsidRPr="00D629EF">
        <w:tab/>
        <w:t>Unsuccessful Operation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79" w:name="_CR8_3_9_4"/>
      <w:bookmarkStart w:id="1680" w:name="_Toc20955531"/>
      <w:bookmarkStart w:id="1681" w:name="_Toc29460957"/>
      <w:bookmarkStart w:id="1682" w:name="_Toc29505689"/>
      <w:bookmarkStart w:id="1683" w:name="_Toc36556214"/>
      <w:bookmarkStart w:id="1684" w:name="_Toc45881653"/>
      <w:bookmarkStart w:id="1685" w:name="_Toc51852287"/>
      <w:bookmarkStart w:id="1686" w:name="_Toc56620238"/>
      <w:bookmarkStart w:id="1687" w:name="_Toc64447878"/>
      <w:bookmarkStart w:id="1688" w:name="_Toc74152653"/>
      <w:bookmarkStart w:id="1689" w:name="_Toc88656078"/>
      <w:bookmarkStart w:id="1690" w:name="_Toc88657137"/>
      <w:bookmarkStart w:id="1691" w:name="_Toc105657120"/>
      <w:bookmarkStart w:id="1692" w:name="_Toc106108501"/>
      <w:bookmarkStart w:id="1693" w:name="_Toc112687594"/>
      <w:bookmarkStart w:id="1694" w:name="_Toc184819640"/>
      <w:bookmarkEnd w:id="1679"/>
      <w:r w:rsidRPr="00D629EF">
        <w:t>8.3.9.4</w:t>
      </w:r>
      <w:r w:rsidRPr="00D629EF">
        <w:tab/>
        <w:t>Abnormal Conditions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695" w:name="_CR8_3_10"/>
      <w:bookmarkStart w:id="1696" w:name="_Toc20955532"/>
      <w:bookmarkStart w:id="1697" w:name="_Toc29460958"/>
      <w:bookmarkStart w:id="1698" w:name="_Toc29505690"/>
      <w:bookmarkStart w:id="1699" w:name="_Toc36556215"/>
      <w:bookmarkStart w:id="1700" w:name="_Toc45881654"/>
      <w:bookmarkStart w:id="1701" w:name="_Toc51852288"/>
      <w:bookmarkStart w:id="1702" w:name="_Toc56620239"/>
      <w:bookmarkStart w:id="1703" w:name="_Toc64447879"/>
      <w:bookmarkStart w:id="1704" w:name="_Toc74152654"/>
      <w:bookmarkStart w:id="1705" w:name="_Toc88656079"/>
      <w:bookmarkStart w:id="1706" w:name="_Toc88657138"/>
      <w:bookmarkStart w:id="1707" w:name="_Toc105657121"/>
      <w:bookmarkStart w:id="1708" w:name="_Toc106108502"/>
      <w:bookmarkStart w:id="1709" w:name="_Toc112687595"/>
      <w:bookmarkStart w:id="1710" w:name="_Toc184819641"/>
      <w:bookmarkEnd w:id="1695"/>
      <w:r w:rsidRPr="00673604">
        <w:t>8.3.10</w:t>
      </w:r>
      <w:r w:rsidRPr="00673604">
        <w:tab/>
        <w:t>UL Data</w:t>
      </w:r>
      <w:r w:rsidRPr="00673604">
        <w:rPr>
          <w:rFonts w:hint="eastAsia"/>
        </w:rPr>
        <w:t xml:space="preserve"> Notification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5C81B6E" w14:textId="77777777" w:rsidR="00FC324B" w:rsidRPr="00673604" w:rsidRDefault="00FC324B" w:rsidP="00836DD7">
      <w:pPr>
        <w:pStyle w:val="Heading4"/>
      </w:pPr>
      <w:bookmarkStart w:id="1711" w:name="_CR8_3_10_1"/>
      <w:bookmarkStart w:id="1712" w:name="_Toc20955533"/>
      <w:bookmarkStart w:id="1713" w:name="_Toc29460959"/>
      <w:bookmarkStart w:id="1714" w:name="_Toc29505691"/>
      <w:bookmarkStart w:id="1715" w:name="_Toc36556216"/>
      <w:bookmarkStart w:id="1716" w:name="_Toc45881655"/>
      <w:bookmarkStart w:id="1717" w:name="_Toc51852289"/>
      <w:bookmarkStart w:id="1718" w:name="_Toc56620240"/>
      <w:bookmarkStart w:id="1719" w:name="_Toc64447880"/>
      <w:bookmarkStart w:id="1720" w:name="_Toc74152655"/>
      <w:bookmarkStart w:id="1721" w:name="_Toc88656080"/>
      <w:bookmarkStart w:id="1722" w:name="_Toc88657139"/>
      <w:bookmarkStart w:id="1723" w:name="_Toc105657122"/>
      <w:bookmarkStart w:id="1724" w:name="_Toc106108503"/>
      <w:bookmarkStart w:id="1725" w:name="_Toc112687596"/>
      <w:bookmarkStart w:id="1726" w:name="_Toc184819642"/>
      <w:bookmarkEnd w:id="1711"/>
      <w:r w:rsidRPr="00673604">
        <w:t>8.</w:t>
      </w:r>
      <w:r w:rsidRPr="00673604">
        <w:rPr>
          <w:rFonts w:hint="eastAsia"/>
        </w:rPr>
        <w:t>3</w:t>
      </w:r>
      <w:r w:rsidRPr="00673604">
        <w:t>.10.1</w:t>
      </w:r>
      <w:r w:rsidRPr="00673604">
        <w:tab/>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27" w:name="_CR8_3_10_2"/>
      <w:bookmarkStart w:id="1728" w:name="_Toc20955534"/>
      <w:bookmarkStart w:id="1729" w:name="_Toc29460960"/>
      <w:bookmarkStart w:id="1730" w:name="_Toc29505692"/>
      <w:bookmarkStart w:id="1731" w:name="_Toc36556217"/>
      <w:bookmarkStart w:id="1732" w:name="_Toc45881656"/>
      <w:bookmarkStart w:id="1733" w:name="_Toc51852290"/>
      <w:bookmarkStart w:id="1734" w:name="_Toc56620241"/>
      <w:bookmarkStart w:id="1735" w:name="_Toc64447881"/>
      <w:bookmarkStart w:id="1736" w:name="_Toc74152656"/>
      <w:bookmarkStart w:id="1737" w:name="_Toc88656081"/>
      <w:bookmarkStart w:id="1738" w:name="_Toc88657140"/>
      <w:bookmarkStart w:id="1739" w:name="_Toc105657123"/>
      <w:bookmarkStart w:id="1740" w:name="_Toc106108504"/>
      <w:bookmarkStart w:id="1741" w:name="_Toc112687597"/>
      <w:bookmarkStart w:id="1742" w:name="_Toc184819643"/>
      <w:bookmarkEnd w:id="1727"/>
      <w:r w:rsidRPr="00673604">
        <w:t>8.</w:t>
      </w:r>
      <w:r w:rsidRPr="00673604">
        <w:rPr>
          <w:rFonts w:hint="eastAsia"/>
        </w:rPr>
        <w:t>3</w:t>
      </w:r>
      <w:r w:rsidRPr="00673604">
        <w:t>.10.2</w:t>
      </w:r>
      <w:r w:rsidRPr="00673604">
        <w:tab/>
        <w:t>Successful Operation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360AC4FA" w14:textId="77777777" w:rsidR="00FC324B" w:rsidRPr="00D629EF" w:rsidRDefault="00FC324B" w:rsidP="00FC324B">
      <w:pPr>
        <w:pStyle w:val="TH"/>
      </w:pPr>
      <w:r w:rsidRPr="00D629EF">
        <w:object w:dxaOrig="5535" w:dyaOrig="2505" w14:anchorId="6A8EE338">
          <v:shape id="_x0000_i1055" type="#_x0000_t75" style="width:277.5pt;height:128.25pt" o:ole="">
            <v:imagedata r:id="rId70" o:title=""/>
          </v:shape>
          <o:OLEObject Type="Embed" ProgID="Visio.Drawing.15" ShapeID="_x0000_i1055" DrawAspect="Content" ObjectID="_1795446768" r:id="rId71"/>
        </w:object>
      </w:r>
    </w:p>
    <w:p w14:paraId="56338927" w14:textId="77777777" w:rsidR="00FC324B" w:rsidRPr="00D629EF" w:rsidRDefault="00FC324B" w:rsidP="00FC324B">
      <w:pPr>
        <w:pStyle w:val="TF"/>
      </w:pPr>
      <w:bookmarkStart w:id="1743" w:name="_CRFigure8_3_10_21"/>
      <w:r w:rsidRPr="00D629EF">
        <w:t xml:space="preserve">Figure </w:t>
      </w:r>
      <w:bookmarkEnd w:id="1743"/>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836DD7">
      <w:pPr>
        <w:pStyle w:val="Heading4"/>
      </w:pPr>
      <w:bookmarkStart w:id="1744" w:name="_CR8_3_10_3"/>
      <w:bookmarkStart w:id="1745" w:name="_Toc20955535"/>
      <w:bookmarkStart w:id="1746" w:name="_Toc29460961"/>
      <w:bookmarkStart w:id="1747" w:name="_Toc29505693"/>
      <w:bookmarkStart w:id="1748" w:name="_Toc36556218"/>
      <w:bookmarkStart w:id="1749" w:name="_Toc45881657"/>
      <w:bookmarkStart w:id="1750" w:name="_Toc51852291"/>
      <w:bookmarkStart w:id="1751" w:name="_Toc56620242"/>
      <w:bookmarkStart w:id="1752" w:name="_Toc64447882"/>
      <w:bookmarkStart w:id="1753" w:name="_Toc74152657"/>
      <w:bookmarkStart w:id="1754" w:name="_Toc88656082"/>
      <w:bookmarkStart w:id="1755" w:name="_Toc88657141"/>
      <w:bookmarkStart w:id="1756" w:name="_Toc105657124"/>
      <w:bookmarkStart w:id="1757" w:name="_Toc106108505"/>
      <w:bookmarkStart w:id="1758" w:name="_Toc112687598"/>
      <w:bookmarkStart w:id="1759" w:name="_Toc184819644"/>
      <w:bookmarkEnd w:id="1744"/>
      <w:r w:rsidRPr="00673604">
        <w:t>8.</w:t>
      </w:r>
      <w:r w:rsidRPr="00673604">
        <w:rPr>
          <w:rFonts w:hint="eastAsia"/>
        </w:rPr>
        <w:t>3</w:t>
      </w:r>
      <w:r w:rsidRPr="00673604">
        <w:t>.10.3</w:t>
      </w:r>
      <w:r w:rsidRPr="00673604">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60" w:name="_CR8_3_11"/>
      <w:bookmarkStart w:id="1761" w:name="_Toc20955536"/>
      <w:bookmarkStart w:id="1762" w:name="_Toc29460962"/>
      <w:bookmarkStart w:id="1763" w:name="_Toc29505694"/>
      <w:bookmarkStart w:id="1764" w:name="_Toc36556219"/>
      <w:bookmarkStart w:id="1765" w:name="_Toc45881658"/>
      <w:bookmarkStart w:id="1766" w:name="_Toc51852292"/>
      <w:bookmarkStart w:id="1767" w:name="_Toc56620243"/>
      <w:bookmarkStart w:id="1768" w:name="_Toc64447883"/>
      <w:bookmarkStart w:id="1769" w:name="_Toc74152658"/>
      <w:bookmarkStart w:id="1770" w:name="_Toc88656083"/>
      <w:bookmarkStart w:id="1771" w:name="_Toc88657142"/>
      <w:bookmarkStart w:id="1772" w:name="_Toc105657125"/>
      <w:bookmarkStart w:id="1773" w:name="_Toc106108506"/>
      <w:bookmarkStart w:id="1774" w:name="_Toc112687599"/>
      <w:bookmarkStart w:id="1775" w:name="_Toc184819645"/>
      <w:bookmarkEnd w:id="1760"/>
      <w:r w:rsidRPr="00D629EF">
        <w:t>8.3.11</w:t>
      </w:r>
      <w:r w:rsidRPr="00D629EF">
        <w:tab/>
        <w:t>MR-DC Data Usage Report</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C4F8FDA" w14:textId="77777777" w:rsidR="00FC324B" w:rsidRPr="00D629EF" w:rsidRDefault="00FC324B" w:rsidP="00FC324B">
      <w:pPr>
        <w:pStyle w:val="Heading4"/>
      </w:pPr>
      <w:bookmarkStart w:id="1776" w:name="_CR8_3_11_1"/>
      <w:bookmarkStart w:id="1777" w:name="_Toc20955537"/>
      <w:bookmarkStart w:id="1778" w:name="_Toc29460963"/>
      <w:bookmarkStart w:id="1779" w:name="_Toc29505695"/>
      <w:bookmarkStart w:id="1780" w:name="_Toc36556220"/>
      <w:bookmarkStart w:id="1781" w:name="_Toc45881659"/>
      <w:bookmarkStart w:id="1782" w:name="_Toc51852293"/>
      <w:bookmarkStart w:id="1783" w:name="_Toc56620244"/>
      <w:bookmarkStart w:id="1784" w:name="_Toc64447884"/>
      <w:bookmarkStart w:id="1785" w:name="_Toc74152659"/>
      <w:bookmarkStart w:id="1786" w:name="_Toc88656084"/>
      <w:bookmarkStart w:id="1787" w:name="_Toc88657143"/>
      <w:bookmarkStart w:id="1788" w:name="_Toc105657126"/>
      <w:bookmarkStart w:id="1789" w:name="_Toc106108507"/>
      <w:bookmarkStart w:id="1790" w:name="_Toc112687600"/>
      <w:bookmarkStart w:id="1791" w:name="_Toc184819646"/>
      <w:bookmarkEnd w:id="1776"/>
      <w:r w:rsidRPr="00D629EF">
        <w:t>8.3.11.1</w:t>
      </w:r>
      <w:r w:rsidRPr="00D629EF">
        <w:tab/>
        <w:t>General</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792" w:name="_CR8_3_11_2"/>
      <w:bookmarkStart w:id="1793" w:name="_Toc20955538"/>
      <w:bookmarkStart w:id="1794" w:name="_Toc29460964"/>
      <w:bookmarkStart w:id="1795" w:name="_Toc29505696"/>
      <w:bookmarkStart w:id="1796" w:name="_Toc36556221"/>
      <w:bookmarkStart w:id="1797" w:name="_Toc45881660"/>
      <w:bookmarkStart w:id="1798" w:name="_Toc51852294"/>
      <w:bookmarkStart w:id="1799" w:name="_Toc56620245"/>
      <w:bookmarkStart w:id="1800" w:name="_Toc64447885"/>
      <w:bookmarkStart w:id="1801" w:name="_Toc74152660"/>
      <w:bookmarkStart w:id="1802" w:name="_Toc88656085"/>
      <w:bookmarkStart w:id="1803" w:name="_Toc88657144"/>
      <w:bookmarkStart w:id="1804" w:name="_Toc105657127"/>
      <w:bookmarkStart w:id="1805" w:name="_Toc106108508"/>
      <w:bookmarkStart w:id="1806" w:name="_Toc112687601"/>
      <w:bookmarkStart w:id="1807" w:name="_Toc184819647"/>
      <w:bookmarkEnd w:id="1792"/>
      <w:r w:rsidRPr="00D629EF">
        <w:t>8.3.11.2</w:t>
      </w:r>
      <w:r w:rsidRPr="00D629EF">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67E6A694" w14:textId="77777777" w:rsidR="00FC324B" w:rsidRPr="00D629EF" w:rsidRDefault="00FC324B" w:rsidP="00FC324B">
      <w:pPr>
        <w:pStyle w:val="TH"/>
      </w:pPr>
      <w:r w:rsidRPr="00D629EF">
        <w:object w:dxaOrig="5535" w:dyaOrig="2505" w14:anchorId="06AFDA33">
          <v:shape id="_x0000_i1056" type="#_x0000_t75" style="width:277.5pt;height:128.25pt" o:ole="">
            <v:imagedata r:id="rId72" o:title=""/>
          </v:shape>
          <o:OLEObject Type="Embed" ProgID="Visio.Drawing.15" ShapeID="_x0000_i1056" DrawAspect="Content" ObjectID="_1795446769" r:id="rId73"/>
        </w:object>
      </w:r>
    </w:p>
    <w:p w14:paraId="16915FB9" w14:textId="77777777" w:rsidR="00FC324B" w:rsidRPr="00D629EF" w:rsidRDefault="00FC324B" w:rsidP="00FC324B">
      <w:pPr>
        <w:pStyle w:val="TF"/>
      </w:pPr>
      <w:bookmarkStart w:id="1808" w:name="_CRFigure8_3_11_21"/>
      <w:r w:rsidRPr="00D629EF">
        <w:t xml:space="preserve">Figure </w:t>
      </w:r>
      <w:bookmarkEnd w:id="1808"/>
      <w:r w:rsidRPr="00D629EF">
        <w:t>8.3.11.2-1: MR-DC Data Usage Report procedure: Successful Operation.</w:t>
      </w:r>
    </w:p>
    <w:p w14:paraId="6211FB85"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809" w:name="_CR8_3_11_3"/>
      <w:bookmarkStart w:id="1810" w:name="_Toc20955539"/>
      <w:bookmarkStart w:id="1811" w:name="_Toc29460965"/>
      <w:bookmarkStart w:id="1812" w:name="_Toc29505697"/>
      <w:bookmarkStart w:id="1813" w:name="_Toc36556222"/>
      <w:bookmarkStart w:id="1814" w:name="_Toc45881661"/>
      <w:bookmarkStart w:id="1815" w:name="_Toc51852295"/>
      <w:bookmarkStart w:id="1816" w:name="_Toc56620246"/>
      <w:bookmarkStart w:id="1817" w:name="_Toc64447886"/>
      <w:bookmarkStart w:id="1818" w:name="_Toc74152661"/>
      <w:bookmarkStart w:id="1819" w:name="_Toc88656086"/>
      <w:bookmarkStart w:id="1820" w:name="_Toc88657145"/>
      <w:bookmarkStart w:id="1821" w:name="_Toc105657128"/>
      <w:bookmarkStart w:id="1822" w:name="_Toc106108509"/>
      <w:bookmarkStart w:id="1823" w:name="_Toc112687602"/>
      <w:bookmarkStart w:id="1824" w:name="_Toc184819648"/>
      <w:bookmarkEnd w:id="1809"/>
      <w:r w:rsidRPr="00D629EF">
        <w:t>8.3.11.3</w:t>
      </w:r>
      <w:r w:rsidRPr="00D629EF">
        <w:tab/>
        <w:t>Abnormal Conditions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25" w:name="_CR8_3_12"/>
      <w:bookmarkStart w:id="1826" w:name="_Toc29460851"/>
      <w:bookmarkStart w:id="1827" w:name="_Toc45881662"/>
      <w:bookmarkStart w:id="1828" w:name="_Toc51852296"/>
      <w:bookmarkStart w:id="1829" w:name="_Toc56620247"/>
      <w:bookmarkStart w:id="1830" w:name="_Toc64447887"/>
      <w:bookmarkStart w:id="1831" w:name="_Toc74152662"/>
      <w:bookmarkStart w:id="1832" w:name="_Toc88656087"/>
      <w:bookmarkStart w:id="1833" w:name="_Toc88657146"/>
      <w:bookmarkStart w:id="1834" w:name="_Toc105657129"/>
      <w:bookmarkStart w:id="1835" w:name="_Toc106108510"/>
      <w:bookmarkStart w:id="1836" w:name="_Toc112687603"/>
      <w:bookmarkStart w:id="1837" w:name="_Toc184819649"/>
      <w:bookmarkEnd w:id="1825"/>
      <w:r>
        <w:t>8.3.12</w:t>
      </w:r>
      <w:r w:rsidRPr="00FA52B0">
        <w:tab/>
      </w:r>
      <w:bookmarkEnd w:id="1826"/>
      <w:r>
        <w:t>Early Forwarding SN Transfer</w:t>
      </w:r>
      <w:bookmarkEnd w:id="1827"/>
      <w:bookmarkEnd w:id="1828"/>
      <w:bookmarkEnd w:id="1829"/>
      <w:bookmarkEnd w:id="1830"/>
      <w:bookmarkEnd w:id="1831"/>
      <w:bookmarkEnd w:id="1832"/>
      <w:bookmarkEnd w:id="1833"/>
      <w:bookmarkEnd w:id="1834"/>
      <w:bookmarkEnd w:id="1835"/>
      <w:bookmarkEnd w:id="1836"/>
      <w:bookmarkEnd w:id="1837"/>
    </w:p>
    <w:p w14:paraId="350D51DF" w14:textId="77777777" w:rsidR="00FC324B" w:rsidRPr="00FA52B0" w:rsidRDefault="00FC324B" w:rsidP="00FC324B">
      <w:pPr>
        <w:pStyle w:val="Heading4"/>
      </w:pPr>
      <w:bookmarkStart w:id="1838" w:name="_CR8_3_12_1"/>
      <w:bookmarkStart w:id="1839" w:name="_Toc29460852"/>
      <w:bookmarkStart w:id="1840" w:name="_Toc45881663"/>
      <w:bookmarkStart w:id="1841" w:name="_Toc51852297"/>
      <w:bookmarkStart w:id="1842" w:name="_Toc56620248"/>
      <w:bookmarkStart w:id="1843" w:name="_Toc64447888"/>
      <w:bookmarkStart w:id="1844" w:name="_Toc74152663"/>
      <w:bookmarkStart w:id="1845" w:name="_Toc88656088"/>
      <w:bookmarkStart w:id="1846" w:name="_Toc88657147"/>
      <w:bookmarkStart w:id="1847" w:name="_Toc105657130"/>
      <w:bookmarkStart w:id="1848" w:name="_Toc106108511"/>
      <w:bookmarkStart w:id="1849" w:name="_Toc112687604"/>
      <w:bookmarkStart w:id="1850" w:name="_Toc184819650"/>
      <w:bookmarkEnd w:id="1838"/>
      <w:r>
        <w:t>8.3.12</w:t>
      </w:r>
      <w:r w:rsidRPr="00FA52B0">
        <w:t>.1</w:t>
      </w:r>
      <w:r w:rsidRPr="00FA52B0">
        <w:tab/>
        <w:t>General</w:t>
      </w:r>
      <w:bookmarkEnd w:id="1839"/>
      <w:bookmarkEnd w:id="1840"/>
      <w:bookmarkEnd w:id="1841"/>
      <w:bookmarkEnd w:id="1842"/>
      <w:bookmarkEnd w:id="1843"/>
      <w:bookmarkEnd w:id="1844"/>
      <w:bookmarkEnd w:id="1845"/>
      <w:bookmarkEnd w:id="1846"/>
      <w:bookmarkEnd w:id="1847"/>
      <w:bookmarkEnd w:id="1848"/>
      <w:bookmarkEnd w:id="1849"/>
      <w:bookmarkEnd w:id="1850"/>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51"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51"/>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52" w:name="_CR8_3_12_2"/>
      <w:bookmarkStart w:id="1853" w:name="_Toc29460853"/>
      <w:bookmarkStart w:id="1854" w:name="_Toc45881664"/>
      <w:bookmarkStart w:id="1855" w:name="_Toc51852298"/>
      <w:bookmarkStart w:id="1856" w:name="_Toc56620249"/>
      <w:bookmarkStart w:id="1857" w:name="_Toc64447889"/>
      <w:bookmarkStart w:id="1858" w:name="_Toc74152664"/>
      <w:bookmarkStart w:id="1859" w:name="_Toc88656089"/>
      <w:bookmarkStart w:id="1860" w:name="_Toc88657148"/>
      <w:bookmarkStart w:id="1861" w:name="_Toc105657131"/>
      <w:bookmarkStart w:id="1862" w:name="_Toc106108512"/>
      <w:bookmarkStart w:id="1863" w:name="_Toc112687605"/>
      <w:bookmarkStart w:id="1864" w:name="_Toc184819651"/>
      <w:bookmarkEnd w:id="1852"/>
      <w:r>
        <w:t>8.3.12</w:t>
      </w:r>
      <w:r w:rsidRPr="00FA52B0">
        <w:t>.2</w:t>
      </w:r>
      <w:r w:rsidRPr="00FA52B0">
        <w:tab/>
        <w:t>Successful Operation</w:t>
      </w:r>
      <w:bookmarkEnd w:id="1853"/>
      <w:bookmarkEnd w:id="1854"/>
      <w:bookmarkEnd w:id="1855"/>
      <w:bookmarkEnd w:id="1856"/>
      <w:bookmarkEnd w:id="1857"/>
      <w:bookmarkEnd w:id="1858"/>
      <w:bookmarkEnd w:id="1859"/>
      <w:bookmarkEnd w:id="1860"/>
      <w:bookmarkEnd w:id="1861"/>
      <w:bookmarkEnd w:id="1862"/>
      <w:bookmarkEnd w:id="1863"/>
      <w:bookmarkEnd w:id="1864"/>
    </w:p>
    <w:p w14:paraId="4BBAFD8A" w14:textId="77777777" w:rsidR="00FC324B" w:rsidRPr="00FA52B0" w:rsidRDefault="00FC324B" w:rsidP="00FC324B">
      <w:pPr>
        <w:pStyle w:val="TH"/>
      </w:pPr>
      <w:r w:rsidRPr="00FA52B0">
        <w:object w:dxaOrig="5536" w:dyaOrig="2506" w14:anchorId="23529DDC">
          <v:shape id="_x0000_i1057" type="#_x0000_t75" style="width:278.25pt;height:128.25pt" o:ole="">
            <v:imagedata r:id="rId74" o:title=""/>
          </v:shape>
          <o:OLEObject Type="Embed" ProgID="Visio.Drawing.15" ShapeID="_x0000_i1057" DrawAspect="Content" ObjectID="_1795446770" r:id="rId75"/>
        </w:object>
      </w:r>
    </w:p>
    <w:p w14:paraId="5F9D783D" w14:textId="77777777" w:rsidR="00FC324B" w:rsidRPr="00FA52B0" w:rsidRDefault="00FC324B" w:rsidP="00FC324B">
      <w:pPr>
        <w:pStyle w:val="TF"/>
      </w:pPr>
      <w:bookmarkStart w:id="1865" w:name="_CRFigure8_3_12_21"/>
      <w:r w:rsidRPr="00FA52B0">
        <w:t xml:space="preserve">Figure </w:t>
      </w:r>
      <w:bookmarkEnd w:id="1865"/>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7777777" w:rsidR="00FC324B" w:rsidRPr="00905ACB" w:rsidRDefault="00FC324B" w:rsidP="00FC324B">
      <w:bookmarkStart w:id="1866"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67" w:name="_CR8_3_12_3"/>
      <w:bookmarkStart w:id="1868" w:name="_Toc45881665"/>
      <w:bookmarkStart w:id="1869" w:name="_Toc51852299"/>
      <w:bookmarkStart w:id="1870" w:name="_Toc56620250"/>
      <w:bookmarkStart w:id="1871" w:name="_Toc64447890"/>
      <w:bookmarkStart w:id="1872" w:name="_Toc74152665"/>
      <w:bookmarkStart w:id="1873" w:name="_Toc88656090"/>
      <w:bookmarkStart w:id="1874" w:name="_Toc88657149"/>
      <w:bookmarkStart w:id="1875" w:name="_Toc105657132"/>
      <w:bookmarkStart w:id="1876" w:name="_Toc106108513"/>
      <w:bookmarkStart w:id="1877" w:name="_Toc112687606"/>
      <w:bookmarkStart w:id="1878" w:name="_Toc184819652"/>
      <w:bookmarkEnd w:id="1866"/>
      <w:bookmarkEnd w:id="1867"/>
      <w:r>
        <w:t>8.3.12</w:t>
      </w:r>
      <w:r w:rsidRPr="007E6716">
        <w:t>.3</w:t>
      </w:r>
      <w:r w:rsidRPr="007E6716">
        <w:tab/>
        <w:t>Unsuccessful Operation</w:t>
      </w:r>
      <w:bookmarkEnd w:id="1868"/>
      <w:bookmarkEnd w:id="1869"/>
      <w:bookmarkEnd w:id="1870"/>
      <w:bookmarkEnd w:id="1871"/>
      <w:bookmarkEnd w:id="1872"/>
      <w:bookmarkEnd w:id="1873"/>
      <w:bookmarkEnd w:id="1874"/>
      <w:bookmarkEnd w:id="1875"/>
      <w:bookmarkEnd w:id="1876"/>
      <w:bookmarkEnd w:id="1877"/>
      <w:bookmarkEnd w:id="1878"/>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79" w:name="_CR8_3_12_4"/>
      <w:bookmarkStart w:id="1880" w:name="_Toc45881666"/>
      <w:bookmarkStart w:id="1881" w:name="_Toc51852300"/>
      <w:bookmarkStart w:id="1882" w:name="_Toc56620251"/>
      <w:bookmarkStart w:id="1883" w:name="_Toc64447891"/>
      <w:bookmarkStart w:id="1884" w:name="_Toc74152666"/>
      <w:bookmarkStart w:id="1885" w:name="_Toc88656091"/>
      <w:bookmarkStart w:id="1886" w:name="_Toc88657150"/>
      <w:bookmarkStart w:id="1887" w:name="_Toc105657133"/>
      <w:bookmarkStart w:id="1888" w:name="_Toc106108514"/>
      <w:bookmarkStart w:id="1889" w:name="_Toc112687607"/>
      <w:bookmarkStart w:id="1890" w:name="_Toc184819653"/>
      <w:bookmarkEnd w:id="1879"/>
      <w:r>
        <w:t>8.3.12</w:t>
      </w:r>
      <w:r w:rsidRPr="007E6716">
        <w:t>.4</w:t>
      </w:r>
      <w:r w:rsidRPr="007E6716">
        <w:tab/>
        <w:t>Abnormal Conditions</w:t>
      </w:r>
      <w:bookmarkEnd w:id="1880"/>
      <w:bookmarkEnd w:id="1881"/>
      <w:bookmarkEnd w:id="1882"/>
      <w:bookmarkEnd w:id="1883"/>
      <w:bookmarkEnd w:id="1884"/>
      <w:bookmarkEnd w:id="1885"/>
      <w:bookmarkEnd w:id="1886"/>
      <w:bookmarkEnd w:id="1887"/>
      <w:bookmarkEnd w:id="1888"/>
      <w:bookmarkEnd w:id="1889"/>
      <w:bookmarkEnd w:id="1890"/>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891" w:name="_CR8_3_13"/>
      <w:bookmarkStart w:id="1892" w:name="_Toc51852301"/>
      <w:bookmarkStart w:id="1893" w:name="_Toc56620252"/>
      <w:bookmarkStart w:id="1894" w:name="_Toc64447892"/>
      <w:bookmarkStart w:id="1895" w:name="_Toc74152667"/>
      <w:bookmarkStart w:id="1896" w:name="_Toc88656092"/>
      <w:bookmarkStart w:id="1897" w:name="_Toc88657151"/>
      <w:bookmarkStart w:id="1898" w:name="_Toc105657134"/>
      <w:bookmarkStart w:id="1899" w:name="_Toc106108515"/>
      <w:bookmarkStart w:id="1900" w:name="_Toc112687608"/>
      <w:bookmarkStart w:id="1901" w:name="_Toc184819654"/>
      <w:bookmarkStart w:id="1902" w:name="_Toc29460966"/>
      <w:bookmarkStart w:id="1903" w:name="_Toc29505698"/>
      <w:bookmarkStart w:id="1904" w:name="_Toc36556223"/>
      <w:bookmarkStart w:id="1905" w:name="_Toc45881667"/>
      <w:bookmarkEnd w:id="1891"/>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892"/>
      <w:bookmarkEnd w:id="1893"/>
      <w:bookmarkEnd w:id="1894"/>
      <w:bookmarkEnd w:id="1895"/>
      <w:bookmarkEnd w:id="1896"/>
      <w:bookmarkEnd w:id="1897"/>
      <w:bookmarkEnd w:id="1898"/>
      <w:bookmarkEnd w:id="1899"/>
      <w:bookmarkEnd w:id="1900"/>
      <w:bookmarkEnd w:id="1901"/>
    </w:p>
    <w:p w14:paraId="67608A77" w14:textId="77777777" w:rsidR="00FC324B" w:rsidRPr="005E4CDB" w:rsidRDefault="00FC324B" w:rsidP="00FC324B">
      <w:pPr>
        <w:pStyle w:val="Heading4"/>
        <w:rPr>
          <w:lang w:eastAsia="zh-CN"/>
        </w:rPr>
      </w:pPr>
      <w:bookmarkStart w:id="1906" w:name="_CR8_3_13_1"/>
      <w:bookmarkStart w:id="1907" w:name="_Toc51852302"/>
      <w:bookmarkStart w:id="1908" w:name="_Toc56620253"/>
      <w:bookmarkStart w:id="1909" w:name="_Toc64447893"/>
      <w:bookmarkStart w:id="1910" w:name="_Toc74152668"/>
      <w:bookmarkStart w:id="1911" w:name="_Toc88656093"/>
      <w:bookmarkStart w:id="1912" w:name="_Toc88657152"/>
      <w:bookmarkStart w:id="1913" w:name="_Toc105657135"/>
      <w:bookmarkStart w:id="1914" w:name="_Toc106108516"/>
      <w:bookmarkStart w:id="1915" w:name="_Toc112687609"/>
      <w:bookmarkStart w:id="1916" w:name="_Toc184819655"/>
      <w:bookmarkEnd w:id="1906"/>
      <w:r>
        <w:rPr>
          <w:lang w:eastAsia="zh-CN"/>
        </w:rPr>
        <w:t>8.3.13</w:t>
      </w:r>
      <w:r w:rsidRPr="005E4CDB">
        <w:rPr>
          <w:lang w:eastAsia="zh-CN"/>
        </w:rPr>
        <w:t>.1</w:t>
      </w:r>
      <w:r w:rsidRPr="005E4CDB">
        <w:rPr>
          <w:lang w:eastAsia="zh-CN"/>
        </w:rPr>
        <w:tab/>
        <w:t>General</w:t>
      </w:r>
      <w:bookmarkEnd w:id="1907"/>
      <w:bookmarkEnd w:id="1908"/>
      <w:bookmarkEnd w:id="1909"/>
      <w:bookmarkEnd w:id="1910"/>
      <w:bookmarkEnd w:id="1911"/>
      <w:bookmarkEnd w:id="1912"/>
      <w:bookmarkEnd w:id="1913"/>
      <w:bookmarkEnd w:id="1914"/>
      <w:bookmarkEnd w:id="1915"/>
      <w:bookmarkEnd w:id="1916"/>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17" w:name="OLE_LINK5"/>
      <w:r w:rsidRPr="005E4CDB">
        <w:t>gNB-CU-CP</w:t>
      </w:r>
      <w:bookmarkEnd w:id="1917"/>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18" w:name="_CR8_3_13_2"/>
      <w:bookmarkStart w:id="1919" w:name="_Toc51852303"/>
      <w:bookmarkStart w:id="1920" w:name="_Toc56620254"/>
      <w:bookmarkStart w:id="1921" w:name="_Toc64447894"/>
      <w:bookmarkStart w:id="1922" w:name="_Toc74152669"/>
      <w:bookmarkStart w:id="1923" w:name="_Toc88656094"/>
      <w:bookmarkStart w:id="1924" w:name="_Toc88657153"/>
      <w:bookmarkStart w:id="1925" w:name="_Toc105657136"/>
      <w:bookmarkStart w:id="1926" w:name="_Toc106108517"/>
      <w:bookmarkStart w:id="1927" w:name="_Toc112687610"/>
      <w:bookmarkStart w:id="1928" w:name="_Toc184819656"/>
      <w:bookmarkEnd w:id="1918"/>
      <w:r>
        <w:rPr>
          <w:lang w:eastAsia="zh-CN"/>
        </w:rPr>
        <w:t>8.3.13</w:t>
      </w:r>
      <w:r w:rsidRPr="005E4CDB">
        <w:rPr>
          <w:lang w:eastAsia="zh-CN"/>
        </w:rPr>
        <w:t>.2</w:t>
      </w:r>
      <w:r w:rsidRPr="005E4CDB">
        <w:rPr>
          <w:lang w:eastAsia="zh-CN"/>
        </w:rPr>
        <w:tab/>
        <w:t>Successful Operation</w:t>
      </w:r>
      <w:bookmarkEnd w:id="1919"/>
      <w:bookmarkEnd w:id="1920"/>
      <w:bookmarkEnd w:id="1921"/>
      <w:bookmarkEnd w:id="1922"/>
      <w:bookmarkEnd w:id="1923"/>
      <w:bookmarkEnd w:id="1924"/>
      <w:bookmarkEnd w:id="1925"/>
      <w:bookmarkEnd w:id="1926"/>
      <w:bookmarkEnd w:id="1927"/>
      <w:bookmarkEnd w:id="1928"/>
    </w:p>
    <w:p w14:paraId="0E0421E1" w14:textId="77777777" w:rsidR="00FC324B" w:rsidRDefault="00FC324B" w:rsidP="00B24CC1">
      <w:pPr>
        <w:pStyle w:val="TH"/>
      </w:pPr>
      <w:r w:rsidRPr="00D629EF">
        <w:object w:dxaOrig="5535" w:dyaOrig="2295" w14:anchorId="337ED7C4">
          <v:shape id="_x0000_i1058" type="#_x0000_t75" style="width:277.5pt;height:117pt" o:ole="">
            <v:imagedata r:id="rId76" o:title=""/>
          </v:shape>
          <o:OLEObject Type="Embed" ProgID="Visio.Drawing.15" ShapeID="_x0000_i1058" DrawAspect="Content" ObjectID="_1795446771" r:id="rId77"/>
        </w:object>
      </w:r>
    </w:p>
    <w:p w14:paraId="4F94660A" w14:textId="77777777" w:rsidR="00FC324B" w:rsidRPr="005E4CDB" w:rsidRDefault="00FC324B" w:rsidP="00FC324B">
      <w:pPr>
        <w:pStyle w:val="TF"/>
      </w:pPr>
      <w:bookmarkStart w:id="1929" w:name="_CRFigure8_3_13_21"/>
      <w:r w:rsidRPr="005E4CDB">
        <w:t xml:space="preserve">Figure </w:t>
      </w:r>
      <w:bookmarkEnd w:id="1929"/>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FC324B">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FC324B">
      <w:pPr>
        <w:pStyle w:val="Heading4"/>
        <w:rPr>
          <w:lang w:eastAsia="zh-CN"/>
        </w:rPr>
      </w:pPr>
      <w:bookmarkStart w:id="1930" w:name="_CR8_3_13_3"/>
      <w:bookmarkStart w:id="1931" w:name="_Toc51852304"/>
      <w:bookmarkStart w:id="1932" w:name="_Toc56620255"/>
      <w:bookmarkStart w:id="1933" w:name="_Toc64447895"/>
      <w:bookmarkStart w:id="1934" w:name="_Toc74152670"/>
      <w:bookmarkStart w:id="1935" w:name="_Toc88656095"/>
      <w:bookmarkStart w:id="1936" w:name="_Toc88657154"/>
      <w:bookmarkStart w:id="1937" w:name="_Toc105657137"/>
      <w:bookmarkStart w:id="1938" w:name="_Toc106108518"/>
      <w:bookmarkStart w:id="1939" w:name="_Toc112687611"/>
      <w:bookmarkStart w:id="1940" w:name="_Toc184819657"/>
      <w:bookmarkEnd w:id="1930"/>
      <w:r w:rsidRPr="005E4CDB">
        <w:rPr>
          <w:lang w:eastAsia="zh-CN"/>
        </w:rPr>
        <w:t>8.3.</w:t>
      </w:r>
      <w:r>
        <w:rPr>
          <w:lang w:eastAsia="zh-CN"/>
        </w:rPr>
        <w:t>13</w:t>
      </w:r>
      <w:r w:rsidRPr="005E4CDB">
        <w:rPr>
          <w:lang w:eastAsia="zh-CN"/>
        </w:rPr>
        <w:t>.3</w:t>
      </w:r>
      <w:r w:rsidRPr="005E4CDB">
        <w:rPr>
          <w:lang w:eastAsia="zh-CN"/>
        </w:rPr>
        <w:tab/>
        <w:t>Abnormal Conditions</w:t>
      </w:r>
      <w:bookmarkEnd w:id="1931"/>
      <w:bookmarkEnd w:id="1932"/>
      <w:bookmarkEnd w:id="1933"/>
      <w:bookmarkEnd w:id="1934"/>
      <w:bookmarkEnd w:id="1935"/>
      <w:bookmarkEnd w:id="1936"/>
      <w:bookmarkEnd w:id="1937"/>
      <w:bookmarkEnd w:id="1938"/>
      <w:bookmarkEnd w:id="1939"/>
      <w:bookmarkEnd w:id="1940"/>
    </w:p>
    <w:p w14:paraId="6F2E26CB" w14:textId="77777777" w:rsidR="00FC324B" w:rsidRPr="005E4CDB" w:rsidRDefault="00FC324B" w:rsidP="00FC324B">
      <w:r w:rsidRPr="005E4CDB">
        <w:t>Not applicable.</w:t>
      </w:r>
    </w:p>
    <w:p w14:paraId="58931EE6" w14:textId="77777777" w:rsidR="00FC324B" w:rsidRPr="00D629EF" w:rsidRDefault="00FC324B" w:rsidP="00FC324B">
      <w:pPr>
        <w:pStyle w:val="Heading2"/>
      </w:pPr>
      <w:bookmarkStart w:id="1941" w:name="_CR8_4"/>
      <w:bookmarkStart w:id="1942" w:name="_Toc51852305"/>
      <w:bookmarkStart w:id="1943" w:name="_Toc56620256"/>
      <w:bookmarkStart w:id="1944" w:name="_Toc64447896"/>
      <w:bookmarkStart w:id="1945" w:name="_Toc74152671"/>
      <w:bookmarkStart w:id="1946" w:name="_Toc88656096"/>
      <w:bookmarkStart w:id="1947" w:name="_Toc88657155"/>
      <w:bookmarkStart w:id="1948" w:name="_Toc105657138"/>
      <w:bookmarkStart w:id="1949" w:name="_Toc106108519"/>
      <w:bookmarkStart w:id="1950" w:name="_Toc112687612"/>
      <w:bookmarkStart w:id="1951" w:name="_Toc184819658"/>
      <w:bookmarkEnd w:id="1941"/>
      <w:r w:rsidRPr="00D629EF">
        <w:t>8.4</w:t>
      </w:r>
      <w:r w:rsidRPr="00D629EF">
        <w:tab/>
        <w:t>Trace Procedures</w:t>
      </w:r>
      <w:bookmarkEnd w:id="1902"/>
      <w:bookmarkEnd w:id="1903"/>
      <w:bookmarkEnd w:id="1904"/>
      <w:bookmarkEnd w:id="1905"/>
      <w:bookmarkEnd w:id="1942"/>
      <w:bookmarkEnd w:id="1943"/>
      <w:bookmarkEnd w:id="1944"/>
      <w:bookmarkEnd w:id="1945"/>
      <w:bookmarkEnd w:id="1946"/>
      <w:bookmarkEnd w:id="1947"/>
      <w:bookmarkEnd w:id="1948"/>
      <w:bookmarkEnd w:id="1949"/>
      <w:bookmarkEnd w:id="1950"/>
      <w:bookmarkEnd w:id="1951"/>
    </w:p>
    <w:p w14:paraId="1F153FCA" w14:textId="77777777" w:rsidR="00FC324B" w:rsidRPr="00D629EF" w:rsidRDefault="00FC324B" w:rsidP="00FC324B">
      <w:pPr>
        <w:pStyle w:val="Heading3"/>
      </w:pPr>
      <w:bookmarkStart w:id="1952" w:name="_CR8_4_1"/>
      <w:bookmarkStart w:id="1953" w:name="_Toc29460967"/>
      <w:bookmarkStart w:id="1954" w:name="_Toc29505699"/>
      <w:bookmarkStart w:id="1955" w:name="_Toc36556224"/>
      <w:bookmarkStart w:id="1956" w:name="_Toc45881668"/>
      <w:bookmarkStart w:id="1957" w:name="_Toc51852306"/>
      <w:bookmarkStart w:id="1958" w:name="_Toc56620257"/>
      <w:bookmarkStart w:id="1959" w:name="_Toc64447897"/>
      <w:bookmarkStart w:id="1960" w:name="_Toc74152672"/>
      <w:bookmarkStart w:id="1961" w:name="_Toc88656097"/>
      <w:bookmarkStart w:id="1962" w:name="_Toc88657156"/>
      <w:bookmarkStart w:id="1963" w:name="_Toc105657139"/>
      <w:bookmarkStart w:id="1964" w:name="_Toc106108520"/>
      <w:bookmarkStart w:id="1965" w:name="_Toc112687613"/>
      <w:bookmarkStart w:id="1966" w:name="_Toc184819659"/>
      <w:bookmarkEnd w:id="1952"/>
      <w:r w:rsidRPr="00D629EF">
        <w:t>8.4.1</w:t>
      </w:r>
      <w:r w:rsidRPr="00D629EF">
        <w:tab/>
        <w:t>Trace Start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D3CE0E2" w14:textId="77777777" w:rsidR="00FC324B" w:rsidRPr="00D629EF" w:rsidRDefault="00FC324B" w:rsidP="00FC324B">
      <w:pPr>
        <w:pStyle w:val="Heading4"/>
      </w:pPr>
      <w:bookmarkStart w:id="1967" w:name="_CR8_4_1_1"/>
      <w:bookmarkStart w:id="1968" w:name="_Toc29460968"/>
      <w:bookmarkStart w:id="1969" w:name="_Toc29505700"/>
      <w:bookmarkStart w:id="1970" w:name="_Toc36556225"/>
      <w:bookmarkStart w:id="1971" w:name="_Toc45881669"/>
      <w:bookmarkStart w:id="1972" w:name="_Toc51852307"/>
      <w:bookmarkStart w:id="1973" w:name="_Toc56620258"/>
      <w:bookmarkStart w:id="1974" w:name="_Toc64447898"/>
      <w:bookmarkStart w:id="1975" w:name="_Toc74152673"/>
      <w:bookmarkStart w:id="1976" w:name="_Toc88656098"/>
      <w:bookmarkStart w:id="1977" w:name="_Toc88657157"/>
      <w:bookmarkStart w:id="1978" w:name="_Toc105657140"/>
      <w:bookmarkStart w:id="1979" w:name="_Toc106108521"/>
      <w:bookmarkStart w:id="1980" w:name="_Toc112687614"/>
      <w:bookmarkStart w:id="1981" w:name="_Toc184819660"/>
      <w:bookmarkEnd w:id="1967"/>
      <w:r w:rsidRPr="00D629EF">
        <w:t>8.4.1.1</w:t>
      </w:r>
      <w:r w:rsidRPr="00D629EF">
        <w:tab/>
        <w:t>General</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38BEFED" w14:textId="77777777" w:rsidR="00FC324B" w:rsidRPr="00D629EF" w:rsidRDefault="00FC324B" w:rsidP="00FC324B">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FC324B">
      <w:pPr>
        <w:pStyle w:val="Heading4"/>
      </w:pPr>
      <w:bookmarkStart w:id="1982" w:name="_CR8_4_1_2"/>
      <w:bookmarkStart w:id="1983" w:name="_Toc29460969"/>
      <w:bookmarkStart w:id="1984" w:name="_Toc29505701"/>
      <w:bookmarkStart w:id="1985" w:name="_Toc36556226"/>
      <w:bookmarkStart w:id="1986" w:name="_Toc45881670"/>
      <w:bookmarkStart w:id="1987" w:name="_Toc51852308"/>
      <w:bookmarkStart w:id="1988" w:name="_Toc56620259"/>
      <w:bookmarkStart w:id="1989" w:name="_Toc64447899"/>
      <w:bookmarkStart w:id="1990" w:name="_Toc74152674"/>
      <w:bookmarkStart w:id="1991" w:name="_Toc88656099"/>
      <w:bookmarkStart w:id="1992" w:name="_Toc88657158"/>
      <w:bookmarkStart w:id="1993" w:name="_Toc105657141"/>
      <w:bookmarkStart w:id="1994" w:name="_Toc106108522"/>
      <w:bookmarkStart w:id="1995" w:name="_Toc112687615"/>
      <w:bookmarkStart w:id="1996" w:name="_Toc184819661"/>
      <w:bookmarkEnd w:id="1982"/>
      <w:r w:rsidRPr="00D629EF">
        <w:t>8.4.1.2</w:t>
      </w:r>
      <w:r w:rsidRPr="00D629EF">
        <w:tab/>
        <w:t>Successful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076E647C" w14:textId="77777777" w:rsidR="00FC324B" w:rsidRPr="00D629EF" w:rsidRDefault="00FC324B" w:rsidP="00FC324B">
      <w:pPr>
        <w:pStyle w:val="TH"/>
      </w:pPr>
      <w:r w:rsidRPr="00D629EF">
        <w:object w:dxaOrig="6870" w:dyaOrig="2400" w14:anchorId="242841B0">
          <v:shape id="_x0000_i1059" type="#_x0000_t75" style="width:344.25pt;height:119.25pt" o:ole="">
            <v:imagedata r:id="rId78" o:title=""/>
          </v:shape>
          <o:OLEObject Type="Embed" ProgID="Visio.Drawing.11" ShapeID="_x0000_i1059" DrawAspect="Content" ObjectID="_1795446772" r:id="rId79"/>
        </w:object>
      </w:r>
    </w:p>
    <w:p w14:paraId="3111AF08" w14:textId="77777777" w:rsidR="00FC324B" w:rsidRPr="00D629EF" w:rsidRDefault="00FC324B" w:rsidP="00FC324B">
      <w:pPr>
        <w:pStyle w:val="TF"/>
      </w:pPr>
      <w:bookmarkStart w:id="1997" w:name="_CRFigure8_4_1_21"/>
      <w:bookmarkStart w:id="1998" w:name="_Hlk1652028"/>
      <w:r w:rsidRPr="00D629EF">
        <w:t xml:space="preserve">Figure </w:t>
      </w:r>
      <w:bookmarkEnd w:id="1997"/>
      <w:r w:rsidRPr="00D629EF">
        <w:t>8.4.1.2-1: Trace start procedure: Successful Operation</w:t>
      </w:r>
      <w:bookmarkEnd w:id="1998"/>
      <w:r w:rsidRPr="00D629EF">
        <w:t>.</w:t>
      </w:r>
    </w:p>
    <w:p w14:paraId="0E749269" w14:textId="77777777" w:rsidR="00FC324B" w:rsidRDefault="00FC324B" w:rsidP="00FC324B">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FC324B">
      <w:pPr>
        <w:pStyle w:val="B1"/>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FC324B">
      <w:pPr>
        <w:pStyle w:val="Heading4"/>
        <w:rPr>
          <w:lang w:val="en-US"/>
        </w:rPr>
      </w:pPr>
      <w:bookmarkStart w:id="1999" w:name="_CR8_4_1_3"/>
      <w:bookmarkStart w:id="2000" w:name="_Toc29460970"/>
      <w:bookmarkStart w:id="2001" w:name="_Toc29505702"/>
      <w:bookmarkStart w:id="2002" w:name="_Toc36556227"/>
      <w:bookmarkStart w:id="2003" w:name="_Toc45881671"/>
      <w:bookmarkStart w:id="2004" w:name="_Toc51852309"/>
      <w:bookmarkStart w:id="2005" w:name="_Toc56620260"/>
      <w:bookmarkStart w:id="2006" w:name="_Toc64447900"/>
      <w:bookmarkStart w:id="2007" w:name="_Toc74152675"/>
      <w:bookmarkStart w:id="2008" w:name="_Toc88656100"/>
      <w:bookmarkStart w:id="2009" w:name="_Toc88657159"/>
      <w:bookmarkStart w:id="2010" w:name="_Toc105657142"/>
      <w:bookmarkStart w:id="2011" w:name="_Toc106108523"/>
      <w:bookmarkStart w:id="2012" w:name="_Toc112687616"/>
      <w:bookmarkStart w:id="2013" w:name="_Toc184819662"/>
      <w:bookmarkEnd w:id="1999"/>
      <w:r w:rsidRPr="007E6193">
        <w:rPr>
          <w:lang w:val="en-US"/>
        </w:rPr>
        <w:t>8.4.1.3</w:t>
      </w:r>
      <w:r w:rsidRPr="007E6193">
        <w:rPr>
          <w:lang w:val="en-US"/>
        </w:rPr>
        <w:tab/>
        <w:t>Abnormal Conditions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0E9ECE3E" w14:textId="77777777" w:rsidR="00FC324B" w:rsidRPr="007E6193" w:rsidRDefault="00FC324B" w:rsidP="00FC324B">
      <w:pPr>
        <w:rPr>
          <w:lang w:val="en-US"/>
        </w:rPr>
      </w:pPr>
      <w:r w:rsidRPr="007E6193">
        <w:rPr>
          <w:lang w:val="en-US"/>
        </w:rPr>
        <w:t>Void.</w:t>
      </w:r>
    </w:p>
    <w:p w14:paraId="7D5AD2F2" w14:textId="77777777" w:rsidR="00FC324B" w:rsidRPr="00D629EF" w:rsidRDefault="00FC324B" w:rsidP="00FC324B">
      <w:pPr>
        <w:pStyle w:val="Heading3"/>
      </w:pPr>
      <w:bookmarkStart w:id="2014" w:name="_CR8_4_2"/>
      <w:bookmarkStart w:id="2015" w:name="_Toc29460971"/>
      <w:bookmarkStart w:id="2016" w:name="_Toc29505703"/>
      <w:bookmarkStart w:id="2017" w:name="_Toc36556228"/>
      <w:bookmarkStart w:id="2018" w:name="_Toc45881672"/>
      <w:bookmarkStart w:id="2019" w:name="_Toc51852310"/>
      <w:bookmarkStart w:id="2020" w:name="_Toc56620261"/>
      <w:bookmarkStart w:id="2021" w:name="_Toc64447901"/>
      <w:bookmarkStart w:id="2022" w:name="_Toc74152676"/>
      <w:bookmarkStart w:id="2023" w:name="_Toc88656101"/>
      <w:bookmarkStart w:id="2024" w:name="_Toc88657160"/>
      <w:bookmarkStart w:id="2025" w:name="_Toc105657143"/>
      <w:bookmarkStart w:id="2026" w:name="_Toc106108524"/>
      <w:bookmarkStart w:id="2027" w:name="_Toc112687617"/>
      <w:bookmarkStart w:id="2028" w:name="_Toc184819663"/>
      <w:bookmarkEnd w:id="2014"/>
      <w:r w:rsidRPr="00D629EF">
        <w:t>8.4.2</w:t>
      </w:r>
      <w:r w:rsidRPr="00D629EF">
        <w:tab/>
        <w:t>Deactivate Trace</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205B977C" w14:textId="77777777" w:rsidR="00FC324B" w:rsidRPr="00D629EF" w:rsidRDefault="00FC324B" w:rsidP="00FC324B">
      <w:pPr>
        <w:pStyle w:val="Heading4"/>
      </w:pPr>
      <w:bookmarkStart w:id="2029" w:name="_CR8_4_2_1"/>
      <w:bookmarkStart w:id="2030" w:name="_Toc29460972"/>
      <w:bookmarkStart w:id="2031" w:name="_Toc29505704"/>
      <w:bookmarkStart w:id="2032" w:name="_Toc36556229"/>
      <w:bookmarkStart w:id="2033" w:name="_Toc45881673"/>
      <w:bookmarkStart w:id="2034" w:name="_Toc51852311"/>
      <w:bookmarkStart w:id="2035" w:name="_Toc56620262"/>
      <w:bookmarkStart w:id="2036" w:name="_Toc64447902"/>
      <w:bookmarkStart w:id="2037" w:name="_Toc74152677"/>
      <w:bookmarkStart w:id="2038" w:name="_Toc88656102"/>
      <w:bookmarkStart w:id="2039" w:name="_Toc88657161"/>
      <w:bookmarkStart w:id="2040" w:name="_Toc105657144"/>
      <w:bookmarkStart w:id="2041" w:name="_Toc106108525"/>
      <w:bookmarkStart w:id="2042" w:name="_Toc112687618"/>
      <w:bookmarkStart w:id="2043" w:name="_Toc184819664"/>
      <w:bookmarkEnd w:id="2029"/>
      <w:r w:rsidRPr="00D629EF">
        <w:t>8.4.2.1</w:t>
      </w:r>
      <w:r w:rsidRPr="00D629EF">
        <w:tab/>
        <w:t>General</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4CF3667" w14:textId="77777777" w:rsidR="00FC324B" w:rsidRPr="00D629EF" w:rsidRDefault="00FC324B" w:rsidP="00FC324B">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FC324B">
      <w:pPr>
        <w:pStyle w:val="Heading4"/>
      </w:pPr>
      <w:bookmarkStart w:id="2044" w:name="_CR8_4_2_2"/>
      <w:bookmarkStart w:id="2045" w:name="_Toc29460973"/>
      <w:bookmarkStart w:id="2046" w:name="_Toc29505705"/>
      <w:bookmarkStart w:id="2047" w:name="_Toc36556230"/>
      <w:bookmarkStart w:id="2048" w:name="_Toc45881674"/>
      <w:bookmarkStart w:id="2049" w:name="_Toc51852312"/>
      <w:bookmarkStart w:id="2050" w:name="_Toc56620263"/>
      <w:bookmarkStart w:id="2051" w:name="_Toc64447903"/>
      <w:bookmarkStart w:id="2052" w:name="_Toc74152678"/>
      <w:bookmarkStart w:id="2053" w:name="_Toc88656103"/>
      <w:bookmarkStart w:id="2054" w:name="_Toc88657162"/>
      <w:bookmarkStart w:id="2055" w:name="_Toc105657145"/>
      <w:bookmarkStart w:id="2056" w:name="_Toc106108526"/>
      <w:bookmarkStart w:id="2057" w:name="_Toc112687619"/>
      <w:bookmarkStart w:id="2058" w:name="_Toc184819665"/>
      <w:bookmarkEnd w:id="2044"/>
      <w:r w:rsidRPr="00D629EF">
        <w:t>8.4.2.2</w:t>
      </w:r>
      <w:r w:rsidRPr="00D629EF">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5FB9BAF" w14:textId="77777777" w:rsidR="00FC324B" w:rsidRPr="00D629EF" w:rsidRDefault="00FC324B" w:rsidP="00FC324B">
      <w:pPr>
        <w:pStyle w:val="TH"/>
      </w:pPr>
      <w:r w:rsidRPr="00D629EF">
        <w:object w:dxaOrig="6870" w:dyaOrig="2400" w14:anchorId="376CBB5B">
          <v:shape id="_x0000_i1060" type="#_x0000_t75" style="width:344.25pt;height:119.25pt" o:ole="">
            <v:imagedata r:id="rId80" o:title=""/>
          </v:shape>
          <o:OLEObject Type="Embed" ProgID="Visio.Drawing.11" ShapeID="_x0000_i1060" DrawAspect="Content" ObjectID="_1795446773" r:id="rId81"/>
        </w:object>
      </w:r>
    </w:p>
    <w:p w14:paraId="4090500E" w14:textId="77777777" w:rsidR="00FC324B" w:rsidRPr="00D629EF" w:rsidRDefault="00FC324B" w:rsidP="00FC324B">
      <w:pPr>
        <w:pStyle w:val="TF"/>
      </w:pPr>
      <w:bookmarkStart w:id="2059" w:name="_CRFigure8_4_2_21"/>
      <w:r w:rsidRPr="00D629EF">
        <w:t xml:space="preserve">Figure </w:t>
      </w:r>
      <w:bookmarkEnd w:id="2059"/>
      <w:r w:rsidRPr="00D629EF">
        <w:t>8.4.2.2-1: Deactivate trace procedure: Successful Operation.</w:t>
      </w:r>
    </w:p>
    <w:p w14:paraId="7B5C0DDC" w14:textId="77777777" w:rsidR="00FC324B" w:rsidRPr="00D629EF" w:rsidRDefault="00FC324B" w:rsidP="00FC324B">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FC324B">
      <w:pPr>
        <w:pStyle w:val="Heading4"/>
        <w:rPr>
          <w:lang w:val="en-US"/>
        </w:rPr>
      </w:pPr>
      <w:bookmarkStart w:id="2060" w:name="_CR8_4_2_3"/>
      <w:bookmarkStart w:id="2061" w:name="_Toc29460974"/>
      <w:bookmarkStart w:id="2062" w:name="_Toc29505706"/>
      <w:bookmarkStart w:id="2063" w:name="_Toc36556231"/>
      <w:bookmarkStart w:id="2064" w:name="_Toc45881675"/>
      <w:bookmarkStart w:id="2065" w:name="_Toc51852313"/>
      <w:bookmarkStart w:id="2066" w:name="_Toc56620264"/>
      <w:bookmarkStart w:id="2067" w:name="_Toc64447904"/>
      <w:bookmarkStart w:id="2068" w:name="_Toc74152679"/>
      <w:bookmarkStart w:id="2069" w:name="_Toc88656104"/>
      <w:bookmarkStart w:id="2070" w:name="_Toc88657163"/>
      <w:bookmarkStart w:id="2071" w:name="_Toc105657146"/>
      <w:bookmarkStart w:id="2072" w:name="_Toc106108527"/>
      <w:bookmarkStart w:id="2073" w:name="_Toc112687620"/>
      <w:bookmarkStart w:id="2074" w:name="_Toc184819666"/>
      <w:bookmarkEnd w:id="2060"/>
      <w:r w:rsidRPr="00D629EF">
        <w:t>8.4.2.3</w:t>
      </w:r>
      <w:r w:rsidRPr="00D629EF">
        <w:tab/>
        <w:t>Abnormal Conditions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33735FE" w14:textId="77777777" w:rsidR="00FC324B" w:rsidRPr="007E6193" w:rsidRDefault="00FC324B" w:rsidP="00FC324B">
      <w:pPr>
        <w:rPr>
          <w:lang w:val="en-US"/>
        </w:rPr>
      </w:pPr>
      <w:r w:rsidRPr="007E6193">
        <w:rPr>
          <w:lang w:val="en-US"/>
        </w:rPr>
        <w:t>Void.</w:t>
      </w:r>
    </w:p>
    <w:p w14:paraId="081F2FD6" w14:textId="77777777" w:rsidR="00FC324B" w:rsidRDefault="00FC324B" w:rsidP="00FC324B">
      <w:pPr>
        <w:pStyle w:val="Heading3"/>
      </w:pPr>
      <w:bookmarkStart w:id="2075" w:name="_CR8_4_3"/>
      <w:bookmarkStart w:id="2076" w:name="_Toc45881676"/>
      <w:bookmarkStart w:id="2077" w:name="_Toc51852314"/>
      <w:bookmarkStart w:id="2078" w:name="_Toc56620265"/>
      <w:bookmarkStart w:id="2079" w:name="_Toc64447905"/>
      <w:bookmarkStart w:id="2080" w:name="_Toc74152680"/>
      <w:bookmarkStart w:id="2081" w:name="_Toc88656105"/>
      <w:bookmarkStart w:id="2082" w:name="_Toc88657164"/>
      <w:bookmarkStart w:id="2083" w:name="_Toc105657147"/>
      <w:bookmarkStart w:id="2084" w:name="_Toc106108528"/>
      <w:bookmarkStart w:id="2085" w:name="_Toc112687621"/>
      <w:bookmarkStart w:id="2086" w:name="_Toc184819667"/>
      <w:bookmarkEnd w:id="2075"/>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76"/>
      <w:bookmarkEnd w:id="2077"/>
      <w:bookmarkEnd w:id="2078"/>
      <w:bookmarkEnd w:id="2079"/>
      <w:bookmarkEnd w:id="2080"/>
      <w:bookmarkEnd w:id="2081"/>
      <w:bookmarkEnd w:id="2082"/>
      <w:bookmarkEnd w:id="2083"/>
      <w:bookmarkEnd w:id="2084"/>
      <w:bookmarkEnd w:id="2085"/>
      <w:bookmarkEnd w:id="2086"/>
    </w:p>
    <w:p w14:paraId="2F7AE110" w14:textId="77777777" w:rsidR="00FC324B" w:rsidRDefault="00FC324B" w:rsidP="00FC324B">
      <w:pPr>
        <w:pStyle w:val="Heading4"/>
        <w:rPr>
          <w:lang w:eastAsia="zh-CN"/>
        </w:rPr>
      </w:pPr>
      <w:bookmarkStart w:id="2087" w:name="_CR8_4_3_1"/>
      <w:bookmarkStart w:id="2088" w:name="_Toc45881677"/>
      <w:bookmarkStart w:id="2089" w:name="_Toc51852315"/>
      <w:bookmarkStart w:id="2090" w:name="_Toc56620266"/>
      <w:bookmarkStart w:id="2091" w:name="_Toc64447906"/>
      <w:bookmarkStart w:id="2092" w:name="_Toc74152681"/>
      <w:bookmarkStart w:id="2093" w:name="_Toc88656106"/>
      <w:bookmarkStart w:id="2094" w:name="_Toc88657165"/>
      <w:bookmarkStart w:id="2095" w:name="_Toc105657148"/>
      <w:bookmarkStart w:id="2096" w:name="_Toc106108529"/>
      <w:bookmarkStart w:id="2097" w:name="_Toc112687622"/>
      <w:bookmarkStart w:id="2098" w:name="_Toc184819668"/>
      <w:bookmarkEnd w:id="2087"/>
      <w:r>
        <w:t>8.</w:t>
      </w:r>
      <w:r>
        <w:rPr>
          <w:rFonts w:eastAsia="SimSun" w:hint="eastAsia"/>
          <w:lang w:val="en-US" w:eastAsia="zh-CN"/>
        </w:rPr>
        <w:t>4</w:t>
      </w:r>
      <w:r>
        <w:t>.</w:t>
      </w:r>
      <w:r>
        <w:rPr>
          <w:rFonts w:eastAsia="SimSun" w:hint="eastAsia"/>
          <w:lang w:val="en-US" w:eastAsia="zh-CN"/>
        </w:rPr>
        <w:t>3</w:t>
      </w:r>
      <w:r>
        <w:t>.1</w:t>
      </w:r>
      <w:r>
        <w:tab/>
        <w:t>General</w:t>
      </w:r>
      <w:bookmarkEnd w:id="2088"/>
      <w:bookmarkEnd w:id="2089"/>
      <w:bookmarkEnd w:id="2090"/>
      <w:bookmarkEnd w:id="2091"/>
      <w:bookmarkEnd w:id="2092"/>
      <w:bookmarkEnd w:id="2093"/>
      <w:bookmarkEnd w:id="2094"/>
      <w:bookmarkEnd w:id="2095"/>
      <w:bookmarkEnd w:id="2096"/>
      <w:bookmarkEnd w:id="2097"/>
      <w:bookmarkEnd w:id="2098"/>
    </w:p>
    <w:p w14:paraId="1818DEC2" w14:textId="77777777" w:rsidR="00FC324B" w:rsidRDefault="00FC324B" w:rsidP="00FC324B">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FC324B">
      <w:pPr>
        <w:pStyle w:val="Heading4"/>
      </w:pPr>
      <w:bookmarkStart w:id="2099" w:name="_CR8_4_3_2"/>
      <w:bookmarkStart w:id="2100" w:name="_Toc45881678"/>
      <w:bookmarkStart w:id="2101" w:name="_Toc51852316"/>
      <w:bookmarkStart w:id="2102" w:name="_Toc56620267"/>
      <w:bookmarkStart w:id="2103" w:name="_Toc64447907"/>
      <w:bookmarkStart w:id="2104" w:name="_Toc74152682"/>
      <w:bookmarkStart w:id="2105" w:name="_Toc88656107"/>
      <w:bookmarkStart w:id="2106" w:name="_Toc88657166"/>
      <w:bookmarkStart w:id="2107" w:name="_Toc105657149"/>
      <w:bookmarkStart w:id="2108" w:name="_Toc106108530"/>
      <w:bookmarkStart w:id="2109" w:name="_Toc112687623"/>
      <w:bookmarkStart w:id="2110" w:name="_Toc184819669"/>
      <w:bookmarkEnd w:id="2099"/>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00"/>
      <w:bookmarkEnd w:id="2101"/>
      <w:bookmarkEnd w:id="2102"/>
      <w:bookmarkEnd w:id="2103"/>
      <w:bookmarkEnd w:id="2104"/>
      <w:bookmarkEnd w:id="2105"/>
      <w:bookmarkEnd w:id="2106"/>
      <w:bookmarkEnd w:id="2107"/>
      <w:bookmarkEnd w:id="2108"/>
      <w:bookmarkEnd w:id="2109"/>
      <w:bookmarkEnd w:id="2110"/>
    </w:p>
    <w:p w14:paraId="17D42CA0" w14:textId="77777777" w:rsidR="00FC324B" w:rsidRDefault="00FC324B" w:rsidP="00FC324B">
      <w:pPr>
        <w:pStyle w:val="TH"/>
        <w:rPr>
          <w:lang w:eastAsia="zh-CN"/>
        </w:rPr>
      </w:pPr>
      <w:r>
        <w:object w:dxaOrig="5988" w:dyaOrig="2116" w14:anchorId="615C514C">
          <v:shape id="对象 10" o:spid="_x0000_i1061" type="#_x0000_t75" style="width:344.25pt;height:120.75pt;mso-position-horizontal-relative:page;mso-position-vertical-relative:page" o:ole="">
            <v:imagedata r:id="rId82" o:title=""/>
          </v:shape>
          <o:OLEObject Type="Embed" ProgID="Visio.Drawing.11" ShapeID="对象 10" DrawAspect="Content" ObjectID="_1795446774" r:id="rId83"/>
        </w:object>
      </w:r>
    </w:p>
    <w:p w14:paraId="41C0A1F5" w14:textId="77777777" w:rsidR="00FC324B" w:rsidRDefault="00FC324B" w:rsidP="00FC324B">
      <w:pPr>
        <w:pStyle w:val="TF"/>
        <w:rPr>
          <w:lang w:eastAsia="zh-CN"/>
        </w:rPr>
      </w:pPr>
      <w:bookmarkStart w:id="2111" w:name="_CRFigure8_4_3_21"/>
      <w:r>
        <w:rPr>
          <w:lang w:eastAsia="zh-CN"/>
        </w:rPr>
        <w:t xml:space="preserve">Figure </w:t>
      </w:r>
      <w:bookmarkEnd w:id="2111"/>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FC324B">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FC324B">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FC324B">
      <w:pPr>
        <w:pStyle w:val="Heading4"/>
        <w:rPr>
          <w:lang w:val="en-US"/>
        </w:rPr>
      </w:pPr>
      <w:bookmarkStart w:id="2112" w:name="_CR8_4_3_3"/>
      <w:bookmarkStart w:id="2113" w:name="_Toc45881679"/>
      <w:bookmarkStart w:id="2114" w:name="_Toc51852317"/>
      <w:bookmarkStart w:id="2115" w:name="_Toc56620268"/>
      <w:bookmarkStart w:id="2116" w:name="_Toc64447908"/>
      <w:bookmarkStart w:id="2117" w:name="_Toc74152683"/>
      <w:bookmarkStart w:id="2118" w:name="_Toc88656108"/>
      <w:bookmarkStart w:id="2119" w:name="_Toc88657167"/>
      <w:bookmarkStart w:id="2120" w:name="_Toc105657150"/>
      <w:bookmarkStart w:id="2121" w:name="_Toc106108531"/>
      <w:bookmarkStart w:id="2122" w:name="_Toc112687624"/>
      <w:bookmarkStart w:id="2123" w:name="_Toc184819670"/>
      <w:bookmarkEnd w:id="2112"/>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13"/>
      <w:bookmarkEnd w:id="2114"/>
      <w:bookmarkEnd w:id="2115"/>
      <w:bookmarkEnd w:id="2116"/>
      <w:bookmarkEnd w:id="2117"/>
      <w:bookmarkEnd w:id="2118"/>
      <w:bookmarkEnd w:id="2119"/>
      <w:bookmarkEnd w:id="2120"/>
      <w:bookmarkEnd w:id="2121"/>
      <w:bookmarkEnd w:id="2122"/>
      <w:bookmarkEnd w:id="2123"/>
    </w:p>
    <w:p w14:paraId="1F05EBCA" w14:textId="77777777" w:rsidR="00FC324B" w:rsidRPr="007E6193" w:rsidRDefault="00FC324B" w:rsidP="00FC324B">
      <w:pPr>
        <w:rPr>
          <w:lang w:val="en-US"/>
        </w:rPr>
      </w:pPr>
      <w:r w:rsidRPr="007E6193">
        <w:rPr>
          <w:lang w:val="en-US"/>
        </w:rPr>
        <w:t>Void.</w:t>
      </w:r>
    </w:p>
    <w:p w14:paraId="4133681E" w14:textId="77777777" w:rsidR="00FC324B" w:rsidRPr="00107155" w:rsidRDefault="00FC324B" w:rsidP="00FC324B">
      <w:pPr>
        <w:pStyle w:val="Heading2"/>
      </w:pPr>
      <w:bookmarkStart w:id="2124" w:name="_CR8_5"/>
      <w:bookmarkStart w:id="2125" w:name="_Toc45881680"/>
      <w:bookmarkStart w:id="2126" w:name="_Toc51852318"/>
      <w:bookmarkStart w:id="2127" w:name="_Toc56620269"/>
      <w:bookmarkStart w:id="2128" w:name="_Toc64447909"/>
      <w:bookmarkStart w:id="2129" w:name="_Toc74152684"/>
      <w:bookmarkStart w:id="2130" w:name="_Toc88656109"/>
      <w:bookmarkStart w:id="2131" w:name="_Toc88657168"/>
      <w:bookmarkStart w:id="2132" w:name="_Toc105657151"/>
      <w:bookmarkStart w:id="2133" w:name="_Toc106108532"/>
      <w:bookmarkStart w:id="2134" w:name="_Toc112687625"/>
      <w:bookmarkStart w:id="2135" w:name="_Toc184819671"/>
      <w:bookmarkEnd w:id="2124"/>
      <w:r>
        <w:t>8.5</w:t>
      </w:r>
      <w:r w:rsidRPr="00107155">
        <w:tab/>
        <w:t>IAB Procedures</w:t>
      </w:r>
      <w:bookmarkEnd w:id="2125"/>
      <w:bookmarkEnd w:id="2126"/>
      <w:bookmarkEnd w:id="2127"/>
      <w:bookmarkEnd w:id="2128"/>
      <w:bookmarkEnd w:id="2129"/>
      <w:bookmarkEnd w:id="2130"/>
      <w:bookmarkEnd w:id="2131"/>
      <w:bookmarkEnd w:id="2132"/>
      <w:bookmarkEnd w:id="2133"/>
      <w:bookmarkEnd w:id="2134"/>
      <w:bookmarkEnd w:id="2135"/>
    </w:p>
    <w:p w14:paraId="6C2E2887" w14:textId="77777777" w:rsidR="00FC324B" w:rsidRPr="00107155" w:rsidRDefault="00FC324B" w:rsidP="00FC324B">
      <w:pPr>
        <w:pStyle w:val="Heading3"/>
      </w:pPr>
      <w:bookmarkStart w:id="2136" w:name="_CR8_5_1"/>
      <w:bookmarkStart w:id="2137" w:name="_Toc45881681"/>
      <w:bookmarkStart w:id="2138" w:name="_Toc51852319"/>
      <w:bookmarkStart w:id="2139" w:name="_Toc56620270"/>
      <w:bookmarkStart w:id="2140" w:name="_Toc64447910"/>
      <w:bookmarkStart w:id="2141" w:name="_Toc74152685"/>
      <w:bookmarkStart w:id="2142" w:name="_Toc88656110"/>
      <w:bookmarkStart w:id="2143" w:name="_Toc88657169"/>
      <w:bookmarkStart w:id="2144" w:name="_Toc105657152"/>
      <w:bookmarkStart w:id="2145" w:name="_Toc106108533"/>
      <w:bookmarkStart w:id="2146" w:name="_Toc112687626"/>
      <w:bookmarkStart w:id="2147" w:name="_Toc184819672"/>
      <w:bookmarkEnd w:id="2136"/>
      <w:r>
        <w:t>8.5</w:t>
      </w:r>
      <w:r w:rsidRPr="00107155">
        <w:t>.1</w:t>
      </w:r>
      <w:r w:rsidRPr="00107155">
        <w:tab/>
      </w:r>
      <w:bookmarkStart w:id="2148" w:name="OLE_LINK22"/>
      <w:r w:rsidRPr="00107155">
        <w:t xml:space="preserve">IAB UP </w:t>
      </w:r>
      <w:r w:rsidRPr="00107155">
        <w:rPr>
          <w:rFonts w:hint="eastAsia"/>
        </w:rPr>
        <w:t>TNL</w:t>
      </w:r>
      <w:r w:rsidRPr="00107155">
        <w:t xml:space="preserve"> Address Update</w:t>
      </w:r>
      <w:bookmarkEnd w:id="2137"/>
      <w:bookmarkEnd w:id="2138"/>
      <w:bookmarkEnd w:id="2139"/>
      <w:bookmarkEnd w:id="2140"/>
      <w:bookmarkEnd w:id="2141"/>
      <w:bookmarkEnd w:id="2142"/>
      <w:bookmarkEnd w:id="2143"/>
      <w:bookmarkEnd w:id="2144"/>
      <w:bookmarkEnd w:id="2145"/>
      <w:bookmarkEnd w:id="2146"/>
      <w:bookmarkEnd w:id="2147"/>
      <w:bookmarkEnd w:id="2148"/>
    </w:p>
    <w:p w14:paraId="41D5B6E2" w14:textId="77777777" w:rsidR="00FC324B" w:rsidRPr="00107155" w:rsidRDefault="00FC324B" w:rsidP="00FC324B">
      <w:pPr>
        <w:pStyle w:val="Heading4"/>
      </w:pPr>
      <w:bookmarkStart w:id="2149" w:name="_CR8_5_1_1"/>
      <w:bookmarkStart w:id="2150" w:name="_Toc45881682"/>
      <w:bookmarkStart w:id="2151" w:name="_Toc51852320"/>
      <w:bookmarkStart w:id="2152" w:name="_Toc56620271"/>
      <w:bookmarkStart w:id="2153" w:name="_Toc64447911"/>
      <w:bookmarkStart w:id="2154" w:name="_Toc74152686"/>
      <w:bookmarkStart w:id="2155" w:name="_Toc88656111"/>
      <w:bookmarkStart w:id="2156" w:name="_Toc88657170"/>
      <w:bookmarkStart w:id="2157" w:name="_Toc105657153"/>
      <w:bookmarkStart w:id="2158" w:name="_Toc106108534"/>
      <w:bookmarkStart w:id="2159" w:name="_Toc112687627"/>
      <w:bookmarkStart w:id="2160" w:name="_Toc184819673"/>
      <w:bookmarkEnd w:id="2149"/>
      <w:r>
        <w:t>8.5</w:t>
      </w:r>
      <w:r w:rsidRPr="00107155">
        <w:t>.1.1</w:t>
      </w:r>
      <w:r w:rsidRPr="00107155">
        <w:tab/>
        <w:t>General</w:t>
      </w:r>
      <w:bookmarkEnd w:id="2150"/>
      <w:bookmarkEnd w:id="2151"/>
      <w:bookmarkEnd w:id="2152"/>
      <w:bookmarkEnd w:id="2153"/>
      <w:bookmarkEnd w:id="2154"/>
      <w:bookmarkEnd w:id="2155"/>
      <w:bookmarkEnd w:id="2156"/>
      <w:bookmarkEnd w:id="2157"/>
      <w:bookmarkEnd w:id="2158"/>
      <w:bookmarkEnd w:id="2159"/>
      <w:bookmarkEnd w:id="2160"/>
    </w:p>
    <w:p w14:paraId="3ED5CF0C" w14:textId="77777777" w:rsidR="00FC324B" w:rsidRPr="00107155" w:rsidRDefault="00FC324B" w:rsidP="00FC324B">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FC324B">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FC324B">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FC324B">
      <w:pPr>
        <w:pStyle w:val="Heading4"/>
      </w:pPr>
      <w:bookmarkStart w:id="2161" w:name="_CR8_5_1_2"/>
      <w:bookmarkStart w:id="2162" w:name="_Toc45881683"/>
      <w:bookmarkStart w:id="2163" w:name="_Toc51852321"/>
      <w:bookmarkStart w:id="2164" w:name="_Toc56620272"/>
      <w:bookmarkStart w:id="2165" w:name="_Toc64447912"/>
      <w:bookmarkStart w:id="2166" w:name="_Toc74152687"/>
      <w:bookmarkStart w:id="2167" w:name="_Toc88656112"/>
      <w:bookmarkStart w:id="2168" w:name="_Toc88657171"/>
      <w:bookmarkStart w:id="2169" w:name="_Toc105657154"/>
      <w:bookmarkStart w:id="2170" w:name="_Toc106108535"/>
      <w:bookmarkStart w:id="2171" w:name="_Toc112687628"/>
      <w:bookmarkStart w:id="2172" w:name="_Toc184819674"/>
      <w:bookmarkEnd w:id="2161"/>
      <w:r>
        <w:t>8.5</w:t>
      </w:r>
      <w:r w:rsidRPr="00107155">
        <w:t>.1.2</w:t>
      </w:r>
      <w:r w:rsidRPr="00107155">
        <w:tab/>
        <w:t>Successful Operation</w:t>
      </w:r>
      <w:bookmarkEnd w:id="2162"/>
      <w:bookmarkEnd w:id="2163"/>
      <w:bookmarkEnd w:id="2164"/>
      <w:bookmarkEnd w:id="2165"/>
      <w:bookmarkEnd w:id="2166"/>
      <w:bookmarkEnd w:id="2167"/>
      <w:bookmarkEnd w:id="2168"/>
      <w:bookmarkEnd w:id="2169"/>
      <w:bookmarkEnd w:id="2170"/>
      <w:bookmarkEnd w:id="2171"/>
      <w:bookmarkEnd w:id="2172"/>
    </w:p>
    <w:bookmarkStart w:id="2173" w:name="_MON_1655123715"/>
    <w:bookmarkEnd w:id="2173"/>
    <w:p w14:paraId="62CE8981" w14:textId="77777777" w:rsidR="00FC324B" w:rsidRPr="00107155" w:rsidRDefault="00FC324B" w:rsidP="00FC324B">
      <w:pPr>
        <w:pStyle w:val="TH"/>
      </w:pPr>
      <w:r w:rsidRPr="007F50B4">
        <w:rPr>
          <w:color w:val="000000"/>
        </w:rPr>
        <w:object w:dxaOrig="5753" w:dyaOrig="2671" w14:anchorId="2DA7B623">
          <v:shape id="_x0000_i1062" type="#_x0000_t75" style="width:4in;height:132.75pt" o:ole="">
            <v:imagedata r:id="rId84" o:title=""/>
          </v:shape>
          <o:OLEObject Type="Embed" ProgID="Word.Picture.8" ShapeID="_x0000_i1062" DrawAspect="Content" ObjectID="_1795446775" r:id="rId85"/>
        </w:object>
      </w:r>
    </w:p>
    <w:p w14:paraId="287DF5BA" w14:textId="77777777" w:rsidR="00FC324B" w:rsidRPr="00107155" w:rsidRDefault="00FC324B" w:rsidP="00FC324B">
      <w:pPr>
        <w:pStyle w:val="TF"/>
      </w:pPr>
      <w:bookmarkStart w:id="2174" w:name="_CRFigure8_5_1_21"/>
      <w:r w:rsidRPr="00107155">
        <w:t xml:space="preserve">Figure </w:t>
      </w:r>
      <w:bookmarkEnd w:id="2174"/>
      <w:r>
        <w:t>8.5</w:t>
      </w:r>
      <w:r w:rsidRPr="00107155">
        <w:t>.1.2-1: IAB UP TNL Address Update procedure: Successful Operation.</w:t>
      </w:r>
    </w:p>
    <w:p w14:paraId="0348AE93" w14:textId="77777777" w:rsidR="00FC324B" w:rsidRDefault="00FC324B" w:rsidP="00FC324B">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FC324B">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75" w:name="OLE_LINK42"/>
      <w:r w:rsidRPr="00107155">
        <w:t>TNL Address(es)</w:t>
      </w:r>
      <w:bookmarkEnd w:id="2175"/>
      <w:r w:rsidRPr="00107155">
        <w:t xml:space="preserve"> by the new TNL Address(es) for all the maintained DL F1-U GTP tunnels corresponding to the old TNL Address(es).</w:t>
      </w:r>
    </w:p>
    <w:p w14:paraId="2D701398" w14:textId="77777777" w:rsidR="00FC324B" w:rsidRPr="00107155" w:rsidRDefault="00FC324B" w:rsidP="00FC324B">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FC324B">
      <w:pPr>
        <w:pStyle w:val="Heading4"/>
      </w:pPr>
      <w:bookmarkStart w:id="2176" w:name="_CR8_5_1_3"/>
      <w:bookmarkStart w:id="2177" w:name="_Toc45881684"/>
      <w:bookmarkStart w:id="2178" w:name="_Toc51852322"/>
      <w:bookmarkStart w:id="2179" w:name="_Toc56620273"/>
      <w:bookmarkStart w:id="2180" w:name="_Toc64447913"/>
      <w:bookmarkStart w:id="2181" w:name="_Toc74152688"/>
      <w:bookmarkStart w:id="2182" w:name="_Toc88656113"/>
      <w:bookmarkStart w:id="2183" w:name="_Toc88657172"/>
      <w:bookmarkStart w:id="2184" w:name="_Toc105657155"/>
      <w:bookmarkStart w:id="2185" w:name="_Toc106108536"/>
      <w:bookmarkStart w:id="2186" w:name="_Toc112687629"/>
      <w:bookmarkStart w:id="2187" w:name="_Toc184819675"/>
      <w:bookmarkEnd w:id="2176"/>
      <w:r>
        <w:t>8.5</w:t>
      </w:r>
      <w:r w:rsidRPr="00107155">
        <w:t>.1.3</w:t>
      </w:r>
      <w:r w:rsidRPr="00107155">
        <w:tab/>
        <w:t>Unsuccessful Operation</w:t>
      </w:r>
      <w:bookmarkEnd w:id="2177"/>
      <w:bookmarkEnd w:id="2178"/>
      <w:bookmarkEnd w:id="2179"/>
      <w:bookmarkEnd w:id="2180"/>
      <w:bookmarkEnd w:id="2181"/>
      <w:bookmarkEnd w:id="2182"/>
      <w:bookmarkEnd w:id="2183"/>
      <w:bookmarkEnd w:id="2184"/>
      <w:bookmarkEnd w:id="2185"/>
      <w:bookmarkEnd w:id="2186"/>
      <w:bookmarkEnd w:id="2187"/>
    </w:p>
    <w:bookmarkStart w:id="2188" w:name="_MON_1655123746"/>
    <w:bookmarkEnd w:id="2188"/>
    <w:p w14:paraId="5782496A" w14:textId="77777777" w:rsidR="00FC324B" w:rsidRPr="00107155" w:rsidRDefault="00FC324B" w:rsidP="00FC324B">
      <w:pPr>
        <w:pStyle w:val="TH"/>
      </w:pPr>
      <w:r w:rsidRPr="007F50B4">
        <w:rPr>
          <w:color w:val="000000"/>
        </w:rPr>
        <w:object w:dxaOrig="5753" w:dyaOrig="2671" w14:anchorId="16033B47">
          <v:shape id="_x0000_i1063" type="#_x0000_t75" style="width:4in;height:132.75pt" o:ole="">
            <v:imagedata r:id="rId86" o:title=""/>
          </v:shape>
          <o:OLEObject Type="Embed" ProgID="Word.Picture.8" ShapeID="_x0000_i1063" DrawAspect="Content" ObjectID="_1795446776" r:id="rId87"/>
        </w:object>
      </w:r>
    </w:p>
    <w:p w14:paraId="3C47556E" w14:textId="77777777" w:rsidR="00FC324B" w:rsidRPr="00107155" w:rsidRDefault="00FC324B" w:rsidP="00FC324B">
      <w:pPr>
        <w:pStyle w:val="TF"/>
      </w:pPr>
      <w:bookmarkStart w:id="2189" w:name="_CRFigure8_5_1_31"/>
      <w:r w:rsidRPr="00107155">
        <w:t xml:space="preserve">Figure </w:t>
      </w:r>
      <w:bookmarkEnd w:id="2189"/>
      <w:r>
        <w:t>8.5</w:t>
      </w:r>
      <w:r w:rsidRPr="00107155">
        <w:t>.1.3-1: IAB UP TNL Address Update procedure: Unsuccessful Operation.</w:t>
      </w:r>
    </w:p>
    <w:p w14:paraId="17A52259" w14:textId="77777777" w:rsidR="00FC324B" w:rsidRPr="00402FAF" w:rsidRDefault="00FC324B" w:rsidP="00FC324B">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FC324B">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FC324B">
      <w:pPr>
        <w:pStyle w:val="Heading4"/>
        <w:rPr>
          <w:lang w:val="en-US"/>
        </w:rPr>
      </w:pPr>
      <w:bookmarkStart w:id="2190" w:name="_CR8_5_1_4"/>
      <w:bookmarkStart w:id="2191" w:name="_Toc45881685"/>
      <w:bookmarkStart w:id="2192" w:name="_Toc51852323"/>
      <w:bookmarkStart w:id="2193" w:name="_Toc56620274"/>
      <w:bookmarkStart w:id="2194" w:name="_Toc64447914"/>
      <w:bookmarkStart w:id="2195" w:name="_Toc74152689"/>
      <w:bookmarkStart w:id="2196" w:name="_Toc88656114"/>
      <w:bookmarkStart w:id="2197" w:name="_Toc88657173"/>
      <w:bookmarkStart w:id="2198" w:name="_Toc105657156"/>
      <w:bookmarkStart w:id="2199" w:name="_Toc106108537"/>
      <w:bookmarkStart w:id="2200" w:name="_Toc112687630"/>
      <w:bookmarkStart w:id="2201" w:name="_Toc184819676"/>
      <w:bookmarkEnd w:id="2190"/>
      <w:r w:rsidRPr="007E6193">
        <w:rPr>
          <w:lang w:val="en-US"/>
        </w:rPr>
        <w:t>8.5.1.4</w:t>
      </w:r>
      <w:r w:rsidRPr="007E6193">
        <w:rPr>
          <w:lang w:val="en-US"/>
        </w:rPr>
        <w:tab/>
        <w:t>Abnormal Conditions</w:t>
      </w:r>
      <w:bookmarkEnd w:id="2191"/>
      <w:bookmarkEnd w:id="2192"/>
      <w:bookmarkEnd w:id="2193"/>
      <w:bookmarkEnd w:id="2194"/>
      <w:bookmarkEnd w:id="2195"/>
      <w:bookmarkEnd w:id="2196"/>
      <w:bookmarkEnd w:id="2197"/>
      <w:bookmarkEnd w:id="2198"/>
      <w:bookmarkEnd w:id="2199"/>
      <w:bookmarkEnd w:id="2200"/>
      <w:bookmarkEnd w:id="2201"/>
    </w:p>
    <w:p w14:paraId="21CCEE40" w14:textId="77777777" w:rsidR="00FC324B" w:rsidRDefault="00FC324B" w:rsidP="00FC324B">
      <w:pPr>
        <w:rPr>
          <w:lang w:val="en-US"/>
        </w:rPr>
      </w:pPr>
      <w:r w:rsidRPr="007E6193">
        <w:rPr>
          <w:lang w:val="en-US"/>
        </w:rPr>
        <w:t>Not Applicable.</w:t>
      </w:r>
    </w:p>
    <w:p w14:paraId="4DDCDB53" w14:textId="77777777" w:rsidR="00FC324B" w:rsidRPr="00135FF5" w:rsidRDefault="00FC324B" w:rsidP="00FC324B">
      <w:pPr>
        <w:pStyle w:val="Heading3"/>
      </w:pPr>
      <w:bookmarkStart w:id="2202" w:name="_Toc97907826"/>
      <w:bookmarkStart w:id="2203" w:name="_CR8_5_2"/>
      <w:bookmarkStart w:id="2204" w:name="_Toc105657157"/>
      <w:bookmarkStart w:id="2205" w:name="_Toc106108538"/>
      <w:bookmarkStart w:id="2206" w:name="_Toc112687631"/>
      <w:bookmarkStart w:id="2207" w:name="_Toc184819677"/>
      <w:bookmarkEnd w:id="2202"/>
      <w:bookmarkEnd w:id="2203"/>
      <w:r w:rsidRPr="00135FF5">
        <w:t>8.5.2</w:t>
      </w:r>
      <w:r w:rsidRPr="00135FF5">
        <w:tab/>
        <w:t>IAB PSK Notification</w:t>
      </w:r>
      <w:bookmarkEnd w:id="2204"/>
      <w:bookmarkEnd w:id="2205"/>
      <w:bookmarkEnd w:id="2206"/>
      <w:bookmarkEnd w:id="2207"/>
    </w:p>
    <w:p w14:paraId="2CD6E355" w14:textId="77777777" w:rsidR="00FC324B" w:rsidRPr="00135FF5" w:rsidRDefault="00FC324B" w:rsidP="00FC324B">
      <w:pPr>
        <w:pStyle w:val="Heading4"/>
      </w:pPr>
      <w:bookmarkStart w:id="2208" w:name="_Toc97907827"/>
      <w:bookmarkStart w:id="2209" w:name="_CR8_5_2_1"/>
      <w:bookmarkStart w:id="2210" w:name="_Toc105657158"/>
      <w:bookmarkStart w:id="2211" w:name="_Toc106108539"/>
      <w:bookmarkStart w:id="2212" w:name="_Toc112687632"/>
      <w:bookmarkStart w:id="2213" w:name="_Toc184819678"/>
      <w:bookmarkEnd w:id="2208"/>
      <w:bookmarkEnd w:id="2209"/>
      <w:r w:rsidRPr="00135FF5">
        <w:t>8.5.2.1</w:t>
      </w:r>
      <w:r w:rsidRPr="00135FF5">
        <w:tab/>
        <w:t>General</w:t>
      </w:r>
      <w:bookmarkEnd w:id="2210"/>
      <w:bookmarkEnd w:id="2211"/>
      <w:bookmarkEnd w:id="2212"/>
      <w:bookmarkEnd w:id="2213"/>
    </w:p>
    <w:p w14:paraId="4ADC0819" w14:textId="77777777" w:rsidR="00FC324B" w:rsidRDefault="00FC324B" w:rsidP="00FC324B">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FC324B">
      <w:pPr>
        <w:pStyle w:val="NO"/>
      </w:pPr>
      <w:r>
        <w:t xml:space="preserve">NOTE: </w:t>
      </w:r>
      <w:r>
        <w:tab/>
        <w:t>This procedure is applicable for IAB-nodes, where the term "gNB-CU-CP" applies to IAB-donor-CU-CP, and the term “gNB-CU-UP” applies to IAB-donor-CU-UP.</w:t>
      </w:r>
    </w:p>
    <w:p w14:paraId="1863248C" w14:textId="77777777" w:rsidR="00FC324B" w:rsidRDefault="00FC324B" w:rsidP="00FC324B">
      <w:pPr>
        <w:pStyle w:val="NO"/>
        <w:rPr>
          <w:lang w:val="en-US" w:eastAsia="zh-CN"/>
        </w:rPr>
      </w:pPr>
      <w:bookmarkStart w:id="2214" w:name="_Toc97907828"/>
      <w:bookmarkStart w:id="2215" w:name="_Toc105657159"/>
      <w:bookmarkEnd w:id="2214"/>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FC324B">
      <w:pPr>
        <w:pStyle w:val="Heading4"/>
      </w:pPr>
      <w:bookmarkStart w:id="2216" w:name="_CR8_5_2_2"/>
      <w:bookmarkStart w:id="2217" w:name="_Toc106108540"/>
      <w:bookmarkStart w:id="2218" w:name="_Toc112687633"/>
      <w:bookmarkStart w:id="2219" w:name="_Toc184819679"/>
      <w:bookmarkEnd w:id="2216"/>
      <w:r w:rsidRPr="00135FF5">
        <w:t>8.5.2.2</w:t>
      </w:r>
      <w:r w:rsidRPr="00135FF5">
        <w:tab/>
        <w:t>Successful Operation</w:t>
      </w:r>
      <w:bookmarkEnd w:id="2215"/>
      <w:bookmarkEnd w:id="2217"/>
      <w:bookmarkEnd w:id="2218"/>
      <w:bookmarkEnd w:id="2219"/>
    </w:p>
    <w:p w14:paraId="296730FC" w14:textId="77777777" w:rsidR="00FC324B" w:rsidRDefault="00FC324B" w:rsidP="00FC324B">
      <w:pPr>
        <w:pStyle w:val="TH"/>
      </w:pPr>
      <w:bookmarkStart w:id="2220" w:name="_1689439237"/>
      <w:bookmarkEnd w:id="2220"/>
      <w:r>
        <w:rPr>
          <w:noProof/>
        </w:rPr>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FC324B">
      <w:pPr>
        <w:pStyle w:val="TF"/>
      </w:pPr>
      <w:bookmarkStart w:id="2221" w:name="_CRFigure8_5_2_21"/>
      <w:r>
        <w:t xml:space="preserve">Figure </w:t>
      </w:r>
      <w:bookmarkEnd w:id="2221"/>
      <w:r>
        <w:t>8.5.2.2-1: IAB PSK Notification procedure: Successful Operation.</w:t>
      </w:r>
    </w:p>
    <w:p w14:paraId="7E923408" w14:textId="77777777" w:rsidR="00FC324B" w:rsidRDefault="00FC324B" w:rsidP="00FC324B">
      <w:r>
        <w:t>The gNB-CU-CP initiates the procedure by sending the IAB PSK NOTIFICATION message to the gNB-CU-UP.</w:t>
      </w:r>
    </w:p>
    <w:p w14:paraId="49E31B01" w14:textId="77777777" w:rsidR="00FC324B" w:rsidRDefault="00FC324B" w:rsidP="00FC324B">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FC324B">
      <w:pPr>
        <w:pStyle w:val="Heading4"/>
      </w:pPr>
      <w:bookmarkStart w:id="2222" w:name="_Toc97907829"/>
      <w:bookmarkStart w:id="2223" w:name="_CR8_5_2_3"/>
      <w:bookmarkStart w:id="2224" w:name="_Toc105657160"/>
      <w:bookmarkStart w:id="2225" w:name="_Toc106108541"/>
      <w:bookmarkStart w:id="2226" w:name="_Toc112687634"/>
      <w:bookmarkStart w:id="2227" w:name="_Toc184819680"/>
      <w:bookmarkEnd w:id="2222"/>
      <w:bookmarkEnd w:id="2223"/>
      <w:r w:rsidRPr="00135FF5">
        <w:t>8.5.2.3</w:t>
      </w:r>
      <w:r w:rsidRPr="00135FF5">
        <w:tab/>
        <w:t>Abnormal Conditions</w:t>
      </w:r>
      <w:bookmarkEnd w:id="2224"/>
      <w:bookmarkEnd w:id="2225"/>
      <w:bookmarkEnd w:id="2226"/>
      <w:bookmarkEnd w:id="2227"/>
    </w:p>
    <w:p w14:paraId="3165C00B" w14:textId="77777777" w:rsidR="00FC324B" w:rsidRDefault="00FC324B" w:rsidP="00FC324B">
      <w:pPr>
        <w:rPr>
          <w:lang w:eastAsia="zh-CN"/>
        </w:rPr>
      </w:pPr>
      <w:r>
        <w:rPr>
          <w:lang w:eastAsia="zh-CN"/>
        </w:rPr>
        <w:t>Not applicable.</w:t>
      </w:r>
    </w:p>
    <w:p w14:paraId="27854395" w14:textId="77777777" w:rsidR="00FC324B" w:rsidRPr="008C3F37" w:rsidRDefault="00FC324B" w:rsidP="00FC324B">
      <w:pPr>
        <w:pStyle w:val="Heading2"/>
      </w:pPr>
      <w:bookmarkStart w:id="2228" w:name="_CR8_6"/>
      <w:bookmarkStart w:id="2229" w:name="_Toc105657161"/>
      <w:bookmarkStart w:id="2230" w:name="_Toc106108542"/>
      <w:bookmarkStart w:id="2231" w:name="_Toc112687635"/>
      <w:bookmarkStart w:id="2232" w:name="_Toc184819681"/>
      <w:bookmarkEnd w:id="2228"/>
      <w:r w:rsidRPr="008C3F37">
        <w:t>8.</w:t>
      </w:r>
      <w:r>
        <w:t>6</w:t>
      </w:r>
      <w:r w:rsidRPr="008C3F37">
        <w:tab/>
        <w:t>MBS Procedures</w:t>
      </w:r>
      <w:bookmarkEnd w:id="2229"/>
      <w:bookmarkEnd w:id="2230"/>
      <w:bookmarkEnd w:id="2231"/>
      <w:bookmarkEnd w:id="2232"/>
    </w:p>
    <w:p w14:paraId="3E7E7FF3" w14:textId="77777777" w:rsidR="00FC324B" w:rsidRPr="008C3F37" w:rsidRDefault="00FC324B" w:rsidP="00FC324B">
      <w:pPr>
        <w:pStyle w:val="Heading3"/>
      </w:pPr>
      <w:bookmarkStart w:id="2233" w:name="_CR8_6_1"/>
      <w:bookmarkStart w:id="2234" w:name="_Toc105657162"/>
      <w:bookmarkStart w:id="2235" w:name="_Toc106108543"/>
      <w:bookmarkStart w:id="2236" w:name="_Toc112687636"/>
      <w:bookmarkStart w:id="2237" w:name="_Toc184819682"/>
      <w:bookmarkEnd w:id="2233"/>
      <w:r w:rsidRPr="008C3F37">
        <w:t>8.</w:t>
      </w:r>
      <w:r>
        <w:t>6</w:t>
      </w:r>
      <w:r w:rsidRPr="008C3F37">
        <w:t>.1</w:t>
      </w:r>
      <w:r w:rsidRPr="008C3F37">
        <w:tab/>
        <w:t>MBS Procedures for Broadcast</w:t>
      </w:r>
      <w:bookmarkEnd w:id="2234"/>
      <w:bookmarkEnd w:id="2235"/>
      <w:bookmarkEnd w:id="2236"/>
      <w:bookmarkEnd w:id="2237"/>
    </w:p>
    <w:p w14:paraId="15FF586F" w14:textId="77777777" w:rsidR="00FC324B" w:rsidRPr="008C3F37" w:rsidRDefault="00FC324B" w:rsidP="00FC324B">
      <w:pPr>
        <w:pStyle w:val="Heading4"/>
      </w:pPr>
      <w:bookmarkStart w:id="2238" w:name="_CR8_6_1_1"/>
      <w:bookmarkStart w:id="2239" w:name="_Toc105657163"/>
      <w:bookmarkStart w:id="2240" w:name="_Toc106108544"/>
      <w:bookmarkStart w:id="2241" w:name="_Toc112687637"/>
      <w:bookmarkStart w:id="2242" w:name="_Toc184819683"/>
      <w:bookmarkEnd w:id="2238"/>
      <w:r w:rsidRPr="008C3F37">
        <w:t>8.</w:t>
      </w:r>
      <w:r>
        <w:t>6</w:t>
      </w:r>
      <w:r w:rsidRPr="008C3F37">
        <w:t>.1.1</w:t>
      </w:r>
      <w:r w:rsidRPr="008C3F37">
        <w:tab/>
        <w:t>BC Bearer Context Setup</w:t>
      </w:r>
      <w:bookmarkEnd w:id="2239"/>
      <w:bookmarkEnd w:id="2240"/>
      <w:bookmarkEnd w:id="2241"/>
      <w:bookmarkEnd w:id="2242"/>
    </w:p>
    <w:p w14:paraId="7FF054EA" w14:textId="77777777" w:rsidR="00FC324B" w:rsidRPr="008C3F37" w:rsidRDefault="00FC324B" w:rsidP="00FC324B">
      <w:pPr>
        <w:pStyle w:val="Heading5"/>
      </w:pPr>
      <w:bookmarkStart w:id="2243" w:name="_CR8_6_1_1_1"/>
      <w:bookmarkStart w:id="2244" w:name="_Toc105657164"/>
      <w:bookmarkStart w:id="2245" w:name="_Toc106108545"/>
      <w:bookmarkStart w:id="2246" w:name="_Toc112687638"/>
      <w:bookmarkStart w:id="2247" w:name="_Toc184819684"/>
      <w:bookmarkEnd w:id="2243"/>
      <w:r w:rsidRPr="008C3F37">
        <w:t>8.</w:t>
      </w:r>
      <w:r>
        <w:t>6</w:t>
      </w:r>
      <w:r w:rsidRPr="008C3F37">
        <w:t>.1.1.1</w:t>
      </w:r>
      <w:r w:rsidRPr="008C3F37">
        <w:tab/>
        <w:t>General</w:t>
      </w:r>
      <w:bookmarkEnd w:id="2244"/>
      <w:bookmarkEnd w:id="2245"/>
      <w:bookmarkEnd w:id="2246"/>
      <w:bookmarkEnd w:id="2247"/>
    </w:p>
    <w:p w14:paraId="41F696DC" w14:textId="77777777" w:rsidR="00FC324B" w:rsidRPr="008C3F37" w:rsidRDefault="00FC324B" w:rsidP="00FC324B">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FC324B">
      <w:pPr>
        <w:pStyle w:val="Heading5"/>
      </w:pPr>
      <w:bookmarkStart w:id="2248" w:name="_CR8_6_1_1_2"/>
      <w:bookmarkStart w:id="2249" w:name="_Toc105657165"/>
      <w:bookmarkStart w:id="2250" w:name="_Toc106108546"/>
      <w:bookmarkStart w:id="2251" w:name="_Toc112687639"/>
      <w:bookmarkStart w:id="2252" w:name="_Toc184819685"/>
      <w:bookmarkEnd w:id="2248"/>
      <w:r w:rsidRPr="008C3F37">
        <w:t>8.</w:t>
      </w:r>
      <w:r>
        <w:t>6</w:t>
      </w:r>
      <w:r w:rsidRPr="008C3F37">
        <w:t>.1.1.2</w:t>
      </w:r>
      <w:r w:rsidRPr="008C3F37">
        <w:tab/>
        <w:t>Successful Operation</w:t>
      </w:r>
      <w:bookmarkEnd w:id="2249"/>
      <w:bookmarkEnd w:id="2250"/>
      <w:bookmarkEnd w:id="2251"/>
      <w:bookmarkEnd w:id="2252"/>
    </w:p>
    <w:p w14:paraId="07F28BBE" w14:textId="77777777" w:rsidR="00FC324B" w:rsidRPr="008C3F37" w:rsidRDefault="00FC324B" w:rsidP="00FC324B">
      <w:pPr>
        <w:pStyle w:val="TH"/>
      </w:pPr>
      <w:r w:rsidRPr="008C3F37">
        <w:object w:dxaOrig="7476" w:dyaOrig="3216" w14:anchorId="1505CF1D">
          <v:shape id="_x0000_i1064" type="#_x0000_t75" style="width:372.75pt;height:161.25pt" o:ole="">
            <v:imagedata r:id="rId89" o:title=""/>
          </v:shape>
          <o:OLEObject Type="Embed" ProgID="Visio.Drawing.15" ShapeID="_x0000_i1064" DrawAspect="Content" ObjectID="_1795446777" r:id="rId90"/>
        </w:object>
      </w:r>
    </w:p>
    <w:p w14:paraId="7EE7A401" w14:textId="77777777" w:rsidR="00FC324B" w:rsidRPr="008C3F37" w:rsidRDefault="00FC324B" w:rsidP="00FC324B">
      <w:pPr>
        <w:pStyle w:val="TF"/>
      </w:pPr>
      <w:bookmarkStart w:id="2253" w:name="_CRFigure8_6_1_1_21"/>
      <w:r w:rsidRPr="008C3F37">
        <w:t xml:space="preserve">Figure </w:t>
      </w:r>
      <w:bookmarkEnd w:id="2253"/>
      <w:r w:rsidRPr="008C3F37">
        <w:t>8.</w:t>
      </w:r>
      <w:r>
        <w:t>6</w:t>
      </w:r>
      <w:r w:rsidRPr="008C3F37">
        <w:t>.1.1.2-1: BC Bearer Context Setup procedure: Successful Operation.</w:t>
      </w:r>
    </w:p>
    <w:p w14:paraId="178BAC1B" w14:textId="77777777" w:rsidR="00FC324B" w:rsidRPr="008C3F37" w:rsidRDefault="00FC324B" w:rsidP="00FC324B">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FC324B">
      <w:r>
        <w:t>The gNB-CU-UP shall report to the gNB-CU-CP, in the BC BEARER CONTEXT SETUP RESPONSE message, the result of all the requested resources in the following way:</w:t>
      </w:r>
    </w:p>
    <w:p w14:paraId="5F660090" w14:textId="77777777" w:rsidR="00FC324B" w:rsidRDefault="00FC324B" w:rsidP="00FC324B">
      <w:pPr>
        <w:pStyle w:val="B1"/>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FC324B">
      <w:pPr>
        <w:pStyle w:val="B1"/>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FC324B">
      <w:pPr>
        <w:pStyle w:val="B1"/>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871B0B">
      <w:pPr>
        <w:pStyle w:val="B1"/>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871B0B">
      <w:pPr>
        <w:pStyle w:val="B1"/>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FC324B">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836DD7">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FC324B">
      <w:pPr>
        <w:rPr>
          <w:lang w:eastAsia="zh-CN"/>
        </w:rPr>
      </w:pPr>
      <w:bookmarkStart w:id="2254"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4C1001F8" w:rsidR="00FC324B" w:rsidRDefault="00FC324B" w:rsidP="00FC324B">
      <w:pPr>
        <w:rPr>
          <w:lang w:eastAsia="zh-CN"/>
        </w:rPr>
      </w:pPr>
      <w:r>
        <w:rPr>
          <w:rFonts w:eastAsia="SimSun"/>
          <w:lang w:eastAsia="zh-CN"/>
        </w:rPr>
        <w:t xml:space="preserve">If </w:t>
      </w:r>
      <w:r w:rsidR="00211027">
        <w:rPr>
          <w:lang w:eastAsia="zh-CN"/>
        </w:rPr>
        <w:t xml:space="preserve">the </w:t>
      </w:r>
      <w:r w:rsidR="00211027" w:rsidRPr="00BB647B">
        <w:rPr>
          <w:i/>
          <w:iCs/>
          <w:lang w:eastAsia="zh-CN"/>
        </w:rPr>
        <w:t>MBS Service Area Information List</w:t>
      </w:r>
      <w:r w:rsidR="00211027">
        <w:rPr>
          <w:lang w:eastAsia="zh-CN"/>
        </w:rPr>
        <w:t xml:space="preserve"> IE within </w:t>
      </w:r>
      <w:r>
        <w:rPr>
          <w:rFonts w:eastAsia="SimSun"/>
          <w:lang w:eastAsia="zh-CN"/>
        </w:rPr>
        <w:t xml:space="preserve">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54"/>
    </w:p>
    <w:p w14:paraId="4B97E1B6" w14:textId="77777777" w:rsidR="00FC324B" w:rsidRPr="008C3F37" w:rsidRDefault="00FC324B" w:rsidP="00FC324B">
      <w:pPr>
        <w:pStyle w:val="Heading5"/>
      </w:pPr>
      <w:bookmarkStart w:id="2255" w:name="_CR8_6_1_1_3"/>
      <w:bookmarkStart w:id="2256" w:name="_Toc105657166"/>
      <w:bookmarkStart w:id="2257" w:name="_Toc106108547"/>
      <w:bookmarkStart w:id="2258" w:name="_Toc112687640"/>
      <w:bookmarkStart w:id="2259" w:name="_Toc184819686"/>
      <w:bookmarkEnd w:id="2255"/>
      <w:r w:rsidRPr="008C3F37">
        <w:t>8.</w:t>
      </w:r>
      <w:r>
        <w:t>6</w:t>
      </w:r>
      <w:r w:rsidRPr="008C3F37">
        <w:t>.1.1.3</w:t>
      </w:r>
      <w:r w:rsidRPr="008C3F37">
        <w:tab/>
        <w:t>Unsuccessful Operation</w:t>
      </w:r>
      <w:bookmarkEnd w:id="2256"/>
      <w:bookmarkEnd w:id="2257"/>
      <w:bookmarkEnd w:id="2258"/>
      <w:bookmarkEnd w:id="2259"/>
    </w:p>
    <w:p w14:paraId="1CBAE713" w14:textId="77777777" w:rsidR="00FC324B" w:rsidRPr="008C3F37" w:rsidRDefault="00FC324B" w:rsidP="00FC324B">
      <w:pPr>
        <w:pStyle w:val="TH"/>
      </w:pPr>
      <w:r w:rsidRPr="008C3F37">
        <w:object w:dxaOrig="7476" w:dyaOrig="3216" w14:anchorId="1AE7477B">
          <v:shape id="_x0000_i1065" type="#_x0000_t75" style="width:372.75pt;height:161.25pt" o:ole="">
            <v:imagedata r:id="rId91" o:title=""/>
          </v:shape>
          <o:OLEObject Type="Embed" ProgID="Visio.Drawing.15" ShapeID="_x0000_i1065" DrawAspect="Content" ObjectID="_1795446778" r:id="rId92"/>
        </w:object>
      </w:r>
    </w:p>
    <w:p w14:paraId="493F8337" w14:textId="77777777" w:rsidR="00FC324B" w:rsidRPr="008C3F37" w:rsidRDefault="00FC324B" w:rsidP="00FC324B">
      <w:pPr>
        <w:pStyle w:val="TF"/>
        <w:rPr>
          <w:rFonts w:eastAsia="Yu Mincho"/>
        </w:rPr>
      </w:pPr>
      <w:bookmarkStart w:id="2260" w:name="_CRFigure8_6_1_1_31"/>
      <w:r w:rsidRPr="008C3F37">
        <w:rPr>
          <w:rFonts w:eastAsia="Yu Mincho"/>
        </w:rPr>
        <w:t xml:space="preserve">Figure </w:t>
      </w:r>
      <w:bookmarkEnd w:id="2260"/>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FC324B">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FC324B">
      <w:bookmarkStart w:id="2261" w:name="_Toc105657167"/>
      <w:bookmarkStart w:id="2262"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FC324B">
      <w:pPr>
        <w:pStyle w:val="Heading5"/>
      </w:pPr>
      <w:bookmarkStart w:id="2263" w:name="_CR8_6_1_1_4"/>
      <w:bookmarkStart w:id="2264" w:name="_Toc112687641"/>
      <w:bookmarkStart w:id="2265" w:name="_Toc184819687"/>
      <w:bookmarkEnd w:id="2263"/>
      <w:r>
        <w:t>8.6.</w:t>
      </w:r>
      <w:r w:rsidRPr="008C3F37">
        <w:t>1.1.4</w:t>
      </w:r>
      <w:r w:rsidRPr="008C3F37">
        <w:tab/>
        <w:t>Abnormal Conditions</w:t>
      </w:r>
      <w:bookmarkEnd w:id="2261"/>
      <w:bookmarkEnd w:id="2262"/>
      <w:bookmarkEnd w:id="2264"/>
      <w:bookmarkEnd w:id="2265"/>
    </w:p>
    <w:p w14:paraId="4211B831" w14:textId="77777777" w:rsidR="00FC324B" w:rsidRPr="008C3F37" w:rsidRDefault="00FC324B" w:rsidP="00FC324B">
      <w:r w:rsidRPr="008C3F37">
        <w:t>void.</w:t>
      </w:r>
    </w:p>
    <w:p w14:paraId="3CD40106" w14:textId="77777777" w:rsidR="00FC324B" w:rsidRPr="008C3F37" w:rsidRDefault="00FC324B" w:rsidP="00FC324B">
      <w:pPr>
        <w:pStyle w:val="Heading4"/>
      </w:pPr>
      <w:bookmarkStart w:id="2266" w:name="_CR8_6_1_2"/>
      <w:bookmarkStart w:id="2267" w:name="_Toc105657168"/>
      <w:bookmarkStart w:id="2268" w:name="_Toc106108549"/>
      <w:bookmarkStart w:id="2269" w:name="_Toc112687642"/>
      <w:bookmarkStart w:id="2270" w:name="_Toc184819688"/>
      <w:bookmarkEnd w:id="2266"/>
      <w:r>
        <w:t>8.6.</w:t>
      </w:r>
      <w:r w:rsidRPr="008C3F37">
        <w:t>1.2</w:t>
      </w:r>
      <w:r w:rsidRPr="008C3F37">
        <w:tab/>
        <w:t>BC Bearer Context Modification (gNB-CU-CP initiated)</w:t>
      </w:r>
      <w:bookmarkEnd w:id="2267"/>
      <w:bookmarkEnd w:id="2268"/>
      <w:bookmarkEnd w:id="2269"/>
      <w:bookmarkEnd w:id="2270"/>
      <w:r w:rsidRPr="008C3F37">
        <w:t xml:space="preserve"> </w:t>
      </w:r>
    </w:p>
    <w:p w14:paraId="2C381920" w14:textId="77777777" w:rsidR="00FC324B" w:rsidRPr="008C3F37" w:rsidRDefault="00FC324B" w:rsidP="00FC324B">
      <w:pPr>
        <w:pStyle w:val="Heading5"/>
      </w:pPr>
      <w:bookmarkStart w:id="2271" w:name="_CR8_6_1_2_1"/>
      <w:bookmarkStart w:id="2272" w:name="_Toc105657169"/>
      <w:bookmarkStart w:id="2273" w:name="_Toc106108550"/>
      <w:bookmarkStart w:id="2274" w:name="_Toc112687643"/>
      <w:bookmarkStart w:id="2275" w:name="_Toc184819689"/>
      <w:bookmarkEnd w:id="2271"/>
      <w:r>
        <w:t>8.6.</w:t>
      </w:r>
      <w:r w:rsidRPr="008C3F37">
        <w:t>1.2.1</w:t>
      </w:r>
      <w:r w:rsidRPr="008C3F37">
        <w:tab/>
        <w:t>General</w:t>
      </w:r>
      <w:bookmarkEnd w:id="2272"/>
      <w:bookmarkEnd w:id="2273"/>
      <w:bookmarkEnd w:id="2274"/>
      <w:bookmarkEnd w:id="2275"/>
    </w:p>
    <w:p w14:paraId="7F28A136" w14:textId="77777777" w:rsidR="00FC324B" w:rsidRPr="008C3F37" w:rsidRDefault="00FC324B" w:rsidP="00FC324B">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FC324B">
      <w:pPr>
        <w:pStyle w:val="Heading5"/>
      </w:pPr>
      <w:bookmarkStart w:id="2276" w:name="_CR8_6_1_2_2"/>
      <w:bookmarkStart w:id="2277" w:name="_Toc105657170"/>
      <w:bookmarkStart w:id="2278" w:name="_Toc106108551"/>
      <w:bookmarkStart w:id="2279" w:name="_Toc112687644"/>
      <w:bookmarkStart w:id="2280" w:name="_Toc184819690"/>
      <w:bookmarkEnd w:id="2276"/>
      <w:r>
        <w:t>8.6.</w:t>
      </w:r>
      <w:r w:rsidRPr="008C3F37">
        <w:t>1.2.2</w:t>
      </w:r>
      <w:r w:rsidRPr="008C3F37">
        <w:tab/>
        <w:t>Successful Operation</w:t>
      </w:r>
      <w:bookmarkEnd w:id="2277"/>
      <w:bookmarkEnd w:id="2278"/>
      <w:bookmarkEnd w:id="2279"/>
      <w:bookmarkEnd w:id="2280"/>
    </w:p>
    <w:p w14:paraId="05906A3C" w14:textId="77777777" w:rsidR="00FC324B" w:rsidRPr="008C3F37" w:rsidRDefault="00FC324B" w:rsidP="00FC324B">
      <w:pPr>
        <w:pStyle w:val="TH"/>
      </w:pPr>
      <w:r w:rsidRPr="008C3F37">
        <w:object w:dxaOrig="7476" w:dyaOrig="3216" w14:anchorId="35ADF926">
          <v:shape id="_x0000_i1066" type="#_x0000_t75" style="width:372.75pt;height:161.25pt" o:ole="">
            <v:imagedata r:id="rId93" o:title=""/>
          </v:shape>
          <o:OLEObject Type="Embed" ProgID="Visio.Drawing.15" ShapeID="_x0000_i1066" DrawAspect="Content" ObjectID="_1795446779" r:id="rId94"/>
        </w:object>
      </w:r>
    </w:p>
    <w:p w14:paraId="10482377" w14:textId="77777777" w:rsidR="00FC324B" w:rsidRPr="008C3F37" w:rsidRDefault="00FC324B" w:rsidP="00FC324B">
      <w:pPr>
        <w:pStyle w:val="TF"/>
      </w:pPr>
      <w:bookmarkStart w:id="2281" w:name="_CRFigure8_6_1_2_21"/>
      <w:r w:rsidRPr="008C3F37">
        <w:t xml:space="preserve">Figure </w:t>
      </w:r>
      <w:bookmarkEnd w:id="2281"/>
      <w:r>
        <w:t>8.6.</w:t>
      </w:r>
      <w:r w:rsidRPr="008C3F37">
        <w:t>1.2.2-1: BC Bearer Context Modification procedure, gNB-CU-CP initiated: Successful Operation.</w:t>
      </w:r>
    </w:p>
    <w:p w14:paraId="3A855164" w14:textId="77777777" w:rsidR="00FC324B" w:rsidRPr="008C3F37" w:rsidRDefault="00FC324B" w:rsidP="00FC324B">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FC324B">
      <w:r>
        <w:t>The gNB-CU-UP shall report to the gNB-CU-CP, in the BC BEARER CONTEXT MODIFICATION RESPONSE message, the result of all the requested MBS session resources in the following way:</w:t>
      </w:r>
    </w:p>
    <w:p w14:paraId="6270D12F" w14:textId="77777777" w:rsidR="00FC324B" w:rsidRDefault="00FC324B" w:rsidP="00FC324B">
      <w:pPr>
        <w:pStyle w:val="B1"/>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FC324B">
      <w:pPr>
        <w:pStyle w:val="B1"/>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871B0B">
      <w:pPr>
        <w:pStyle w:val="B1"/>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871B0B">
      <w:pPr>
        <w:pStyle w:val="B1"/>
        <w:rPr>
          <w:lang w:eastAsia="zh-CN"/>
        </w:rPr>
      </w:pPr>
      <w:bookmarkStart w:id="2282" w:name="OLE_LINK74"/>
      <w:bookmarkStart w:id="2283"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84" w:name="OLE_LINK41"/>
      <w:r>
        <w:rPr>
          <w:i/>
          <w:iCs/>
        </w:rPr>
        <w:t>Broadcast F1-U Context ReferenceE</w:t>
      </w:r>
      <w:r>
        <w:rPr>
          <w:i/>
          <w:iCs/>
          <w:lang w:eastAsia="zh-CN"/>
        </w:rPr>
        <w:t>1</w:t>
      </w:r>
      <w:bookmarkEnd w:id="2284"/>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82"/>
      <w:bookmarkEnd w:id="2283"/>
    </w:p>
    <w:p w14:paraId="65CC897D" w14:textId="4327DCC6" w:rsidR="00FC324B" w:rsidRDefault="00871B0B" w:rsidP="00871B0B">
      <w:pPr>
        <w:pStyle w:val="B1"/>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7561CC93" w14:textId="77777777" w:rsidR="00484121" w:rsidRDefault="00484121" w:rsidP="00484121">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84121">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gNB-CU-UP, shall, if supported, consider the shared NG-U resources for the indicated broadcast MBS session being released, and allocate new shared NG-U resources accordingly and include respective information in the </w:t>
      </w:r>
      <w:bookmarkStart w:id="2285" w:name="_Hlk165285521"/>
      <w:r w:rsidRPr="00876431">
        <w:rPr>
          <w:i/>
          <w:iCs/>
          <w:noProof/>
          <w:lang w:eastAsia="ja-JP"/>
        </w:rPr>
        <w:t>BC Bearer Context NG-U TNL Info at NG-RAN</w:t>
      </w:r>
      <w:bookmarkEnd w:id="2285"/>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FC324B">
      <w:pPr>
        <w:pStyle w:val="Heading5"/>
      </w:pPr>
      <w:bookmarkStart w:id="2286" w:name="_CR8_6_1_2_3"/>
      <w:bookmarkStart w:id="2287" w:name="_Toc105657171"/>
      <w:bookmarkStart w:id="2288" w:name="_Toc106108552"/>
      <w:bookmarkStart w:id="2289" w:name="_Toc112687645"/>
      <w:bookmarkStart w:id="2290" w:name="_Toc184819691"/>
      <w:bookmarkEnd w:id="2286"/>
      <w:r>
        <w:t>8.6.</w:t>
      </w:r>
      <w:r w:rsidRPr="008C3F37">
        <w:t>1.2.3</w:t>
      </w:r>
      <w:r w:rsidRPr="008C3F37">
        <w:tab/>
        <w:t>Unsuccessful Operation</w:t>
      </w:r>
      <w:bookmarkEnd w:id="2287"/>
      <w:bookmarkEnd w:id="2288"/>
      <w:bookmarkEnd w:id="2289"/>
      <w:bookmarkEnd w:id="2290"/>
    </w:p>
    <w:p w14:paraId="3F296841" w14:textId="77777777" w:rsidR="00FC324B" w:rsidRPr="008C3F37" w:rsidRDefault="00FC324B" w:rsidP="00FC324B">
      <w:pPr>
        <w:pStyle w:val="TH"/>
      </w:pPr>
      <w:r w:rsidRPr="008C3F37">
        <w:object w:dxaOrig="7476" w:dyaOrig="3216" w14:anchorId="6E3BFADF">
          <v:shape id="_x0000_i1067" type="#_x0000_t75" style="width:372.75pt;height:161.25pt" o:ole="">
            <v:imagedata r:id="rId95" o:title=""/>
          </v:shape>
          <o:OLEObject Type="Embed" ProgID="Visio.Drawing.15" ShapeID="_x0000_i1067" DrawAspect="Content" ObjectID="_1795446780" r:id="rId96"/>
        </w:object>
      </w:r>
    </w:p>
    <w:p w14:paraId="32914887" w14:textId="77777777" w:rsidR="00FC324B" w:rsidRPr="008C3F37" w:rsidRDefault="00FC324B" w:rsidP="00FC324B">
      <w:pPr>
        <w:pStyle w:val="TF"/>
        <w:rPr>
          <w:rFonts w:eastAsia="Yu Mincho"/>
        </w:rPr>
      </w:pPr>
      <w:bookmarkStart w:id="2291" w:name="_CRFigure8_6_1_2_31"/>
      <w:r w:rsidRPr="008C3F37">
        <w:rPr>
          <w:rFonts w:eastAsia="Yu Mincho"/>
        </w:rPr>
        <w:t xml:space="preserve">Figure </w:t>
      </w:r>
      <w:bookmarkEnd w:id="2291"/>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FC324B">
      <w:pPr>
        <w:pStyle w:val="Heading5"/>
      </w:pPr>
      <w:bookmarkStart w:id="2292" w:name="_CR8_6_1_2_4"/>
      <w:bookmarkStart w:id="2293" w:name="_Toc105657172"/>
      <w:bookmarkStart w:id="2294" w:name="_Toc106108553"/>
      <w:bookmarkStart w:id="2295" w:name="_Toc112687646"/>
      <w:bookmarkStart w:id="2296" w:name="_Toc184819692"/>
      <w:bookmarkEnd w:id="2292"/>
      <w:r>
        <w:t>8.6.</w:t>
      </w:r>
      <w:r w:rsidRPr="008C3F37">
        <w:t>1.2.4</w:t>
      </w:r>
      <w:r w:rsidRPr="008C3F37">
        <w:tab/>
        <w:t>Abnormal Conditions</w:t>
      </w:r>
      <w:bookmarkEnd w:id="2293"/>
      <w:bookmarkEnd w:id="2294"/>
      <w:bookmarkEnd w:id="2295"/>
      <w:bookmarkEnd w:id="2296"/>
    </w:p>
    <w:p w14:paraId="10FADAD3" w14:textId="77777777" w:rsidR="00FC324B" w:rsidRPr="008C3F37" w:rsidRDefault="00FC324B" w:rsidP="00FC324B">
      <w:r w:rsidRPr="008C3F37">
        <w:t>void.</w:t>
      </w:r>
    </w:p>
    <w:p w14:paraId="02A9797E" w14:textId="77777777" w:rsidR="00FC324B" w:rsidRPr="008C3F37" w:rsidRDefault="00FC324B" w:rsidP="00FC324B">
      <w:pPr>
        <w:pStyle w:val="Heading4"/>
      </w:pPr>
      <w:bookmarkStart w:id="2297" w:name="_CR8_6_1_3"/>
      <w:bookmarkStart w:id="2298" w:name="_Toc105657173"/>
      <w:bookmarkStart w:id="2299" w:name="_Toc106108554"/>
      <w:bookmarkStart w:id="2300" w:name="_Toc112687647"/>
      <w:bookmarkStart w:id="2301" w:name="_Toc184819693"/>
      <w:bookmarkEnd w:id="2297"/>
      <w:r>
        <w:t>8.6.</w:t>
      </w:r>
      <w:r w:rsidRPr="008C3F37">
        <w:t>1.3</w:t>
      </w:r>
      <w:r w:rsidRPr="008C3F37">
        <w:tab/>
        <w:t>BC Bearer Context Modification</w:t>
      </w:r>
      <w:r>
        <w:t xml:space="preserve"> Required</w:t>
      </w:r>
      <w:bookmarkEnd w:id="2298"/>
      <w:bookmarkEnd w:id="2299"/>
      <w:bookmarkEnd w:id="2300"/>
      <w:bookmarkEnd w:id="2301"/>
    </w:p>
    <w:p w14:paraId="3AA68A06" w14:textId="77777777" w:rsidR="00FC324B" w:rsidRPr="008C3F37" w:rsidRDefault="00FC324B" w:rsidP="00FC324B">
      <w:pPr>
        <w:pStyle w:val="Heading5"/>
      </w:pPr>
      <w:bookmarkStart w:id="2302" w:name="_CR8_6_1_3_1"/>
      <w:bookmarkStart w:id="2303" w:name="_Toc105657174"/>
      <w:bookmarkStart w:id="2304" w:name="_Toc106108555"/>
      <w:bookmarkStart w:id="2305" w:name="_Toc112687648"/>
      <w:bookmarkStart w:id="2306" w:name="_Toc184819694"/>
      <w:bookmarkEnd w:id="2302"/>
      <w:r>
        <w:t>8.6.</w:t>
      </w:r>
      <w:r w:rsidRPr="008C3F37">
        <w:t>1.3.1</w:t>
      </w:r>
      <w:r w:rsidRPr="008C3F37">
        <w:tab/>
        <w:t>General</w:t>
      </w:r>
      <w:bookmarkEnd w:id="2303"/>
      <w:bookmarkEnd w:id="2304"/>
      <w:bookmarkEnd w:id="2305"/>
      <w:bookmarkEnd w:id="2306"/>
    </w:p>
    <w:p w14:paraId="2209EB50" w14:textId="77777777" w:rsidR="00FC324B" w:rsidRPr="008C3F37" w:rsidRDefault="00FC324B" w:rsidP="00FC324B">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FC324B">
      <w:pPr>
        <w:pStyle w:val="Heading5"/>
      </w:pPr>
      <w:bookmarkStart w:id="2307" w:name="_CR8_6_1_3_2"/>
      <w:bookmarkStart w:id="2308" w:name="_Toc105657175"/>
      <w:bookmarkStart w:id="2309" w:name="_Toc106108556"/>
      <w:bookmarkStart w:id="2310" w:name="_Toc112687649"/>
      <w:bookmarkStart w:id="2311" w:name="_Toc184819695"/>
      <w:bookmarkEnd w:id="2307"/>
      <w:r>
        <w:t>8.6.</w:t>
      </w:r>
      <w:r w:rsidRPr="008C3F37">
        <w:t>1.3.2</w:t>
      </w:r>
      <w:r w:rsidRPr="008C3F37">
        <w:tab/>
        <w:t>Successful Operation</w:t>
      </w:r>
      <w:bookmarkEnd w:id="2308"/>
      <w:bookmarkEnd w:id="2309"/>
      <w:bookmarkEnd w:id="2310"/>
      <w:bookmarkEnd w:id="2311"/>
    </w:p>
    <w:p w14:paraId="03BD768B" w14:textId="77777777" w:rsidR="00FC324B" w:rsidRPr="008C3F37" w:rsidRDefault="00FC324B" w:rsidP="00FC324B">
      <w:pPr>
        <w:pStyle w:val="TH"/>
      </w:pPr>
      <w:r w:rsidRPr="008C3F37">
        <w:object w:dxaOrig="7476" w:dyaOrig="3216" w14:anchorId="0E143593">
          <v:shape id="_x0000_i1068" type="#_x0000_t75" style="width:372.75pt;height:161.25pt" o:ole="">
            <v:imagedata r:id="rId97" o:title=""/>
          </v:shape>
          <o:OLEObject Type="Embed" ProgID="Visio.Drawing.15" ShapeID="_x0000_i1068" DrawAspect="Content" ObjectID="_1795446781" r:id="rId98"/>
        </w:object>
      </w:r>
    </w:p>
    <w:p w14:paraId="16796347" w14:textId="77777777" w:rsidR="00FC324B" w:rsidRPr="008C3F37" w:rsidRDefault="00FC324B" w:rsidP="00FC324B">
      <w:pPr>
        <w:pStyle w:val="TF"/>
      </w:pPr>
      <w:bookmarkStart w:id="2312" w:name="_CRFigure8_6_1_3_21"/>
      <w:r w:rsidRPr="008C3F37">
        <w:t xml:space="preserve">Figure </w:t>
      </w:r>
      <w:bookmarkEnd w:id="2312"/>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FC324B">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FC324B">
      <w:pPr>
        <w:pStyle w:val="Heading5"/>
      </w:pPr>
      <w:bookmarkStart w:id="2313" w:name="_CR8_6_1_3_3"/>
      <w:bookmarkStart w:id="2314" w:name="_Toc105657176"/>
      <w:bookmarkStart w:id="2315" w:name="_Toc106108557"/>
      <w:bookmarkStart w:id="2316" w:name="_Toc112687650"/>
      <w:bookmarkStart w:id="2317" w:name="_Toc184819696"/>
      <w:bookmarkEnd w:id="2313"/>
      <w:r>
        <w:t>8.6.</w:t>
      </w:r>
      <w:r w:rsidRPr="008C3F37">
        <w:t>1.3.</w:t>
      </w:r>
      <w:r>
        <w:rPr>
          <w:rFonts w:hint="eastAsia"/>
          <w:lang w:eastAsia="zh-CN"/>
        </w:rPr>
        <w:t>3</w:t>
      </w:r>
      <w:r w:rsidRPr="008C3F37">
        <w:tab/>
        <w:t>Abnormal Conditions</w:t>
      </w:r>
      <w:bookmarkEnd w:id="2314"/>
      <w:bookmarkEnd w:id="2315"/>
      <w:bookmarkEnd w:id="2316"/>
      <w:bookmarkEnd w:id="2317"/>
    </w:p>
    <w:p w14:paraId="5FB67A2A" w14:textId="77777777" w:rsidR="00FC324B" w:rsidRPr="008C3F37" w:rsidRDefault="00FC324B" w:rsidP="00FC324B">
      <w:r w:rsidRPr="008C3F37">
        <w:t>void.</w:t>
      </w:r>
    </w:p>
    <w:p w14:paraId="767974B2" w14:textId="77777777" w:rsidR="00FC324B" w:rsidRPr="008C3F37" w:rsidRDefault="00FC324B" w:rsidP="00FC324B">
      <w:pPr>
        <w:pStyle w:val="Heading4"/>
      </w:pPr>
      <w:bookmarkStart w:id="2318" w:name="_CR8_6_1_4"/>
      <w:bookmarkStart w:id="2319" w:name="_Toc105657177"/>
      <w:bookmarkStart w:id="2320" w:name="_Toc106108558"/>
      <w:bookmarkStart w:id="2321" w:name="_Toc112687651"/>
      <w:bookmarkStart w:id="2322" w:name="_Toc184819697"/>
      <w:bookmarkEnd w:id="2318"/>
      <w:r>
        <w:t>8.6.</w:t>
      </w:r>
      <w:r w:rsidRPr="008C3F37">
        <w:t>1.4</w:t>
      </w:r>
      <w:r w:rsidRPr="008C3F37">
        <w:tab/>
        <w:t>BC Bearer Context Release (gNB-CU-CP initiated)</w:t>
      </w:r>
      <w:bookmarkEnd w:id="2319"/>
      <w:bookmarkEnd w:id="2320"/>
      <w:bookmarkEnd w:id="2321"/>
      <w:bookmarkEnd w:id="2322"/>
      <w:r w:rsidRPr="008C3F37">
        <w:t xml:space="preserve"> </w:t>
      </w:r>
    </w:p>
    <w:p w14:paraId="2C7ECFE5" w14:textId="77777777" w:rsidR="00FC324B" w:rsidRPr="008C3F37" w:rsidRDefault="00FC324B" w:rsidP="00FC324B">
      <w:pPr>
        <w:pStyle w:val="Heading5"/>
      </w:pPr>
      <w:bookmarkStart w:id="2323" w:name="_CR8_6_1_4_1"/>
      <w:bookmarkStart w:id="2324" w:name="_Toc105657178"/>
      <w:bookmarkStart w:id="2325" w:name="_Toc106108559"/>
      <w:bookmarkStart w:id="2326" w:name="_Toc112687652"/>
      <w:bookmarkStart w:id="2327" w:name="_Toc184819698"/>
      <w:bookmarkEnd w:id="2323"/>
      <w:r>
        <w:t>8.6.</w:t>
      </w:r>
      <w:r w:rsidRPr="008C3F37">
        <w:t>1.4.1</w:t>
      </w:r>
      <w:r w:rsidRPr="008C3F37">
        <w:tab/>
        <w:t>General</w:t>
      </w:r>
      <w:bookmarkEnd w:id="2324"/>
      <w:bookmarkEnd w:id="2325"/>
      <w:bookmarkEnd w:id="2326"/>
      <w:bookmarkEnd w:id="2327"/>
    </w:p>
    <w:p w14:paraId="17FA4827" w14:textId="77777777" w:rsidR="00FC324B" w:rsidRPr="008C3F37" w:rsidRDefault="00FC324B" w:rsidP="00FC324B">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FC324B">
      <w:pPr>
        <w:pStyle w:val="Heading5"/>
      </w:pPr>
      <w:bookmarkStart w:id="2328" w:name="_CR8_6_1_4_2"/>
      <w:bookmarkStart w:id="2329" w:name="_Toc105657179"/>
      <w:bookmarkStart w:id="2330" w:name="_Toc106108560"/>
      <w:bookmarkStart w:id="2331" w:name="_Toc112687653"/>
      <w:bookmarkStart w:id="2332" w:name="_Toc184819699"/>
      <w:bookmarkEnd w:id="2328"/>
      <w:r>
        <w:t>8.6.</w:t>
      </w:r>
      <w:r w:rsidRPr="008C3F37">
        <w:t>1.4.2</w:t>
      </w:r>
      <w:r w:rsidRPr="008C3F37">
        <w:tab/>
        <w:t>Successful Operation</w:t>
      </w:r>
      <w:bookmarkEnd w:id="2329"/>
      <w:bookmarkEnd w:id="2330"/>
      <w:bookmarkEnd w:id="2331"/>
      <w:bookmarkEnd w:id="2332"/>
    </w:p>
    <w:p w14:paraId="087B8116" w14:textId="77777777" w:rsidR="00FC324B" w:rsidRPr="008C3F37" w:rsidRDefault="00FC324B" w:rsidP="00FC324B">
      <w:pPr>
        <w:pStyle w:val="TH"/>
      </w:pPr>
      <w:r w:rsidRPr="008C3F37">
        <w:object w:dxaOrig="7485" w:dyaOrig="3225" w14:anchorId="385805EB">
          <v:shape id="_x0000_i1069" type="#_x0000_t75" style="width:374.25pt;height:162.75pt" o:ole="">
            <v:imagedata r:id="rId99" o:title=""/>
          </v:shape>
          <o:OLEObject Type="Embed" ProgID="Visio.Drawing.15" ShapeID="_x0000_i1069" DrawAspect="Content" ObjectID="_1795446782" r:id="rId100"/>
        </w:object>
      </w:r>
    </w:p>
    <w:p w14:paraId="0513D6A1" w14:textId="77777777" w:rsidR="00FC324B" w:rsidRPr="008C3F37" w:rsidRDefault="00FC324B" w:rsidP="00FC324B">
      <w:pPr>
        <w:pStyle w:val="TF"/>
      </w:pPr>
      <w:bookmarkStart w:id="2333" w:name="_CRFigure8_6_1_4_21"/>
      <w:r w:rsidRPr="008C3F37">
        <w:t xml:space="preserve">Figure </w:t>
      </w:r>
      <w:bookmarkEnd w:id="2333"/>
      <w:r>
        <w:t>8.6.</w:t>
      </w:r>
      <w:r w:rsidRPr="008C3F37">
        <w:t>1.</w:t>
      </w:r>
      <w:r>
        <w:t>4</w:t>
      </w:r>
      <w:r w:rsidRPr="008C3F37">
        <w:t>.2-1: MC Bearer Context Release procedure: Successful Operation.</w:t>
      </w:r>
    </w:p>
    <w:p w14:paraId="651D835A" w14:textId="77777777" w:rsidR="00FC324B" w:rsidRDefault="00FC324B" w:rsidP="00FC324B">
      <w:r w:rsidRPr="008C3F37">
        <w:t>The gNB-CU-CP initiates the procedure by sending the BC BEARER CONTEXT RELEASE COMMAND message to the gNB-CU-UP.</w:t>
      </w:r>
    </w:p>
    <w:p w14:paraId="3844FB9F" w14:textId="77777777" w:rsidR="00FC324B" w:rsidRPr="008C3F37" w:rsidRDefault="00FC324B" w:rsidP="00FC324B">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FC324B">
      <w:pPr>
        <w:pStyle w:val="Heading5"/>
      </w:pPr>
      <w:bookmarkStart w:id="2334" w:name="_CR8_6_1_4_3"/>
      <w:bookmarkStart w:id="2335" w:name="_Toc105657180"/>
      <w:bookmarkStart w:id="2336" w:name="_Toc106108561"/>
      <w:bookmarkStart w:id="2337" w:name="_Toc112687654"/>
      <w:bookmarkStart w:id="2338" w:name="_Toc184819700"/>
      <w:bookmarkEnd w:id="2334"/>
      <w:r>
        <w:t>8.6.</w:t>
      </w:r>
      <w:r w:rsidRPr="008C3F37">
        <w:t>1.</w:t>
      </w:r>
      <w:r>
        <w:t>4</w:t>
      </w:r>
      <w:r w:rsidRPr="008C3F37">
        <w:t>.3</w:t>
      </w:r>
      <w:r w:rsidRPr="008C3F37">
        <w:tab/>
        <w:t>Abnormal Conditions</w:t>
      </w:r>
      <w:bookmarkEnd w:id="2335"/>
      <w:bookmarkEnd w:id="2336"/>
      <w:bookmarkEnd w:id="2337"/>
      <w:bookmarkEnd w:id="2338"/>
    </w:p>
    <w:p w14:paraId="493DF5E2" w14:textId="77777777" w:rsidR="00FC324B" w:rsidRPr="008C3F37" w:rsidRDefault="00FC324B" w:rsidP="00FC324B">
      <w:r w:rsidRPr="008C3F37">
        <w:t>Not applicable.</w:t>
      </w:r>
    </w:p>
    <w:p w14:paraId="690ECD65" w14:textId="77777777" w:rsidR="00FC324B" w:rsidRPr="008C3F37" w:rsidRDefault="00FC324B" w:rsidP="00FC324B">
      <w:pPr>
        <w:pStyle w:val="Heading4"/>
      </w:pPr>
      <w:bookmarkStart w:id="2339" w:name="_CR8_6_1_5"/>
      <w:bookmarkStart w:id="2340" w:name="_Toc105657181"/>
      <w:bookmarkStart w:id="2341" w:name="_Toc106108562"/>
      <w:bookmarkStart w:id="2342" w:name="_Toc112687655"/>
      <w:bookmarkStart w:id="2343" w:name="_Toc184819701"/>
      <w:bookmarkEnd w:id="2339"/>
      <w:r>
        <w:t>8.6.</w:t>
      </w:r>
      <w:r w:rsidRPr="008C3F37">
        <w:t>1.5</w:t>
      </w:r>
      <w:r w:rsidRPr="008C3F37">
        <w:tab/>
        <w:t>BC Bearer Context Release Request (gNB-CU-UP initiated)</w:t>
      </w:r>
      <w:bookmarkEnd w:id="2340"/>
      <w:bookmarkEnd w:id="2341"/>
      <w:bookmarkEnd w:id="2342"/>
      <w:bookmarkEnd w:id="2343"/>
      <w:r w:rsidRPr="008C3F37">
        <w:t xml:space="preserve"> </w:t>
      </w:r>
    </w:p>
    <w:p w14:paraId="77EA83EA" w14:textId="77777777" w:rsidR="00FC324B" w:rsidRPr="008C3F37" w:rsidRDefault="00FC324B" w:rsidP="00FC324B">
      <w:pPr>
        <w:pStyle w:val="Heading5"/>
      </w:pPr>
      <w:bookmarkStart w:id="2344" w:name="_CR8_6_1_5_1"/>
      <w:bookmarkStart w:id="2345" w:name="_Toc105657182"/>
      <w:bookmarkStart w:id="2346" w:name="_Toc106108563"/>
      <w:bookmarkStart w:id="2347" w:name="_Toc112687656"/>
      <w:bookmarkStart w:id="2348" w:name="_Toc184819702"/>
      <w:bookmarkEnd w:id="2344"/>
      <w:r>
        <w:t>8.6.</w:t>
      </w:r>
      <w:r w:rsidRPr="008C3F37">
        <w:t>1.5.1</w:t>
      </w:r>
      <w:r w:rsidRPr="008C3F37">
        <w:tab/>
        <w:t>General</w:t>
      </w:r>
      <w:bookmarkEnd w:id="2345"/>
      <w:bookmarkEnd w:id="2346"/>
      <w:bookmarkEnd w:id="2347"/>
      <w:bookmarkEnd w:id="2348"/>
    </w:p>
    <w:p w14:paraId="7AD39B3F" w14:textId="77777777" w:rsidR="00FC324B" w:rsidRPr="008C3F37" w:rsidRDefault="00FC324B" w:rsidP="00FC324B">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FC324B">
      <w:pPr>
        <w:pStyle w:val="Heading5"/>
      </w:pPr>
      <w:bookmarkStart w:id="2349" w:name="_CR8_6_1_5_2"/>
      <w:bookmarkStart w:id="2350" w:name="_Toc105657183"/>
      <w:bookmarkStart w:id="2351" w:name="_Toc106108564"/>
      <w:bookmarkStart w:id="2352" w:name="_Toc112687657"/>
      <w:bookmarkStart w:id="2353" w:name="_Toc184819703"/>
      <w:bookmarkEnd w:id="2349"/>
      <w:r>
        <w:t>8.6.</w:t>
      </w:r>
      <w:r w:rsidRPr="008C3F37">
        <w:t>1.5.2</w:t>
      </w:r>
      <w:r w:rsidRPr="008C3F37">
        <w:tab/>
        <w:t>Successful Operation</w:t>
      </w:r>
      <w:bookmarkEnd w:id="2350"/>
      <w:bookmarkEnd w:id="2351"/>
      <w:bookmarkEnd w:id="2352"/>
      <w:bookmarkEnd w:id="2353"/>
    </w:p>
    <w:p w14:paraId="11EDAE02" w14:textId="77777777" w:rsidR="00FC324B" w:rsidRPr="008C3F37" w:rsidRDefault="00FC324B" w:rsidP="00FC324B">
      <w:pPr>
        <w:pStyle w:val="TH"/>
      </w:pPr>
      <w:r w:rsidRPr="008C3F37">
        <w:object w:dxaOrig="7032" w:dyaOrig="2520" w14:anchorId="23E7E715">
          <v:shape id="_x0000_i1070" type="#_x0000_t75" style="width:354.75pt;height:128.25pt" o:ole="">
            <v:imagedata r:id="rId101" o:title=""/>
          </v:shape>
          <o:OLEObject Type="Embed" ProgID="Visio.Drawing.15" ShapeID="_x0000_i1070" DrawAspect="Content" ObjectID="_1795446783" r:id="rId102"/>
        </w:object>
      </w:r>
    </w:p>
    <w:p w14:paraId="6639353A" w14:textId="77777777" w:rsidR="00FC324B" w:rsidRPr="008C3F37" w:rsidRDefault="00FC324B" w:rsidP="00FC324B">
      <w:pPr>
        <w:pStyle w:val="TF"/>
      </w:pPr>
      <w:bookmarkStart w:id="2354" w:name="_CRFigure8_6_1_5_21"/>
      <w:r w:rsidRPr="008C3F37">
        <w:t xml:space="preserve">Figure </w:t>
      </w:r>
      <w:bookmarkEnd w:id="2354"/>
      <w:r>
        <w:t>8.6.</w:t>
      </w:r>
      <w:r w:rsidRPr="008C3F37">
        <w:t>1.5.2-1: BC Bearer Context Release Request procedure: Successful Operation.</w:t>
      </w:r>
    </w:p>
    <w:p w14:paraId="3BBBDC3F" w14:textId="77777777" w:rsidR="00FC324B" w:rsidRPr="008C3F37" w:rsidRDefault="00FC324B" w:rsidP="00FC324B">
      <w:r w:rsidRPr="008C3F37">
        <w:t xml:space="preserve">The gNB-CU-UP initiates the procedure by sending the BC BEARER CONTEXT RELEASE REQUEST message to the gNB-CU-CP. </w:t>
      </w:r>
    </w:p>
    <w:p w14:paraId="30FD1F20" w14:textId="77777777" w:rsidR="00FC324B" w:rsidRPr="008C3F37" w:rsidRDefault="00FC324B" w:rsidP="00FC324B">
      <w:r w:rsidRPr="008C3F37">
        <w:rPr>
          <w:b/>
        </w:rPr>
        <w:t>Interactions with gNB-CU-CP intitiated BC Bearer Context Release procedure:</w:t>
      </w:r>
    </w:p>
    <w:p w14:paraId="799FD7FA" w14:textId="41CE866F" w:rsidR="00FC324B" w:rsidRPr="008C3F37" w:rsidRDefault="00FC324B" w:rsidP="00FC324B">
      <w:r w:rsidRPr="008C3F37">
        <w:t>Upon reception of the BC BEARER CONTEXT RELEASE REQUEST message the gNB-CU-CP should initiate the BC Bearer Context Release procedure.</w:t>
      </w:r>
    </w:p>
    <w:p w14:paraId="042D8B5C" w14:textId="77777777" w:rsidR="00FC324B" w:rsidRPr="008C3F37" w:rsidRDefault="00FC324B" w:rsidP="00FC324B">
      <w:pPr>
        <w:pStyle w:val="Heading5"/>
      </w:pPr>
      <w:bookmarkStart w:id="2355" w:name="_CR8_6_1_5_3"/>
      <w:bookmarkStart w:id="2356" w:name="_Toc105657184"/>
      <w:bookmarkStart w:id="2357" w:name="_Toc106108565"/>
      <w:bookmarkStart w:id="2358" w:name="_Toc112687658"/>
      <w:bookmarkStart w:id="2359" w:name="_Toc184819704"/>
      <w:bookmarkEnd w:id="2355"/>
      <w:r w:rsidRPr="008C3F37">
        <w:t>8.</w:t>
      </w:r>
      <w:r>
        <w:t>6</w:t>
      </w:r>
      <w:r w:rsidRPr="008C3F37">
        <w:t>.1.5.3</w:t>
      </w:r>
      <w:r w:rsidRPr="008C3F37">
        <w:tab/>
        <w:t>Abnormal Conditions</w:t>
      </w:r>
      <w:bookmarkEnd w:id="2356"/>
      <w:bookmarkEnd w:id="2357"/>
      <w:bookmarkEnd w:id="2358"/>
      <w:bookmarkEnd w:id="2359"/>
    </w:p>
    <w:p w14:paraId="6247ED82" w14:textId="77777777" w:rsidR="00FC324B" w:rsidRPr="008C3F37" w:rsidRDefault="00FC324B" w:rsidP="00FC324B">
      <w:r w:rsidRPr="008C3F37">
        <w:t>Not applicable.</w:t>
      </w:r>
    </w:p>
    <w:p w14:paraId="7C6F910E" w14:textId="77777777" w:rsidR="00FC324B" w:rsidRPr="008C3F37" w:rsidRDefault="00FC324B" w:rsidP="00FC324B">
      <w:pPr>
        <w:pStyle w:val="Heading3"/>
      </w:pPr>
      <w:bookmarkStart w:id="2360" w:name="_CR8_6_2"/>
      <w:bookmarkStart w:id="2361" w:name="_Toc105657185"/>
      <w:bookmarkStart w:id="2362" w:name="_Toc106108566"/>
      <w:bookmarkStart w:id="2363" w:name="_Toc112687659"/>
      <w:bookmarkStart w:id="2364" w:name="_Toc184819705"/>
      <w:bookmarkEnd w:id="2360"/>
      <w:r>
        <w:t>8.6.</w:t>
      </w:r>
      <w:r w:rsidRPr="008C3F37">
        <w:t>2</w:t>
      </w:r>
      <w:r w:rsidRPr="008C3F37">
        <w:tab/>
        <w:t>MBS Procedures for Multicast</w:t>
      </w:r>
      <w:bookmarkEnd w:id="2361"/>
      <w:bookmarkEnd w:id="2362"/>
      <w:bookmarkEnd w:id="2363"/>
      <w:bookmarkEnd w:id="2364"/>
    </w:p>
    <w:p w14:paraId="5F1CB773" w14:textId="77777777" w:rsidR="00FC324B" w:rsidRPr="008C3F37" w:rsidRDefault="00FC324B" w:rsidP="00FC324B">
      <w:pPr>
        <w:pStyle w:val="Heading4"/>
      </w:pPr>
      <w:bookmarkStart w:id="2365" w:name="_CR8_6_2_1"/>
      <w:bookmarkStart w:id="2366" w:name="_Toc105657186"/>
      <w:bookmarkStart w:id="2367" w:name="_Toc106108567"/>
      <w:bookmarkStart w:id="2368" w:name="_Toc112687660"/>
      <w:bookmarkStart w:id="2369" w:name="_Toc184819706"/>
      <w:bookmarkEnd w:id="2365"/>
      <w:r>
        <w:t>8.6.</w:t>
      </w:r>
      <w:r w:rsidRPr="008C3F37">
        <w:t>2.1</w:t>
      </w:r>
      <w:r w:rsidRPr="008C3F37">
        <w:tab/>
        <w:t>MC Bearer Context Setup</w:t>
      </w:r>
      <w:bookmarkEnd w:id="2366"/>
      <w:bookmarkEnd w:id="2367"/>
      <w:bookmarkEnd w:id="2368"/>
      <w:bookmarkEnd w:id="2369"/>
    </w:p>
    <w:p w14:paraId="6BB6B03C" w14:textId="77777777" w:rsidR="00FC324B" w:rsidRPr="008C3F37" w:rsidRDefault="00FC324B" w:rsidP="00FC324B">
      <w:pPr>
        <w:pStyle w:val="Heading5"/>
      </w:pPr>
      <w:bookmarkStart w:id="2370" w:name="_CR8_6_2_1_1"/>
      <w:bookmarkStart w:id="2371" w:name="_Toc105657187"/>
      <w:bookmarkStart w:id="2372" w:name="_Toc106108568"/>
      <w:bookmarkStart w:id="2373" w:name="_Toc112687661"/>
      <w:bookmarkStart w:id="2374" w:name="_Toc184819707"/>
      <w:bookmarkEnd w:id="2370"/>
      <w:r>
        <w:t>8.6.</w:t>
      </w:r>
      <w:r w:rsidRPr="008C3F37">
        <w:t>2.1.1</w:t>
      </w:r>
      <w:r w:rsidRPr="008C3F37">
        <w:tab/>
        <w:t>General</w:t>
      </w:r>
      <w:bookmarkEnd w:id="2371"/>
      <w:bookmarkEnd w:id="2372"/>
      <w:bookmarkEnd w:id="2373"/>
      <w:bookmarkEnd w:id="2374"/>
    </w:p>
    <w:p w14:paraId="5A93D87E" w14:textId="77777777" w:rsidR="00FC324B" w:rsidRPr="008C3F37" w:rsidRDefault="00FC324B" w:rsidP="00FC324B">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FC324B">
      <w:pPr>
        <w:pStyle w:val="Heading5"/>
      </w:pPr>
      <w:bookmarkStart w:id="2375" w:name="_CR8_6_2_1_2"/>
      <w:bookmarkStart w:id="2376" w:name="_Toc105657188"/>
      <w:bookmarkStart w:id="2377" w:name="_Toc106108569"/>
      <w:bookmarkStart w:id="2378" w:name="_Toc112687662"/>
      <w:bookmarkStart w:id="2379" w:name="_Toc184819708"/>
      <w:bookmarkEnd w:id="2375"/>
      <w:r>
        <w:t>8.6.</w:t>
      </w:r>
      <w:r w:rsidRPr="008C3F37">
        <w:t>2.1.2</w:t>
      </w:r>
      <w:r w:rsidRPr="008C3F37">
        <w:tab/>
        <w:t>Successful Operation</w:t>
      </w:r>
      <w:bookmarkEnd w:id="2376"/>
      <w:bookmarkEnd w:id="2377"/>
      <w:bookmarkEnd w:id="2378"/>
      <w:bookmarkEnd w:id="2379"/>
    </w:p>
    <w:p w14:paraId="1BBFB442" w14:textId="77777777" w:rsidR="00FC324B" w:rsidRPr="008C3F37" w:rsidRDefault="00FC324B" w:rsidP="00FC324B">
      <w:pPr>
        <w:pStyle w:val="TH"/>
      </w:pPr>
      <w:r w:rsidRPr="008C3F37">
        <w:object w:dxaOrig="7476" w:dyaOrig="3216" w14:anchorId="1298DAE3">
          <v:shape id="_x0000_i1071" type="#_x0000_t75" style="width:372.75pt;height:161.25pt" o:ole="">
            <v:imagedata r:id="rId103" o:title=""/>
          </v:shape>
          <o:OLEObject Type="Embed" ProgID="Visio.Drawing.15" ShapeID="_x0000_i1071" DrawAspect="Content" ObjectID="_1795446784" r:id="rId104"/>
        </w:object>
      </w:r>
    </w:p>
    <w:p w14:paraId="2472F78F" w14:textId="77777777" w:rsidR="00FC324B" w:rsidRPr="008C3F37" w:rsidRDefault="00FC324B" w:rsidP="00FC324B">
      <w:pPr>
        <w:pStyle w:val="TF"/>
      </w:pPr>
      <w:bookmarkStart w:id="2380" w:name="_CRFigure8_6_2_1_21"/>
      <w:r w:rsidRPr="008C3F37">
        <w:t xml:space="preserve">Figure </w:t>
      </w:r>
      <w:bookmarkEnd w:id="2380"/>
      <w:r>
        <w:t>8.6.</w:t>
      </w:r>
      <w:r w:rsidRPr="008C3F37">
        <w:t>2.1.2-1: MC Bearer Context Setup procedure: Successful Operation.</w:t>
      </w:r>
    </w:p>
    <w:p w14:paraId="698FE989" w14:textId="77777777" w:rsidR="00FC324B" w:rsidRPr="008C3F37" w:rsidRDefault="00FC324B" w:rsidP="00FC324B">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FC324B">
      <w:r>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FC324B">
      <w:pPr>
        <w:pStyle w:val="B1"/>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FC324B">
      <w:pPr>
        <w:pStyle w:val="B1"/>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FC324B">
      <w:pPr>
        <w:pStyle w:val="B1"/>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FC324B">
      <w:pPr>
        <w:pStyle w:val="B1"/>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FC324B">
      <w:pPr>
        <w:pStyle w:val="B1"/>
      </w:pPr>
      <w:bookmarkStart w:id="2381" w:name="_Toc105657189"/>
      <w:bookmarkStart w:id="2382"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FC324B">
      <w:bookmarkStart w:id="2383"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FC324B">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FC324B">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FC324B">
      <w:pPr>
        <w:rPr>
          <w:b/>
        </w:rPr>
      </w:pPr>
      <w:r w:rsidRPr="00E63326">
        <w:rPr>
          <w:b/>
        </w:rPr>
        <w:t>Interaction with other procedures</w:t>
      </w:r>
    </w:p>
    <w:p w14:paraId="1973FC97"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FC324B">
      <w:pPr>
        <w:pStyle w:val="B1"/>
      </w:pPr>
      <w:r>
        <w:t>-</w:t>
      </w:r>
      <w:r>
        <w:tab/>
        <w:t>suspend transmitting DL data to the gNB-DU.</w:t>
      </w:r>
    </w:p>
    <w:p w14:paraId="56810EAE" w14:textId="77777777" w:rsidR="00FC324B" w:rsidRDefault="00FC324B" w:rsidP="00FC324B">
      <w:pPr>
        <w:pStyle w:val="B1"/>
      </w:pPr>
      <w:r>
        <w:t>-</w:t>
      </w:r>
      <w:r>
        <w:tab/>
        <w:t>upon DL data arrival, buffer the received DL data and trigger the MC Bearer Notification procedure to indicate DL Data Arrival to the gNB-CU-CP.</w:t>
      </w:r>
    </w:p>
    <w:p w14:paraId="301D06B9"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FC324B">
      <w:pPr>
        <w:pStyle w:val="Heading5"/>
      </w:pPr>
      <w:bookmarkStart w:id="2384" w:name="_CR8_6_2_1_3"/>
      <w:bookmarkStart w:id="2385" w:name="_Toc184819709"/>
      <w:bookmarkEnd w:id="2384"/>
      <w:r>
        <w:t>8.6.</w:t>
      </w:r>
      <w:r w:rsidRPr="008C3F37">
        <w:t>2.1.3</w:t>
      </w:r>
      <w:r w:rsidRPr="008C3F37">
        <w:tab/>
        <w:t>Unsuccessful Operation</w:t>
      </w:r>
      <w:bookmarkEnd w:id="2381"/>
      <w:bookmarkEnd w:id="2382"/>
      <w:bookmarkEnd w:id="2383"/>
      <w:bookmarkEnd w:id="2385"/>
    </w:p>
    <w:p w14:paraId="2B09CFBA" w14:textId="77777777" w:rsidR="00FC324B" w:rsidRPr="008C3F37" w:rsidRDefault="00FC324B" w:rsidP="00FC324B">
      <w:pPr>
        <w:pStyle w:val="TH"/>
      </w:pPr>
      <w:r w:rsidRPr="008C3F37">
        <w:object w:dxaOrig="7476" w:dyaOrig="3216" w14:anchorId="0D11EA2B">
          <v:shape id="_x0000_i1072" type="#_x0000_t75" style="width:372.75pt;height:161.25pt" o:ole="">
            <v:imagedata r:id="rId105" o:title=""/>
          </v:shape>
          <o:OLEObject Type="Embed" ProgID="Visio.Drawing.15" ShapeID="_x0000_i1072" DrawAspect="Content" ObjectID="_1795446785" r:id="rId106"/>
        </w:object>
      </w:r>
    </w:p>
    <w:p w14:paraId="3272CCCA" w14:textId="77777777" w:rsidR="00FC324B" w:rsidRPr="008C3F37" w:rsidRDefault="00FC324B" w:rsidP="00FC324B">
      <w:pPr>
        <w:pStyle w:val="TF"/>
        <w:rPr>
          <w:rFonts w:eastAsia="Yu Mincho"/>
        </w:rPr>
      </w:pPr>
      <w:bookmarkStart w:id="2386" w:name="_CRFigure8_6_2_1_31"/>
      <w:r w:rsidRPr="008C3F37">
        <w:rPr>
          <w:rFonts w:eastAsia="Yu Mincho"/>
        </w:rPr>
        <w:t xml:space="preserve">Figure </w:t>
      </w:r>
      <w:bookmarkEnd w:id="2386"/>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FC324B">
      <w:pPr>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FC324B">
      <w:bookmarkStart w:id="2387" w:name="_Toc105657190"/>
      <w:bookmarkStart w:id="2388"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FC324B">
      <w:pPr>
        <w:pStyle w:val="Heading5"/>
      </w:pPr>
      <w:bookmarkStart w:id="2389" w:name="_CR8_6_2_1_4"/>
      <w:bookmarkStart w:id="2390" w:name="_Toc112687664"/>
      <w:bookmarkStart w:id="2391" w:name="_Toc184819710"/>
      <w:bookmarkEnd w:id="2389"/>
      <w:r>
        <w:t>8.6.</w:t>
      </w:r>
      <w:r w:rsidRPr="008C3F37">
        <w:t>2.1.4</w:t>
      </w:r>
      <w:r w:rsidRPr="008C3F37">
        <w:tab/>
        <w:t>Abnormal Conditions</w:t>
      </w:r>
      <w:bookmarkEnd w:id="2387"/>
      <w:bookmarkEnd w:id="2388"/>
      <w:bookmarkEnd w:id="2390"/>
      <w:bookmarkEnd w:id="2391"/>
    </w:p>
    <w:p w14:paraId="39C569A7" w14:textId="77777777" w:rsidR="00FC324B" w:rsidRPr="008C3F37" w:rsidRDefault="00FC324B" w:rsidP="00FC324B">
      <w:r w:rsidRPr="008C3F37">
        <w:t>void.</w:t>
      </w:r>
    </w:p>
    <w:p w14:paraId="6572ED87" w14:textId="77777777" w:rsidR="00FC324B" w:rsidRPr="008C3F37" w:rsidRDefault="00FC324B" w:rsidP="00FC324B">
      <w:pPr>
        <w:pStyle w:val="Heading4"/>
      </w:pPr>
      <w:bookmarkStart w:id="2392" w:name="_CR8_6_2_2"/>
      <w:bookmarkStart w:id="2393" w:name="_Toc105657191"/>
      <w:bookmarkStart w:id="2394" w:name="_Toc106108572"/>
      <w:bookmarkStart w:id="2395" w:name="_Toc112687665"/>
      <w:bookmarkStart w:id="2396" w:name="_Toc184819711"/>
      <w:bookmarkEnd w:id="2392"/>
      <w:r>
        <w:t>8.6.</w:t>
      </w:r>
      <w:r w:rsidRPr="008C3F37">
        <w:t>2.2</w:t>
      </w:r>
      <w:r w:rsidRPr="008C3F37">
        <w:tab/>
        <w:t>MC Bearer Context Modification (gNB-CU-CP initiated)</w:t>
      </w:r>
      <w:bookmarkEnd w:id="2393"/>
      <w:bookmarkEnd w:id="2394"/>
      <w:bookmarkEnd w:id="2395"/>
      <w:bookmarkEnd w:id="2396"/>
      <w:r w:rsidRPr="008C3F37">
        <w:t xml:space="preserve"> </w:t>
      </w:r>
    </w:p>
    <w:p w14:paraId="050F4749" w14:textId="77777777" w:rsidR="00FC324B" w:rsidRPr="008C3F37" w:rsidRDefault="00FC324B" w:rsidP="00FC324B">
      <w:pPr>
        <w:pStyle w:val="Heading5"/>
      </w:pPr>
      <w:bookmarkStart w:id="2397" w:name="_CR8_6_2_2_1"/>
      <w:bookmarkStart w:id="2398" w:name="_Toc105657192"/>
      <w:bookmarkStart w:id="2399" w:name="_Toc106108573"/>
      <w:bookmarkStart w:id="2400" w:name="_Toc112687666"/>
      <w:bookmarkStart w:id="2401" w:name="_Toc184819712"/>
      <w:bookmarkEnd w:id="2397"/>
      <w:r>
        <w:t>8.6.</w:t>
      </w:r>
      <w:r w:rsidRPr="008C3F37">
        <w:t>2.2.1</w:t>
      </w:r>
      <w:r w:rsidRPr="008C3F37">
        <w:tab/>
        <w:t>General</w:t>
      </w:r>
      <w:bookmarkEnd w:id="2398"/>
      <w:bookmarkEnd w:id="2399"/>
      <w:bookmarkEnd w:id="2400"/>
      <w:bookmarkEnd w:id="2401"/>
    </w:p>
    <w:p w14:paraId="362E7CEF" w14:textId="77777777" w:rsidR="00FC324B" w:rsidRPr="008C3F37" w:rsidRDefault="00FC324B" w:rsidP="00FC324B">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FC324B">
      <w:pPr>
        <w:pStyle w:val="Heading5"/>
      </w:pPr>
      <w:bookmarkStart w:id="2402" w:name="_CR8_6_2_2_2"/>
      <w:bookmarkStart w:id="2403" w:name="_Toc105657193"/>
      <w:bookmarkStart w:id="2404" w:name="_Toc106108574"/>
      <w:bookmarkStart w:id="2405" w:name="_Toc112687667"/>
      <w:bookmarkStart w:id="2406" w:name="_Toc184819713"/>
      <w:bookmarkEnd w:id="2402"/>
      <w:r>
        <w:t>8.6.</w:t>
      </w:r>
      <w:r w:rsidRPr="008C3F37">
        <w:t>2.2.2</w:t>
      </w:r>
      <w:r w:rsidRPr="008C3F37">
        <w:tab/>
        <w:t>Successful Operation</w:t>
      </w:r>
      <w:bookmarkEnd w:id="2403"/>
      <w:bookmarkEnd w:id="2404"/>
      <w:bookmarkEnd w:id="2405"/>
      <w:bookmarkEnd w:id="2406"/>
    </w:p>
    <w:p w14:paraId="12A5E5C1" w14:textId="77777777" w:rsidR="00FC324B" w:rsidRPr="008C3F37" w:rsidRDefault="00FC324B" w:rsidP="00FC324B">
      <w:pPr>
        <w:pStyle w:val="TH"/>
      </w:pPr>
      <w:r w:rsidRPr="008C3F37">
        <w:object w:dxaOrig="7476" w:dyaOrig="3216" w14:anchorId="035133D7">
          <v:shape id="_x0000_i1073" type="#_x0000_t75" style="width:372.75pt;height:161.25pt" o:ole="">
            <v:imagedata r:id="rId107" o:title=""/>
          </v:shape>
          <o:OLEObject Type="Embed" ProgID="Visio.Drawing.15" ShapeID="_x0000_i1073" DrawAspect="Content" ObjectID="_1795446786" r:id="rId108"/>
        </w:object>
      </w:r>
    </w:p>
    <w:p w14:paraId="016BE44D" w14:textId="77777777" w:rsidR="00FC324B" w:rsidRPr="008C3F37" w:rsidRDefault="00FC324B" w:rsidP="00FC324B">
      <w:pPr>
        <w:pStyle w:val="TF"/>
      </w:pPr>
      <w:bookmarkStart w:id="2407" w:name="_CRFigure8_6_2_2_21"/>
      <w:r w:rsidRPr="008C3F37">
        <w:t xml:space="preserve">Figure </w:t>
      </w:r>
      <w:bookmarkEnd w:id="2407"/>
      <w:r>
        <w:t>8.6.</w:t>
      </w:r>
      <w:r w:rsidRPr="008C3F37">
        <w:t>2.2.2-1: MC Bearer Context Modification procedure, gNB-CU-CP initiated: Successful Operation.</w:t>
      </w:r>
    </w:p>
    <w:p w14:paraId="23220084" w14:textId="77777777" w:rsidR="00FC324B" w:rsidRPr="008C3F37" w:rsidRDefault="00FC324B" w:rsidP="00FC324B">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FC324B">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FC324B">
      <w:pPr>
        <w:pStyle w:val="B1"/>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FC324B">
      <w:pPr>
        <w:pStyle w:val="B1"/>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FC324B">
      <w:pPr>
        <w:pStyle w:val="B1"/>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FC324B">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77777777" w:rsidR="00FC324B" w:rsidRPr="008C3F37" w:rsidRDefault="00FC324B" w:rsidP="00FC324B">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FC324B">
      <w:bookmarkStart w:id="2408" w:name="_Toc105657194"/>
      <w:bookmarkStart w:id="2409"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FC324B">
      <w:bookmarkStart w:id="2410"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Pr="00D629EF" w:rsidRDefault="00FC324B" w:rsidP="00FC324B">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235B655B" w14:textId="77777777" w:rsidR="00FC324B" w:rsidRDefault="00FC324B" w:rsidP="00FC324B">
      <w:pPr>
        <w:rPr>
          <w:b/>
        </w:rPr>
      </w:pPr>
      <w:r w:rsidRPr="00E63326">
        <w:rPr>
          <w:b/>
        </w:rPr>
        <w:t>Interaction with other procedures</w:t>
      </w:r>
    </w:p>
    <w:p w14:paraId="044C1A45"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FC324B">
      <w:pPr>
        <w:pStyle w:val="B1"/>
      </w:pPr>
      <w:r>
        <w:t>-</w:t>
      </w:r>
      <w:r>
        <w:tab/>
        <w:t xml:space="preserve">suspend transmitting DL data to the gNB-DU. </w:t>
      </w:r>
    </w:p>
    <w:p w14:paraId="5411051B" w14:textId="77777777" w:rsidR="00FC324B" w:rsidRDefault="00FC324B" w:rsidP="00FC324B">
      <w:pPr>
        <w:pStyle w:val="B1"/>
      </w:pPr>
      <w:r>
        <w:t>-</w:t>
      </w:r>
      <w:r>
        <w:tab/>
        <w:t>upon DL data arrival, buffer the received DL data and trigger the MC Bearer Notification procedure to indicate DL Data Arrival to the gNB-CU-CP.</w:t>
      </w:r>
    </w:p>
    <w:p w14:paraId="2BFDBC0B"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FC324B">
      <w:pPr>
        <w:pStyle w:val="Heading5"/>
      </w:pPr>
      <w:bookmarkStart w:id="2411" w:name="_CR8_6_2_2_3"/>
      <w:bookmarkStart w:id="2412" w:name="_Toc184819714"/>
      <w:bookmarkEnd w:id="2411"/>
      <w:r>
        <w:t>8.6.</w:t>
      </w:r>
      <w:r w:rsidRPr="008C3F37">
        <w:t>2.2.3</w:t>
      </w:r>
      <w:r w:rsidRPr="008C3F37">
        <w:tab/>
        <w:t>Unsuccessful Operation</w:t>
      </w:r>
      <w:bookmarkEnd w:id="2408"/>
      <w:bookmarkEnd w:id="2409"/>
      <w:bookmarkEnd w:id="2410"/>
      <w:bookmarkEnd w:id="2412"/>
    </w:p>
    <w:p w14:paraId="37894B57" w14:textId="77777777" w:rsidR="00FC324B" w:rsidRPr="008C3F37" w:rsidRDefault="00FC324B" w:rsidP="00FC324B">
      <w:pPr>
        <w:pStyle w:val="TH"/>
      </w:pPr>
      <w:r w:rsidRPr="008C3F37">
        <w:object w:dxaOrig="7476" w:dyaOrig="3216" w14:anchorId="5D3E65C4">
          <v:shape id="_x0000_i1074" type="#_x0000_t75" style="width:372.75pt;height:161.25pt" o:ole="">
            <v:imagedata r:id="rId109" o:title=""/>
          </v:shape>
          <o:OLEObject Type="Embed" ProgID="Visio.Drawing.15" ShapeID="_x0000_i1074" DrawAspect="Content" ObjectID="_1795446787" r:id="rId110"/>
        </w:object>
      </w:r>
    </w:p>
    <w:p w14:paraId="291C0B71" w14:textId="77777777" w:rsidR="00FC324B" w:rsidRPr="008C3F37" w:rsidRDefault="00FC324B" w:rsidP="00FC324B">
      <w:pPr>
        <w:pStyle w:val="TF"/>
        <w:rPr>
          <w:rFonts w:eastAsia="Yu Mincho"/>
        </w:rPr>
      </w:pPr>
      <w:bookmarkStart w:id="2413" w:name="_CRFigure8_6_2_2_31"/>
      <w:r w:rsidRPr="008C3F37">
        <w:rPr>
          <w:rFonts w:eastAsia="Yu Mincho"/>
        </w:rPr>
        <w:t xml:space="preserve">Figure </w:t>
      </w:r>
      <w:bookmarkEnd w:id="2413"/>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FC324B">
      <w:bookmarkStart w:id="2414" w:name="_Toc105657195"/>
      <w:bookmarkStart w:id="2415" w:name="_Toc106108576"/>
      <w:bookmarkStart w:id="2416"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FC324B">
      <w:pPr>
        <w:pStyle w:val="Heading5"/>
      </w:pPr>
      <w:bookmarkStart w:id="2417" w:name="_CR8_6_2_2_4"/>
      <w:bookmarkStart w:id="2418" w:name="_Toc184819715"/>
      <w:bookmarkEnd w:id="2417"/>
      <w:r>
        <w:t>8.6.</w:t>
      </w:r>
      <w:r w:rsidRPr="008C3F37">
        <w:t>2.2.4</w:t>
      </w:r>
      <w:r w:rsidRPr="008C3F37">
        <w:tab/>
        <w:t>Abnormal Conditions</w:t>
      </w:r>
      <w:bookmarkEnd w:id="2414"/>
      <w:bookmarkEnd w:id="2415"/>
      <w:bookmarkEnd w:id="2416"/>
      <w:bookmarkEnd w:id="2418"/>
    </w:p>
    <w:p w14:paraId="4686057D" w14:textId="77777777" w:rsidR="00FC324B" w:rsidRPr="008C3F37" w:rsidRDefault="00FC324B" w:rsidP="00FC324B">
      <w:r w:rsidRPr="008C3F37">
        <w:t>void.</w:t>
      </w:r>
    </w:p>
    <w:p w14:paraId="1E8D5445" w14:textId="77777777" w:rsidR="00FC324B" w:rsidRPr="008C3F37" w:rsidRDefault="00FC324B" w:rsidP="00FC324B">
      <w:pPr>
        <w:pStyle w:val="Heading4"/>
      </w:pPr>
      <w:bookmarkStart w:id="2419" w:name="_CR8_6_2_3"/>
      <w:bookmarkStart w:id="2420" w:name="_Toc105657196"/>
      <w:bookmarkStart w:id="2421" w:name="_Toc106108577"/>
      <w:bookmarkStart w:id="2422" w:name="_Toc112687670"/>
      <w:bookmarkStart w:id="2423" w:name="_Toc184819716"/>
      <w:bookmarkEnd w:id="2419"/>
      <w:r>
        <w:t>8.6.</w:t>
      </w:r>
      <w:r w:rsidRPr="008C3F37">
        <w:t>2.3</w:t>
      </w:r>
      <w:r w:rsidRPr="008C3F37">
        <w:tab/>
        <w:t xml:space="preserve">MC Bearer Context Modification </w:t>
      </w:r>
      <w:r>
        <w:t xml:space="preserve">Required </w:t>
      </w:r>
      <w:r w:rsidRPr="008C3F37">
        <w:t>(gNB-CU-UP initiated)</w:t>
      </w:r>
      <w:bookmarkEnd w:id="2420"/>
      <w:bookmarkEnd w:id="2421"/>
      <w:bookmarkEnd w:id="2422"/>
      <w:bookmarkEnd w:id="2423"/>
      <w:r w:rsidRPr="008C3F37">
        <w:t xml:space="preserve"> </w:t>
      </w:r>
    </w:p>
    <w:p w14:paraId="2EE695F6" w14:textId="77777777" w:rsidR="00FC324B" w:rsidRPr="008C3F37" w:rsidRDefault="00FC324B" w:rsidP="00FC324B">
      <w:pPr>
        <w:pStyle w:val="Heading5"/>
      </w:pPr>
      <w:bookmarkStart w:id="2424" w:name="_CR8_6_2_3_1"/>
      <w:bookmarkStart w:id="2425" w:name="_Toc105657197"/>
      <w:bookmarkStart w:id="2426" w:name="_Toc106108578"/>
      <w:bookmarkStart w:id="2427" w:name="_Toc112687671"/>
      <w:bookmarkStart w:id="2428" w:name="_Toc184819717"/>
      <w:bookmarkEnd w:id="2424"/>
      <w:r>
        <w:t>8.6.</w:t>
      </w:r>
      <w:r w:rsidRPr="008C3F37">
        <w:t>2.3.1</w:t>
      </w:r>
      <w:r w:rsidRPr="008C3F37">
        <w:tab/>
        <w:t>General</w:t>
      </w:r>
      <w:bookmarkEnd w:id="2425"/>
      <w:bookmarkEnd w:id="2426"/>
      <w:bookmarkEnd w:id="2427"/>
      <w:bookmarkEnd w:id="2428"/>
    </w:p>
    <w:p w14:paraId="5F13CF5D" w14:textId="77777777" w:rsidR="00FC324B" w:rsidRPr="008C3F37" w:rsidRDefault="00FC324B" w:rsidP="00FC324B">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FC324B">
      <w:pPr>
        <w:pStyle w:val="Heading5"/>
      </w:pPr>
      <w:bookmarkStart w:id="2429" w:name="_CR8_6_2_3_2"/>
      <w:bookmarkStart w:id="2430" w:name="_Toc105657198"/>
      <w:bookmarkStart w:id="2431" w:name="_Toc106108579"/>
      <w:bookmarkStart w:id="2432" w:name="_Toc112687672"/>
      <w:bookmarkStart w:id="2433" w:name="_Toc184819718"/>
      <w:bookmarkEnd w:id="2429"/>
      <w:r>
        <w:t>8.6.</w:t>
      </w:r>
      <w:r w:rsidRPr="008C3F37">
        <w:t>2.3.2</w:t>
      </w:r>
      <w:r w:rsidRPr="008C3F37">
        <w:tab/>
        <w:t>Successful Operation</w:t>
      </w:r>
      <w:bookmarkEnd w:id="2430"/>
      <w:bookmarkEnd w:id="2431"/>
      <w:bookmarkEnd w:id="2432"/>
      <w:bookmarkEnd w:id="2433"/>
    </w:p>
    <w:p w14:paraId="271EA064" w14:textId="77777777" w:rsidR="00FC324B" w:rsidRPr="008C3F37" w:rsidRDefault="00FC324B" w:rsidP="00FC324B">
      <w:pPr>
        <w:pStyle w:val="TH"/>
      </w:pPr>
      <w:r w:rsidRPr="008C3F37">
        <w:object w:dxaOrig="7476" w:dyaOrig="3216" w14:anchorId="3DD305EB">
          <v:shape id="_x0000_i1075" type="#_x0000_t75" style="width:372.75pt;height:161.25pt" o:ole="">
            <v:imagedata r:id="rId111" o:title=""/>
          </v:shape>
          <o:OLEObject Type="Embed" ProgID="Visio.Drawing.15" ShapeID="_x0000_i1075" DrawAspect="Content" ObjectID="_1795446788" r:id="rId112"/>
        </w:object>
      </w:r>
    </w:p>
    <w:p w14:paraId="5CFBE4B5" w14:textId="77777777" w:rsidR="00FC324B" w:rsidRPr="008C3F37" w:rsidRDefault="00FC324B" w:rsidP="00FC324B">
      <w:pPr>
        <w:pStyle w:val="TF"/>
      </w:pPr>
      <w:bookmarkStart w:id="2434" w:name="_CRFigure8_6_2_3_21"/>
      <w:r w:rsidRPr="008C3F37">
        <w:t xml:space="preserve">Figure </w:t>
      </w:r>
      <w:bookmarkEnd w:id="2434"/>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FC324B">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FC324B">
      <w:bookmarkStart w:id="2435" w:name="_Toc105657199"/>
      <w:bookmarkStart w:id="2436"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FC324B">
      <w:pPr>
        <w:pStyle w:val="Heading5"/>
      </w:pPr>
      <w:bookmarkStart w:id="2437" w:name="_CR8_6_2_3_3"/>
      <w:bookmarkStart w:id="2438" w:name="_Toc112687673"/>
      <w:bookmarkStart w:id="2439" w:name="_Toc184819719"/>
      <w:bookmarkEnd w:id="2437"/>
      <w:r>
        <w:t>8.6.</w:t>
      </w:r>
      <w:r w:rsidRPr="008C3F37">
        <w:t>2.3.</w:t>
      </w:r>
      <w:r>
        <w:rPr>
          <w:rFonts w:hint="eastAsia"/>
          <w:lang w:eastAsia="zh-CN"/>
        </w:rPr>
        <w:t>3</w:t>
      </w:r>
      <w:r w:rsidRPr="008C3F37">
        <w:tab/>
        <w:t>Abnormal Conditions</w:t>
      </w:r>
      <w:bookmarkEnd w:id="2435"/>
      <w:bookmarkEnd w:id="2436"/>
      <w:bookmarkEnd w:id="2438"/>
      <w:bookmarkEnd w:id="2439"/>
    </w:p>
    <w:p w14:paraId="448F8FE7" w14:textId="77777777" w:rsidR="00FC324B" w:rsidRPr="008C3F37" w:rsidRDefault="00FC324B" w:rsidP="00FC324B">
      <w:r w:rsidRPr="008C3F37">
        <w:t>void</w:t>
      </w:r>
    </w:p>
    <w:p w14:paraId="5290697B" w14:textId="77777777" w:rsidR="00FC324B" w:rsidRPr="008C3F37" w:rsidRDefault="00FC324B" w:rsidP="00FC324B">
      <w:pPr>
        <w:pStyle w:val="Heading4"/>
      </w:pPr>
      <w:bookmarkStart w:id="2440" w:name="_CR8_6_2_4"/>
      <w:bookmarkStart w:id="2441" w:name="_Toc105657200"/>
      <w:bookmarkStart w:id="2442" w:name="_Toc106108581"/>
      <w:bookmarkStart w:id="2443" w:name="_Toc112687674"/>
      <w:bookmarkStart w:id="2444" w:name="_Toc184819720"/>
      <w:bookmarkEnd w:id="2440"/>
      <w:r>
        <w:t>8.6.</w:t>
      </w:r>
      <w:r w:rsidRPr="008C3F37">
        <w:t>2.4</w:t>
      </w:r>
      <w:r w:rsidRPr="008C3F37">
        <w:tab/>
        <w:t>MC Bearer Context Release (gNB-CU-CP initiated)</w:t>
      </w:r>
      <w:bookmarkEnd w:id="2441"/>
      <w:bookmarkEnd w:id="2442"/>
      <w:bookmarkEnd w:id="2443"/>
      <w:bookmarkEnd w:id="2444"/>
      <w:r w:rsidRPr="008C3F37">
        <w:t xml:space="preserve"> </w:t>
      </w:r>
    </w:p>
    <w:p w14:paraId="092B885A" w14:textId="77777777" w:rsidR="00FC324B" w:rsidRPr="008C3F37" w:rsidRDefault="00FC324B" w:rsidP="00FC324B">
      <w:pPr>
        <w:pStyle w:val="Heading5"/>
      </w:pPr>
      <w:bookmarkStart w:id="2445" w:name="_CR8_6_2_4_1"/>
      <w:bookmarkStart w:id="2446" w:name="_Toc105657201"/>
      <w:bookmarkStart w:id="2447" w:name="_Toc106108582"/>
      <w:bookmarkStart w:id="2448" w:name="_Toc112687675"/>
      <w:bookmarkStart w:id="2449" w:name="_Toc184819721"/>
      <w:bookmarkEnd w:id="2445"/>
      <w:r>
        <w:t>8.6.</w:t>
      </w:r>
      <w:r w:rsidRPr="008C3F37">
        <w:t>2.4.1</w:t>
      </w:r>
      <w:r w:rsidRPr="008C3F37">
        <w:tab/>
        <w:t>General</w:t>
      </w:r>
      <w:bookmarkEnd w:id="2446"/>
      <w:bookmarkEnd w:id="2447"/>
      <w:bookmarkEnd w:id="2448"/>
      <w:bookmarkEnd w:id="2449"/>
    </w:p>
    <w:p w14:paraId="661A910D" w14:textId="77777777" w:rsidR="00FC324B" w:rsidRPr="008C3F37" w:rsidRDefault="00FC324B" w:rsidP="00FC324B">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FC324B">
      <w:pPr>
        <w:pStyle w:val="Heading5"/>
      </w:pPr>
      <w:bookmarkStart w:id="2450" w:name="_CR8_6_2_4_2"/>
      <w:bookmarkStart w:id="2451" w:name="_Toc105657202"/>
      <w:bookmarkStart w:id="2452" w:name="_Toc106108583"/>
      <w:bookmarkStart w:id="2453" w:name="_Toc112687676"/>
      <w:bookmarkStart w:id="2454" w:name="_Toc184819722"/>
      <w:bookmarkEnd w:id="2450"/>
      <w:r>
        <w:t>8.6.</w:t>
      </w:r>
      <w:r w:rsidRPr="008C3F37">
        <w:t>2.4.2</w:t>
      </w:r>
      <w:r w:rsidRPr="008C3F37">
        <w:tab/>
        <w:t>Successful Operation</w:t>
      </w:r>
      <w:bookmarkEnd w:id="2451"/>
      <w:bookmarkEnd w:id="2452"/>
      <w:bookmarkEnd w:id="2453"/>
      <w:bookmarkEnd w:id="2454"/>
    </w:p>
    <w:p w14:paraId="1BC137CF" w14:textId="77777777" w:rsidR="00FC324B" w:rsidRPr="008C3F37" w:rsidRDefault="00FC324B" w:rsidP="00FC324B">
      <w:pPr>
        <w:pStyle w:val="TH"/>
        <w:rPr>
          <w:lang w:eastAsia="zh-CN"/>
        </w:rPr>
      </w:pPr>
      <w:r w:rsidRPr="008C3F37">
        <w:object w:dxaOrig="7476" w:dyaOrig="3216" w14:anchorId="6396E08F">
          <v:shape id="_x0000_i1076" type="#_x0000_t75" style="width:372.75pt;height:161.25pt" o:ole="">
            <v:imagedata r:id="rId113" o:title=""/>
          </v:shape>
          <o:OLEObject Type="Embed" ProgID="Visio.Drawing.15" ShapeID="_x0000_i1076" DrawAspect="Content" ObjectID="_1795446789" r:id="rId114"/>
        </w:object>
      </w:r>
    </w:p>
    <w:p w14:paraId="5E86D132" w14:textId="77777777" w:rsidR="00FC324B" w:rsidRPr="008C3F37" w:rsidRDefault="00FC324B" w:rsidP="00FC324B">
      <w:pPr>
        <w:pStyle w:val="TF"/>
      </w:pPr>
      <w:bookmarkStart w:id="2455" w:name="_CRFigure8_6_2_4_21"/>
      <w:r w:rsidRPr="008C3F37">
        <w:t xml:space="preserve">Figure </w:t>
      </w:r>
      <w:bookmarkEnd w:id="2455"/>
      <w:r>
        <w:t>8.6.</w:t>
      </w:r>
      <w:r w:rsidRPr="008C3F37">
        <w:t>2.</w:t>
      </w:r>
      <w:r>
        <w:t>4</w:t>
      </w:r>
      <w:r w:rsidRPr="008C3F37">
        <w:t>.2-1: MC Bearer Context Release procedure: Successful Operation.</w:t>
      </w:r>
    </w:p>
    <w:p w14:paraId="75145290" w14:textId="77777777" w:rsidR="00FC324B" w:rsidRDefault="00FC324B" w:rsidP="00FC324B">
      <w:r w:rsidRPr="008C3F37">
        <w:t>The gNB-CU-CP initiates the procedure by sending the MC BEARER CONTEXT RELEASE COMMAND message to the gNB-CU-UP.</w:t>
      </w:r>
    </w:p>
    <w:p w14:paraId="27B051A1" w14:textId="77777777" w:rsidR="00FC324B" w:rsidRPr="008C3F37" w:rsidRDefault="00FC324B" w:rsidP="00FC324B">
      <w:r w:rsidRPr="008C3F37">
        <w:t>Upon reception of the MC BEARER CONTEXT RELEASE COMMAND message, the gNB-CU-UP shall release all related signalling and user data transport resources and reply with the MC BEARER CONTEXT RELEASE COMPLETE message.</w:t>
      </w:r>
    </w:p>
    <w:p w14:paraId="323855F2" w14:textId="77777777" w:rsidR="00FC324B" w:rsidRPr="008C3F37" w:rsidRDefault="00FC324B" w:rsidP="00FC324B">
      <w:pPr>
        <w:pStyle w:val="Heading5"/>
      </w:pPr>
      <w:bookmarkStart w:id="2456" w:name="_CR8_6_2_4_3"/>
      <w:bookmarkStart w:id="2457" w:name="_Toc105657203"/>
      <w:bookmarkStart w:id="2458" w:name="_Toc106108584"/>
      <w:bookmarkStart w:id="2459" w:name="_Toc112687677"/>
      <w:bookmarkStart w:id="2460" w:name="_Toc184819723"/>
      <w:bookmarkEnd w:id="2456"/>
      <w:r>
        <w:t>8.6.</w:t>
      </w:r>
      <w:r w:rsidRPr="008C3F37">
        <w:t>2.4.3</w:t>
      </w:r>
      <w:r w:rsidRPr="008C3F37">
        <w:tab/>
        <w:t>Abnormal Conditions</w:t>
      </w:r>
      <w:bookmarkEnd w:id="2457"/>
      <w:bookmarkEnd w:id="2458"/>
      <w:bookmarkEnd w:id="2459"/>
      <w:bookmarkEnd w:id="2460"/>
    </w:p>
    <w:p w14:paraId="3645F131" w14:textId="77777777" w:rsidR="00FC324B" w:rsidRPr="008C3F37" w:rsidRDefault="00FC324B" w:rsidP="00FC324B">
      <w:r w:rsidRPr="008C3F37">
        <w:t>Not applicable.</w:t>
      </w:r>
    </w:p>
    <w:p w14:paraId="3442BB32" w14:textId="77777777" w:rsidR="00FC324B" w:rsidRPr="008C3F37" w:rsidRDefault="00FC324B" w:rsidP="00FC324B">
      <w:pPr>
        <w:pStyle w:val="Heading4"/>
      </w:pPr>
      <w:bookmarkStart w:id="2461" w:name="_CR8_6_2_5"/>
      <w:bookmarkStart w:id="2462" w:name="_Toc105657204"/>
      <w:bookmarkStart w:id="2463" w:name="_Toc106108585"/>
      <w:bookmarkStart w:id="2464" w:name="_Toc112687678"/>
      <w:bookmarkStart w:id="2465" w:name="_Toc184819724"/>
      <w:bookmarkEnd w:id="2461"/>
      <w:r>
        <w:t>8.6.</w:t>
      </w:r>
      <w:r w:rsidRPr="008C3F37">
        <w:t>2.5</w:t>
      </w:r>
      <w:r w:rsidRPr="008C3F37">
        <w:tab/>
        <w:t>MC Bearer Context Release Request (gNB-CU-UP initiated)</w:t>
      </w:r>
      <w:bookmarkEnd w:id="2462"/>
      <w:bookmarkEnd w:id="2463"/>
      <w:bookmarkEnd w:id="2464"/>
      <w:bookmarkEnd w:id="2465"/>
      <w:r w:rsidRPr="008C3F37">
        <w:t xml:space="preserve"> </w:t>
      </w:r>
    </w:p>
    <w:p w14:paraId="7F143132" w14:textId="77777777" w:rsidR="00FC324B" w:rsidRPr="008C3F37" w:rsidRDefault="00FC324B" w:rsidP="00FC324B">
      <w:pPr>
        <w:pStyle w:val="Heading5"/>
      </w:pPr>
      <w:bookmarkStart w:id="2466" w:name="_CR8_6_2_5_1"/>
      <w:bookmarkStart w:id="2467" w:name="_Toc105657205"/>
      <w:bookmarkStart w:id="2468" w:name="_Toc106108586"/>
      <w:bookmarkStart w:id="2469" w:name="_Toc112687679"/>
      <w:bookmarkStart w:id="2470" w:name="_Toc184819725"/>
      <w:bookmarkEnd w:id="2466"/>
      <w:r>
        <w:t>8.6.</w:t>
      </w:r>
      <w:r w:rsidRPr="008C3F37">
        <w:t>2.5.1</w:t>
      </w:r>
      <w:r w:rsidRPr="008C3F37">
        <w:tab/>
        <w:t>General</w:t>
      </w:r>
      <w:bookmarkEnd w:id="2467"/>
      <w:bookmarkEnd w:id="2468"/>
      <w:bookmarkEnd w:id="2469"/>
      <w:bookmarkEnd w:id="2470"/>
    </w:p>
    <w:p w14:paraId="44B048AB" w14:textId="77777777" w:rsidR="00FC324B" w:rsidRPr="008C3F37" w:rsidRDefault="00FC324B" w:rsidP="00FC324B">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FC324B">
      <w:pPr>
        <w:pStyle w:val="Heading5"/>
      </w:pPr>
      <w:bookmarkStart w:id="2471" w:name="_CR8_6_2_5_2"/>
      <w:bookmarkStart w:id="2472" w:name="_Toc105657206"/>
      <w:bookmarkStart w:id="2473" w:name="_Toc106108587"/>
      <w:bookmarkStart w:id="2474" w:name="_Toc112687680"/>
      <w:bookmarkStart w:id="2475" w:name="_Toc184819726"/>
      <w:bookmarkEnd w:id="2471"/>
      <w:r>
        <w:t>8.6.</w:t>
      </w:r>
      <w:r w:rsidRPr="008C3F37">
        <w:t>2.5.2</w:t>
      </w:r>
      <w:r w:rsidRPr="008C3F37">
        <w:tab/>
        <w:t>Successful Operation</w:t>
      </w:r>
      <w:bookmarkEnd w:id="2472"/>
      <w:bookmarkEnd w:id="2473"/>
      <w:bookmarkEnd w:id="2474"/>
      <w:bookmarkEnd w:id="2475"/>
    </w:p>
    <w:p w14:paraId="7B221B7B" w14:textId="77777777" w:rsidR="00FC324B" w:rsidRPr="008C3F37" w:rsidRDefault="00FC324B" w:rsidP="00FC324B">
      <w:pPr>
        <w:pStyle w:val="TH"/>
      </w:pPr>
      <w:r w:rsidRPr="008C3F37">
        <w:object w:dxaOrig="7032" w:dyaOrig="2520" w14:anchorId="2E31C623">
          <v:shape id="_x0000_i1077" type="#_x0000_t75" style="width:354.75pt;height:128.25pt" o:ole="">
            <v:imagedata r:id="rId115" o:title=""/>
          </v:shape>
          <o:OLEObject Type="Embed" ProgID="Visio.Drawing.15" ShapeID="_x0000_i1077" DrawAspect="Content" ObjectID="_1795446790" r:id="rId116"/>
        </w:object>
      </w:r>
    </w:p>
    <w:p w14:paraId="66854706" w14:textId="77777777" w:rsidR="00FC324B" w:rsidRPr="008C3F37" w:rsidRDefault="00FC324B" w:rsidP="00FC324B">
      <w:pPr>
        <w:pStyle w:val="TF"/>
      </w:pPr>
      <w:bookmarkStart w:id="2476" w:name="_CRFigure8_6_2_5_21"/>
      <w:r w:rsidRPr="008C3F37">
        <w:t xml:space="preserve">Figure </w:t>
      </w:r>
      <w:bookmarkEnd w:id="2476"/>
      <w:r>
        <w:t>8.6.</w:t>
      </w:r>
      <w:r w:rsidRPr="008C3F37">
        <w:t>2.5.2-1: MC Bearer Context Release Request procedure: Successful Operation.</w:t>
      </w:r>
    </w:p>
    <w:p w14:paraId="2202AF70" w14:textId="77777777" w:rsidR="00FC324B" w:rsidRPr="008C3F37" w:rsidRDefault="00FC324B" w:rsidP="00FC324B">
      <w:r w:rsidRPr="008C3F37">
        <w:t xml:space="preserve">The gNB-CU-UP initiates the procedure by sending the MC BEARER CONTEXT RELEASE REQUEST message to the gNB-CU-CP. </w:t>
      </w:r>
    </w:p>
    <w:p w14:paraId="5C1111A2" w14:textId="77777777" w:rsidR="00FC324B" w:rsidRPr="008C3F37" w:rsidRDefault="00FC324B" w:rsidP="00FC324B">
      <w:r w:rsidRPr="008C3F37">
        <w:rPr>
          <w:b/>
        </w:rPr>
        <w:t>Interactions with gNB-CU-CP intitiated MC Bearer Context Release procedure:</w:t>
      </w:r>
    </w:p>
    <w:p w14:paraId="15DE6BAA" w14:textId="2B0831BC" w:rsidR="00FC324B" w:rsidRPr="008C3F37" w:rsidRDefault="00FC324B" w:rsidP="00FC324B">
      <w:r w:rsidRPr="008C3F37">
        <w:t>Upon reception of the MC BEARER CONTEXT RELEASE REQUEST message the gNB-CU-CP should initiate the MC Bearer Context Release procedure.</w:t>
      </w:r>
    </w:p>
    <w:p w14:paraId="10D51D3F" w14:textId="77777777" w:rsidR="00FC324B" w:rsidRPr="008C3F37" w:rsidRDefault="00FC324B" w:rsidP="00FC324B">
      <w:pPr>
        <w:pStyle w:val="Heading5"/>
      </w:pPr>
      <w:bookmarkStart w:id="2477" w:name="_CR8_6_2_5_3"/>
      <w:bookmarkStart w:id="2478" w:name="_Toc105657207"/>
      <w:bookmarkStart w:id="2479" w:name="_Toc106108588"/>
      <w:bookmarkStart w:id="2480" w:name="_Toc112687681"/>
      <w:bookmarkStart w:id="2481" w:name="_Toc184819727"/>
      <w:bookmarkEnd w:id="2477"/>
      <w:r w:rsidRPr="008C3F37">
        <w:t>8.</w:t>
      </w:r>
      <w:r>
        <w:t>6</w:t>
      </w:r>
      <w:r w:rsidRPr="008C3F37">
        <w:t>.2.5.3</w:t>
      </w:r>
      <w:r w:rsidRPr="008C3F37">
        <w:tab/>
        <w:t>Abnormal Conditions</w:t>
      </w:r>
      <w:bookmarkEnd w:id="2478"/>
      <w:bookmarkEnd w:id="2479"/>
      <w:bookmarkEnd w:id="2480"/>
      <w:bookmarkEnd w:id="2481"/>
    </w:p>
    <w:p w14:paraId="5ACFAE1C" w14:textId="77777777" w:rsidR="00FC324B" w:rsidRDefault="00FC324B" w:rsidP="00FC324B">
      <w:r w:rsidRPr="008C3F37">
        <w:t>Not applicable.</w:t>
      </w:r>
    </w:p>
    <w:p w14:paraId="6C575929" w14:textId="77777777" w:rsidR="00FC324B" w:rsidRPr="008C3F37" w:rsidRDefault="00FC324B" w:rsidP="00FC324B">
      <w:pPr>
        <w:pStyle w:val="Heading4"/>
      </w:pPr>
      <w:bookmarkStart w:id="2482" w:name="_CR8_6_2_6"/>
      <w:bookmarkStart w:id="2483" w:name="_Toc184819728"/>
      <w:bookmarkStart w:id="2484" w:name="_Hlk152273840"/>
      <w:bookmarkEnd w:id="2482"/>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83"/>
      <w:r w:rsidRPr="008C3F37">
        <w:t xml:space="preserve"> </w:t>
      </w:r>
    </w:p>
    <w:p w14:paraId="6E0476CC" w14:textId="77777777" w:rsidR="00FC324B" w:rsidRPr="008C3F37" w:rsidRDefault="00FC324B" w:rsidP="00FC324B">
      <w:pPr>
        <w:pStyle w:val="Heading5"/>
      </w:pPr>
      <w:bookmarkStart w:id="2485" w:name="_CR8_6_2_6_1"/>
      <w:bookmarkStart w:id="2486" w:name="_Toc184819729"/>
      <w:bookmarkEnd w:id="2485"/>
      <w:r>
        <w:t>8.6.2</w:t>
      </w:r>
      <w:r w:rsidRPr="008C3F37">
        <w:t>.</w:t>
      </w:r>
      <w:r>
        <w:t>6</w:t>
      </w:r>
      <w:r w:rsidRPr="008C3F37">
        <w:t>.1</w:t>
      </w:r>
      <w:r w:rsidRPr="008C3F37">
        <w:tab/>
        <w:t>General</w:t>
      </w:r>
      <w:bookmarkEnd w:id="2486"/>
    </w:p>
    <w:p w14:paraId="3C4E6885" w14:textId="77777777" w:rsidR="00FC324B" w:rsidRDefault="00FC324B" w:rsidP="00FC324B">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FC324B">
      <w:r w:rsidRPr="008C3F37">
        <w:t>The procedure uses MBS</w:t>
      </w:r>
      <w:r>
        <w:t>-</w:t>
      </w:r>
      <w:r w:rsidRPr="008C3F37">
        <w:t>associated signalling.</w:t>
      </w:r>
    </w:p>
    <w:p w14:paraId="276DA6EE" w14:textId="77777777" w:rsidR="00FC324B" w:rsidRDefault="00FC324B" w:rsidP="00FC324B">
      <w:pPr>
        <w:pStyle w:val="Heading5"/>
      </w:pPr>
      <w:bookmarkStart w:id="2487" w:name="_CR8_6_2_6_2"/>
      <w:bookmarkStart w:id="2488" w:name="_Toc184819730"/>
      <w:bookmarkEnd w:id="2487"/>
      <w:r>
        <w:t>8.6.2</w:t>
      </w:r>
      <w:r w:rsidRPr="008C3F37">
        <w:t>.</w:t>
      </w:r>
      <w:r>
        <w:t>6</w:t>
      </w:r>
      <w:r w:rsidRPr="008C3F37">
        <w:t>.2</w:t>
      </w:r>
      <w:r w:rsidRPr="008C3F37">
        <w:tab/>
        <w:t>Successful Operation</w:t>
      </w:r>
      <w:bookmarkEnd w:id="2488"/>
    </w:p>
    <w:bookmarkStart w:id="2489" w:name="_MON_1752559897"/>
    <w:bookmarkEnd w:id="2489"/>
    <w:p w14:paraId="34A9C1F7" w14:textId="77777777" w:rsidR="00FC324B" w:rsidRPr="008C3F37" w:rsidRDefault="00FC324B" w:rsidP="00FC324B">
      <w:pPr>
        <w:pStyle w:val="TH"/>
      </w:pPr>
      <w:r w:rsidRPr="00DA11D0">
        <w:object w:dxaOrig="5580" w:dyaOrig="2355" w14:anchorId="468AEDAD">
          <v:shape id="_x0000_i1078" type="#_x0000_t75" style="width:346.5pt;height:131.25pt" o:ole="">
            <v:imagedata r:id="rId117" o:title="" croptop="-6693f" cropleft="-5638f" cropright="-8926f"/>
          </v:shape>
          <o:OLEObject Type="Embed" ProgID="Word.Picture.8" ShapeID="_x0000_i1078" DrawAspect="Content" ObjectID="_1795446791" r:id="rId118"/>
        </w:object>
      </w:r>
    </w:p>
    <w:p w14:paraId="6F8301D6" w14:textId="77777777" w:rsidR="00FC324B" w:rsidRPr="008C3F37" w:rsidRDefault="00FC324B" w:rsidP="00FC324B">
      <w:pPr>
        <w:pStyle w:val="TF"/>
      </w:pPr>
      <w:bookmarkStart w:id="2490" w:name="_CRFigure8_6_2_6_21"/>
      <w:r w:rsidRPr="008C3F37">
        <w:t xml:space="preserve">Figure </w:t>
      </w:r>
      <w:bookmarkEnd w:id="2490"/>
      <w:r>
        <w:t>8.6.2.6</w:t>
      </w:r>
      <w:r w:rsidRPr="008C3F37">
        <w:t xml:space="preserve">.2-1: MC </w:t>
      </w:r>
      <w:r>
        <w:t>Bearer Notification</w:t>
      </w:r>
      <w:r w:rsidRPr="008C3F37">
        <w:t xml:space="preserve"> procedure: Successful Operation.</w:t>
      </w:r>
    </w:p>
    <w:p w14:paraId="0FEA582B" w14:textId="77777777" w:rsidR="00FC324B" w:rsidRPr="00155550" w:rsidRDefault="00FC324B" w:rsidP="00FC324B">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FC324B">
      <w:pPr>
        <w:pStyle w:val="Heading5"/>
      </w:pPr>
      <w:bookmarkStart w:id="2491" w:name="_CR8_6_2_6_3"/>
      <w:bookmarkStart w:id="2492" w:name="_Toc184819731"/>
      <w:bookmarkEnd w:id="2491"/>
      <w:r>
        <w:t>8.6.2</w:t>
      </w:r>
      <w:r w:rsidRPr="008C3F37">
        <w:t>.</w:t>
      </w:r>
      <w:r>
        <w:t>6</w:t>
      </w:r>
      <w:r w:rsidRPr="008C3F37">
        <w:t>.3</w:t>
      </w:r>
      <w:r w:rsidRPr="008C3F37">
        <w:tab/>
        <w:t>Abnormal Conditions</w:t>
      </w:r>
      <w:bookmarkEnd w:id="2492"/>
    </w:p>
    <w:p w14:paraId="75C173FD" w14:textId="77777777" w:rsidR="00FC324B" w:rsidRPr="00135FF5" w:rsidRDefault="00FC324B" w:rsidP="00FC324B">
      <w:pPr>
        <w:rPr>
          <w:rFonts w:eastAsia="Malgun Gothic"/>
        </w:rPr>
      </w:pPr>
      <w:r w:rsidRPr="008C3F37">
        <w:t>Not applicable.</w:t>
      </w:r>
      <w:bookmarkEnd w:id="2484"/>
    </w:p>
    <w:p w14:paraId="198BA294" w14:textId="77777777" w:rsidR="00FC324B" w:rsidRPr="00D629EF" w:rsidRDefault="00FC324B" w:rsidP="00FC324B">
      <w:pPr>
        <w:pStyle w:val="Heading1"/>
      </w:pPr>
      <w:bookmarkStart w:id="2493" w:name="_CR9"/>
      <w:bookmarkStart w:id="2494" w:name="_Toc20955540"/>
      <w:bookmarkStart w:id="2495" w:name="_Toc29460975"/>
      <w:bookmarkStart w:id="2496" w:name="_Toc29505707"/>
      <w:bookmarkStart w:id="2497" w:name="_Toc36556232"/>
      <w:bookmarkStart w:id="2498" w:name="_Toc45881686"/>
      <w:bookmarkStart w:id="2499" w:name="_Toc51852324"/>
      <w:bookmarkStart w:id="2500" w:name="_Toc56620275"/>
      <w:bookmarkStart w:id="2501" w:name="_Toc64447915"/>
      <w:bookmarkStart w:id="2502" w:name="_Toc74152690"/>
      <w:bookmarkStart w:id="2503" w:name="_Toc88656115"/>
      <w:bookmarkStart w:id="2504" w:name="_Toc88657174"/>
      <w:bookmarkStart w:id="2505" w:name="_Toc105657208"/>
      <w:bookmarkStart w:id="2506" w:name="_Toc106108589"/>
      <w:bookmarkStart w:id="2507" w:name="_Toc112687682"/>
      <w:bookmarkStart w:id="2508" w:name="_Toc184819732"/>
      <w:bookmarkEnd w:id="2493"/>
      <w:r w:rsidRPr="00D629EF">
        <w:t>9</w:t>
      </w:r>
      <w:r w:rsidRPr="00D629EF">
        <w:tab/>
        <w:t>Elements for E1AP communication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1CE8D060" w14:textId="77777777" w:rsidR="00FC324B" w:rsidRPr="003C7D3F" w:rsidRDefault="00FC324B" w:rsidP="00FC324B">
      <w:pPr>
        <w:pStyle w:val="NO"/>
      </w:pPr>
      <w:bookmarkStart w:id="2509" w:name="_Hlk93951250"/>
      <w:bookmarkStart w:id="2510" w:name="_Toc20955541"/>
      <w:bookmarkStart w:id="2511" w:name="_Toc29460976"/>
      <w:bookmarkStart w:id="2512" w:name="_Toc29505708"/>
      <w:bookmarkStart w:id="2513" w:name="_Toc36556233"/>
      <w:bookmarkStart w:id="2514" w:name="_Toc45881687"/>
      <w:bookmarkStart w:id="2515" w:name="_Toc51852325"/>
      <w:bookmarkStart w:id="2516" w:name="_Toc56620276"/>
      <w:bookmarkStart w:id="2517" w:name="_Toc64447916"/>
      <w:bookmarkStart w:id="2518" w:name="_Toc74152691"/>
      <w:bookmarkStart w:id="2519" w:name="_Toc88656116"/>
      <w:bookmarkStart w:id="2520"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09"/>
    </w:p>
    <w:p w14:paraId="2A8EA6BA" w14:textId="77777777" w:rsidR="00FC324B" w:rsidRPr="00D629EF" w:rsidRDefault="00FC324B" w:rsidP="00FC324B">
      <w:pPr>
        <w:pStyle w:val="Heading2"/>
      </w:pPr>
      <w:bookmarkStart w:id="2521" w:name="_CR9_1"/>
      <w:bookmarkStart w:id="2522" w:name="_Toc105657209"/>
      <w:bookmarkStart w:id="2523" w:name="_Toc106108590"/>
      <w:bookmarkStart w:id="2524" w:name="_Toc112687683"/>
      <w:bookmarkStart w:id="2525" w:name="_Toc184819733"/>
      <w:bookmarkEnd w:id="2521"/>
      <w:r w:rsidRPr="00D629EF">
        <w:t>9.1</w:t>
      </w:r>
      <w:r w:rsidRPr="00D629EF">
        <w:tab/>
        <w:t>General</w:t>
      </w:r>
      <w:bookmarkEnd w:id="2510"/>
      <w:bookmarkEnd w:id="2511"/>
      <w:bookmarkEnd w:id="2512"/>
      <w:bookmarkEnd w:id="2513"/>
      <w:bookmarkEnd w:id="2514"/>
      <w:bookmarkEnd w:id="2515"/>
      <w:bookmarkEnd w:id="2516"/>
      <w:bookmarkEnd w:id="2517"/>
      <w:bookmarkEnd w:id="2518"/>
      <w:bookmarkEnd w:id="2519"/>
      <w:bookmarkEnd w:id="2520"/>
      <w:bookmarkEnd w:id="2522"/>
      <w:bookmarkEnd w:id="2523"/>
      <w:bookmarkEnd w:id="2524"/>
      <w:bookmarkEnd w:id="2525"/>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26" w:name="_CR9_2"/>
      <w:bookmarkStart w:id="2527" w:name="_Toc20955542"/>
      <w:bookmarkStart w:id="2528" w:name="_Toc29460977"/>
      <w:bookmarkStart w:id="2529" w:name="_Toc29505709"/>
      <w:bookmarkStart w:id="2530" w:name="_Toc36556234"/>
      <w:bookmarkStart w:id="2531" w:name="_Toc45881688"/>
      <w:bookmarkStart w:id="2532" w:name="_Toc51852326"/>
      <w:bookmarkStart w:id="2533" w:name="_Toc56620277"/>
      <w:bookmarkStart w:id="2534" w:name="_Toc64447917"/>
      <w:bookmarkStart w:id="2535" w:name="_Toc74152692"/>
      <w:bookmarkStart w:id="2536" w:name="_Toc88656117"/>
      <w:bookmarkStart w:id="2537" w:name="_Toc88657176"/>
      <w:bookmarkStart w:id="2538" w:name="_Toc105657210"/>
      <w:bookmarkStart w:id="2539" w:name="_Toc106108591"/>
      <w:bookmarkStart w:id="2540" w:name="_Toc112687684"/>
      <w:bookmarkStart w:id="2541" w:name="_Toc184819734"/>
      <w:bookmarkEnd w:id="2526"/>
      <w:r w:rsidRPr="00D629EF">
        <w:t>9.2</w:t>
      </w:r>
      <w:r w:rsidRPr="00D629EF">
        <w:tab/>
        <w:t>Message Functional Definition and Content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7CFEC19" w14:textId="77777777" w:rsidR="00FC324B" w:rsidRPr="00D629EF" w:rsidRDefault="00FC324B" w:rsidP="00FC324B">
      <w:pPr>
        <w:pStyle w:val="Heading3"/>
      </w:pPr>
      <w:bookmarkStart w:id="2542" w:name="_CR9_2_1"/>
      <w:bookmarkStart w:id="2543" w:name="_Toc20955543"/>
      <w:bookmarkStart w:id="2544" w:name="_Toc29460978"/>
      <w:bookmarkStart w:id="2545" w:name="_Toc29505710"/>
      <w:bookmarkStart w:id="2546" w:name="_Toc36556235"/>
      <w:bookmarkStart w:id="2547" w:name="_Toc45881689"/>
      <w:bookmarkStart w:id="2548" w:name="_Toc51852327"/>
      <w:bookmarkStart w:id="2549" w:name="_Toc56620278"/>
      <w:bookmarkStart w:id="2550" w:name="_Toc64447918"/>
      <w:bookmarkStart w:id="2551" w:name="_Toc74152693"/>
      <w:bookmarkStart w:id="2552" w:name="_Toc88656118"/>
      <w:bookmarkStart w:id="2553" w:name="_Toc88657177"/>
      <w:bookmarkStart w:id="2554" w:name="_Toc105657211"/>
      <w:bookmarkStart w:id="2555" w:name="_Toc106108592"/>
      <w:bookmarkStart w:id="2556" w:name="_Toc112687685"/>
      <w:bookmarkStart w:id="2557" w:name="_Toc184819735"/>
      <w:bookmarkEnd w:id="2542"/>
      <w:r w:rsidRPr="00D629EF">
        <w:rPr>
          <w:rFonts w:hint="eastAsia"/>
        </w:rPr>
        <w:t>9.2.1</w:t>
      </w:r>
      <w:r w:rsidRPr="00D629EF">
        <w:rPr>
          <w:rFonts w:hint="eastAsia"/>
        </w:rPr>
        <w:tab/>
      </w:r>
      <w:r w:rsidRPr="00D629EF">
        <w:t>Interface Management messages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0EA1481D" w14:textId="77777777" w:rsidR="00FC324B" w:rsidRPr="00D629EF" w:rsidRDefault="00FC324B" w:rsidP="00FC324B">
      <w:pPr>
        <w:pStyle w:val="Heading4"/>
      </w:pPr>
      <w:bookmarkStart w:id="2558" w:name="_CR9_2_1_1"/>
      <w:bookmarkStart w:id="2559" w:name="_Toc20955544"/>
      <w:bookmarkStart w:id="2560" w:name="_Toc29460979"/>
      <w:bookmarkStart w:id="2561" w:name="_Toc29505711"/>
      <w:bookmarkStart w:id="2562" w:name="_Toc36556236"/>
      <w:bookmarkStart w:id="2563" w:name="_Toc45881690"/>
      <w:bookmarkStart w:id="2564" w:name="_Toc51852328"/>
      <w:bookmarkStart w:id="2565" w:name="_Toc56620279"/>
      <w:bookmarkStart w:id="2566" w:name="_Toc64447919"/>
      <w:bookmarkStart w:id="2567" w:name="_Toc74152694"/>
      <w:bookmarkStart w:id="2568" w:name="_Toc88656119"/>
      <w:bookmarkStart w:id="2569" w:name="_Toc88657178"/>
      <w:bookmarkStart w:id="2570" w:name="_Toc105657212"/>
      <w:bookmarkStart w:id="2571" w:name="_Toc106108593"/>
      <w:bookmarkStart w:id="2572" w:name="_Toc112687686"/>
      <w:bookmarkStart w:id="2573" w:name="_Toc184819736"/>
      <w:bookmarkEnd w:id="2558"/>
      <w:r w:rsidRPr="00D629EF">
        <w:t>9.2.1.1</w:t>
      </w:r>
      <w:r w:rsidRPr="00D629EF">
        <w:tab/>
        <w:t>RESET</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74" w:name="_CR9_2_1_2"/>
      <w:bookmarkStart w:id="2575" w:name="_Toc20955545"/>
      <w:bookmarkStart w:id="2576" w:name="_Toc29460980"/>
      <w:bookmarkStart w:id="2577" w:name="_Toc29505712"/>
      <w:bookmarkStart w:id="2578" w:name="_Toc36556237"/>
      <w:bookmarkStart w:id="2579" w:name="_Toc45881691"/>
      <w:bookmarkStart w:id="2580" w:name="_Toc51852329"/>
      <w:bookmarkStart w:id="2581" w:name="_Toc56620280"/>
      <w:bookmarkStart w:id="2582" w:name="_Toc64447920"/>
      <w:bookmarkStart w:id="2583" w:name="_Toc74152695"/>
      <w:bookmarkStart w:id="2584" w:name="_Toc88656120"/>
      <w:bookmarkStart w:id="2585" w:name="_Toc88657179"/>
      <w:bookmarkStart w:id="2586" w:name="_Toc105657213"/>
      <w:bookmarkStart w:id="2587" w:name="_Toc106108594"/>
      <w:bookmarkStart w:id="2588" w:name="_Toc112687687"/>
      <w:bookmarkStart w:id="2589" w:name="_Toc184819737"/>
      <w:bookmarkEnd w:id="2574"/>
      <w:r w:rsidRPr="00D629EF">
        <w:t>9.2.1.2</w:t>
      </w:r>
      <w:r w:rsidRPr="00D629EF">
        <w:tab/>
        <w:t>RESET ACKNOWLEDGE</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&gt;&gt;gNB-CU-CP</w:t>
            </w:r>
            <w:r w:rsidRPr="00AA306E">
              <w:rPr>
                <w:lang w:eastAsia="ja-JP"/>
              </w:rPr>
              <w:t xml:space="preserve"> UE 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590" w:name="_CR9_2_1_3"/>
      <w:bookmarkStart w:id="2591" w:name="_Toc20955546"/>
      <w:bookmarkStart w:id="2592" w:name="_Toc29460981"/>
      <w:bookmarkStart w:id="2593" w:name="_Toc29505713"/>
      <w:bookmarkStart w:id="2594" w:name="_Toc36556238"/>
      <w:bookmarkStart w:id="2595" w:name="_Toc45881692"/>
      <w:bookmarkStart w:id="2596" w:name="_Toc51852330"/>
      <w:bookmarkStart w:id="2597" w:name="_Toc56620281"/>
      <w:bookmarkStart w:id="2598" w:name="_Toc64447921"/>
      <w:bookmarkStart w:id="2599" w:name="_Toc74152696"/>
      <w:bookmarkStart w:id="2600" w:name="_Toc88656121"/>
      <w:bookmarkStart w:id="2601" w:name="_Toc88657180"/>
      <w:bookmarkStart w:id="2602" w:name="_Toc105657214"/>
      <w:bookmarkStart w:id="2603" w:name="_Toc106108595"/>
      <w:bookmarkStart w:id="2604" w:name="_Toc112687688"/>
      <w:bookmarkStart w:id="2605" w:name="_Toc184819738"/>
      <w:bookmarkEnd w:id="2590"/>
      <w:r w:rsidRPr="00D629EF">
        <w:t>9.2.1.3</w:t>
      </w:r>
      <w:r w:rsidRPr="00D629EF">
        <w:tab/>
        <w:t>ERROR INDICATION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06" w:name="_CR9_2_1_4"/>
      <w:bookmarkStart w:id="2607" w:name="_Toc20955547"/>
      <w:bookmarkStart w:id="2608" w:name="_Toc29460982"/>
      <w:bookmarkStart w:id="2609" w:name="_Toc29505714"/>
      <w:bookmarkStart w:id="2610" w:name="_Toc36556239"/>
      <w:bookmarkStart w:id="2611" w:name="_Toc45881693"/>
      <w:bookmarkStart w:id="2612" w:name="_Toc51852331"/>
      <w:bookmarkStart w:id="2613" w:name="_Toc56620282"/>
      <w:bookmarkStart w:id="2614" w:name="_Toc64447922"/>
      <w:bookmarkStart w:id="2615" w:name="_Toc74152697"/>
      <w:bookmarkStart w:id="2616" w:name="_Toc88656122"/>
      <w:bookmarkStart w:id="2617" w:name="_Toc88657181"/>
      <w:bookmarkStart w:id="2618" w:name="_Toc105657215"/>
      <w:bookmarkStart w:id="2619" w:name="_Toc106108596"/>
      <w:bookmarkStart w:id="2620" w:name="_Toc112687689"/>
      <w:bookmarkStart w:id="2621" w:name="_Toc184819739"/>
      <w:bookmarkEnd w:id="2606"/>
      <w:r w:rsidRPr="00D629EF">
        <w:t>9.2.1.4</w:t>
      </w:r>
      <w:r w:rsidRPr="00D629EF">
        <w:tab/>
        <w:t>GNB-CU-UP E1 SETUP REQUEST</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851692D" w14:textId="77777777" w:rsidR="00FC324B" w:rsidRPr="00D629EF" w:rsidRDefault="00FC324B" w:rsidP="007B1FA7">
      <w:pPr>
        <w:widowControl w:val="0"/>
      </w:pPr>
      <w:r w:rsidRPr="00D629EF">
        <w:t>This message is sent by the gNB-CU-UP to transfer information for a TNL association.</w:t>
      </w:r>
    </w:p>
    <w:p w14:paraId="563CA150"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22" w:name="_CR9_2_1_5"/>
      <w:bookmarkStart w:id="2623" w:name="_Toc20955548"/>
      <w:bookmarkStart w:id="2624" w:name="_Toc29460983"/>
      <w:bookmarkStart w:id="2625" w:name="_Toc29505715"/>
      <w:bookmarkStart w:id="2626" w:name="_Toc36556240"/>
      <w:bookmarkStart w:id="2627" w:name="_Toc45881694"/>
      <w:bookmarkStart w:id="2628" w:name="_Toc51852332"/>
      <w:bookmarkStart w:id="2629" w:name="_Toc56620283"/>
      <w:bookmarkStart w:id="2630" w:name="_Toc64447923"/>
      <w:bookmarkStart w:id="2631" w:name="_Toc74152698"/>
      <w:bookmarkStart w:id="2632" w:name="_Toc88656123"/>
      <w:bookmarkStart w:id="2633" w:name="_Toc88657182"/>
      <w:bookmarkStart w:id="2634" w:name="_Toc105657216"/>
      <w:bookmarkStart w:id="2635" w:name="_Toc106108597"/>
      <w:bookmarkStart w:id="2636" w:name="_Toc112687690"/>
      <w:bookmarkStart w:id="2637" w:name="_Toc184819740"/>
      <w:bookmarkEnd w:id="2622"/>
      <w:r w:rsidRPr="00D629EF">
        <w:t>9.2.1.5</w:t>
      </w:r>
      <w:r w:rsidRPr="00D629EF">
        <w:tab/>
        <w:t>GNB-CU-UP E1 SETUP RESPONSE</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0FB6C284" w14:textId="77777777" w:rsidR="00FC324B" w:rsidRPr="00D629EF" w:rsidRDefault="00FC324B" w:rsidP="007B1FA7">
      <w:pPr>
        <w:widowControl w:val="0"/>
      </w:pPr>
      <w:r w:rsidRPr="00D629EF">
        <w:t>This message is sent by the gNB-CU-CP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38" w:name="_Hlk22282094"/>
            <w:r w:rsidRPr="00D629EF">
              <w:rPr>
                <w:noProof/>
                <w:lang w:eastAsia="ja-JP"/>
              </w:rPr>
              <w:t>Transport Network Layer Address Info</w:t>
            </w:r>
            <w:bookmarkEnd w:id="2638"/>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39" w:name="_CR9_2_1_6"/>
      <w:bookmarkStart w:id="2640" w:name="_Toc20955549"/>
      <w:bookmarkStart w:id="2641" w:name="_Toc29460984"/>
      <w:bookmarkStart w:id="2642" w:name="_Toc29505716"/>
      <w:bookmarkStart w:id="2643" w:name="_Toc36556241"/>
      <w:bookmarkStart w:id="2644" w:name="_Toc45881695"/>
      <w:bookmarkStart w:id="2645" w:name="_Toc51852333"/>
      <w:bookmarkStart w:id="2646" w:name="_Toc56620284"/>
      <w:bookmarkStart w:id="2647" w:name="_Toc64447924"/>
      <w:bookmarkStart w:id="2648" w:name="_Toc74152699"/>
      <w:bookmarkStart w:id="2649" w:name="_Toc88656124"/>
      <w:bookmarkStart w:id="2650" w:name="_Toc88657183"/>
      <w:bookmarkStart w:id="2651" w:name="_Toc105657217"/>
      <w:bookmarkStart w:id="2652" w:name="_Toc106108598"/>
      <w:bookmarkStart w:id="2653" w:name="_Toc112687691"/>
      <w:bookmarkStart w:id="2654" w:name="_Toc184819741"/>
      <w:bookmarkEnd w:id="2639"/>
      <w:r w:rsidRPr="00D629EF">
        <w:t>9.2.1.6</w:t>
      </w:r>
      <w:r w:rsidRPr="00D629EF">
        <w:tab/>
        <w:t>GNB-CU-UP E1 SETUP FAILURE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D872741" w14:textId="77777777" w:rsidR="00FC324B" w:rsidRPr="00D629EF" w:rsidRDefault="00FC324B" w:rsidP="007B1FA7">
      <w:pPr>
        <w:widowControl w:val="0"/>
      </w:pPr>
      <w:r w:rsidRPr="00D629EF">
        <w:t>This message is sent by the gNB-CU-CP to indicate E1 Setup failure.</w:t>
      </w:r>
    </w:p>
    <w:p w14:paraId="64F9BAF5"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55" w:name="_CR9_2_1_7"/>
      <w:bookmarkStart w:id="2656" w:name="_Toc20955550"/>
      <w:bookmarkStart w:id="2657" w:name="_Toc29460985"/>
      <w:bookmarkStart w:id="2658" w:name="_Toc29505717"/>
      <w:bookmarkStart w:id="2659" w:name="_Toc36556242"/>
      <w:bookmarkStart w:id="2660" w:name="_Toc45881696"/>
      <w:bookmarkStart w:id="2661" w:name="_Toc51852334"/>
      <w:bookmarkStart w:id="2662" w:name="_Toc56620285"/>
      <w:bookmarkStart w:id="2663" w:name="_Toc64447925"/>
      <w:bookmarkStart w:id="2664" w:name="_Toc74152700"/>
      <w:bookmarkStart w:id="2665" w:name="_Toc88656125"/>
      <w:bookmarkStart w:id="2666" w:name="_Toc88657184"/>
      <w:bookmarkStart w:id="2667" w:name="_Toc105657218"/>
      <w:bookmarkStart w:id="2668" w:name="_Toc106108599"/>
      <w:bookmarkStart w:id="2669" w:name="_Toc112687692"/>
      <w:bookmarkStart w:id="2670" w:name="_Toc184819742"/>
      <w:bookmarkEnd w:id="2655"/>
      <w:r w:rsidRPr="00D629EF">
        <w:t>9.2.1.7</w:t>
      </w:r>
      <w:r w:rsidRPr="00D629EF">
        <w:tab/>
        <w:t>GNB-CU-CP E1 SETUP REQUEST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C2F7623" w14:textId="77777777" w:rsidR="00FC324B" w:rsidRPr="00D629EF" w:rsidRDefault="00FC324B" w:rsidP="007B1FA7">
      <w:pPr>
        <w:widowControl w:val="0"/>
      </w:pPr>
      <w:r w:rsidRPr="00D629EF">
        <w:t>This message is sent by the gNB-CU-CP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9522B9">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71" w:name="_CR9_2_1_8"/>
      <w:bookmarkStart w:id="2672" w:name="_Toc20955551"/>
      <w:bookmarkStart w:id="2673" w:name="_Toc29460986"/>
      <w:bookmarkStart w:id="2674" w:name="_Toc29505718"/>
      <w:bookmarkStart w:id="2675" w:name="_Toc36556243"/>
      <w:bookmarkStart w:id="2676" w:name="_Toc45881697"/>
      <w:bookmarkStart w:id="2677" w:name="_Toc51852335"/>
      <w:bookmarkStart w:id="2678" w:name="_Toc56620286"/>
      <w:bookmarkStart w:id="2679" w:name="_Toc64447926"/>
      <w:bookmarkStart w:id="2680" w:name="_Toc74152701"/>
      <w:bookmarkStart w:id="2681" w:name="_Toc88656126"/>
      <w:bookmarkStart w:id="2682" w:name="_Toc88657185"/>
      <w:bookmarkStart w:id="2683" w:name="_Toc105657219"/>
      <w:bookmarkStart w:id="2684" w:name="_Toc106108600"/>
      <w:bookmarkStart w:id="2685" w:name="_Toc112687693"/>
      <w:bookmarkStart w:id="2686" w:name="_Toc184819743"/>
      <w:bookmarkEnd w:id="2671"/>
      <w:r w:rsidRPr="00D629EF">
        <w:t>9.2.1.8</w:t>
      </w:r>
      <w:r w:rsidRPr="00D629EF">
        <w:tab/>
        <w:t>GNB-CU-CP E1 SETUP RESPONSE</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438969F4" w14:textId="77777777" w:rsidR="00FC324B" w:rsidRPr="00D629EF" w:rsidRDefault="00FC324B" w:rsidP="007B1FA7">
      <w:pPr>
        <w:widowControl w:val="0"/>
      </w:pPr>
      <w:r w:rsidRPr="00D629EF">
        <w:t>This message is sent by the gNB-CU-UP to transfer information for a TNL association.</w:t>
      </w:r>
    </w:p>
    <w:p w14:paraId="09B28C43"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87" w:name="_CR9_2_1_9"/>
      <w:bookmarkStart w:id="2688" w:name="_Toc20955552"/>
      <w:bookmarkStart w:id="2689" w:name="_Toc29460987"/>
      <w:bookmarkStart w:id="2690" w:name="_Toc29505719"/>
      <w:bookmarkStart w:id="2691" w:name="_Toc36556244"/>
      <w:bookmarkStart w:id="2692" w:name="_Toc45881698"/>
      <w:bookmarkStart w:id="2693" w:name="_Toc51852336"/>
      <w:bookmarkStart w:id="2694" w:name="_Toc56620287"/>
      <w:bookmarkStart w:id="2695" w:name="_Toc64447927"/>
      <w:bookmarkStart w:id="2696" w:name="_Toc74152702"/>
      <w:bookmarkStart w:id="2697" w:name="_Toc88656127"/>
      <w:bookmarkStart w:id="2698" w:name="_Toc88657186"/>
      <w:bookmarkStart w:id="2699" w:name="_Toc105657220"/>
      <w:bookmarkStart w:id="2700" w:name="_Toc106108601"/>
      <w:bookmarkStart w:id="2701" w:name="_Toc112687694"/>
      <w:bookmarkStart w:id="2702" w:name="_Toc184819744"/>
      <w:bookmarkEnd w:id="2687"/>
      <w:r w:rsidRPr="00D629EF">
        <w:t>9.2.1.9</w:t>
      </w:r>
      <w:r w:rsidRPr="00D629EF">
        <w:tab/>
        <w:t>GNB-CU-CP E1 SETUP FAILURE</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311ACC89" w14:textId="77777777" w:rsidR="00FC324B" w:rsidRPr="00D629EF" w:rsidRDefault="00FC324B" w:rsidP="007B1FA7">
      <w:pPr>
        <w:widowControl w:val="0"/>
      </w:pPr>
      <w:r w:rsidRPr="00D629EF">
        <w:t>This message is sent by the gNB-CU-UP to indicate E1 Setup failure.</w:t>
      </w:r>
    </w:p>
    <w:p w14:paraId="6C257716"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03" w:name="_CR9_2_1_10"/>
      <w:bookmarkStart w:id="2704" w:name="_Toc20955553"/>
      <w:bookmarkStart w:id="2705" w:name="_Toc29460988"/>
      <w:bookmarkStart w:id="2706" w:name="_Toc29505720"/>
      <w:bookmarkStart w:id="2707" w:name="_Toc36556245"/>
      <w:bookmarkStart w:id="2708" w:name="_Toc45881699"/>
      <w:bookmarkStart w:id="2709" w:name="_Toc51852337"/>
      <w:bookmarkStart w:id="2710" w:name="_Toc56620288"/>
      <w:bookmarkStart w:id="2711" w:name="_Toc64447928"/>
      <w:bookmarkStart w:id="2712" w:name="_Toc74152703"/>
      <w:bookmarkStart w:id="2713" w:name="_Toc88656128"/>
      <w:bookmarkStart w:id="2714" w:name="_Toc88657187"/>
      <w:bookmarkStart w:id="2715" w:name="_Toc105657221"/>
      <w:bookmarkStart w:id="2716" w:name="_Toc106108602"/>
      <w:bookmarkStart w:id="2717" w:name="_Toc112687695"/>
      <w:bookmarkStart w:id="2718" w:name="_Toc184819745"/>
      <w:bookmarkEnd w:id="2703"/>
      <w:r w:rsidRPr="00D629EF">
        <w:t>9.2.1.10</w:t>
      </w:r>
      <w:r w:rsidRPr="00D629EF">
        <w:tab/>
        <w:t>GNB-CU-UP CONFIGURATION UPDATE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10FFF93A" w14:textId="77777777" w:rsidR="00FC324B" w:rsidRPr="00D629EF" w:rsidRDefault="00FC324B" w:rsidP="007B1FA7">
      <w:pPr>
        <w:widowControl w:val="0"/>
      </w:pPr>
      <w:r w:rsidRPr="00D629EF">
        <w:t>This message is sent by the gNB-CU-UP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r w:rsidRPr="00836DD7">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19" w:name="_CR9_2_1_11"/>
      <w:bookmarkStart w:id="2720" w:name="_Toc20955554"/>
      <w:bookmarkStart w:id="2721" w:name="_Toc29460989"/>
      <w:bookmarkStart w:id="2722" w:name="_Toc29505721"/>
      <w:bookmarkStart w:id="2723" w:name="_Toc36556246"/>
      <w:bookmarkStart w:id="2724" w:name="_Toc45881700"/>
      <w:bookmarkStart w:id="2725" w:name="_Toc51852338"/>
      <w:bookmarkStart w:id="2726" w:name="_Toc56620289"/>
      <w:bookmarkStart w:id="2727" w:name="_Toc64447929"/>
      <w:bookmarkStart w:id="2728" w:name="_Toc74152704"/>
      <w:bookmarkStart w:id="2729" w:name="_Toc88656129"/>
      <w:bookmarkStart w:id="2730" w:name="_Toc88657188"/>
      <w:bookmarkStart w:id="2731" w:name="_Toc105657222"/>
      <w:bookmarkStart w:id="2732" w:name="_Toc106108603"/>
      <w:bookmarkStart w:id="2733" w:name="_Toc112687696"/>
      <w:bookmarkStart w:id="2734" w:name="_Toc184819746"/>
      <w:bookmarkEnd w:id="2719"/>
      <w:r w:rsidRPr="00D629EF">
        <w:t>9.2.1.11</w:t>
      </w:r>
      <w:r w:rsidRPr="00D629EF">
        <w:tab/>
        <w:t>GNB-CU-UP CONFIGURATION UPDATE ACKNOWLEDGE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534894A3" w14:textId="77777777" w:rsidR="00FC324B" w:rsidRPr="00D629EF" w:rsidRDefault="00FC324B" w:rsidP="007B1FA7">
      <w:pPr>
        <w:widowControl w:val="0"/>
      </w:pPr>
      <w:r w:rsidRPr="00D629EF">
        <w:t>This message is sent by a gNB-CU-CP to a gNB-CU-UP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35" w:name="_CR9_2_1_12"/>
      <w:bookmarkStart w:id="2736" w:name="_Toc20955555"/>
      <w:bookmarkStart w:id="2737" w:name="_Toc29460990"/>
      <w:bookmarkStart w:id="2738" w:name="_Toc29505722"/>
      <w:bookmarkStart w:id="2739" w:name="_Toc36556247"/>
      <w:bookmarkStart w:id="2740" w:name="_Toc45881701"/>
      <w:bookmarkStart w:id="2741" w:name="_Toc51852339"/>
      <w:bookmarkStart w:id="2742" w:name="_Toc56620290"/>
      <w:bookmarkStart w:id="2743" w:name="_Toc64447930"/>
      <w:bookmarkStart w:id="2744" w:name="_Toc74152705"/>
      <w:bookmarkStart w:id="2745" w:name="_Toc88656130"/>
      <w:bookmarkStart w:id="2746" w:name="_Toc88657189"/>
      <w:bookmarkStart w:id="2747" w:name="_Toc105657223"/>
      <w:bookmarkStart w:id="2748" w:name="_Toc106108604"/>
      <w:bookmarkStart w:id="2749" w:name="_Toc112687697"/>
      <w:bookmarkStart w:id="2750" w:name="_Toc184819747"/>
      <w:bookmarkEnd w:id="2735"/>
      <w:r w:rsidRPr="00D629EF">
        <w:t>9.2.1.12</w:t>
      </w:r>
      <w:r w:rsidRPr="00D629EF">
        <w:tab/>
        <w:t>GNB-CU-UP CONFIGURATION UPDATE FAILURE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E6E9A8C" w14:textId="77777777" w:rsidR="00FC324B" w:rsidRPr="00D629EF" w:rsidRDefault="00FC324B" w:rsidP="007B1FA7">
      <w:pPr>
        <w:widowControl w:val="0"/>
      </w:pPr>
      <w:r w:rsidRPr="00D629EF">
        <w:t>This message is sent by the gNB-CU-CP to indicate gNB-CU-UP Configuration Update failure.</w:t>
      </w:r>
    </w:p>
    <w:p w14:paraId="242BD23D"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51" w:name="_CR9_2_1_13"/>
      <w:bookmarkStart w:id="2752" w:name="_Toc20955556"/>
      <w:bookmarkStart w:id="2753" w:name="_Toc29460991"/>
      <w:bookmarkStart w:id="2754" w:name="_Toc29505723"/>
      <w:bookmarkStart w:id="2755" w:name="_Toc36556248"/>
      <w:bookmarkStart w:id="2756" w:name="_Toc45881702"/>
      <w:bookmarkStart w:id="2757" w:name="_Toc51852340"/>
      <w:bookmarkStart w:id="2758" w:name="_Toc56620291"/>
      <w:bookmarkStart w:id="2759" w:name="_Toc64447931"/>
      <w:bookmarkStart w:id="2760" w:name="_Toc74152706"/>
      <w:bookmarkStart w:id="2761" w:name="_Toc88656131"/>
      <w:bookmarkStart w:id="2762" w:name="_Toc88657190"/>
      <w:bookmarkStart w:id="2763" w:name="_Toc105657224"/>
      <w:bookmarkStart w:id="2764" w:name="_Toc106108605"/>
      <w:bookmarkStart w:id="2765" w:name="_Toc112687698"/>
      <w:bookmarkStart w:id="2766" w:name="_Toc184819748"/>
      <w:bookmarkEnd w:id="2751"/>
      <w:r w:rsidRPr="00D629EF">
        <w:t>9.2.1.13</w:t>
      </w:r>
      <w:r w:rsidRPr="00D629EF">
        <w:tab/>
        <w:t>GNB-CU-CP CONFIGURATION UPDATE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2D00E345" w14:textId="77777777" w:rsidR="00FC324B" w:rsidRPr="00D629EF" w:rsidRDefault="00FC324B" w:rsidP="007B1FA7">
      <w:pPr>
        <w:widowControl w:val="0"/>
      </w:pPr>
      <w:r w:rsidRPr="00D629EF">
        <w:t>This message is sent by the gNB-CU-CP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67" w:name="_CR9_2_1_14"/>
      <w:bookmarkStart w:id="2768" w:name="_Toc20955557"/>
      <w:bookmarkStart w:id="2769" w:name="_Toc29460992"/>
      <w:bookmarkStart w:id="2770" w:name="_Toc29505724"/>
      <w:bookmarkStart w:id="2771" w:name="_Toc36556249"/>
      <w:bookmarkStart w:id="2772" w:name="_Toc45881703"/>
      <w:bookmarkStart w:id="2773" w:name="_Toc51852341"/>
      <w:bookmarkStart w:id="2774" w:name="_Toc56620292"/>
      <w:bookmarkStart w:id="2775" w:name="_Toc64447932"/>
      <w:bookmarkStart w:id="2776" w:name="_Toc74152707"/>
      <w:bookmarkStart w:id="2777" w:name="_Toc88656132"/>
      <w:bookmarkStart w:id="2778" w:name="_Toc88657191"/>
      <w:bookmarkStart w:id="2779" w:name="_Toc105657225"/>
      <w:bookmarkStart w:id="2780" w:name="_Toc106108606"/>
      <w:bookmarkStart w:id="2781" w:name="_Toc112687699"/>
      <w:bookmarkStart w:id="2782" w:name="_Toc184819749"/>
      <w:bookmarkEnd w:id="2767"/>
      <w:r w:rsidRPr="00D629EF">
        <w:t>9.2.1.14</w:t>
      </w:r>
      <w:r w:rsidRPr="00D629EF">
        <w:tab/>
        <w:t>GNB-CU-CP CONFIGURATION UPDATE ACKNOWLEDGE</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02494969" w14:textId="77777777" w:rsidR="00FC324B" w:rsidRPr="00D629EF" w:rsidRDefault="00FC324B" w:rsidP="00FC324B">
      <w:pPr>
        <w:widowControl w:val="0"/>
      </w:pPr>
      <w:r w:rsidRPr="00D629EF">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83" w:name="_CR9_2_1_15"/>
      <w:bookmarkStart w:id="2784" w:name="_Toc20955558"/>
      <w:bookmarkStart w:id="2785" w:name="_Toc29460993"/>
      <w:bookmarkStart w:id="2786" w:name="_Toc29505725"/>
      <w:bookmarkStart w:id="2787" w:name="_Toc36556250"/>
      <w:bookmarkStart w:id="2788" w:name="_Toc45881704"/>
      <w:bookmarkStart w:id="2789" w:name="_Toc51852342"/>
      <w:bookmarkStart w:id="2790" w:name="_Toc56620293"/>
      <w:bookmarkStart w:id="2791" w:name="_Toc64447933"/>
      <w:bookmarkStart w:id="2792" w:name="_Toc74152708"/>
      <w:bookmarkStart w:id="2793" w:name="_Toc88656133"/>
      <w:bookmarkStart w:id="2794" w:name="_Toc88657192"/>
      <w:bookmarkStart w:id="2795" w:name="_Toc105657226"/>
      <w:bookmarkStart w:id="2796" w:name="_Toc106108607"/>
      <w:bookmarkStart w:id="2797" w:name="_Toc112687700"/>
      <w:bookmarkStart w:id="2798" w:name="_Toc184819750"/>
      <w:bookmarkEnd w:id="2783"/>
      <w:r w:rsidRPr="00D629EF">
        <w:t>9.2.1.15</w:t>
      </w:r>
      <w:r w:rsidRPr="00D629EF">
        <w:tab/>
        <w:t>GNB-CU-CP CONFIGURATION UPDATE FAILURE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799" w:name="_CR9_2_1_16"/>
      <w:bookmarkStart w:id="2800" w:name="_Toc20955559"/>
      <w:bookmarkStart w:id="2801" w:name="_Toc29460994"/>
      <w:bookmarkStart w:id="2802" w:name="_Toc29505726"/>
      <w:bookmarkStart w:id="2803" w:name="_Toc36556251"/>
      <w:bookmarkStart w:id="2804" w:name="_Toc45881705"/>
      <w:bookmarkStart w:id="2805" w:name="_Toc51852343"/>
      <w:bookmarkStart w:id="2806" w:name="_Toc56620294"/>
      <w:bookmarkStart w:id="2807" w:name="_Toc64447934"/>
      <w:bookmarkStart w:id="2808" w:name="_Toc74152709"/>
      <w:bookmarkStart w:id="2809" w:name="_Toc88656134"/>
      <w:bookmarkStart w:id="2810" w:name="_Toc88657193"/>
      <w:bookmarkStart w:id="2811" w:name="_Toc105657227"/>
      <w:bookmarkStart w:id="2812" w:name="_Toc106108608"/>
      <w:bookmarkStart w:id="2813" w:name="_Toc112687701"/>
      <w:bookmarkStart w:id="2814" w:name="_Toc184819751"/>
      <w:bookmarkEnd w:id="2799"/>
      <w:r w:rsidRPr="00D629EF">
        <w:t>9.2.1.16</w:t>
      </w:r>
      <w:r w:rsidRPr="00D629EF">
        <w:tab/>
        <w:t>E1 RELEASE REQUEST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15" w:name="_CR9_2_1_17"/>
      <w:bookmarkStart w:id="2816" w:name="_Toc20955560"/>
      <w:bookmarkStart w:id="2817" w:name="_Toc29460995"/>
      <w:bookmarkStart w:id="2818" w:name="_Toc29505727"/>
      <w:bookmarkStart w:id="2819" w:name="_Toc36556252"/>
      <w:bookmarkStart w:id="2820" w:name="_Toc45881706"/>
      <w:bookmarkStart w:id="2821" w:name="_Toc51852344"/>
      <w:bookmarkStart w:id="2822" w:name="_Toc56620295"/>
      <w:bookmarkStart w:id="2823" w:name="_Toc64447935"/>
      <w:bookmarkStart w:id="2824" w:name="_Toc74152710"/>
      <w:bookmarkStart w:id="2825" w:name="_Toc88656135"/>
      <w:bookmarkStart w:id="2826" w:name="_Toc88657194"/>
      <w:bookmarkStart w:id="2827" w:name="_Toc105657228"/>
      <w:bookmarkStart w:id="2828" w:name="_Toc106108609"/>
      <w:bookmarkStart w:id="2829" w:name="_Toc112687702"/>
      <w:bookmarkStart w:id="2830" w:name="_Toc184819752"/>
      <w:bookmarkEnd w:id="2815"/>
      <w:r w:rsidRPr="00D629EF">
        <w:t>9.2.1.17</w:t>
      </w:r>
      <w:r w:rsidRPr="00D629EF">
        <w:tab/>
        <w:t>E1 RELEASE RESPONSE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31" w:name="_CR9_2_1_18"/>
      <w:bookmarkStart w:id="2832" w:name="_Toc20955561"/>
      <w:bookmarkStart w:id="2833" w:name="_Toc29460996"/>
      <w:bookmarkStart w:id="2834" w:name="_Toc29505728"/>
      <w:bookmarkStart w:id="2835" w:name="_Toc36556253"/>
      <w:bookmarkStart w:id="2836" w:name="_Toc45881707"/>
      <w:bookmarkStart w:id="2837" w:name="_Toc51852345"/>
      <w:bookmarkStart w:id="2838" w:name="_Toc56620296"/>
      <w:bookmarkStart w:id="2839" w:name="_Toc64447936"/>
      <w:bookmarkStart w:id="2840" w:name="_Toc74152711"/>
      <w:bookmarkStart w:id="2841" w:name="_Toc88656136"/>
      <w:bookmarkStart w:id="2842" w:name="_Toc88657195"/>
      <w:bookmarkStart w:id="2843" w:name="_Toc105657229"/>
      <w:bookmarkStart w:id="2844" w:name="_Toc106108610"/>
      <w:bookmarkStart w:id="2845" w:name="_Toc112687703"/>
      <w:bookmarkStart w:id="2846" w:name="_Toc184819753"/>
      <w:bookmarkEnd w:id="2831"/>
      <w:r w:rsidRPr="00D629EF">
        <w:t>9.2.1.18</w:t>
      </w:r>
      <w:r w:rsidRPr="00D629EF">
        <w:tab/>
        <w:t>GNB-CU-UP STATUS INDICATION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47" w:name="_CR9_2_1_19"/>
      <w:bookmarkStart w:id="2848" w:name="_Toc45881708"/>
      <w:bookmarkStart w:id="2849" w:name="_Toc51852346"/>
      <w:bookmarkStart w:id="2850" w:name="_Toc56620297"/>
      <w:bookmarkStart w:id="2851" w:name="_Toc64447937"/>
      <w:bookmarkStart w:id="2852" w:name="_Toc74152712"/>
      <w:bookmarkStart w:id="2853" w:name="_Toc88656137"/>
      <w:bookmarkStart w:id="2854" w:name="_Toc88657196"/>
      <w:bookmarkStart w:id="2855" w:name="_Toc105657230"/>
      <w:bookmarkStart w:id="2856" w:name="_Toc106108611"/>
      <w:bookmarkStart w:id="2857" w:name="_Toc112687704"/>
      <w:bookmarkStart w:id="2858" w:name="_Toc184819754"/>
      <w:bookmarkEnd w:id="2847"/>
      <w:r>
        <w:t>9.2.1.19</w:t>
      </w:r>
      <w:r w:rsidRPr="00AA5DA2">
        <w:tab/>
        <w:t>RESOURCE STATUS REQUEST</w:t>
      </w:r>
      <w:bookmarkEnd w:id="2848"/>
      <w:bookmarkEnd w:id="2849"/>
      <w:bookmarkEnd w:id="2850"/>
      <w:bookmarkEnd w:id="2851"/>
      <w:bookmarkEnd w:id="2852"/>
      <w:bookmarkEnd w:id="2853"/>
      <w:bookmarkEnd w:id="2854"/>
      <w:bookmarkEnd w:id="2855"/>
      <w:bookmarkEnd w:id="2856"/>
      <w:bookmarkEnd w:id="2857"/>
      <w:bookmarkEnd w:id="2858"/>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59" w:name="_CR9_2_1_20"/>
      <w:bookmarkStart w:id="2860" w:name="_Toc45881709"/>
      <w:bookmarkStart w:id="2861" w:name="_Toc51852347"/>
      <w:bookmarkStart w:id="2862" w:name="_Toc56620298"/>
      <w:bookmarkStart w:id="2863" w:name="_Toc64447938"/>
      <w:bookmarkStart w:id="2864" w:name="_Toc74152713"/>
      <w:bookmarkStart w:id="2865" w:name="_Toc88656138"/>
      <w:bookmarkStart w:id="2866" w:name="_Toc88657197"/>
      <w:bookmarkStart w:id="2867" w:name="_Toc105657231"/>
      <w:bookmarkStart w:id="2868" w:name="_Toc106108612"/>
      <w:bookmarkStart w:id="2869" w:name="_Toc112687705"/>
      <w:bookmarkStart w:id="2870" w:name="_Toc184819755"/>
      <w:bookmarkEnd w:id="2859"/>
      <w:r>
        <w:t>9.2.1.20</w:t>
      </w:r>
      <w:r w:rsidRPr="00AA5DA2">
        <w:tab/>
        <w:t>RESOURCE STATUS RESPONSE</w:t>
      </w:r>
      <w:bookmarkEnd w:id="2860"/>
      <w:bookmarkEnd w:id="2861"/>
      <w:bookmarkEnd w:id="2862"/>
      <w:bookmarkEnd w:id="2863"/>
      <w:bookmarkEnd w:id="2864"/>
      <w:bookmarkEnd w:id="2865"/>
      <w:bookmarkEnd w:id="2866"/>
      <w:bookmarkEnd w:id="2867"/>
      <w:bookmarkEnd w:id="2868"/>
      <w:bookmarkEnd w:id="2869"/>
      <w:bookmarkEnd w:id="2870"/>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71" w:name="_CR9_2_1_21"/>
      <w:bookmarkStart w:id="2872" w:name="_Toc45881710"/>
      <w:bookmarkStart w:id="2873" w:name="_Toc51852348"/>
      <w:bookmarkStart w:id="2874" w:name="_Toc56620299"/>
      <w:bookmarkStart w:id="2875" w:name="_Toc64447939"/>
      <w:bookmarkStart w:id="2876" w:name="_Toc74152714"/>
      <w:bookmarkStart w:id="2877" w:name="_Toc88656139"/>
      <w:bookmarkStart w:id="2878" w:name="_Toc88657198"/>
      <w:bookmarkStart w:id="2879" w:name="_Toc105657232"/>
      <w:bookmarkStart w:id="2880" w:name="_Toc106108613"/>
      <w:bookmarkStart w:id="2881" w:name="_Toc112687706"/>
      <w:bookmarkStart w:id="2882" w:name="_Toc184819756"/>
      <w:bookmarkEnd w:id="2871"/>
      <w:r>
        <w:t>9.2.1.21</w:t>
      </w:r>
      <w:r w:rsidRPr="00AA5DA2">
        <w:tab/>
        <w:t>RESOURCE STATUS FAILURE</w:t>
      </w:r>
      <w:bookmarkEnd w:id="2872"/>
      <w:bookmarkEnd w:id="2873"/>
      <w:bookmarkEnd w:id="2874"/>
      <w:bookmarkEnd w:id="2875"/>
      <w:bookmarkEnd w:id="2876"/>
      <w:bookmarkEnd w:id="2877"/>
      <w:bookmarkEnd w:id="2878"/>
      <w:bookmarkEnd w:id="2879"/>
      <w:bookmarkEnd w:id="2880"/>
      <w:bookmarkEnd w:id="2881"/>
      <w:bookmarkEnd w:id="2882"/>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83" w:name="_Toc45881711"/>
      <w:bookmarkStart w:id="2884" w:name="_Toc51852349"/>
      <w:bookmarkStart w:id="2885" w:name="_Toc56620300"/>
      <w:bookmarkStart w:id="2886" w:name="_Toc64447940"/>
      <w:bookmarkStart w:id="2887" w:name="_Toc74152715"/>
      <w:bookmarkStart w:id="2888" w:name="_Toc88656140"/>
      <w:bookmarkStart w:id="2889" w:name="_Toc88657199"/>
      <w:bookmarkStart w:id="2890" w:name="_Toc105657233"/>
      <w:bookmarkStart w:id="2891" w:name="_Toc106108614"/>
      <w:bookmarkStart w:id="2892"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893" w:name="_CR9_2_1_22"/>
      <w:bookmarkStart w:id="2894" w:name="_Toc184819757"/>
      <w:bookmarkEnd w:id="2893"/>
      <w:r>
        <w:t>9.2.1.22</w:t>
      </w:r>
      <w:r w:rsidRPr="00AA5DA2">
        <w:tab/>
        <w:t>RESOURCE STATUS UPDATE</w:t>
      </w:r>
      <w:bookmarkEnd w:id="2883"/>
      <w:bookmarkEnd w:id="2884"/>
      <w:bookmarkEnd w:id="2885"/>
      <w:bookmarkEnd w:id="2886"/>
      <w:bookmarkEnd w:id="2887"/>
      <w:bookmarkEnd w:id="2888"/>
      <w:bookmarkEnd w:id="2889"/>
      <w:bookmarkEnd w:id="2890"/>
      <w:bookmarkEnd w:id="2891"/>
      <w:bookmarkEnd w:id="2892"/>
      <w:bookmarkEnd w:id="2894"/>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895" w:name="_CR9_2_2"/>
      <w:bookmarkStart w:id="2896" w:name="_Toc20955562"/>
      <w:bookmarkStart w:id="2897" w:name="_Toc29460997"/>
      <w:bookmarkStart w:id="2898" w:name="_Toc29505729"/>
      <w:bookmarkStart w:id="2899" w:name="_Toc36556254"/>
      <w:bookmarkStart w:id="2900" w:name="_Toc45881712"/>
      <w:bookmarkStart w:id="2901" w:name="_Toc51852350"/>
      <w:bookmarkStart w:id="2902" w:name="_Toc56620301"/>
      <w:bookmarkStart w:id="2903" w:name="_Toc64447941"/>
      <w:bookmarkStart w:id="2904" w:name="_Toc74152716"/>
      <w:bookmarkStart w:id="2905" w:name="_Toc88656141"/>
      <w:bookmarkStart w:id="2906" w:name="_Toc88657200"/>
      <w:bookmarkStart w:id="2907" w:name="_Toc105657234"/>
      <w:bookmarkStart w:id="2908" w:name="_Toc106108615"/>
      <w:bookmarkStart w:id="2909" w:name="_Toc112687708"/>
      <w:bookmarkStart w:id="2910" w:name="_Toc184819758"/>
      <w:bookmarkEnd w:id="2895"/>
      <w:r w:rsidRPr="00D629EF">
        <w:rPr>
          <w:rFonts w:hint="eastAsia"/>
        </w:rPr>
        <w:t>9.2.</w:t>
      </w:r>
      <w:r w:rsidRPr="00D629EF">
        <w:t>2</w:t>
      </w:r>
      <w:r w:rsidRPr="00D629EF">
        <w:rPr>
          <w:rFonts w:hint="eastAsia"/>
        </w:rPr>
        <w:tab/>
      </w:r>
      <w:r w:rsidRPr="00D629EF">
        <w:t>Bearer Context Management messages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A322DCA" w14:textId="77777777" w:rsidR="00FC324B" w:rsidRPr="00D629EF" w:rsidRDefault="00FC324B" w:rsidP="00FC324B">
      <w:pPr>
        <w:pStyle w:val="Heading4"/>
        <w:keepNext w:val="0"/>
        <w:keepLines w:val="0"/>
        <w:widowControl w:val="0"/>
      </w:pPr>
      <w:bookmarkStart w:id="2911" w:name="_CR9_2_2_1"/>
      <w:bookmarkStart w:id="2912" w:name="_Toc20955563"/>
      <w:bookmarkStart w:id="2913" w:name="_Toc29460998"/>
      <w:bookmarkStart w:id="2914" w:name="_Toc29505730"/>
      <w:bookmarkStart w:id="2915" w:name="_Toc36556255"/>
      <w:bookmarkStart w:id="2916" w:name="_Toc45881713"/>
      <w:bookmarkStart w:id="2917" w:name="_Toc51852351"/>
      <w:bookmarkStart w:id="2918" w:name="_Toc56620302"/>
      <w:bookmarkStart w:id="2919" w:name="_Toc64447942"/>
      <w:bookmarkStart w:id="2920" w:name="_Toc74152717"/>
      <w:bookmarkStart w:id="2921" w:name="_Toc88656142"/>
      <w:bookmarkStart w:id="2922" w:name="_Toc88657201"/>
      <w:bookmarkStart w:id="2923" w:name="_Toc105657235"/>
      <w:bookmarkStart w:id="2924" w:name="_Toc106108616"/>
      <w:bookmarkStart w:id="2925" w:name="_Toc112687709"/>
      <w:bookmarkStart w:id="2926" w:name="_Toc184819759"/>
      <w:bookmarkEnd w:id="2911"/>
      <w:r w:rsidRPr="00D629EF">
        <w:t>9.2.2.1</w:t>
      </w:r>
      <w:r w:rsidRPr="00D629EF">
        <w:tab/>
        <w:t>BEARER CONTEXT SETUP REQUEST</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67A9D2B" w14:textId="77777777" w:rsidTr="009522B9">
        <w:trPr>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2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27"/>
      <w:tr w:rsidR="00FC324B" w:rsidRPr="00D629EF" w14:paraId="6D231BE9" w14:textId="77777777" w:rsidTr="009522B9">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r w:rsidRPr="00D629EF">
              <w:t>maxnoofDRBs</w:t>
            </w:r>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r w:rsidRPr="00D629EF">
              <w:t xml:space="preserve">maxnoofPDUSessionResource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28" w:name="_CR9_2_2_2"/>
      <w:bookmarkStart w:id="2929" w:name="_Toc20955564"/>
      <w:bookmarkStart w:id="2930" w:name="_Toc29460999"/>
      <w:bookmarkStart w:id="2931" w:name="_Toc29505731"/>
      <w:bookmarkStart w:id="2932" w:name="_Toc36556256"/>
      <w:bookmarkStart w:id="2933" w:name="_Toc45881714"/>
      <w:bookmarkStart w:id="2934" w:name="_Toc51852352"/>
      <w:bookmarkStart w:id="2935" w:name="_Toc56620303"/>
      <w:bookmarkStart w:id="2936" w:name="_Toc64447943"/>
      <w:bookmarkStart w:id="2937" w:name="_Toc74152718"/>
      <w:bookmarkStart w:id="2938" w:name="_Toc88656143"/>
      <w:bookmarkStart w:id="2939" w:name="_Toc88657202"/>
      <w:bookmarkStart w:id="2940" w:name="_Toc105657236"/>
      <w:bookmarkStart w:id="2941" w:name="_Toc106108617"/>
      <w:bookmarkStart w:id="2942" w:name="_Toc112687710"/>
      <w:bookmarkStart w:id="2943" w:name="_Toc184819760"/>
      <w:bookmarkEnd w:id="2928"/>
      <w:r w:rsidRPr="00D629EF">
        <w:t>9.2.2.2</w:t>
      </w:r>
      <w:r w:rsidRPr="00D629EF">
        <w:tab/>
        <w:t>BEARER CONTEXT SETUP RESPONSE</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1AD3906" w14:textId="02A4CF73"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44" w:name="_CR9_2_2_3"/>
      <w:bookmarkStart w:id="2945" w:name="_Toc20955565"/>
      <w:bookmarkStart w:id="2946" w:name="_Toc29461000"/>
      <w:bookmarkStart w:id="2947" w:name="_Toc29505732"/>
      <w:bookmarkStart w:id="2948" w:name="_Toc36556257"/>
      <w:bookmarkStart w:id="2949" w:name="_Toc45881715"/>
      <w:bookmarkStart w:id="2950" w:name="_Toc51852353"/>
      <w:bookmarkStart w:id="2951" w:name="_Toc56620304"/>
      <w:bookmarkStart w:id="2952" w:name="_Toc64447944"/>
      <w:bookmarkStart w:id="2953" w:name="_Toc74152719"/>
      <w:bookmarkStart w:id="2954" w:name="_Toc88656144"/>
      <w:bookmarkStart w:id="2955" w:name="_Toc88657203"/>
      <w:bookmarkStart w:id="2956" w:name="_Toc105657237"/>
      <w:bookmarkStart w:id="2957" w:name="_Toc106108618"/>
      <w:bookmarkStart w:id="2958" w:name="_Toc112687711"/>
      <w:bookmarkStart w:id="2959" w:name="_Toc184819761"/>
      <w:bookmarkEnd w:id="2944"/>
      <w:r w:rsidRPr="00D629EF">
        <w:t>9.2.2.3</w:t>
      </w:r>
      <w:r w:rsidRPr="00D629EF">
        <w:tab/>
        <w:t>BEARER CONTEXT SETUP FAILURE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60" w:name="_CR9_2_2_4"/>
      <w:bookmarkStart w:id="2961" w:name="_Toc20955566"/>
      <w:bookmarkStart w:id="2962" w:name="_Toc29461001"/>
      <w:bookmarkStart w:id="2963" w:name="_Toc29505733"/>
      <w:bookmarkStart w:id="2964" w:name="_Toc36556258"/>
      <w:bookmarkStart w:id="2965" w:name="_Toc45881716"/>
      <w:bookmarkStart w:id="2966" w:name="_Toc51852354"/>
      <w:bookmarkStart w:id="2967" w:name="_Toc56620305"/>
      <w:bookmarkStart w:id="2968" w:name="_Toc64447945"/>
      <w:bookmarkStart w:id="2969" w:name="_Toc74152720"/>
      <w:bookmarkStart w:id="2970" w:name="_Toc88656145"/>
      <w:bookmarkStart w:id="2971" w:name="_Toc88657204"/>
      <w:bookmarkStart w:id="2972" w:name="_Toc105657238"/>
      <w:bookmarkStart w:id="2973" w:name="_Toc106108619"/>
      <w:bookmarkStart w:id="2974" w:name="_Toc112687712"/>
      <w:bookmarkStart w:id="2975" w:name="_Toc184819762"/>
      <w:bookmarkEnd w:id="2960"/>
      <w:r w:rsidRPr="00D629EF">
        <w:t>9.2.2.4</w:t>
      </w:r>
      <w:r w:rsidRPr="00D629EF">
        <w:tab/>
        <w:t>BEARER CONTEXT MODIFICATION REQUEST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292C31F3" w14:textId="77777777" w:rsidR="00FC324B" w:rsidRPr="00D629EF" w:rsidRDefault="00FC324B" w:rsidP="00FC324B">
      <w:pPr>
        <w:widowControl w:val="0"/>
      </w:pPr>
      <w:r w:rsidRPr="00D629EF">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789B8C"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76" w:name="_Hlk2341054"/>
            <w:r w:rsidRPr="00D629EF">
              <w:rPr>
                <w:rFonts w:eastAsia="Malgun Gothic"/>
              </w:rPr>
              <w:t>Indicate to discard the DL user data in case of RAN paging failure.</w:t>
            </w:r>
            <w:bookmarkEnd w:id="2976"/>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77" w:name="_CR9_2_2_5"/>
      <w:bookmarkStart w:id="2978" w:name="_Toc20955567"/>
      <w:bookmarkStart w:id="2979" w:name="_Toc29461002"/>
      <w:bookmarkStart w:id="2980" w:name="_Toc29505734"/>
      <w:bookmarkStart w:id="2981" w:name="_Toc36556259"/>
      <w:bookmarkStart w:id="2982" w:name="_Toc45881717"/>
      <w:bookmarkStart w:id="2983" w:name="_Toc51852355"/>
      <w:bookmarkStart w:id="2984" w:name="_Toc56620306"/>
      <w:bookmarkStart w:id="2985" w:name="_Toc64447946"/>
      <w:bookmarkStart w:id="2986" w:name="_Toc74152721"/>
      <w:bookmarkStart w:id="2987" w:name="_Toc88656146"/>
      <w:bookmarkStart w:id="2988" w:name="_Toc88657205"/>
      <w:bookmarkStart w:id="2989" w:name="_Toc105657239"/>
      <w:bookmarkStart w:id="2990" w:name="_Toc106108620"/>
      <w:bookmarkStart w:id="2991" w:name="_Toc112687713"/>
      <w:bookmarkStart w:id="2992" w:name="_Toc184819763"/>
      <w:bookmarkEnd w:id="2977"/>
      <w:r w:rsidRPr="00D629EF">
        <w:t>9.2.2.5</w:t>
      </w:r>
      <w:r w:rsidRPr="00D629EF">
        <w:tab/>
        <w:t>BEARER CONTEXT MODIFICATION RESPONSE</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2143BF1" w14:textId="73987332"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r w:rsidRPr="00D629EF">
              <w:t>maxnoofDRBs</w:t>
            </w:r>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2993" w:name="_CR9_2_2_6"/>
      <w:bookmarkStart w:id="2994" w:name="_Toc20955568"/>
      <w:bookmarkStart w:id="2995" w:name="_Toc29461003"/>
      <w:bookmarkStart w:id="2996" w:name="_Toc29505735"/>
      <w:bookmarkStart w:id="2997" w:name="_Toc36556260"/>
      <w:bookmarkStart w:id="2998" w:name="_Toc45881718"/>
      <w:bookmarkStart w:id="2999" w:name="_Toc51852356"/>
      <w:bookmarkStart w:id="3000" w:name="_Toc56620307"/>
      <w:bookmarkStart w:id="3001" w:name="_Toc64447947"/>
      <w:bookmarkStart w:id="3002" w:name="_Toc74152722"/>
      <w:bookmarkStart w:id="3003" w:name="_Toc88656147"/>
      <w:bookmarkStart w:id="3004" w:name="_Toc88657206"/>
      <w:bookmarkStart w:id="3005" w:name="_Toc105657240"/>
      <w:bookmarkStart w:id="3006" w:name="_Toc106108621"/>
      <w:bookmarkStart w:id="3007" w:name="_Toc112687714"/>
      <w:bookmarkStart w:id="3008" w:name="_Toc184819764"/>
      <w:bookmarkEnd w:id="2993"/>
      <w:r w:rsidRPr="00D629EF">
        <w:t>9.2.2.6</w:t>
      </w:r>
      <w:r w:rsidRPr="00D629EF">
        <w:tab/>
        <w:t>BEARER CONTEXT MODIFICATION FAILURE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09" w:name="_CR9_2_2_7"/>
      <w:bookmarkStart w:id="3010" w:name="_Toc20955569"/>
      <w:bookmarkStart w:id="3011" w:name="_Toc29461004"/>
      <w:bookmarkStart w:id="3012" w:name="_Toc29505736"/>
      <w:bookmarkStart w:id="3013" w:name="_Toc36556261"/>
      <w:bookmarkStart w:id="3014" w:name="_Toc45881719"/>
      <w:bookmarkStart w:id="3015" w:name="_Toc51852357"/>
      <w:bookmarkStart w:id="3016" w:name="_Toc56620308"/>
      <w:bookmarkStart w:id="3017" w:name="_Toc64447948"/>
      <w:bookmarkStart w:id="3018" w:name="_Toc74152723"/>
      <w:bookmarkStart w:id="3019" w:name="_Toc88656148"/>
      <w:bookmarkStart w:id="3020" w:name="_Toc88657207"/>
      <w:bookmarkStart w:id="3021" w:name="_Toc105657241"/>
      <w:bookmarkStart w:id="3022" w:name="_Toc106108622"/>
      <w:bookmarkStart w:id="3023" w:name="_Toc112687715"/>
      <w:bookmarkStart w:id="3024" w:name="_Toc184819765"/>
      <w:bookmarkEnd w:id="3009"/>
      <w:r w:rsidRPr="00D629EF">
        <w:t>9.2.2.7</w:t>
      </w:r>
      <w:r w:rsidRPr="00D629EF">
        <w:tab/>
        <w:t>BEARER CONTEXT MODIFICATION REQUIRED</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25" w:name="_CR9_2_2_8"/>
      <w:bookmarkStart w:id="3026" w:name="_Toc20955570"/>
      <w:bookmarkStart w:id="3027" w:name="_Toc29461005"/>
      <w:bookmarkStart w:id="3028" w:name="_Toc29505737"/>
      <w:bookmarkStart w:id="3029" w:name="_Toc36556262"/>
      <w:bookmarkStart w:id="3030" w:name="_Toc45881720"/>
      <w:bookmarkStart w:id="3031" w:name="_Toc51852358"/>
      <w:bookmarkStart w:id="3032" w:name="_Toc56620309"/>
      <w:bookmarkStart w:id="3033" w:name="_Toc64447949"/>
      <w:bookmarkStart w:id="3034" w:name="_Toc74152724"/>
      <w:bookmarkStart w:id="3035" w:name="_Toc88656149"/>
      <w:bookmarkStart w:id="3036" w:name="_Toc88657208"/>
      <w:bookmarkStart w:id="3037" w:name="_Toc105657242"/>
      <w:bookmarkStart w:id="3038" w:name="_Toc106108623"/>
      <w:bookmarkStart w:id="3039" w:name="_Toc112687716"/>
      <w:bookmarkStart w:id="3040" w:name="_Toc184819766"/>
      <w:bookmarkEnd w:id="3025"/>
      <w:r w:rsidRPr="00D629EF">
        <w:t>9.2.2.8</w:t>
      </w:r>
      <w:r w:rsidRPr="00D629EF">
        <w:tab/>
        <w:t>BEARER CONTEXT MODIFICATION CONFIRM</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264CB50" w14:textId="16BAB16A"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41" w:name="_CR9_2_2_9"/>
      <w:bookmarkStart w:id="3042" w:name="_Toc20955571"/>
      <w:bookmarkStart w:id="3043" w:name="_Toc29461006"/>
      <w:bookmarkStart w:id="3044" w:name="_Toc29505738"/>
      <w:bookmarkStart w:id="3045" w:name="_Toc36556263"/>
      <w:bookmarkStart w:id="3046" w:name="_Toc45881721"/>
      <w:bookmarkStart w:id="3047" w:name="_Toc51852359"/>
      <w:bookmarkStart w:id="3048" w:name="_Toc56620310"/>
      <w:bookmarkStart w:id="3049" w:name="_Toc64447950"/>
      <w:bookmarkStart w:id="3050" w:name="_Toc74152725"/>
      <w:bookmarkStart w:id="3051" w:name="_Toc88656150"/>
      <w:bookmarkStart w:id="3052" w:name="_Toc88657209"/>
      <w:bookmarkStart w:id="3053" w:name="_Toc105657243"/>
      <w:bookmarkStart w:id="3054" w:name="_Toc106108624"/>
      <w:bookmarkStart w:id="3055" w:name="_Toc112687717"/>
      <w:bookmarkStart w:id="3056" w:name="_Toc184819767"/>
      <w:bookmarkEnd w:id="3041"/>
      <w:r w:rsidRPr="00D629EF">
        <w:t>9.2.2.9</w:t>
      </w:r>
      <w:r w:rsidRPr="00D629EF">
        <w:tab/>
        <w:t>BEARER CONTEXT RELEASE COMMAND</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9A41CE2" w14:textId="77777777" w:rsidR="00FC324B" w:rsidRPr="00D629EF" w:rsidRDefault="00FC324B" w:rsidP="00FC324B">
      <w:pPr>
        <w:widowControl w:val="0"/>
      </w:pPr>
      <w:r w:rsidRPr="00D629EF">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57" w:name="_CR9_2_2_10"/>
      <w:bookmarkStart w:id="3058" w:name="_Toc20955572"/>
      <w:bookmarkStart w:id="3059" w:name="_Toc29461007"/>
      <w:bookmarkStart w:id="3060" w:name="_Toc29505739"/>
      <w:bookmarkStart w:id="3061" w:name="_Toc36556264"/>
      <w:bookmarkStart w:id="3062" w:name="_Toc45881722"/>
      <w:bookmarkStart w:id="3063" w:name="_Toc51852360"/>
      <w:bookmarkStart w:id="3064" w:name="_Toc56620311"/>
      <w:bookmarkStart w:id="3065" w:name="_Toc64447951"/>
      <w:bookmarkStart w:id="3066" w:name="_Toc74152726"/>
      <w:bookmarkStart w:id="3067" w:name="_Toc88656151"/>
      <w:bookmarkStart w:id="3068" w:name="_Toc88657210"/>
      <w:bookmarkStart w:id="3069" w:name="_Toc105657244"/>
      <w:bookmarkStart w:id="3070" w:name="_Toc106108625"/>
      <w:bookmarkStart w:id="3071" w:name="_Toc112687718"/>
      <w:bookmarkStart w:id="3072" w:name="_Toc184819768"/>
      <w:bookmarkEnd w:id="3057"/>
      <w:r w:rsidRPr="00D629EF">
        <w:t>9.2.2.10</w:t>
      </w:r>
      <w:r w:rsidRPr="00D629EF">
        <w:tab/>
        <w:t>BEARER CONTEXT RELEASE COMPLETE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73" w:name="_CR9_2_2_11"/>
      <w:bookmarkStart w:id="3074" w:name="_Toc20955573"/>
      <w:bookmarkStart w:id="3075" w:name="_Toc29461008"/>
      <w:bookmarkStart w:id="3076" w:name="_Toc29505740"/>
      <w:bookmarkStart w:id="3077" w:name="_Toc36556265"/>
      <w:bookmarkStart w:id="3078" w:name="_Toc45881723"/>
      <w:bookmarkStart w:id="3079" w:name="_Toc51852361"/>
      <w:bookmarkStart w:id="3080" w:name="_Toc56620312"/>
      <w:bookmarkStart w:id="3081" w:name="_Toc64447952"/>
      <w:bookmarkStart w:id="3082" w:name="_Toc74152727"/>
      <w:bookmarkStart w:id="3083" w:name="_Toc88656152"/>
      <w:bookmarkStart w:id="3084" w:name="_Toc88657211"/>
      <w:bookmarkStart w:id="3085" w:name="_Toc105657245"/>
      <w:bookmarkStart w:id="3086" w:name="_Toc106108626"/>
      <w:bookmarkStart w:id="3087" w:name="_Toc112687719"/>
      <w:bookmarkStart w:id="3088" w:name="_Toc184819769"/>
      <w:bookmarkEnd w:id="3073"/>
      <w:r w:rsidRPr="00D629EF">
        <w:t>9.2.2.11</w:t>
      </w:r>
      <w:r w:rsidRPr="00D629EF">
        <w:tab/>
        <w:t>BEARER CONTEXT RELEASE REQUEST</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089" w:name="_CR9_2_2_12"/>
      <w:bookmarkStart w:id="3090" w:name="_Toc20955574"/>
      <w:bookmarkStart w:id="3091" w:name="_Toc29461009"/>
      <w:bookmarkStart w:id="3092" w:name="_Toc29505741"/>
      <w:bookmarkStart w:id="3093" w:name="_Toc36556266"/>
      <w:bookmarkStart w:id="3094" w:name="_Toc45881724"/>
      <w:bookmarkStart w:id="3095" w:name="_Toc51852362"/>
      <w:bookmarkStart w:id="3096" w:name="_Toc56620313"/>
      <w:bookmarkStart w:id="3097" w:name="_Toc64447953"/>
      <w:bookmarkStart w:id="3098" w:name="_Toc74152728"/>
      <w:bookmarkStart w:id="3099" w:name="_Toc88656153"/>
      <w:bookmarkStart w:id="3100" w:name="_Toc88657212"/>
      <w:bookmarkStart w:id="3101" w:name="_Toc105657246"/>
      <w:bookmarkStart w:id="3102" w:name="_Toc106108627"/>
      <w:bookmarkStart w:id="3103" w:name="_Toc112687720"/>
      <w:bookmarkStart w:id="3104" w:name="_Toc184819770"/>
      <w:bookmarkEnd w:id="3089"/>
      <w:r w:rsidRPr="00D629EF">
        <w:t>9.2.2.12</w:t>
      </w:r>
      <w:r w:rsidRPr="00D629EF">
        <w:tab/>
        <w:t>BEARER CONTEXT INACTIVITY NOTIFICATION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05" w:name="_CR9_2_2_13"/>
      <w:bookmarkStart w:id="3106" w:name="_Toc20955575"/>
      <w:bookmarkStart w:id="3107" w:name="_Toc29461010"/>
      <w:bookmarkStart w:id="3108" w:name="_Toc29505742"/>
      <w:bookmarkStart w:id="3109" w:name="_Toc36556267"/>
      <w:bookmarkStart w:id="3110" w:name="_Toc45881725"/>
      <w:bookmarkStart w:id="3111" w:name="_Toc51852363"/>
      <w:bookmarkStart w:id="3112" w:name="_Toc56620314"/>
      <w:bookmarkStart w:id="3113" w:name="_Toc64447954"/>
      <w:bookmarkStart w:id="3114" w:name="_Toc74152729"/>
      <w:bookmarkStart w:id="3115" w:name="_Toc88656154"/>
      <w:bookmarkStart w:id="3116" w:name="_Toc88657213"/>
      <w:bookmarkStart w:id="3117" w:name="_Toc105657247"/>
      <w:bookmarkStart w:id="3118" w:name="_Toc106108628"/>
      <w:bookmarkStart w:id="3119" w:name="_Toc112687721"/>
      <w:bookmarkStart w:id="3120" w:name="_Toc184819771"/>
      <w:bookmarkEnd w:id="3105"/>
      <w:r w:rsidRPr="00D629EF">
        <w:t>9.2.2.13</w:t>
      </w:r>
      <w:r w:rsidRPr="00D629EF">
        <w:tab/>
        <w:t>DL DATA NOTIFICATION</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21" w:name="_CR9_2_2_14"/>
      <w:bookmarkStart w:id="3122" w:name="_Toc20955576"/>
      <w:bookmarkStart w:id="3123" w:name="_Toc29461011"/>
      <w:bookmarkStart w:id="3124" w:name="_Toc29505743"/>
      <w:bookmarkStart w:id="3125" w:name="_Toc36556268"/>
      <w:bookmarkStart w:id="3126" w:name="_Toc45881726"/>
      <w:bookmarkStart w:id="3127" w:name="_Toc51852364"/>
      <w:bookmarkStart w:id="3128" w:name="_Toc56620315"/>
      <w:bookmarkStart w:id="3129" w:name="_Toc64447955"/>
      <w:bookmarkStart w:id="3130" w:name="_Toc74152730"/>
      <w:bookmarkStart w:id="3131" w:name="_Toc88656155"/>
      <w:bookmarkStart w:id="3132" w:name="_Toc88657214"/>
      <w:bookmarkStart w:id="3133" w:name="_Toc105657248"/>
      <w:bookmarkStart w:id="3134" w:name="_Toc106108629"/>
      <w:bookmarkStart w:id="3135" w:name="_Toc112687722"/>
      <w:bookmarkStart w:id="3136" w:name="_Toc184819772"/>
      <w:bookmarkEnd w:id="3121"/>
      <w:r w:rsidRPr="00D629EF">
        <w:t>9.2.2.14</w:t>
      </w:r>
      <w:r w:rsidRPr="00D629EF">
        <w:tab/>
        <w:t>DATA USAGE REPORT</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5A81A9ED" w14:textId="77777777" w:rsidR="00FC324B" w:rsidRPr="00D629EF" w:rsidRDefault="00FC324B" w:rsidP="00FC324B">
      <w:pPr>
        <w:widowControl w:val="0"/>
        <w:rPr>
          <w:rFonts w:eastAsia="Batang"/>
        </w:rPr>
      </w:pPr>
      <w:r w:rsidRPr="00D629EF">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9522B9">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37" w:name="_CR9_2_2_15"/>
      <w:bookmarkStart w:id="3138" w:name="_Toc20955577"/>
      <w:bookmarkStart w:id="3139" w:name="_Toc29461012"/>
      <w:bookmarkStart w:id="3140" w:name="_Toc29505744"/>
      <w:bookmarkStart w:id="3141" w:name="_Toc36556269"/>
      <w:bookmarkStart w:id="3142" w:name="_Toc45881727"/>
      <w:bookmarkStart w:id="3143" w:name="_Toc51852365"/>
      <w:bookmarkStart w:id="3144" w:name="_Toc56620316"/>
      <w:bookmarkStart w:id="3145" w:name="_Toc64447956"/>
      <w:bookmarkStart w:id="3146" w:name="_Toc74152731"/>
      <w:bookmarkStart w:id="3147" w:name="_Toc88656156"/>
      <w:bookmarkStart w:id="3148" w:name="_Toc88657215"/>
      <w:bookmarkStart w:id="3149" w:name="_Toc105657249"/>
      <w:bookmarkStart w:id="3150" w:name="_Toc106108630"/>
      <w:bookmarkStart w:id="3151" w:name="_Toc112687723"/>
      <w:bookmarkStart w:id="3152" w:name="_Toc184819773"/>
      <w:bookmarkEnd w:id="3137"/>
      <w:r w:rsidRPr="00D629EF">
        <w:rPr>
          <w:rFonts w:eastAsia="Malgun Gothic"/>
        </w:rPr>
        <w:t>9.2.2.15</w:t>
      </w:r>
      <w:r w:rsidRPr="00D629EF">
        <w:rPr>
          <w:rFonts w:eastAsia="Malgun Gothic"/>
        </w:rPr>
        <w:tab/>
        <w:t>GNB-CU-UP COUNTER CHECK REQUEST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reject</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53" w:name="_CR9_2_2_16"/>
      <w:bookmarkStart w:id="3154" w:name="_Toc20955578"/>
      <w:bookmarkStart w:id="3155" w:name="_Toc29461013"/>
      <w:bookmarkStart w:id="3156" w:name="_Toc29505745"/>
      <w:bookmarkStart w:id="3157" w:name="_Toc36556270"/>
      <w:bookmarkStart w:id="3158" w:name="_Toc45881728"/>
      <w:bookmarkStart w:id="3159" w:name="_Toc51852366"/>
      <w:bookmarkStart w:id="3160" w:name="_Toc56620317"/>
      <w:bookmarkStart w:id="3161" w:name="_Toc64447957"/>
      <w:bookmarkStart w:id="3162" w:name="_Toc74152732"/>
      <w:bookmarkStart w:id="3163" w:name="_Toc88656157"/>
      <w:bookmarkStart w:id="3164" w:name="_Toc88657216"/>
      <w:bookmarkStart w:id="3165" w:name="_Toc105657250"/>
      <w:bookmarkStart w:id="3166" w:name="_Toc106108631"/>
      <w:bookmarkStart w:id="3167" w:name="_Toc112687724"/>
      <w:bookmarkStart w:id="3168" w:name="_Toc184819774"/>
      <w:bookmarkEnd w:id="3153"/>
      <w:r w:rsidRPr="00D629EF">
        <w:t>9.2.2.16</w:t>
      </w:r>
      <w:r w:rsidRPr="00D629EF">
        <w:tab/>
        <w:t>UL DATA NOTIFICATION</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B6E8C5B" w14:textId="77777777" w:rsidR="00FC324B" w:rsidRPr="00D629EF" w:rsidRDefault="00FC324B" w:rsidP="00FC324B">
      <w:pPr>
        <w:widowControl w:val="0"/>
        <w:rPr>
          <w:rFonts w:eastAsia="Batang"/>
        </w:rPr>
      </w:pPr>
      <w:r w:rsidRPr="00D629EF">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69" w:name="_CR9_2_2_17"/>
      <w:bookmarkStart w:id="3170" w:name="_Toc20955579"/>
      <w:bookmarkStart w:id="3171" w:name="_Toc29461014"/>
      <w:bookmarkStart w:id="3172" w:name="_Toc29505746"/>
      <w:bookmarkStart w:id="3173" w:name="_Toc36556271"/>
      <w:bookmarkStart w:id="3174" w:name="_Toc45881729"/>
      <w:bookmarkStart w:id="3175" w:name="_Toc51852367"/>
      <w:bookmarkStart w:id="3176" w:name="_Toc56620318"/>
      <w:bookmarkStart w:id="3177" w:name="_Toc64447958"/>
      <w:bookmarkStart w:id="3178" w:name="_Toc74152733"/>
      <w:bookmarkStart w:id="3179" w:name="_Toc88656158"/>
      <w:bookmarkStart w:id="3180" w:name="_Toc88657217"/>
      <w:bookmarkStart w:id="3181" w:name="_Toc105657251"/>
      <w:bookmarkStart w:id="3182" w:name="_Toc106108632"/>
      <w:bookmarkStart w:id="3183" w:name="_Toc112687725"/>
      <w:bookmarkStart w:id="3184" w:name="_Toc184819775"/>
      <w:bookmarkEnd w:id="3169"/>
      <w:r w:rsidRPr="00D629EF">
        <w:t>9.2.2.17</w:t>
      </w:r>
      <w:r w:rsidRPr="00D629EF">
        <w:tab/>
      </w:r>
      <w:r w:rsidRPr="00D629EF">
        <w:rPr>
          <w:lang w:eastAsia="zh-CN"/>
        </w:rPr>
        <w:t>MR-DC DATA USAGE REPORT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185" w:name="_CR9_2_2_18"/>
      <w:bookmarkStart w:id="3186" w:name="_Toc45881730"/>
      <w:bookmarkStart w:id="3187" w:name="_Toc51852368"/>
      <w:bookmarkStart w:id="3188" w:name="_Toc56620319"/>
      <w:bookmarkStart w:id="3189" w:name="_Toc64447959"/>
      <w:bookmarkStart w:id="3190" w:name="_Toc74152734"/>
      <w:bookmarkStart w:id="3191" w:name="_Toc88656159"/>
      <w:bookmarkStart w:id="3192" w:name="_Toc88657218"/>
      <w:bookmarkStart w:id="3193" w:name="_Toc105657252"/>
      <w:bookmarkStart w:id="3194" w:name="_Toc106108633"/>
      <w:bookmarkStart w:id="3195" w:name="_Toc112687726"/>
      <w:bookmarkStart w:id="3196" w:name="_Toc184819776"/>
      <w:bookmarkEnd w:id="3185"/>
      <w:r>
        <w:t>9.2.2.18</w:t>
      </w:r>
      <w:r w:rsidRPr="00236185">
        <w:tab/>
      </w:r>
      <w:r w:rsidRPr="004E7D49">
        <w:rPr>
          <w:rFonts w:eastAsia="Malgun Gothic"/>
        </w:rPr>
        <w:t>EARLY FORWARDING SN TRANSFER</w:t>
      </w:r>
      <w:bookmarkEnd w:id="3186"/>
      <w:bookmarkEnd w:id="3187"/>
      <w:bookmarkEnd w:id="3188"/>
      <w:bookmarkEnd w:id="3189"/>
      <w:bookmarkEnd w:id="3190"/>
      <w:bookmarkEnd w:id="3191"/>
      <w:bookmarkEnd w:id="3192"/>
      <w:bookmarkEnd w:id="3193"/>
      <w:bookmarkEnd w:id="3194"/>
      <w:bookmarkEnd w:id="3195"/>
      <w:bookmarkEnd w:id="3196"/>
    </w:p>
    <w:p w14:paraId="277CCCB7" w14:textId="7777777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77777777" w:rsidR="00FC324B" w:rsidRPr="00EC55A2" w:rsidRDefault="00FC324B" w:rsidP="009522B9">
            <w:pPr>
              <w:pStyle w:val="TAC"/>
              <w:keepNext w:val="0"/>
              <w:keepLines w:val="0"/>
              <w:widowControl w:val="0"/>
              <w:rPr>
                <w:lang w:eastAsia="ja-JP"/>
              </w:rPr>
            </w:pPr>
            <w:r w:rsidRPr="00EC55A2">
              <w:rPr>
                <w:lang w:eastAsia="ja-JP"/>
              </w:rPr>
              <w:t>reject</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197" w:name="_CR9_2_2_19"/>
      <w:bookmarkStart w:id="3198" w:name="_Toc51852369"/>
      <w:bookmarkStart w:id="3199" w:name="_Toc56620320"/>
      <w:bookmarkStart w:id="3200" w:name="_Toc64447960"/>
      <w:bookmarkStart w:id="3201" w:name="_Toc74152735"/>
      <w:bookmarkStart w:id="3202" w:name="_Toc88656160"/>
      <w:bookmarkStart w:id="3203" w:name="_Toc88657219"/>
      <w:bookmarkStart w:id="3204" w:name="_Toc105657253"/>
      <w:bookmarkStart w:id="3205" w:name="_Toc106108634"/>
      <w:bookmarkStart w:id="3206" w:name="_Toc112687727"/>
      <w:bookmarkStart w:id="3207" w:name="_Toc184819777"/>
      <w:bookmarkStart w:id="3208" w:name="_Toc29461015"/>
      <w:bookmarkStart w:id="3209" w:name="_Toc29505747"/>
      <w:bookmarkStart w:id="3210" w:name="_Toc36556272"/>
      <w:bookmarkStart w:id="3211" w:name="_Toc45881731"/>
      <w:bookmarkEnd w:id="3197"/>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198"/>
      <w:bookmarkEnd w:id="3199"/>
      <w:bookmarkEnd w:id="3200"/>
      <w:bookmarkEnd w:id="3201"/>
      <w:bookmarkEnd w:id="3202"/>
      <w:bookmarkEnd w:id="3203"/>
      <w:bookmarkEnd w:id="3204"/>
      <w:bookmarkEnd w:id="3205"/>
      <w:bookmarkEnd w:id="3206"/>
      <w:bookmarkEnd w:id="3207"/>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12" w:name="_CR9_2_3"/>
      <w:bookmarkStart w:id="3213" w:name="_Toc51852370"/>
      <w:bookmarkStart w:id="3214" w:name="_Toc56620321"/>
      <w:bookmarkStart w:id="3215" w:name="_Toc64447961"/>
      <w:bookmarkStart w:id="3216" w:name="_Toc74152736"/>
      <w:bookmarkStart w:id="3217" w:name="_Toc88656161"/>
      <w:bookmarkStart w:id="3218" w:name="_Toc88657220"/>
      <w:bookmarkStart w:id="3219" w:name="_Toc105657254"/>
      <w:bookmarkStart w:id="3220" w:name="_Toc106108635"/>
      <w:bookmarkStart w:id="3221" w:name="_Toc112687728"/>
      <w:bookmarkStart w:id="3222" w:name="_Toc184819778"/>
      <w:bookmarkEnd w:id="3212"/>
      <w:r w:rsidRPr="00D629EF">
        <w:t>9.2.3</w:t>
      </w:r>
      <w:r w:rsidRPr="00D629EF">
        <w:tab/>
        <w:t>Trace Messages</w:t>
      </w:r>
      <w:bookmarkEnd w:id="3208"/>
      <w:bookmarkEnd w:id="3209"/>
      <w:bookmarkEnd w:id="3210"/>
      <w:bookmarkEnd w:id="3211"/>
      <w:bookmarkEnd w:id="3213"/>
      <w:bookmarkEnd w:id="3214"/>
      <w:bookmarkEnd w:id="3215"/>
      <w:bookmarkEnd w:id="3216"/>
      <w:bookmarkEnd w:id="3217"/>
      <w:bookmarkEnd w:id="3218"/>
      <w:bookmarkEnd w:id="3219"/>
      <w:bookmarkEnd w:id="3220"/>
      <w:bookmarkEnd w:id="3221"/>
      <w:bookmarkEnd w:id="3222"/>
    </w:p>
    <w:p w14:paraId="57012F30" w14:textId="77777777" w:rsidR="00FC324B" w:rsidRPr="00D629EF" w:rsidRDefault="00FC324B" w:rsidP="00FC324B">
      <w:pPr>
        <w:pStyle w:val="Heading4"/>
        <w:keepNext w:val="0"/>
        <w:keepLines w:val="0"/>
        <w:widowControl w:val="0"/>
      </w:pPr>
      <w:bookmarkStart w:id="3223" w:name="_CR9_2_3_1"/>
      <w:bookmarkStart w:id="3224" w:name="_Toc29461016"/>
      <w:bookmarkStart w:id="3225" w:name="_Toc29505748"/>
      <w:bookmarkStart w:id="3226" w:name="_Toc36556273"/>
      <w:bookmarkStart w:id="3227" w:name="_Toc45881732"/>
      <w:bookmarkStart w:id="3228" w:name="_Toc51852371"/>
      <w:bookmarkStart w:id="3229" w:name="_Toc56620322"/>
      <w:bookmarkStart w:id="3230" w:name="_Toc64447962"/>
      <w:bookmarkStart w:id="3231" w:name="_Toc74152737"/>
      <w:bookmarkStart w:id="3232" w:name="_Toc88656162"/>
      <w:bookmarkStart w:id="3233" w:name="_Toc88657221"/>
      <w:bookmarkStart w:id="3234" w:name="_Toc105657255"/>
      <w:bookmarkStart w:id="3235" w:name="_Toc106108636"/>
      <w:bookmarkStart w:id="3236" w:name="_Toc112687729"/>
      <w:bookmarkStart w:id="3237" w:name="_Toc184819779"/>
      <w:bookmarkEnd w:id="3223"/>
      <w:r w:rsidRPr="00D629EF">
        <w:t>9.2.3.1</w:t>
      </w:r>
      <w:r w:rsidRPr="00D629EF">
        <w:tab/>
        <w:t>TRACE START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38" w:name="_CR9_2_3_2"/>
      <w:bookmarkStart w:id="3239" w:name="_Toc29461017"/>
      <w:bookmarkStart w:id="3240" w:name="_Toc29505749"/>
      <w:bookmarkStart w:id="3241" w:name="_Toc36556274"/>
      <w:bookmarkStart w:id="3242" w:name="_Toc45881733"/>
      <w:bookmarkStart w:id="3243" w:name="_Toc51852372"/>
      <w:bookmarkStart w:id="3244" w:name="_Toc56620323"/>
      <w:bookmarkStart w:id="3245" w:name="_Toc64447963"/>
      <w:bookmarkStart w:id="3246" w:name="_Toc74152738"/>
      <w:bookmarkStart w:id="3247" w:name="_Toc88656163"/>
      <w:bookmarkStart w:id="3248" w:name="_Toc88657222"/>
      <w:bookmarkStart w:id="3249" w:name="_Toc105657256"/>
      <w:bookmarkStart w:id="3250" w:name="_Toc106108637"/>
      <w:bookmarkStart w:id="3251" w:name="_Toc112687730"/>
      <w:bookmarkStart w:id="3252" w:name="_Toc184819780"/>
      <w:bookmarkEnd w:id="3238"/>
      <w:r w:rsidRPr="00D629EF">
        <w:t>9.2.3.2</w:t>
      </w:r>
      <w:r w:rsidRPr="00D629EF">
        <w:tab/>
        <w:t>DEACTIVATE TRACE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53"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53"/>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54" w:name="_CR9_2_3_3"/>
      <w:bookmarkStart w:id="3255" w:name="_Toc45881734"/>
      <w:bookmarkStart w:id="3256" w:name="_Toc51852373"/>
      <w:bookmarkStart w:id="3257" w:name="_Toc56620324"/>
      <w:bookmarkStart w:id="3258" w:name="_Toc64447964"/>
      <w:bookmarkStart w:id="3259" w:name="_Toc74152739"/>
      <w:bookmarkStart w:id="3260" w:name="_Toc88656164"/>
      <w:bookmarkStart w:id="3261" w:name="_Toc88657223"/>
      <w:bookmarkStart w:id="3262" w:name="_Toc105657257"/>
      <w:bookmarkStart w:id="3263" w:name="_Toc106108638"/>
      <w:bookmarkStart w:id="3264" w:name="_Toc112687731"/>
      <w:bookmarkStart w:id="3265" w:name="_Toc184819781"/>
      <w:bookmarkEnd w:id="325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55"/>
      <w:bookmarkEnd w:id="3256"/>
      <w:bookmarkEnd w:id="3257"/>
      <w:bookmarkEnd w:id="3258"/>
      <w:bookmarkEnd w:id="3259"/>
      <w:bookmarkEnd w:id="3260"/>
      <w:bookmarkEnd w:id="3261"/>
      <w:bookmarkEnd w:id="3262"/>
      <w:bookmarkEnd w:id="3263"/>
      <w:bookmarkEnd w:id="3264"/>
      <w:bookmarkEnd w:id="3265"/>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66" w:name="OLE_LINK103"/>
            <w:r>
              <w:rPr>
                <w:rFonts w:cs="Arial"/>
                <w:lang w:eastAsia="zh-CN"/>
              </w:rPr>
              <w:t xml:space="preserve">Trace Collection Entity </w:t>
            </w:r>
            <w:r>
              <w:rPr>
                <w:rFonts w:cs="Arial"/>
                <w:lang w:val="en-US" w:eastAsia="zh-CN"/>
              </w:rPr>
              <w:t>URI</w:t>
            </w:r>
            <w:bookmarkEnd w:id="3266"/>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67" w:name="_CR9_2_4"/>
      <w:bookmarkStart w:id="3268" w:name="_Toc45881735"/>
      <w:bookmarkStart w:id="3269" w:name="_Toc51852374"/>
      <w:bookmarkStart w:id="3270" w:name="_Toc56620325"/>
      <w:bookmarkStart w:id="3271" w:name="_Toc64447965"/>
      <w:bookmarkStart w:id="3272" w:name="_Toc74152740"/>
      <w:bookmarkStart w:id="3273" w:name="_Toc88656165"/>
      <w:bookmarkStart w:id="3274" w:name="_Toc88657224"/>
      <w:bookmarkStart w:id="3275" w:name="_Toc105657258"/>
      <w:bookmarkStart w:id="3276" w:name="_Toc106108639"/>
      <w:bookmarkStart w:id="3277" w:name="_Toc112687732"/>
      <w:bookmarkStart w:id="3278" w:name="_Toc184819782"/>
      <w:bookmarkStart w:id="3279" w:name="OLE_LINK43"/>
      <w:bookmarkEnd w:id="3267"/>
      <w:r>
        <w:t>9.2.4</w:t>
      </w:r>
      <w:r w:rsidRPr="00FD71AD">
        <w:tab/>
        <w:t>IAB Messages</w:t>
      </w:r>
      <w:bookmarkEnd w:id="3268"/>
      <w:bookmarkEnd w:id="3269"/>
      <w:bookmarkEnd w:id="3270"/>
      <w:bookmarkEnd w:id="3271"/>
      <w:bookmarkEnd w:id="3272"/>
      <w:bookmarkEnd w:id="3273"/>
      <w:bookmarkEnd w:id="3274"/>
      <w:bookmarkEnd w:id="3275"/>
      <w:bookmarkEnd w:id="3276"/>
      <w:bookmarkEnd w:id="3277"/>
      <w:bookmarkEnd w:id="3278"/>
    </w:p>
    <w:p w14:paraId="21EACC0E" w14:textId="77777777" w:rsidR="00FC324B" w:rsidRPr="00FD71AD" w:rsidRDefault="00FC324B" w:rsidP="007B1FA7">
      <w:pPr>
        <w:pStyle w:val="Heading4"/>
        <w:keepNext w:val="0"/>
        <w:keepLines w:val="0"/>
        <w:widowControl w:val="0"/>
      </w:pPr>
      <w:bookmarkStart w:id="3280" w:name="_CR9_2_4_1"/>
      <w:bookmarkStart w:id="3281" w:name="_Toc45881736"/>
      <w:bookmarkStart w:id="3282" w:name="_Toc51852375"/>
      <w:bookmarkStart w:id="3283" w:name="_Toc56620326"/>
      <w:bookmarkStart w:id="3284" w:name="_Toc64447966"/>
      <w:bookmarkStart w:id="3285" w:name="_Toc74152741"/>
      <w:bookmarkStart w:id="3286" w:name="_Toc88656166"/>
      <w:bookmarkStart w:id="3287" w:name="_Toc88657225"/>
      <w:bookmarkStart w:id="3288" w:name="_Toc105657259"/>
      <w:bookmarkStart w:id="3289" w:name="_Toc106108640"/>
      <w:bookmarkStart w:id="3290" w:name="_Toc112687733"/>
      <w:bookmarkStart w:id="3291" w:name="_Toc184819783"/>
      <w:bookmarkEnd w:id="3280"/>
      <w:r>
        <w:t>9.2.4</w:t>
      </w:r>
      <w:r w:rsidRPr="00FD71AD">
        <w:t>.1</w:t>
      </w:r>
      <w:r w:rsidRPr="00FD71AD">
        <w:tab/>
        <w:t>IAB UP TNL ADDRESS UPDATE</w:t>
      </w:r>
      <w:bookmarkEnd w:id="3281"/>
      <w:bookmarkEnd w:id="3282"/>
      <w:bookmarkEnd w:id="3283"/>
      <w:bookmarkEnd w:id="3284"/>
      <w:bookmarkEnd w:id="3285"/>
      <w:bookmarkEnd w:id="3286"/>
      <w:bookmarkEnd w:id="3287"/>
      <w:bookmarkEnd w:id="3288"/>
      <w:bookmarkEnd w:id="3289"/>
      <w:bookmarkEnd w:id="3290"/>
      <w:bookmarkEnd w:id="3291"/>
    </w:p>
    <w:p w14:paraId="47A30350" w14:textId="77777777" w:rsidR="00FC324B" w:rsidRDefault="00FC324B" w:rsidP="007B1FA7">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7B1FA7">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292" w:name="OLE_LINK47"/>
            <w:r w:rsidRPr="00836DD7">
              <w:rPr>
                <w:rFonts w:eastAsia="SimSun"/>
                <w:b/>
                <w:bCs/>
                <w:lang w:val="en-US" w:eastAsia="zh-CN"/>
              </w:rPr>
              <w:t>DL UP TNL Address To Update</w:t>
            </w:r>
            <w:bookmarkEnd w:id="3292"/>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293"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293"/>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79"/>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294" w:name="_CR9_2_4_2"/>
      <w:bookmarkStart w:id="3295" w:name="_Toc45881737"/>
      <w:bookmarkStart w:id="3296" w:name="_Toc51852376"/>
      <w:bookmarkStart w:id="3297" w:name="_Toc56620327"/>
      <w:bookmarkStart w:id="3298" w:name="_Toc64447967"/>
      <w:bookmarkStart w:id="3299" w:name="_Toc74152742"/>
      <w:bookmarkStart w:id="3300" w:name="_Toc88656167"/>
      <w:bookmarkStart w:id="3301" w:name="_Toc88657226"/>
      <w:bookmarkStart w:id="3302" w:name="_Toc105657260"/>
      <w:bookmarkStart w:id="3303" w:name="_Toc106108641"/>
      <w:bookmarkStart w:id="3304" w:name="_Toc112687734"/>
      <w:bookmarkStart w:id="3305" w:name="_Toc184819784"/>
      <w:bookmarkEnd w:id="3294"/>
      <w:r>
        <w:t>9.2.4</w:t>
      </w:r>
      <w:r w:rsidRPr="00FD71AD">
        <w:t>.2</w:t>
      </w:r>
      <w:r w:rsidRPr="00FD71AD">
        <w:tab/>
        <w:t>IAB UP TNL ADDRESS UPDATE ACKNOWLEDGE</w:t>
      </w:r>
      <w:bookmarkEnd w:id="3295"/>
      <w:bookmarkEnd w:id="3296"/>
      <w:bookmarkEnd w:id="3297"/>
      <w:bookmarkEnd w:id="3298"/>
      <w:bookmarkEnd w:id="3299"/>
      <w:bookmarkEnd w:id="3300"/>
      <w:bookmarkEnd w:id="3301"/>
      <w:bookmarkEnd w:id="3302"/>
      <w:bookmarkEnd w:id="3303"/>
      <w:bookmarkEnd w:id="3304"/>
      <w:bookmarkEnd w:id="3305"/>
    </w:p>
    <w:p w14:paraId="7AD2CAE0" w14:textId="77777777" w:rsidR="00FC324B" w:rsidRDefault="00FC324B" w:rsidP="007B1FA7">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06" w:name="OLE_LINK18"/>
            <w:r w:rsidRPr="00836DD7">
              <w:rPr>
                <w:rFonts w:eastAsia="SimSun"/>
                <w:b/>
                <w:bCs/>
                <w:lang w:val="en-US" w:eastAsia="zh-CN"/>
              </w:rPr>
              <w:t>UL UP TNL Address to Update List</w:t>
            </w:r>
            <w:bookmarkEnd w:id="3306"/>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07" w:name="_CR9_2_4_3"/>
      <w:bookmarkStart w:id="3308" w:name="_Toc45881738"/>
      <w:bookmarkStart w:id="3309" w:name="_Toc51852377"/>
      <w:bookmarkStart w:id="3310" w:name="_Toc56620328"/>
      <w:bookmarkStart w:id="3311" w:name="_Toc64447968"/>
      <w:bookmarkStart w:id="3312" w:name="_Toc74152743"/>
      <w:bookmarkStart w:id="3313" w:name="_Toc88656168"/>
      <w:bookmarkStart w:id="3314" w:name="_Toc88657227"/>
      <w:bookmarkStart w:id="3315" w:name="_Toc105657261"/>
      <w:bookmarkStart w:id="3316" w:name="_Toc106108642"/>
      <w:bookmarkStart w:id="3317" w:name="_Toc112687735"/>
      <w:bookmarkStart w:id="3318" w:name="_Toc184819785"/>
      <w:bookmarkEnd w:id="3307"/>
      <w:r>
        <w:t>9.2.4</w:t>
      </w:r>
      <w:r w:rsidRPr="00FD71AD">
        <w:t>.3</w:t>
      </w:r>
      <w:r w:rsidRPr="00FD71AD">
        <w:tab/>
        <w:t>IAB UP TNL ADDRESS UPDATE FAILURE</w:t>
      </w:r>
      <w:bookmarkEnd w:id="3308"/>
      <w:bookmarkEnd w:id="3309"/>
      <w:bookmarkEnd w:id="3310"/>
      <w:bookmarkEnd w:id="3311"/>
      <w:bookmarkEnd w:id="3312"/>
      <w:bookmarkEnd w:id="3313"/>
      <w:bookmarkEnd w:id="3314"/>
      <w:bookmarkEnd w:id="3315"/>
      <w:bookmarkEnd w:id="3316"/>
      <w:bookmarkEnd w:id="3317"/>
      <w:bookmarkEnd w:id="3318"/>
    </w:p>
    <w:p w14:paraId="653D291F" w14:textId="77777777" w:rsidR="00FC324B" w:rsidRDefault="00FC324B" w:rsidP="007B1FA7">
      <w:pPr>
        <w:widowControl w:val="0"/>
      </w:pPr>
      <w:r w:rsidRPr="00FD71AD">
        <w:t>This message is sent by the gNB-CU-UP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19" w:name="_CR9_2_4_4"/>
      <w:bookmarkStart w:id="3320" w:name="_Toc105657262"/>
      <w:bookmarkStart w:id="3321" w:name="_Toc106108643"/>
      <w:bookmarkStart w:id="3322" w:name="_Toc112687736"/>
      <w:bookmarkStart w:id="3323" w:name="_Toc184819786"/>
      <w:bookmarkEnd w:id="3319"/>
      <w:r w:rsidRPr="00135FF5">
        <w:t>9.2.4.4</w:t>
      </w:r>
      <w:r w:rsidRPr="00135FF5">
        <w:tab/>
        <w:t>IAB PSK NOTIFICATION</w:t>
      </w:r>
      <w:bookmarkEnd w:id="3320"/>
      <w:bookmarkEnd w:id="3321"/>
      <w:bookmarkEnd w:id="3322"/>
      <w:bookmarkEnd w:id="3323"/>
    </w:p>
    <w:p w14:paraId="2AD6115D" w14:textId="77777777" w:rsidR="00FC324B" w:rsidRDefault="00FC324B" w:rsidP="007B1FA7">
      <w:pPr>
        <w:widowControl w:val="0"/>
      </w:pPr>
      <w:r>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24" w:name="_CR9_2_5"/>
      <w:bookmarkStart w:id="3325" w:name="_Toc105657263"/>
      <w:bookmarkStart w:id="3326" w:name="_Toc106108644"/>
      <w:bookmarkStart w:id="3327" w:name="_Toc112687737"/>
      <w:bookmarkStart w:id="3328" w:name="_Toc184819787"/>
      <w:bookmarkEnd w:id="3324"/>
      <w:r w:rsidRPr="008C3F37">
        <w:t>9.2.</w:t>
      </w:r>
      <w:r>
        <w:t>5</w:t>
      </w:r>
      <w:r w:rsidRPr="008C3F37">
        <w:tab/>
        <w:t>MBS Messages</w:t>
      </w:r>
      <w:bookmarkEnd w:id="3325"/>
      <w:bookmarkEnd w:id="3326"/>
      <w:bookmarkEnd w:id="3327"/>
      <w:bookmarkEnd w:id="3328"/>
    </w:p>
    <w:p w14:paraId="4E40602E" w14:textId="77777777" w:rsidR="00FC324B" w:rsidRPr="008C3F37" w:rsidRDefault="00FC324B" w:rsidP="007B1FA7">
      <w:pPr>
        <w:pStyle w:val="Heading4"/>
        <w:keepNext w:val="0"/>
        <w:keepLines w:val="0"/>
        <w:widowControl w:val="0"/>
      </w:pPr>
      <w:bookmarkStart w:id="3329" w:name="_CR9_2_5_1"/>
      <w:bookmarkStart w:id="3330" w:name="_Toc105657264"/>
      <w:bookmarkStart w:id="3331" w:name="_Toc106108645"/>
      <w:bookmarkStart w:id="3332" w:name="_Toc112687738"/>
      <w:bookmarkStart w:id="3333" w:name="_Toc184819788"/>
      <w:bookmarkEnd w:id="3329"/>
      <w:r>
        <w:t>9.2.5.</w:t>
      </w:r>
      <w:r w:rsidRPr="008C3F37">
        <w:t>1</w:t>
      </w:r>
      <w:r w:rsidRPr="008C3F37">
        <w:tab/>
        <w:t>MBS Messages for Broadcast</w:t>
      </w:r>
      <w:bookmarkEnd w:id="3330"/>
      <w:bookmarkEnd w:id="3331"/>
      <w:bookmarkEnd w:id="3332"/>
      <w:bookmarkEnd w:id="3333"/>
    </w:p>
    <w:p w14:paraId="16B6B16F" w14:textId="77777777" w:rsidR="00FC324B" w:rsidRPr="0076581A" w:rsidRDefault="00FC324B" w:rsidP="007B1FA7">
      <w:pPr>
        <w:pStyle w:val="Heading5"/>
        <w:keepNext w:val="0"/>
        <w:keepLines w:val="0"/>
        <w:widowControl w:val="0"/>
        <w:rPr>
          <w:lang w:val="fr-FR"/>
        </w:rPr>
      </w:pPr>
      <w:bookmarkStart w:id="3334" w:name="_CR9_2_5_1_1"/>
      <w:bookmarkStart w:id="3335" w:name="_Toc105657265"/>
      <w:bookmarkStart w:id="3336" w:name="_Toc106108646"/>
      <w:bookmarkStart w:id="3337" w:name="_Toc112687739"/>
      <w:bookmarkStart w:id="3338" w:name="_Toc184819789"/>
      <w:bookmarkEnd w:id="3334"/>
      <w:r>
        <w:rPr>
          <w:lang w:val="fr-FR"/>
        </w:rPr>
        <w:t>9.2.5.</w:t>
      </w:r>
      <w:r w:rsidRPr="0076581A">
        <w:rPr>
          <w:lang w:val="fr-FR"/>
        </w:rPr>
        <w:t>1.1</w:t>
      </w:r>
      <w:r w:rsidRPr="0076581A">
        <w:rPr>
          <w:lang w:val="fr-FR"/>
        </w:rPr>
        <w:tab/>
        <w:t>BC BEARER CONTEXT SETUP REQUEST</w:t>
      </w:r>
      <w:bookmarkEnd w:id="3335"/>
      <w:bookmarkEnd w:id="3336"/>
      <w:bookmarkEnd w:id="3337"/>
      <w:bookmarkEnd w:id="3338"/>
    </w:p>
    <w:p w14:paraId="79C1B84D"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39" w:name="_CR9_2_5_1_2"/>
      <w:bookmarkStart w:id="3340" w:name="_Toc105657266"/>
      <w:bookmarkStart w:id="3341" w:name="_Toc106108647"/>
      <w:bookmarkStart w:id="3342" w:name="_Toc112687740"/>
      <w:bookmarkStart w:id="3343" w:name="_Toc184819790"/>
      <w:bookmarkEnd w:id="3339"/>
      <w:r>
        <w:rPr>
          <w:lang w:val="fr-FR"/>
        </w:rPr>
        <w:t>9.2.5.</w:t>
      </w:r>
      <w:r w:rsidRPr="0076581A">
        <w:rPr>
          <w:lang w:val="fr-FR"/>
        </w:rPr>
        <w:t>1.2</w:t>
      </w:r>
      <w:r w:rsidRPr="0076581A">
        <w:rPr>
          <w:lang w:val="fr-FR"/>
        </w:rPr>
        <w:tab/>
        <w:t>BC BEARER CONTEXT SETUP RESPONSE</w:t>
      </w:r>
      <w:bookmarkEnd w:id="3340"/>
      <w:bookmarkEnd w:id="3341"/>
      <w:bookmarkEnd w:id="3342"/>
      <w:bookmarkEnd w:id="3343"/>
    </w:p>
    <w:p w14:paraId="61A06C3A"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44" w:name="_CR9_2_5_1_3"/>
      <w:bookmarkStart w:id="3345" w:name="_Toc105657267"/>
      <w:bookmarkStart w:id="3346" w:name="_Toc106108648"/>
      <w:bookmarkStart w:id="3347" w:name="_Toc112687741"/>
      <w:bookmarkStart w:id="3348" w:name="_Toc184819791"/>
      <w:bookmarkEnd w:id="3344"/>
      <w:r>
        <w:t>9.2.5.</w:t>
      </w:r>
      <w:r w:rsidRPr="008C3F37">
        <w:t>1.3</w:t>
      </w:r>
      <w:r w:rsidRPr="008C3F37">
        <w:tab/>
        <w:t>BC BEARER CONTEXT SETUP FAILURE</w:t>
      </w:r>
      <w:bookmarkEnd w:id="3345"/>
      <w:bookmarkEnd w:id="3346"/>
      <w:bookmarkEnd w:id="3347"/>
      <w:bookmarkEnd w:id="3348"/>
    </w:p>
    <w:p w14:paraId="69A40970" w14:textId="77777777" w:rsidR="00FC324B" w:rsidRPr="008C3F37" w:rsidRDefault="00FC324B" w:rsidP="007B1FA7">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49" w:name="_CR9_2_5_1_4"/>
      <w:bookmarkStart w:id="3350" w:name="_Toc105657268"/>
      <w:bookmarkStart w:id="3351" w:name="_Toc106108649"/>
      <w:bookmarkStart w:id="3352" w:name="_Toc112687742"/>
      <w:bookmarkStart w:id="3353" w:name="_Toc184819792"/>
      <w:bookmarkEnd w:id="3349"/>
      <w:r>
        <w:rPr>
          <w:lang w:val="fr-FR"/>
        </w:rPr>
        <w:t>9.2.5.</w:t>
      </w:r>
      <w:r w:rsidRPr="0076581A">
        <w:rPr>
          <w:lang w:val="fr-FR"/>
        </w:rPr>
        <w:t>1.4</w:t>
      </w:r>
      <w:r w:rsidRPr="0076581A">
        <w:rPr>
          <w:lang w:val="fr-FR"/>
        </w:rPr>
        <w:tab/>
        <w:t>BC BEARER CONTEXT MODIFICATION REQUEST</w:t>
      </w:r>
      <w:bookmarkEnd w:id="3350"/>
      <w:bookmarkEnd w:id="3351"/>
      <w:bookmarkEnd w:id="3352"/>
      <w:bookmarkEnd w:id="3353"/>
    </w:p>
    <w:p w14:paraId="52BF2CEB"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54" w:name="_CR9_2_5_1_5"/>
      <w:bookmarkStart w:id="3355" w:name="_Toc105657269"/>
      <w:bookmarkStart w:id="3356" w:name="_Toc106108650"/>
      <w:bookmarkStart w:id="3357" w:name="_Toc112687743"/>
      <w:bookmarkStart w:id="3358" w:name="_Toc184819793"/>
      <w:bookmarkEnd w:id="3354"/>
      <w:r>
        <w:rPr>
          <w:lang w:val="fr-FR"/>
        </w:rPr>
        <w:t>9.2.5.</w:t>
      </w:r>
      <w:r w:rsidRPr="0076581A">
        <w:rPr>
          <w:lang w:val="fr-FR"/>
        </w:rPr>
        <w:t>1.5</w:t>
      </w:r>
      <w:r w:rsidRPr="0076581A">
        <w:rPr>
          <w:lang w:val="fr-FR"/>
        </w:rPr>
        <w:tab/>
        <w:t>BC BEARER CONTEXT MODIFICATION RESPONSE</w:t>
      </w:r>
      <w:bookmarkEnd w:id="3355"/>
      <w:bookmarkEnd w:id="3356"/>
      <w:bookmarkEnd w:id="3357"/>
      <w:bookmarkEnd w:id="3358"/>
    </w:p>
    <w:p w14:paraId="4AF44D38"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59" w:name="_CR9_2_5_1_6"/>
      <w:bookmarkStart w:id="3360" w:name="_Toc105657270"/>
      <w:bookmarkStart w:id="3361" w:name="_Toc106108651"/>
      <w:bookmarkStart w:id="3362" w:name="_Toc112687744"/>
      <w:bookmarkStart w:id="3363" w:name="_Toc184819794"/>
      <w:bookmarkEnd w:id="3359"/>
      <w:r>
        <w:rPr>
          <w:lang w:val="fr-FR"/>
        </w:rPr>
        <w:t>9.2.5.</w:t>
      </w:r>
      <w:r w:rsidRPr="0076581A">
        <w:rPr>
          <w:lang w:val="fr-FR"/>
        </w:rPr>
        <w:t>1.6</w:t>
      </w:r>
      <w:r w:rsidRPr="0076581A">
        <w:rPr>
          <w:lang w:val="fr-FR"/>
        </w:rPr>
        <w:tab/>
        <w:t>BC BEARER CONTEXT MODIFICATION FAILURE</w:t>
      </w:r>
      <w:bookmarkEnd w:id="3360"/>
      <w:bookmarkEnd w:id="3361"/>
      <w:bookmarkEnd w:id="3362"/>
      <w:bookmarkEnd w:id="3363"/>
    </w:p>
    <w:p w14:paraId="33B43FB4"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64" w:name="_CR9_2_5_1_7"/>
      <w:bookmarkStart w:id="3365" w:name="_Toc105657271"/>
      <w:bookmarkStart w:id="3366" w:name="_Toc106108652"/>
      <w:bookmarkStart w:id="3367" w:name="_Toc112687745"/>
      <w:bookmarkStart w:id="3368" w:name="_Toc184819795"/>
      <w:bookmarkEnd w:id="3364"/>
      <w:r>
        <w:t>9.2.5.</w:t>
      </w:r>
      <w:r w:rsidRPr="008C3F37">
        <w:t>1.</w:t>
      </w:r>
      <w:r>
        <w:rPr>
          <w:rFonts w:hint="eastAsia"/>
          <w:lang w:eastAsia="zh-CN"/>
        </w:rPr>
        <w:t>7</w:t>
      </w:r>
      <w:r w:rsidRPr="008C3F37">
        <w:tab/>
        <w:t>BC BEARER CONTEXT MODIFICATION REQUIRED</w:t>
      </w:r>
      <w:bookmarkEnd w:id="3365"/>
      <w:bookmarkEnd w:id="3366"/>
      <w:bookmarkEnd w:id="3367"/>
      <w:bookmarkEnd w:id="3368"/>
    </w:p>
    <w:p w14:paraId="38520D17" w14:textId="77777777" w:rsidR="00FC324B" w:rsidRPr="008C3F37" w:rsidRDefault="00FC324B" w:rsidP="007B1FA7">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69" w:name="_CR9_2_5_1_8"/>
      <w:bookmarkStart w:id="3370" w:name="_Toc105657272"/>
      <w:bookmarkStart w:id="3371" w:name="_Toc106108653"/>
      <w:bookmarkStart w:id="3372" w:name="_Toc112687746"/>
      <w:bookmarkStart w:id="3373" w:name="_Toc184819796"/>
      <w:bookmarkEnd w:id="3369"/>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70"/>
      <w:bookmarkEnd w:id="3371"/>
      <w:bookmarkEnd w:id="3372"/>
      <w:bookmarkEnd w:id="3373"/>
    </w:p>
    <w:p w14:paraId="4549D8EA" w14:textId="77777777" w:rsidR="00FC324B" w:rsidRPr="008C3F37" w:rsidRDefault="00FC324B" w:rsidP="007B1FA7">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74" w:name="_CR9_2_5_1_9"/>
      <w:bookmarkStart w:id="3375" w:name="_Toc105657273"/>
      <w:bookmarkStart w:id="3376" w:name="_Toc106108654"/>
      <w:bookmarkStart w:id="3377" w:name="_Toc112687747"/>
      <w:bookmarkStart w:id="3378" w:name="_Toc184819797"/>
      <w:bookmarkEnd w:id="3374"/>
      <w:r>
        <w:t>9.2.5.</w:t>
      </w:r>
      <w:r w:rsidRPr="008C3F37">
        <w:t>1.</w:t>
      </w:r>
      <w:r>
        <w:rPr>
          <w:rFonts w:hint="eastAsia"/>
          <w:lang w:eastAsia="zh-CN"/>
        </w:rPr>
        <w:t>9</w:t>
      </w:r>
      <w:r w:rsidRPr="008C3F37">
        <w:tab/>
        <w:t>BC BEARER CONTEXT RELEASE COMMAND</w:t>
      </w:r>
      <w:bookmarkEnd w:id="3375"/>
      <w:bookmarkEnd w:id="3376"/>
      <w:bookmarkEnd w:id="3377"/>
      <w:bookmarkEnd w:id="3378"/>
    </w:p>
    <w:p w14:paraId="0D4812BC"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79" w:name="_CR9_2_5_1_10"/>
      <w:bookmarkStart w:id="3380" w:name="_Toc105657274"/>
      <w:bookmarkStart w:id="3381" w:name="_Toc106108655"/>
      <w:bookmarkStart w:id="3382" w:name="_Toc112687748"/>
      <w:bookmarkStart w:id="3383" w:name="_Toc184819798"/>
      <w:bookmarkEnd w:id="3379"/>
      <w:r>
        <w:t>9.2.5.</w:t>
      </w:r>
      <w:r w:rsidRPr="008C3F37">
        <w:t>1.</w:t>
      </w:r>
      <w:r>
        <w:rPr>
          <w:rFonts w:hint="eastAsia"/>
          <w:lang w:eastAsia="zh-CN"/>
        </w:rPr>
        <w:t>10</w:t>
      </w:r>
      <w:r w:rsidRPr="008C3F37">
        <w:tab/>
        <w:t>BC BEARER CONTEXT RELEASE COMPLETE</w:t>
      </w:r>
      <w:bookmarkEnd w:id="3380"/>
      <w:bookmarkEnd w:id="3381"/>
      <w:bookmarkEnd w:id="3382"/>
      <w:bookmarkEnd w:id="3383"/>
    </w:p>
    <w:p w14:paraId="65DCB70F" w14:textId="77777777" w:rsidR="00FC324B" w:rsidRPr="008C3F37" w:rsidRDefault="00FC324B" w:rsidP="007B1FA7">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384" w:name="_CR9_2_5_1_11"/>
      <w:bookmarkStart w:id="3385" w:name="_Toc105657275"/>
      <w:bookmarkStart w:id="3386" w:name="_Toc106108656"/>
      <w:bookmarkStart w:id="3387" w:name="_Toc112687749"/>
      <w:bookmarkStart w:id="3388" w:name="_Toc184819799"/>
      <w:bookmarkEnd w:id="3384"/>
      <w:r>
        <w:t>9.2.5.</w:t>
      </w:r>
      <w:r w:rsidRPr="008C3F37">
        <w:t>1.</w:t>
      </w:r>
      <w:r>
        <w:rPr>
          <w:rFonts w:hint="eastAsia"/>
          <w:lang w:eastAsia="zh-CN"/>
        </w:rPr>
        <w:t>11</w:t>
      </w:r>
      <w:r w:rsidRPr="008C3F37">
        <w:tab/>
        <w:t>BC BEARER CONTEXT RELEASE REQUEST</w:t>
      </w:r>
      <w:bookmarkEnd w:id="3385"/>
      <w:bookmarkEnd w:id="3386"/>
      <w:bookmarkEnd w:id="3387"/>
      <w:bookmarkEnd w:id="3388"/>
    </w:p>
    <w:p w14:paraId="782E0F9A" w14:textId="77777777" w:rsidR="00FC324B" w:rsidRPr="008C3F37" w:rsidRDefault="00FC324B" w:rsidP="007B1FA7">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389" w:name="_CR9_2_5_2"/>
      <w:bookmarkStart w:id="3390" w:name="_Toc105657276"/>
      <w:bookmarkStart w:id="3391" w:name="_Toc106108657"/>
      <w:bookmarkStart w:id="3392" w:name="_Toc112687750"/>
      <w:bookmarkStart w:id="3393" w:name="_Toc184819800"/>
      <w:bookmarkEnd w:id="3389"/>
      <w:r>
        <w:t>9.2.5.</w:t>
      </w:r>
      <w:r w:rsidRPr="008C3F37">
        <w:t>2</w:t>
      </w:r>
      <w:r w:rsidRPr="008C3F37">
        <w:tab/>
        <w:t>MBS Messages for Multicast</w:t>
      </w:r>
      <w:bookmarkEnd w:id="3390"/>
      <w:bookmarkEnd w:id="3391"/>
      <w:bookmarkEnd w:id="3392"/>
      <w:bookmarkEnd w:id="3393"/>
    </w:p>
    <w:p w14:paraId="3F00ACA9" w14:textId="77777777" w:rsidR="00FC324B" w:rsidRPr="0076581A" w:rsidRDefault="00FC324B" w:rsidP="007B1FA7">
      <w:pPr>
        <w:pStyle w:val="Heading5"/>
        <w:keepNext w:val="0"/>
        <w:keepLines w:val="0"/>
        <w:widowControl w:val="0"/>
        <w:rPr>
          <w:lang w:val="fr-FR"/>
        </w:rPr>
      </w:pPr>
      <w:bookmarkStart w:id="3394" w:name="_CR9_2_5_2_1"/>
      <w:bookmarkStart w:id="3395" w:name="_Toc105657277"/>
      <w:bookmarkStart w:id="3396" w:name="_Toc106108658"/>
      <w:bookmarkStart w:id="3397" w:name="_Toc112687751"/>
      <w:bookmarkStart w:id="3398" w:name="_Toc184819801"/>
      <w:bookmarkEnd w:id="3394"/>
      <w:r>
        <w:rPr>
          <w:lang w:val="fr-FR"/>
        </w:rPr>
        <w:t>9.2.5.</w:t>
      </w:r>
      <w:r w:rsidRPr="0076581A">
        <w:rPr>
          <w:lang w:val="fr-FR"/>
        </w:rPr>
        <w:t>2.1</w:t>
      </w:r>
      <w:r w:rsidRPr="0076581A">
        <w:rPr>
          <w:lang w:val="fr-FR"/>
        </w:rPr>
        <w:tab/>
        <w:t>MC BEARER CONTEXT SETUP REQUEST</w:t>
      </w:r>
      <w:bookmarkEnd w:id="3395"/>
      <w:bookmarkEnd w:id="3396"/>
      <w:bookmarkEnd w:id="3397"/>
      <w:bookmarkEnd w:id="3398"/>
    </w:p>
    <w:p w14:paraId="17ECB453"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399" w:name="_CR9_2_5_2_2"/>
      <w:bookmarkStart w:id="3400" w:name="_Toc105657278"/>
      <w:bookmarkStart w:id="3401" w:name="_Toc106108659"/>
      <w:bookmarkStart w:id="3402" w:name="_Toc112687752"/>
      <w:bookmarkStart w:id="3403" w:name="_Toc184819802"/>
      <w:bookmarkEnd w:id="3399"/>
      <w:r>
        <w:rPr>
          <w:lang w:val="fr-FR"/>
        </w:rPr>
        <w:t>9.2.5.</w:t>
      </w:r>
      <w:r w:rsidRPr="0076581A">
        <w:rPr>
          <w:lang w:val="fr-FR"/>
        </w:rPr>
        <w:t>2.2</w:t>
      </w:r>
      <w:r w:rsidRPr="0076581A">
        <w:rPr>
          <w:lang w:val="fr-FR"/>
        </w:rPr>
        <w:tab/>
      </w:r>
      <w:bookmarkStart w:id="3404" w:name="OLE_LINK143"/>
      <w:bookmarkStart w:id="3405" w:name="OLE_LINK144"/>
      <w:bookmarkStart w:id="3406" w:name="OLE_LINK147"/>
      <w:r w:rsidRPr="0076581A">
        <w:rPr>
          <w:lang w:val="fr-FR"/>
        </w:rPr>
        <w:t>MC BEARER CONTEXT SETUP RESPONSE</w:t>
      </w:r>
      <w:bookmarkEnd w:id="3400"/>
      <w:bookmarkEnd w:id="3401"/>
      <w:bookmarkEnd w:id="3402"/>
      <w:bookmarkEnd w:id="3403"/>
      <w:bookmarkEnd w:id="3404"/>
      <w:bookmarkEnd w:id="3405"/>
      <w:bookmarkEnd w:id="3406"/>
    </w:p>
    <w:p w14:paraId="32F8C234"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07" w:name="OLE_LINK145"/>
            <w:bookmarkStart w:id="3408" w:name="OLE_LINK146"/>
            <w:r w:rsidRPr="008C3F37">
              <w:t>Criticality Diagnostics</w:t>
            </w:r>
            <w:bookmarkEnd w:id="3407"/>
            <w:bookmarkEnd w:id="3408"/>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09" w:name="_CR9_2_5_2_3"/>
      <w:bookmarkStart w:id="3410" w:name="_Toc105657279"/>
      <w:bookmarkStart w:id="3411" w:name="_Toc106108660"/>
      <w:bookmarkStart w:id="3412" w:name="_Toc112687753"/>
      <w:bookmarkStart w:id="3413" w:name="_Toc184819803"/>
      <w:bookmarkEnd w:id="3409"/>
      <w:r>
        <w:t>9.2.5.</w:t>
      </w:r>
      <w:r w:rsidRPr="008C3F37">
        <w:t>2.3</w:t>
      </w:r>
      <w:r w:rsidRPr="008C3F37">
        <w:tab/>
        <w:t>MC BEARER CONTEXT SETUP FAILURE</w:t>
      </w:r>
      <w:bookmarkEnd w:id="3410"/>
      <w:bookmarkEnd w:id="3411"/>
      <w:bookmarkEnd w:id="3412"/>
      <w:bookmarkEnd w:id="3413"/>
    </w:p>
    <w:p w14:paraId="7A54CED3" w14:textId="77777777" w:rsidR="00FC324B" w:rsidRPr="008C3F37" w:rsidRDefault="00FC324B" w:rsidP="007B1FA7">
      <w:pPr>
        <w:widowControl w:val="0"/>
      </w:pPr>
      <w:r w:rsidRPr="008C3F37">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9522B9">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14" w:name="_CR9_2_5_2_4"/>
      <w:bookmarkStart w:id="3415" w:name="_Toc105657280"/>
      <w:bookmarkStart w:id="3416" w:name="_Toc106108661"/>
      <w:bookmarkStart w:id="3417" w:name="_Toc112687754"/>
      <w:bookmarkStart w:id="3418" w:name="_Toc184819804"/>
      <w:bookmarkEnd w:id="3414"/>
      <w:r>
        <w:rPr>
          <w:lang w:val="fr-FR"/>
        </w:rPr>
        <w:t>9.2.5.</w:t>
      </w:r>
      <w:r w:rsidRPr="0076581A">
        <w:rPr>
          <w:lang w:val="fr-FR"/>
        </w:rPr>
        <w:t>2.4</w:t>
      </w:r>
      <w:r w:rsidRPr="0076581A">
        <w:rPr>
          <w:lang w:val="fr-FR"/>
        </w:rPr>
        <w:tab/>
        <w:t>MC BEARER CONTEXT MODIFICATION REQUEST</w:t>
      </w:r>
      <w:bookmarkEnd w:id="3415"/>
      <w:bookmarkEnd w:id="3416"/>
      <w:bookmarkEnd w:id="3417"/>
      <w:bookmarkEnd w:id="3418"/>
    </w:p>
    <w:p w14:paraId="46D390A6"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19" w:name="_CR9_2_5_2_5"/>
      <w:bookmarkStart w:id="3420" w:name="_Toc105657281"/>
      <w:bookmarkStart w:id="3421" w:name="_Toc106108662"/>
      <w:bookmarkStart w:id="3422" w:name="_Toc112687755"/>
      <w:bookmarkStart w:id="3423" w:name="_Toc184819805"/>
      <w:bookmarkEnd w:id="3419"/>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20"/>
      <w:bookmarkEnd w:id="3421"/>
      <w:bookmarkEnd w:id="3422"/>
      <w:bookmarkEnd w:id="3423"/>
    </w:p>
    <w:p w14:paraId="295CB29B"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24" w:name="_CR9_2_5_2_6"/>
      <w:bookmarkStart w:id="3425" w:name="_Toc105657282"/>
      <w:bookmarkStart w:id="3426" w:name="_Toc106108663"/>
      <w:bookmarkStart w:id="3427" w:name="_Toc112687756"/>
      <w:bookmarkStart w:id="3428" w:name="_Toc184819806"/>
      <w:bookmarkEnd w:id="3424"/>
      <w:r>
        <w:rPr>
          <w:lang w:val="fr-FR"/>
        </w:rPr>
        <w:t>9.2.5.</w:t>
      </w:r>
      <w:r w:rsidRPr="0076581A">
        <w:rPr>
          <w:lang w:val="fr-FR"/>
        </w:rPr>
        <w:t>2.6</w:t>
      </w:r>
      <w:r w:rsidRPr="0076581A">
        <w:rPr>
          <w:lang w:val="fr-FR"/>
        </w:rPr>
        <w:tab/>
        <w:t>MC BEARER CONTEXT MODIFICATION FAILURE</w:t>
      </w:r>
      <w:bookmarkEnd w:id="3425"/>
      <w:bookmarkEnd w:id="3426"/>
      <w:bookmarkEnd w:id="3427"/>
      <w:bookmarkEnd w:id="3428"/>
    </w:p>
    <w:p w14:paraId="7DF36963"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29" w:name="OLE_LINK148"/>
            <w:r w:rsidRPr="008C3F37">
              <w:t>MBS Multicast F1-U Context Descriptor</w:t>
            </w:r>
            <w:bookmarkEnd w:id="3429"/>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30" w:name="_CR9_2_5_2_7"/>
      <w:bookmarkStart w:id="3431" w:name="_Toc105657283"/>
      <w:bookmarkStart w:id="3432" w:name="_Toc106108664"/>
      <w:bookmarkStart w:id="3433" w:name="_Toc112687757"/>
      <w:bookmarkStart w:id="3434" w:name="_Toc184819807"/>
      <w:bookmarkEnd w:id="3430"/>
      <w:r>
        <w:t>9.2.5.</w:t>
      </w:r>
      <w:r w:rsidRPr="008C3F37">
        <w:t>2.</w:t>
      </w:r>
      <w:r>
        <w:rPr>
          <w:rFonts w:hint="eastAsia"/>
          <w:lang w:eastAsia="zh-CN"/>
        </w:rPr>
        <w:t>7</w:t>
      </w:r>
      <w:r w:rsidRPr="008C3F37">
        <w:tab/>
        <w:t>MC BEARER CONTEXT MODIFICATION REQUIRED</w:t>
      </w:r>
      <w:bookmarkEnd w:id="3431"/>
      <w:bookmarkEnd w:id="3432"/>
      <w:bookmarkEnd w:id="3433"/>
      <w:bookmarkEnd w:id="3434"/>
    </w:p>
    <w:p w14:paraId="77368C1F" w14:textId="77777777" w:rsidR="00FC324B" w:rsidRPr="008C3F37" w:rsidRDefault="00FC324B" w:rsidP="007B1FA7">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35" w:name="_CR9_2_5_2_8"/>
      <w:bookmarkStart w:id="3436" w:name="_Toc105657284"/>
      <w:bookmarkStart w:id="3437" w:name="_Toc106108665"/>
      <w:bookmarkStart w:id="3438" w:name="_Toc112687758"/>
      <w:bookmarkStart w:id="3439" w:name="_Toc184819808"/>
      <w:bookmarkEnd w:id="3435"/>
      <w:r>
        <w:t>9.2.5.</w:t>
      </w:r>
      <w:r w:rsidRPr="00751C88">
        <w:t>2.</w:t>
      </w:r>
      <w:r>
        <w:rPr>
          <w:rFonts w:hint="eastAsia"/>
          <w:lang w:eastAsia="zh-CN"/>
        </w:rPr>
        <w:t>8</w:t>
      </w:r>
      <w:r w:rsidRPr="00751C88">
        <w:tab/>
        <w:t>MC BEARER CONTEXT MODIFICATION CONFIRM</w:t>
      </w:r>
      <w:bookmarkEnd w:id="3436"/>
      <w:bookmarkEnd w:id="3437"/>
      <w:bookmarkEnd w:id="3438"/>
      <w:bookmarkEnd w:id="3439"/>
    </w:p>
    <w:p w14:paraId="409D4A5B" w14:textId="77777777" w:rsidR="00FC324B" w:rsidRPr="008C3F37" w:rsidRDefault="00FC324B" w:rsidP="007B1FA7">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40" w:name="_CR9_2_5_2_9"/>
      <w:bookmarkStart w:id="3441" w:name="_Toc105657285"/>
      <w:bookmarkStart w:id="3442" w:name="_Toc106108666"/>
      <w:bookmarkStart w:id="3443" w:name="_Toc112687759"/>
      <w:bookmarkStart w:id="3444" w:name="_Toc184819809"/>
      <w:bookmarkEnd w:id="3440"/>
      <w:r>
        <w:t>9.2.5.</w:t>
      </w:r>
      <w:r w:rsidRPr="008C3F37">
        <w:t>2.</w:t>
      </w:r>
      <w:r>
        <w:rPr>
          <w:rFonts w:hint="eastAsia"/>
          <w:lang w:eastAsia="zh-CN"/>
        </w:rPr>
        <w:t>9</w:t>
      </w:r>
      <w:r w:rsidRPr="008C3F37">
        <w:tab/>
        <w:t>MC BEARER CONTEXT RELEASE COMMAND</w:t>
      </w:r>
      <w:bookmarkEnd w:id="3441"/>
      <w:bookmarkEnd w:id="3442"/>
      <w:bookmarkEnd w:id="3443"/>
      <w:bookmarkEnd w:id="3444"/>
    </w:p>
    <w:p w14:paraId="039E3ED1"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45" w:name="_CR9_2_5_2_10"/>
      <w:bookmarkStart w:id="3446" w:name="_Toc105657286"/>
      <w:bookmarkStart w:id="3447" w:name="_Toc106108667"/>
      <w:bookmarkStart w:id="3448" w:name="_Toc112687760"/>
      <w:bookmarkStart w:id="3449" w:name="_Toc184819810"/>
      <w:bookmarkEnd w:id="3445"/>
      <w:r>
        <w:t>9.2.5.</w:t>
      </w:r>
      <w:r w:rsidRPr="008C3F37">
        <w:t>2.</w:t>
      </w:r>
      <w:r>
        <w:rPr>
          <w:rFonts w:hint="eastAsia"/>
          <w:lang w:eastAsia="zh-CN"/>
        </w:rPr>
        <w:t>10</w:t>
      </w:r>
      <w:r w:rsidRPr="008C3F37">
        <w:tab/>
        <w:t>MC BEARER CONTEXT RELEASE COMPLETE</w:t>
      </w:r>
      <w:bookmarkEnd w:id="3446"/>
      <w:bookmarkEnd w:id="3447"/>
      <w:bookmarkEnd w:id="3448"/>
      <w:bookmarkEnd w:id="3449"/>
    </w:p>
    <w:p w14:paraId="1FF5A9DD" w14:textId="77777777" w:rsidR="00FC324B" w:rsidRPr="008C3F37" w:rsidRDefault="00FC324B" w:rsidP="007B1FA7">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9522B9">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50" w:name="_CR9_2_5_2_11"/>
      <w:bookmarkStart w:id="3451" w:name="_Toc105657287"/>
      <w:bookmarkStart w:id="3452" w:name="_Toc106108668"/>
      <w:bookmarkStart w:id="3453" w:name="_Toc112687761"/>
      <w:bookmarkStart w:id="3454" w:name="_Toc184819811"/>
      <w:bookmarkEnd w:id="3450"/>
      <w:r>
        <w:t>9.2.5.</w:t>
      </w:r>
      <w:r w:rsidRPr="008C3F37">
        <w:t>2.</w:t>
      </w:r>
      <w:r>
        <w:rPr>
          <w:rFonts w:hint="eastAsia"/>
          <w:lang w:eastAsia="zh-CN"/>
        </w:rPr>
        <w:t>11</w:t>
      </w:r>
      <w:r w:rsidRPr="008C3F37">
        <w:tab/>
        <w:t>MC BEARER CONTEXT RELEASE REQUEST</w:t>
      </w:r>
      <w:bookmarkEnd w:id="3451"/>
      <w:bookmarkEnd w:id="3452"/>
      <w:bookmarkEnd w:id="3453"/>
      <w:bookmarkEnd w:id="3454"/>
    </w:p>
    <w:p w14:paraId="3F8A4530" w14:textId="77777777" w:rsidR="00FC324B" w:rsidRPr="008C3F37" w:rsidRDefault="00FC324B" w:rsidP="007B1FA7">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55" w:name="_CR9_2_5_2_12"/>
      <w:bookmarkStart w:id="3456" w:name="_Toc184819812"/>
      <w:bookmarkEnd w:id="3455"/>
      <w:r>
        <w:t>9.2.5.</w:t>
      </w:r>
      <w:r w:rsidRPr="008C3F37">
        <w:t>2.</w:t>
      </w:r>
      <w:r>
        <w:rPr>
          <w:lang w:eastAsia="zh-CN"/>
        </w:rPr>
        <w:t>12</w:t>
      </w:r>
      <w:r w:rsidRPr="008C3F37">
        <w:tab/>
        <w:t xml:space="preserve">MC </w:t>
      </w:r>
      <w:r>
        <w:t>BEARER NOTIFICATION</w:t>
      </w:r>
      <w:bookmarkEnd w:id="3456"/>
    </w:p>
    <w:p w14:paraId="0CCAD860" w14:textId="77777777" w:rsidR="00FC324B" w:rsidRPr="008C3F37" w:rsidRDefault="00FC324B" w:rsidP="007B1FA7">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57" w:name="_CR9_3"/>
      <w:bookmarkStart w:id="3458" w:name="_Toc20955580"/>
      <w:bookmarkStart w:id="3459" w:name="_Toc29461018"/>
      <w:bookmarkStart w:id="3460" w:name="_Toc29505750"/>
      <w:bookmarkStart w:id="3461" w:name="_Toc36556275"/>
      <w:bookmarkStart w:id="3462" w:name="_Toc45881739"/>
      <w:bookmarkStart w:id="3463" w:name="_Toc51852378"/>
      <w:bookmarkStart w:id="3464" w:name="_Toc56620329"/>
      <w:bookmarkStart w:id="3465" w:name="_Toc64447969"/>
      <w:bookmarkStart w:id="3466" w:name="_Toc74152744"/>
      <w:bookmarkStart w:id="3467" w:name="_Toc88656169"/>
      <w:bookmarkStart w:id="3468" w:name="_Toc88657228"/>
      <w:bookmarkStart w:id="3469" w:name="_Toc105657288"/>
      <w:bookmarkStart w:id="3470" w:name="_Toc106108669"/>
      <w:bookmarkStart w:id="3471" w:name="_Toc112687762"/>
      <w:bookmarkStart w:id="3472" w:name="_Toc184819813"/>
      <w:bookmarkEnd w:id="3457"/>
      <w:r w:rsidRPr="00D629EF">
        <w:t>9.3</w:t>
      </w:r>
      <w:r w:rsidRPr="00D629EF">
        <w:tab/>
        <w:t>Information Element Definitions</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6905AD6F" w14:textId="77777777" w:rsidR="00FC324B" w:rsidRPr="00D629EF" w:rsidRDefault="00FC324B" w:rsidP="007B1FA7">
      <w:pPr>
        <w:pStyle w:val="Heading3"/>
        <w:keepNext w:val="0"/>
        <w:keepLines w:val="0"/>
        <w:widowControl w:val="0"/>
      </w:pPr>
      <w:bookmarkStart w:id="3473" w:name="_CR9_3_1"/>
      <w:bookmarkStart w:id="3474" w:name="_Toc20955581"/>
      <w:bookmarkStart w:id="3475" w:name="_Toc29461019"/>
      <w:bookmarkStart w:id="3476" w:name="_Toc29505751"/>
      <w:bookmarkStart w:id="3477" w:name="_Toc36556276"/>
      <w:bookmarkStart w:id="3478" w:name="_Toc45881740"/>
      <w:bookmarkStart w:id="3479" w:name="_Toc51852379"/>
      <w:bookmarkStart w:id="3480" w:name="_Toc56620330"/>
      <w:bookmarkStart w:id="3481" w:name="_Toc64447970"/>
      <w:bookmarkStart w:id="3482" w:name="_Toc74152745"/>
      <w:bookmarkStart w:id="3483" w:name="_Toc88656170"/>
      <w:bookmarkStart w:id="3484" w:name="_Toc88657229"/>
      <w:bookmarkStart w:id="3485" w:name="_Toc105657289"/>
      <w:bookmarkStart w:id="3486" w:name="_Toc106108670"/>
      <w:bookmarkStart w:id="3487" w:name="_Toc112687763"/>
      <w:bookmarkStart w:id="3488" w:name="_Toc184819814"/>
      <w:bookmarkEnd w:id="3473"/>
      <w:r w:rsidRPr="00D629EF">
        <w:t>9.3.1</w:t>
      </w:r>
      <w:r w:rsidRPr="00836DD7">
        <w:tab/>
      </w:r>
      <w:r w:rsidRPr="00D629EF">
        <w:t>Radio Network Layer Related IEs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9DB5E3B" w14:textId="77777777" w:rsidR="00FC324B" w:rsidRPr="00D629EF" w:rsidRDefault="00FC324B" w:rsidP="007B1FA7">
      <w:pPr>
        <w:pStyle w:val="Heading4"/>
        <w:keepNext w:val="0"/>
        <w:keepLines w:val="0"/>
        <w:widowControl w:val="0"/>
      </w:pPr>
      <w:bookmarkStart w:id="3489" w:name="_CR9_3_1_1"/>
      <w:bookmarkStart w:id="3490" w:name="_Toc20955582"/>
      <w:bookmarkStart w:id="3491" w:name="_Toc29461020"/>
      <w:bookmarkStart w:id="3492" w:name="_Toc29505752"/>
      <w:bookmarkStart w:id="3493" w:name="_Toc36556277"/>
      <w:bookmarkStart w:id="3494" w:name="_Toc45881741"/>
      <w:bookmarkStart w:id="3495" w:name="_Toc51852380"/>
      <w:bookmarkStart w:id="3496" w:name="_Toc56620331"/>
      <w:bookmarkStart w:id="3497" w:name="_Toc64447971"/>
      <w:bookmarkStart w:id="3498" w:name="_Toc74152746"/>
      <w:bookmarkStart w:id="3499" w:name="_Toc88656171"/>
      <w:bookmarkStart w:id="3500" w:name="_Toc88657230"/>
      <w:bookmarkStart w:id="3501" w:name="_Toc105657290"/>
      <w:bookmarkStart w:id="3502" w:name="_Toc106108671"/>
      <w:bookmarkStart w:id="3503" w:name="_Toc112687764"/>
      <w:bookmarkStart w:id="3504" w:name="_Toc184819815"/>
      <w:bookmarkEnd w:id="3489"/>
      <w:r w:rsidRPr="00D629EF">
        <w:t>9.3.1.1</w:t>
      </w:r>
      <w:r w:rsidRPr="00D629EF">
        <w:tab/>
        <w:t>Message Type</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FBACE49" w14:textId="77777777" w:rsidR="00FC324B" w:rsidRPr="00D629EF" w:rsidRDefault="00FC324B" w:rsidP="007B1FA7">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05" w:name="_CR9_3_1_2"/>
      <w:bookmarkStart w:id="3506" w:name="_Toc20955583"/>
      <w:bookmarkStart w:id="3507" w:name="_Toc29461021"/>
      <w:bookmarkStart w:id="3508" w:name="_Toc29505753"/>
      <w:bookmarkStart w:id="3509" w:name="_Toc36556278"/>
      <w:bookmarkStart w:id="3510" w:name="_Toc45881742"/>
      <w:bookmarkStart w:id="3511" w:name="_Toc51852381"/>
      <w:bookmarkStart w:id="3512" w:name="_Toc56620332"/>
      <w:bookmarkStart w:id="3513" w:name="_Toc64447972"/>
      <w:bookmarkStart w:id="3514" w:name="_Toc74152747"/>
      <w:bookmarkStart w:id="3515" w:name="_Toc88656172"/>
      <w:bookmarkStart w:id="3516" w:name="_Toc88657231"/>
      <w:bookmarkStart w:id="3517" w:name="_Toc105657291"/>
      <w:bookmarkStart w:id="3518" w:name="_Toc106108672"/>
      <w:bookmarkStart w:id="3519" w:name="_Toc112687765"/>
      <w:bookmarkStart w:id="3520" w:name="_Toc184819816"/>
      <w:bookmarkEnd w:id="3505"/>
      <w:r w:rsidRPr="00D629EF">
        <w:rPr>
          <w:lang w:eastAsia="zh-CN"/>
        </w:rPr>
        <w:t>9.3.1.2</w:t>
      </w:r>
      <w:r w:rsidRPr="00D629EF">
        <w:rPr>
          <w:lang w:eastAsia="zh-CN"/>
        </w:rPr>
        <w:tab/>
      </w:r>
      <w:r w:rsidRPr="00D629EF">
        <w:rPr>
          <w:rFonts w:cs="Arial"/>
          <w:szCs w:val="24"/>
        </w:rPr>
        <w:t>Cause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21"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21"/>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The requested node doesn’t have sufficient radio resources 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22" w:name="_CR9_3_1_3"/>
      <w:bookmarkStart w:id="3523" w:name="_Toc20955584"/>
      <w:bookmarkStart w:id="3524" w:name="_Toc29461022"/>
      <w:bookmarkStart w:id="3525" w:name="_Toc29505754"/>
      <w:bookmarkStart w:id="3526" w:name="_Toc36556279"/>
      <w:bookmarkStart w:id="3527" w:name="_Toc45881743"/>
      <w:bookmarkStart w:id="3528" w:name="_Toc51852382"/>
      <w:bookmarkStart w:id="3529" w:name="_Toc56620333"/>
      <w:bookmarkStart w:id="3530" w:name="_Toc64447973"/>
      <w:bookmarkStart w:id="3531" w:name="_Toc74152748"/>
      <w:bookmarkStart w:id="3532" w:name="_Toc88656173"/>
      <w:bookmarkStart w:id="3533" w:name="_Toc88657232"/>
      <w:bookmarkStart w:id="3534" w:name="_Toc105657292"/>
      <w:bookmarkStart w:id="3535" w:name="_Toc106108673"/>
      <w:bookmarkStart w:id="3536" w:name="_Toc112687766"/>
      <w:bookmarkStart w:id="3537" w:name="_Toc184819817"/>
      <w:bookmarkEnd w:id="3522"/>
      <w:r w:rsidRPr="00D629EF">
        <w:rPr>
          <w:rFonts w:eastAsia="Batang"/>
          <w:lang w:eastAsia="zh-CN"/>
        </w:rPr>
        <w:t>9.3.1.3</w:t>
      </w:r>
      <w:r w:rsidRPr="00D629EF">
        <w:rPr>
          <w:rFonts w:eastAsia="Batang"/>
          <w:lang w:eastAsia="zh-CN"/>
        </w:rPr>
        <w:tab/>
      </w:r>
      <w:r w:rsidRPr="00D629EF">
        <w:t>Criticality Diagnostics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&lt;maxnoof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r w:rsidRPr="00D629EF">
              <w:rPr>
                <w:lang w:eastAsia="ja-JP"/>
              </w:rPr>
              <w:t>maxnoofErrors</w:t>
            </w:r>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38" w:name="_CR9_3_1_4"/>
      <w:bookmarkStart w:id="3539" w:name="_Toc20955585"/>
      <w:bookmarkStart w:id="3540" w:name="_Toc29461023"/>
      <w:bookmarkStart w:id="3541" w:name="_Toc29505755"/>
      <w:bookmarkStart w:id="3542" w:name="_Toc36556280"/>
      <w:bookmarkStart w:id="3543" w:name="_Toc45881744"/>
      <w:bookmarkStart w:id="3544" w:name="_Toc51852383"/>
      <w:bookmarkStart w:id="3545" w:name="_Toc56620334"/>
      <w:bookmarkStart w:id="3546" w:name="_Toc64447974"/>
      <w:bookmarkStart w:id="3547" w:name="_Toc74152749"/>
      <w:bookmarkStart w:id="3548" w:name="_Toc88656174"/>
      <w:bookmarkStart w:id="3549" w:name="_Toc88657233"/>
      <w:bookmarkStart w:id="3550" w:name="_Toc105657293"/>
      <w:bookmarkStart w:id="3551" w:name="_Toc106108674"/>
      <w:bookmarkStart w:id="3552" w:name="_Toc112687767"/>
      <w:bookmarkStart w:id="3553" w:name="_Toc184819818"/>
      <w:bookmarkEnd w:id="3538"/>
      <w:r w:rsidRPr="00D629EF">
        <w:t>9.3.1.4</w:t>
      </w:r>
      <w:r w:rsidRPr="00D629EF">
        <w:tab/>
        <w:t>gNB-CU-CP UE E1AP ID</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10FB3626" w14:textId="77777777" w:rsidR="00FC324B" w:rsidRPr="00D629EF" w:rsidRDefault="00FC324B" w:rsidP="007B1FA7">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r w:rsidRPr="00D629EF">
              <w:rPr>
                <w:lang w:eastAsia="ja-JP"/>
              </w:rPr>
              <w:t>gNB-CU-CP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54" w:name="_CR9_3_1_5"/>
      <w:bookmarkStart w:id="3555" w:name="_Toc20955586"/>
      <w:bookmarkStart w:id="3556" w:name="_Toc29461024"/>
      <w:bookmarkStart w:id="3557" w:name="_Toc29505756"/>
      <w:bookmarkStart w:id="3558" w:name="_Toc36556281"/>
      <w:bookmarkStart w:id="3559" w:name="_Toc45881745"/>
      <w:bookmarkStart w:id="3560" w:name="_Toc51852384"/>
      <w:bookmarkStart w:id="3561" w:name="_Toc56620335"/>
      <w:bookmarkStart w:id="3562" w:name="_Toc64447975"/>
      <w:bookmarkStart w:id="3563" w:name="_Toc74152750"/>
      <w:bookmarkStart w:id="3564" w:name="_Toc88656175"/>
      <w:bookmarkStart w:id="3565" w:name="_Toc88657234"/>
      <w:bookmarkStart w:id="3566" w:name="_Toc105657294"/>
      <w:bookmarkStart w:id="3567" w:name="_Toc106108675"/>
      <w:bookmarkStart w:id="3568" w:name="_Toc112687768"/>
      <w:bookmarkStart w:id="3569" w:name="_Toc184819819"/>
      <w:bookmarkEnd w:id="3554"/>
      <w:r w:rsidRPr="00D629EF">
        <w:t>9.3.1.5</w:t>
      </w:r>
      <w:r w:rsidRPr="00D629EF">
        <w:tab/>
        <w:t>gNB-CU-UP UE E1AP ID</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D06085D" w14:textId="77777777" w:rsidR="00FC324B" w:rsidRPr="00D629EF" w:rsidRDefault="00FC324B" w:rsidP="007B1FA7">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r w:rsidRPr="00D629EF">
              <w:rPr>
                <w:lang w:eastAsia="ja-JP"/>
              </w:rPr>
              <w:t>gNB-CU-UP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70" w:name="_CR9_3_1_6"/>
      <w:bookmarkStart w:id="3571" w:name="_Toc20955587"/>
      <w:bookmarkStart w:id="3572" w:name="_Toc29461025"/>
      <w:bookmarkStart w:id="3573" w:name="_Toc29505757"/>
      <w:bookmarkStart w:id="3574" w:name="_Toc36556282"/>
      <w:bookmarkStart w:id="3575" w:name="_Toc45881746"/>
      <w:bookmarkStart w:id="3576" w:name="_Toc51852385"/>
      <w:bookmarkStart w:id="3577" w:name="_Toc56620336"/>
      <w:bookmarkStart w:id="3578" w:name="_Toc64447976"/>
      <w:bookmarkStart w:id="3579" w:name="_Toc74152751"/>
      <w:bookmarkStart w:id="3580" w:name="_Toc88656176"/>
      <w:bookmarkStart w:id="3581" w:name="_Toc88657235"/>
      <w:bookmarkStart w:id="3582" w:name="_Toc105657295"/>
      <w:bookmarkStart w:id="3583" w:name="_Toc106108676"/>
      <w:bookmarkStart w:id="3584" w:name="_Toc112687769"/>
      <w:bookmarkStart w:id="3585" w:name="_Toc184819820"/>
      <w:bookmarkEnd w:id="3570"/>
      <w:r w:rsidRPr="00D629EF">
        <w:t>9.3.1.6</w:t>
      </w:r>
      <w:r w:rsidRPr="00D629EF">
        <w:tab/>
        <w:t>Time To wait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9522B9">
        <w:tc>
          <w:tcPr>
            <w:tcW w:w="2448" w:type="dxa"/>
          </w:tcPr>
          <w:p w14:paraId="4C88EDD3" w14:textId="77777777" w:rsidR="00FC324B" w:rsidRPr="00D629EF" w:rsidRDefault="00FC324B" w:rsidP="007B1FA7">
            <w:pPr>
              <w:pStyle w:val="TAH"/>
              <w:keepNext w:val="0"/>
              <w:keepLines w:val="0"/>
              <w:widowControl w:val="0"/>
            </w:pPr>
            <w:r w:rsidRPr="00D629EF">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77777777" w:rsidR="00FC324B" w:rsidRPr="00D629EF" w:rsidRDefault="00FC324B" w:rsidP="007B1FA7">
            <w:pPr>
              <w:pStyle w:val="TAL"/>
              <w:keepNext w:val="0"/>
              <w:keepLines w:val="0"/>
              <w:widowControl w:val="0"/>
            </w:pPr>
            <w:r w:rsidRPr="00D629EF">
              <w:t>ENUMERATED(1s, 2s, 5s, 10s, 20s, 60s)</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586" w:name="_CR9_3_1_7"/>
      <w:bookmarkStart w:id="3587" w:name="_Toc20955588"/>
      <w:bookmarkStart w:id="3588" w:name="_Toc29461026"/>
      <w:bookmarkStart w:id="3589" w:name="_Toc29505758"/>
      <w:bookmarkStart w:id="3590" w:name="_Toc36556283"/>
      <w:bookmarkStart w:id="3591" w:name="_Toc45881747"/>
      <w:bookmarkStart w:id="3592" w:name="_Toc51852386"/>
      <w:bookmarkStart w:id="3593" w:name="_Toc56620337"/>
      <w:bookmarkStart w:id="3594" w:name="_Toc64447977"/>
      <w:bookmarkStart w:id="3595" w:name="_Toc74152752"/>
      <w:bookmarkStart w:id="3596" w:name="_Toc88656177"/>
      <w:bookmarkStart w:id="3597" w:name="_Toc88657236"/>
      <w:bookmarkStart w:id="3598" w:name="_Toc105657296"/>
      <w:bookmarkStart w:id="3599" w:name="_Toc106108677"/>
      <w:bookmarkStart w:id="3600" w:name="_Toc112687770"/>
      <w:bookmarkStart w:id="3601" w:name="_Toc184819821"/>
      <w:bookmarkEnd w:id="3586"/>
      <w:r w:rsidRPr="00D629EF">
        <w:rPr>
          <w:lang w:eastAsia="zh-CN"/>
        </w:rPr>
        <w:t>9.3.1.7</w:t>
      </w:r>
      <w:r w:rsidRPr="00D629EF">
        <w:rPr>
          <w:lang w:eastAsia="zh-CN"/>
        </w:rPr>
        <w:tab/>
        <w:t>PLMN Identity</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02" w:name="_CR9_3_1_8"/>
      <w:bookmarkStart w:id="3603" w:name="_Toc20955589"/>
      <w:bookmarkStart w:id="3604" w:name="_Toc29461027"/>
      <w:bookmarkStart w:id="3605" w:name="_Toc29505759"/>
      <w:bookmarkStart w:id="3606" w:name="_Toc36556284"/>
      <w:bookmarkStart w:id="3607" w:name="_Toc45881748"/>
      <w:bookmarkStart w:id="3608" w:name="_Toc51852387"/>
      <w:bookmarkStart w:id="3609" w:name="_Toc56620338"/>
      <w:bookmarkStart w:id="3610" w:name="_Toc64447978"/>
      <w:bookmarkStart w:id="3611" w:name="_Toc74152753"/>
      <w:bookmarkStart w:id="3612" w:name="_Toc88656178"/>
      <w:bookmarkStart w:id="3613" w:name="_Toc88657237"/>
      <w:bookmarkStart w:id="3614" w:name="_Toc105657297"/>
      <w:bookmarkStart w:id="3615" w:name="_Toc106108678"/>
      <w:bookmarkStart w:id="3616" w:name="_Toc112687771"/>
      <w:bookmarkStart w:id="3617" w:name="_Toc184819822"/>
      <w:bookmarkEnd w:id="3602"/>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1..&lt;maxnoofSliceItems&gt;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r w:rsidRPr="00D629EF">
              <w:t>maxnoofSliceItems</w:t>
            </w:r>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18" w:name="_CR9_3_1_9"/>
      <w:bookmarkStart w:id="3619" w:name="_Toc20955590"/>
      <w:bookmarkStart w:id="3620" w:name="_Toc29461028"/>
      <w:bookmarkStart w:id="3621" w:name="_Toc29505760"/>
      <w:bookmarkStart w:id="3622" w:name="_Toc36556285"/>
      <w:bookmarkStart w:id="3623" w:name="_Toc45881749"/>
      <w:bookmarkStart w:id="3624" w:name="_Toc51852388"/>
      <w:bookmarkStart w:id="3625" w:name="_Toc56620339"/>
      <w:bookmarkStart w:id="3626" w:name="_Toc64447979"/>
      <w:bookmarkStart w:id="3627" w:name="_Toc74152754"/>
      <w:bookmarkStart w:id="3628" w:name="_Toc88656179"/>
      <w:bookmarkStart w:id="3629" w:name="_Toc88657238"/>
      <w:bookmarkStart w:id="3630" w:name="_Toc105657298"/>
      <w:bookmarkStart w:id="3631" w:name="_Toc106108679"/>
      <w:bookmarkStart w:id="3632" w:name="_Toc112687772"/>
      <w:bookmarkStart w:id="3633" w:name="_Toc184819823"/>
      <w:bookmarkEnd w:id="3618"/>
      <w:r w:rsidRPr="00D629EF">
        <w:rPr>
          <w:lang w:eastAsia="zh-CN"/>
        </w:rPr>
        <w:t>9.3.1.9</w:t>
      </w:r>
      <w:r w:rsidRPr="00D629EF">
        <w:rPr>
          <w:lang w:eastAsia="zh-CN"/>
        </w:rPr>
        <w:tab/>
        <w:t>S-NSSAI</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34" w:name="_CR9_3_1_10"/>
      <w:bookmarkStart w:id="3635" w:name="_Toc20955591"/>
      <w:bookmarkStart w:id="3636" w:name="_Toc29461029"/>
      <w:bookmarkStart w:id="3637" w:name="_Toc29505761"/>
      <w:bookmarkStart w:id="3638" w:name="_Toc36556286"/>
      <w:bookmarkStart w:id="3639" w:name="_Toc45881750"/>
      <w:bookmarkStart w:id="3640" w:name="_Toc51852389"/>
      <w:bookmarkStart w:id="3641" w:name="_Toc56620340"/>
      <w:bookmarkStart w:id="3642" w:name="_Toc64447980"/>
      <w:bookmarkStart w:id="3643" w:name="_Toc74152755"/>
      <w:bookmarkStart w:id="3644" w:name="_Toc88656180"/>
      <w:bookmarkStart w:id="3645" w:name="_Toc88657239"/>
      <w:bookmarkStart w:id="3646" w:name="_Toc105657299"/>
      <w:bookmarkStart w:id="3647" w:name="_Toc106108680"/>
      <w:bookmarkStart w:id="3648" w:name="_Toc112687773"/>
      <w:bookmarkStart w:id="3649" w:name="_Toc184819824"/>
      <w:bookmarkEnd w:id="3634"/>
      <w:r w:rsidRPr="00673604">
        <w:t>9.3.1.10</w:t>
      </w:r>
      <w:r w:rsidRPr="00673604">
        <w:tab/>
        <w:t>Security Information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9522B9">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50" w:name="_CR9_3_1_11"/>
      <w:bookmarkStart w:id="3651" w:name="_Toc20955592"/>
      <w:bookmarkStart w:id="3652" w:name="_Toc29461030"/>
      <w:bookmarkStart w:id="3653" w:name="_Toc29505762"/>
      <w:bookmarkStart w:id="3654" w:name="_Toc36556287"/>
      <w:bookmarkStart w:id="3655" w:name="_Toc45881751"/>
      <w:bookmarkStart w:id="3656" w:name="_Toc51852390"/>
      <w:bookmarkStart w:id="3657" w:name="_Toc56620341"/>
      <w:bookmarkStart w:id="3658" w:name="_Toc64447981"/>
      <w:bookmarkStart w:id="3659" w:name="_Toc74152756"/>
      <w:bookmarkStart w:id="3660" w:name="_Toc88656181"/>
      <w:bookmarkStart w:id="3661" w:name="_Toc88657240"/>
      <w:bookmarkStart w:id="3662" w:name="_Toc105657300"/>
      <w:bookmarkStart w:id="3663" w:name="_Toc106108681"/>
      <w:bookmarkStart w:id="3664" w:name="_Toc112687774"/>
      <w:bookmarkStart w:id="3665" w:name="_Toc184819825"/>
      <w:bookmarkEnd w:id="3650"/>
      <w:r w:rsidRPr="00673604">
        <w:t>9.3.1.11</w:t>
      </w:r>
      <w:r w:rsidRPr="00673604">
        <w:tab/>
        <w:t>Cell Group Information</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r w:rsidRPr="00D629EF">
              <w:t>maxnoofCellGroups</w:t>
            </w:r>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66" w:name="_CR9_3_1_12"/>
      <w:bookmarkStart w:id="3667" w:name="_Toc20955593"/>
      <w:bookmarkStart w:id="3668" w:name="_Toc29461031"/>
      <w:bookmarkStart w:id="3669" w:name="_Toc29505763"/>
      <w:bookmarkStart w:id="3670" w:name="_Toc36556288"/>
      <w:bookmarkStart w:id="3671" w:name="_Toc45881752"/>
      <w:bookmarkStart w:id="3672" w:name="_Toc51852391"/>
      <w:bookmarkStart w:id="3673" w:name="_Toc56620342"/>
      <w:bookmarkStart w:id="3674" w:name="_Toc64447982"/>
      <w:bookmarkStart w:id="3675" w:name="_Toc74152757"/>
      <w:bookmarkStart w:id="3676" w:name="_Toc88656182"/>
      <w:bookmarkStart w:id="3677" w:name="_Toc88657241"/>
      <w:bookmarkStart w:id="3678" w:name="_Toc105657301"/>
      <w:bookmarkStart w:id="3679" w:name="_Toc106108682"/>
      <w:bookmarkStart w:id="3680" w:name="_Toc112687775"/>
      <w:bookmarkStart w:id="3681" w:name="_Toc184819826"/>
      <w:bookmarkEnd w:id="3666"/>
      <w:r w:rsidRPr="00673604">
        <w:t>9.3.1.12</w:t>
      </w:r>
      <w:r w:rsidRPr="00673604">
        <w:tab/>
        <w:t>QoS Flow List</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1BB17D4F" w14:textId="77777777" w:rsidR="00FC324B" w:rsidRPr="00D629EF"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82" w:name="_CR9_3_1_13"/>
      <w:bookmarkStart w:id="3683" w:name="_Toc20955594"/>
      <w:bookmarkStart w:id="3684" w:name="_Toc29461032"/>
      <w:bookmarkStart w:id="3685" w:name="_Toc29505764"/>
      <w:bookmarkStart w:id="3686" w:name="_Toc36556289"/>
      <w:bookmarkStart w:id="3687" w:name="_Toc45881753"/>
      <w:bookmarkStart w:id="3688" w:name="_Toc51852392"/>
      <w:bookmarkStart w:id="3689" w:name="_Toc56620343"/>
      <w:bookmarkStart w:id="3690" w:name="_Toc64447983"/>
      <w:bookmarkStart w:id="3691" w:name="_Toc74152758"/>
      <w:bookmarkStart w:id="3692" w:name="_Toc88656183"/>
      <w:bookmarkStart w:id="3693" w:name="_Toc88657242"/>
      <w:bookmarkStart w:id="3694" w:name="_Toc105657302"/>
      <w:bookmarkStart w:id="3695" w:name="_Toc106108683"/>
      <w:bookmarkStart w:id="3696" w:name="_Toc112687776"/>
      <w:bookmarkStart w:id="3697" w:name="_Toc184819827"/>
      <w:bookmarkEnd w:id="3682"/>
      <w:r w:rsidRPr="00673604">
        <w:t>9.3.1.13</w:t>
      </w:r>
      <w:r w:rsidRPr="00673604">
        <w:tab/>
        <w:t>UP Parameters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5EBA15EF" w14:textId="77777777" w:rsidR="00FC324B" w:rsidRPr="00D629EF" w:rsidRDefault="00FC324B" w:rsidP="007B1FA7">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r w:rsidRPr="00D629EF">
              <w:t>maxnoofUPParameters</w:t>
            </w:r>
          </w:p>
        </w:tc>
        <w:tc>
          <w:tcPr>
            <w:tcW w:w="5670" w:type="dxa"/>
          </w:tcPr>
          <w:p w14:paraId="37688A01" w14:textId="77777777" w:rsidR="00FC324B" w:rsidRPr="00D629EF" w:rsidRDefault="00FC324B" w:rsidP="007B1FA7">
            <w:pPr>
              <w:pStyle w:val="TAL"/>
              <w:keepNext w:val="0"/>
              <w:keepLines w:val="0"/>
              <w:widowControl w:val="0"/>
            </w:pPr>
            <w:r w:rsidRPr="00D629EF">
              <w:t>Maximum no. of UP parameters (e.g., GTP tunnels) for a DRB. 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698" w:name="_CR9_3_1_14"/>
      <w:bookmarkStart w:id="3699" w:name="_Toc20955595"/>
      <w:bookmarkStart w:id="3700" w:name="_Toc29461033"/>
      <w:bookmarkStart w:id="3701" w:name="_Toc29505765"/>
      <w:bookmarkStart w:id="3702" w:name="_Toc36556290"/>
      <w:bookmarkStart w:id="3703" w:name="_Toc45881754"/>
      <w:bookmarkStart w:id="3704" w:name="_Toc51852393"/>
      <w:bookmarkStart w:id="3705" w:name="_Toc56620344"/>
      <w:bookmarkStart w:id="3706" w:name="_Toc64447984"/>
      <w:bookmarkStart w:id="3707" w:name="_Toc74152759"/>
      <w:bookmarkStart w:id="3708" w:name="_Toc88656184"/>
      <w:bookmarkStart w:id="3709" w:name="_Toc88657243"/>
      <w:bookmarkStart w:id="3710" w:name="_Toc105657303"/>
      <w:bookmarkStart w:id="3711" w:name="_Toc106108684"/>
      <w:bookmarkStart w:id="3712" w:name="_Toc112687777"/>
      <w:bookmarkStart w:id="3713" w:name="_Toc184819828"/>
      <w:bookmarkEnd w:id="3698"/>
      <w:r w:rsidRPr="00D629EF">
        <w:rPr>
          <w:lang w:eastAsia="zh-CN"/>
        </w:rPr>
        <w:t>9.3.1.14</w:t>
      </w:r>
      <w:r w:rsidRPr="00D629EF">
        <w:rPr>
          <w:lang w:eastAsia="zh-CN"/>
        </w:rPr>
        <w:tab/>
        <w:t>NR CGI</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900BDB3" w14:textId="77777777" w:rsidR="00FC324B" w:rsidRPr="00D629EF" w:rsidRDefault="00FC324B" w:rsidP="007B1FA7">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14" w:name="_CR9_3_1_15"/>
      <w:bookmarkStart w:id="3715" w:name="_Toc20955596"/>
      <w:bookmarkStart w:id="3716" w:name="_Toc29461034"/>
      <w:bookmarkStart w:id="3717" w:name="_Toc29505766"/>
      <w:bookmarkStart w:id="3718" w:name="_Toc36556291"/>
      <w:bookmarkStart w:id="3719" w:name="_Toc45881755"/>
      <w:bookmarkStart w:id="3720" w:name="_Toc51852394"/>
      <w:bookmarkStart w:id="3721" w:name="_Toc56620345"/>
      <w:bookmarkStart w:id="3722" w:name="_Toc64447985"/>
      <w:bookmarkStart w:id="3723" w:name="_Toc74152760"/>
      <w:bookmarkStart w:id="3724" w:name="_Toc88656185"/>
      <w:bookmarkStart w:id="3725" w:name="_Toc88657244"/>
      <w:bookmarkStart w:id="3726" w:name="_Toc105657304"/>
      <w:bookmarkStart w:id="3727" w:name="_Toc106108685"/>
      <w:bookmarkStart w:id="3728" w:name="_Toc112687778"/>
      <w:bookmarkStart w:id="3729" w:name="_Toc184819829"/>
      <w:bookmarkEnd w:id="3714"/>
      <w:r w:rsidRPr="00D629EF">
        <w:t>9.3.1.15</w:t>
      </w:r>
      <w:r w:rsidRPr="00D629EF">
        <w:tab/>
        <w:t>gNB-CU-UP ID</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3862D5C5" w14:textId="77777777" w:rsidR="00FC324B" w:rsidRPr="00D629EF" w:rsidRDefault="00FC324B" w:rsidP="007B1FA7">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30" w:name="_CR9_3_1_16"/>
      <w:bookmarkStart w:id="3731" w:name="_Toc20955597"/>
      <w:bookmarkStart w:id="3732" w:name="_Toc29461035"/>
      <w:bookmarkStart w:id="3733" w:name="_Toc29505767"/>
      <w:bookmarkStart w:id="3734" w:name="_Toc36556292"/>
      <w:bookmarkStart w:id="3735" w:name="_Toc45881756"/>
      <w:bookmarkStart w:id="3736" w:name="_Toc51852395"/>
      <w:bookmarkStart w:id="3737" w:name="_Toc56620346"/>
      <w:bookmarkStart w:id="3738" w:name="_Toc64447986"/>
      <w:bookmarkStart w:id="3739" w:name="_Toc74152761"/>
      <w:bookmarkStart w:id="3740" w:name="_Toc88656186"/>
      <w:bookmarkStart w:id="3741" w:name="_Toc88657245"/>
      <w:bookmarkStart w:id="3742" w:name="_Toc105657305"/>
      <w:bookmarkStart w:id="3743" w:name="_Toc106108686"/>
      <w:bookmarkStart w:id="3744" w:name="_Toc112687779"/>
      <w:bookmarkStart w:id="3745" w:name="_Toc184819830"/>
      <w:bookmarkEnd w:id="3730"/>
      <w:r w:rsidRPr="00D629EF">
        <w:t>9.3.1.16</w:t>
      </w:r>
      <w:r w:rsidRPr="00D629EF">
        <w:tab/>
        <w:t>DRB ID</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46" w:name="_CR9_3_1_16a"/>
      <w:bookmarkStart w:id="3747" w:name="_Toc105657306"/>
      <w:bookmarkStart w:id="3748" w:name="_Toc106108687"/>
      <w:bookmarkStart w:id="3749" w:name="_Toc112687780"/>
      <w:bookmarkStart w:id="3750" w:name="_Toc184819831"/>
      <w:bookmarkEnd w:id="3746"/>
      <w:r w:rsidRPr="008C3F37">
        <w:t>9.3.1.16a</w:t>
      </w:r>
      <w:r w:rsidRPr="008C3F37">
        <w:tab/>
        <w:t>MRB ID</w:t>
      </w:r>
      <w:bookmarkEnd w:id="3747"/>
      <w:bookmarkEnd w:id="3748"/>
      <w:bookmarkEnd w:id="3749"/>
      <w:bookmarkEnd w:id="3750"/>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51" w:name="_CR9_3_1_17"/>
      <w:bookmarkStart w:id="3752" w:name="_Toc20955598"/>
      <w:bookmarkStart w:id="3753" w:name="_Toc29461036"/>
      <w:bookmarkStart w:id="3754" w:name="_Toc29505768"/>
      <w:bookmarkStart w:id="3755" w:name="_Toc36556293"/>
      <w:bookmarkStart w:id="3756" w:name="_Toc45881757"/>
      <w:bookmarkStart w:id="3757" w:name="_Toc51852396"/>
      <w:bookmarkStart w:id="3758" w:name="_Toc56620347"/>
      <w:bookmarkStart w:id="3759" w:name="_Toc64447987"/>
      <w:bookmarkStart w:id="3760" w:name="_Toc74152762"/>
      <w:bookmarkStart w:id="3761" w:name="_Toc88656187"/>
      <w:bookmarkStart w:id="3762" w:name="_Toc88657246"/>
      <w:bookmarkStart w:id="3763" w:name="_Toc105657307"/>
      <w:bookmarkStart w:id="3764" w:name="_Toc106108688"/>
      <w:bookmarkStart w:id="3765" w:name="_Toc112687781"/>
      <w:bookmarkStart w:id="3766" w:name="_Toc184819832"/>
      <w:bookmarkEnd w:id="3751"/>
      <w:r w:rsidRPr="00673604">
        <w:t>9.3.1.17</w:t>
      </w:r>
      <w:r w:rsidRPr="00673604">
        <w:tab/>
        <w:t>E-UTRAN QoS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E-UTRAN Allocation 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67" w:name="_CR9_3_1_18"/>
      <w:bookmarkStart w:id="3768" w:name="_Toc20955599"/>
      <w:bookmarkStart w:id="3769" w:name="_Toc29461037"/>
      <w:bookmarkStart w:id="3770" w:name="_Toc29505769"/>
      <w:bookmarkStart w:id="3771" w:name="_Toc36556294"/>
      <w:bookmarkStart w:id="3772" w:name="_Toc45881758"/>
      <w:bookmarkStart w:id="3773" w:name="_Toc51852397"/>
      <w:bookmarkStart w:id="3774" w:name="_Toc56620348"/>
      <w:bookmarkStart w:id="3775" w:name="_Toc64447988"/>
      <w:bookmarkStart w:id="3776" w:name="_Toc74152763"/>
      <w:bookmarkStart w:id="3777" w:name="_Toc88656188"/>
      <w:bookmarkStart w:id="3778" w:name="_Toc88657247"/>
      <w:bookmarkStart w:id="3779" w:name="_Toc105657308"/>
      <w:bookmarkStart w:id="3780" w:name="_Toc106108689"/>
      <w:bookmarkStart w:id="3781" w:name="_Toc112687782"/>
      <w:bookmarkStart w:id="3782" w:name="_Toc184819833"/>
      <w:bookmarkEnd w:id="3767"/>
      <w:r w:rsidRPr="00673604">
        <w:t>9.3.1.18</w:t>
      </w:r>
      <w:r w:rsidRPr="00673604">
        <w:tab/>
        <w:t>E-UTRAN Allocation and Retention Priority</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ENUMERATED(not 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783" w:name="_CR9_3_1_19"/>
      <w:bookmarkStart w:id="3784" w:name="_Toc20955600"/>
      <w:bookmarkStart w:id="3785" w:name="_Toc29461038"/>
      <w:bookmarkStart w:id="3786" w:name="_Toc29505770"/>
      <w:bookmarkStart w:id="3787" w:name="_Toc36556295"/>
      <w:bookmarkStart w:id="3788" w:name="_Toc45881759"/>
      <w:bookmarkStart w:id="3789" w:name="_Toc51852398"/>
      <w:bookmarkStart w:id="3790" w:name="_Toc56620349"/>
      <w:bookmarkStart w:id="3791" w:name="_Toc64447989"/>
      <w:bookmarkStart w:id="3792" w:name="_Toc74152764"/>
      <w:bookmarkStart w:id="3793" w:name="_Toc88656189"/>
      <w:bookmarkStart w:id="3794" w:name="_Toc88657248"/>
      <w:bookmarkStart w:id="3795" w:name="_Toc105657309"/>
      <w:bookmarkStart w:id="3796" w:name="_Toc106108690"/>
      <w:bookmarkStart w:id="3797" w:name="_Toc112687783"/>
      <w:bookmarkStart w:id="3798" w:name="_Toc184819834"/>
      <w:bookmarkEnd w:id="3783"/>
      <w:r w:rsidRPr="00673604">
        <w:t>9.3.1.19</w:t>
      </w:r>
      <w:r w:rsidRPr="00673604">
        <w:tab/>
        <w:t>GBR QoS Information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799" w:name="_CR9_3_1_20"/>
      <w:bookmarkStart w:id="3800" w:name="_Toc20955601"/>
      <w:bookmarkStart w:id="3801" w:name="_Toc29461039"/>
      <w:bookmarkStart w:id="3802" w:name="_Toc29505771"/>
      <w:bookmarkStart w:id="3803" w:name="_Toc36556296"/>
      <w:bookmarkStart w:id="3804" w:name="_Toc45881760"/>
      <w:bookmarkStart w:id="3805" w:name="_Toc51852399"/>
      <w:bookmarkStart w:id="3806" w:name="_Toc56620350"/>
      <w:bookmarkStart w:id="3807" w:name="_Toc64447990"/>
      <w:bookmarkStart w:id="3808" w:name="_Toc74152765"/>
      <w:bookmarkStart w:id="3809" w:name="_Toc88656190"/>
      <w:bookmarkStart w:id="3810" w:name="_Toc88657249"/>
      <w:bookmarkStart w:id="3811" w:name="_Toc105657310"/>
      <w:bookmarkStart w:id="3812" w:name="_Toc106108691"/>
      <w:bookmarkStart w:id="3813" w:name="_Toc112687784"/>
      <w:bookmarkStart w:id="3814" w:name="_Toc184819835"/>
      <w:bookmarkEnd w:id="3799"/>
      <w:r w:rsidRPr="00673604">
        <w:t>9.3.1.20</w:t>
      </w:r>
      <w:r w:rsidRPr="00673604">
        <w:tab/>
        <w:t>Bit Rate</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15" w:name="_CR9_3_1_21"/>
      <w:bookmarkStart w:id="3816" w:name="_Toc20955602"/>
      <w:bookmarkStart w:id="3817" w:name="_Toc29461040"/>
      <w:bookmarkStart w:id="3818" w:name="_Toc29505772"/>
      <w:bookmarkStart w:id="3819" w:name="_Toc36556297"/>
      <w:bookmarkStart w:id="3820" w:name="_Toc45881761"/>
      <w:bookmarkStart w:id="3821" w:name="_Toc51852400"/>
      <w:bookmarkStart w:id="3822" w:name="_Toc56620351"/>
      <w:bookmarkStart w:id="3823" w:name="_Toc64447991"/>
      <w:bookmarkStart w:id="3824" w:name="_Toc74152766"/>
      <w:bookmarkStart w:id="3825" w:name="_Toc88656191"/>
      <w:bookmarkStart w:id="3826" w:name="_Toc88657250"/>
      <w:bookmarkStart w:id="3827" w:name="_Toc105657311"/>
      <w:bookmarkStart w:id="3828" w:name="_Toc106108692"/>
      <w:bookmarkStart w:id="3829" w:name="_Toc112687785"/>
      <w:bookmarkStart w:id="3830" w:name="_Toc184819836"/>
      <w:bookmarkEnd w:id="3815"/>
      <w:r w:rsidRPr="00673604">
        <w:t>9.3.1.21</w:t>
      </w:r>
      <w:r w:rsidRPr="00673604">
        <w:tab/>
        <w:t>PDU Session ID</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31" w:name="_CR9_3_1_22"/>
      <w:bookmarkStart w:id="3832" w:name="_Toc20955603"/>
      <w:bookmarkStart w:id="3833" w:name="_Toc29461041"/>
      <w:bookmarkStart w:id="3834" w:name="_Toc29505773"/>
      <w:bookmarkStart w:id="3835" w:name="_Toc36556298"/>
      <w:bookmarkStart w:id="3836" w:name="_Toc45881762"/>
      <w:bookmarkStart w:id="3837" w:name="_Toc51852401"/>
      <w:bookmarkStart w:id="3838" w:name="_Toc56620352"/>
      <w:bookmarkStart w:id="3839" w:name="_Toc64447992"/>
      <w:bookmarkStart w:id="3840" w:name="_Toc74152767"/>
      <w:bookmarkStart w:id="3841" w:name="_Toc88656192"/>
      <w:bookmarkStart w:id="3842" w:name="_Toc88657251"/>
      <w:bookmarkStart w:id="3843" w:name="_Toc105657312"/>
      <w:bookmarkStart w:id="3844" w:name="_Toc106108693"/>
      <w:bookmarkStart w:id="3845" w:name="_Toc112687786"/>
      <w:bookmarkStart w:id="3846" w:name="_Toc184819837"/>
      <w:bookmarkEnd w:id="3831"/>
      <w:r w:rsidRPr="00673604">
        <w:t>9.3.1.22</w:t>
      </w:r>
      <w:r w:rsidRPr="00673604">
        <w:tab/>
        <w:t>PDU Session Type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ENUMERATED (IPv4, IPv6, IPv4v6, ethernet, 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47" w:name="_CR9_3_1_23"/>
      <w:bookmarkStart w:id="3848" w:name="_Toc20955604"/>
      <w:bookmarkStart w:id="3849" w:name="_Toc29461042"/>
      <w:bookmarkStart w:id="3850" w:name="_Toc29505774"/>
      <w:bookmarkStart w:id="3851" w:name="_Toc36556299"/>
      <w:bookmarkStart w:id="3852" w:name="_Toc45881763"/>
      <w:bookmarkStart w:id="3853" w:name="_Toc51852402"/>
      <w:bookmarkStart w:id="3854" w:name="_Toc56620353"/>
      <w:bookmarkStart w:id="3855" w:name="_Toc64447993"/>
      <w:bookmarkStart w:id="3856" w:name="_Toc74152768"/>
      <w:bookmarkStart w:id="3857" w:name="_Toc88656193"/>
      <w:bookmarkStart w:id="3858" w:name="_Toc88657252"/>
      <w:bookmarkStart w:id="3859" w:name="_Toc105657313"/>
      <w:bookmarkStart w:id="3860" w:name="_Toc106108694"/>
      <w:bookmarkStart w:id="3861" w:name="_Toc112687787"/>
      <w:bookmarkStart w:id="3862" w:name="_Toc184819838"/>
      <w:bookmarkEnd w:id="3847"/>
      <w:r w:rsidRPr="00673604">
        <w:t>9.3.1.23</w:t>
      </w:r>
      <w:r w:rsidRPr="00673604">
        <w:tab/>
      </w:r>
      <w:r w:rsidRPr="00673604">
        <w:rPr>
          <w:rFonts w:hint="eastAsia"/>
        </w:rPr>
        <w:t>Security Indication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49B5216" w14:textId="77777777"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63" w:name="OLE_LINK140"/>
            <w:bookmarkStart w:id="3864"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3"/>
          <w:bookmarkEnd w:id="3864"/>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77777777"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77777777" w:rsidR="00FC324B" w:rsidRPr="00D629EF" w:rsidRDefault="00FC324B" w:rsidP="007B1FA7">
            <w:pPr>
              <w:pStyle w:val="TAL"/>
              <w:keepNext w:val="0"/>
              <w:keepLines w:val="0"/>
              <w:widowControl w:val="0"/>
              <w:rPr>
                <w:rFonts w:cs="Arial"/>
                <w:iCs/>
              </w:rPr>
            </w:pPr>
            <w:r>
              <w:rPr>
                <w:rFonts w:eastAsia="SimSun" w:cs="Arial"/>
                <w:iCs/>
                <w:szCs w:val="18"/>
                <w:lang w:eastAsia="ja-JP"/>
              </w:rPr>
              <w:t>NOTE: This IE is not applicable to eNB CP-UP separation.</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77777777" w:rsidR="00FC324B" w:rsidRPr="00D629EF" w:rsidRDefault="00FC324B" w:rsidP="007B1FA7">
            <w:pPr>
              <w:pStyle w:val="TAL"/>
              <w:keepNext w:val="0"/>
              <w:keepLines w:val="0"/>
              <w:widowControl w:val="0"/>
            </w:pPr>
            <w:r>
              <w:rPr>
                <w:rFonts w:eastAsia="SimSun" w:cs="Arial"/>
                <w:iCs/>
                <w:szCs w:val="18"/>
                <w:lang w:eastAsia="ja-JP"/>
              </w:rPr>
              <w:t>NOTE: This IE is not applicable to eNB CP-UP separation</w:t>
            </w:r>
            <w:r>
              <w:rPr>
                <w:rFonts w:eastAsia="SimSun" w:cs="Arial" w:hint="eastAsia"/>
                <w:lang w:val="en-US" w:eastAsia="zh-CN"/>
              </w:rPr>
              <w:t>.</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65" w:name="_CR9_3_1_24"/>
      <w:bookmarkStart w:id="3866" w:name="_Toc20955605"/>
      <w:bookmarkStart w:id="3867" w:name="_Toc29461043"/>
      <w:bookmarkStart w:id="3868" w:name="_Toc29505775"/>
      <w:bookmarkStart w:id="3869" w:name="_Toc36556300"/>
      <w:bookmarkStart w:id="3870" w:name="_Toc45881764"/>
      <w:bookmarkStart w:id="3871" w:name="_Toc51852403"/>
      <w:bookmarkStart w:id="3872" w:name="_Toc56620354"/>
      <w:bookmarkStart w:id="3873" w:name="_Toc64447994"/>
      <w:bookmarkStart w:id="3874" w:name="_Toc74152769"/>
      <w:bookmarkStart w:id="3875" w:name="_Toc88656194"/>
      <w:bookmarkStart w:id="3876" w:name="_Toc88657253"/>
      <w:bookmarkStart w:id="3877" w:name="_Toc105657314"/>
      <w:bookmarkStart w:id="3878" w:name="_Toc106108695"/>
      <w:bookmarkStart w:id="3879" w:name="_Toc112687788"/>
      <w:bookmarkStart w:id="3880" w:name="_Toc184819839"/>
      <w:bookmarkEnd w:id="3865"/>
      <w:r w:rsidRPr="00673604">
        <w:rPr>
          <w:rFonts w:eastAsia="Batang"/>
        </w:rPr>
        <w:t>9.3.1.24</w:t>
      </w:r>
      <w:r w:rsidRPr="00673604">
        <w:rPr>
          <w:rFonts w:eastAsia="Batang"/>
        </w:rPr>
        <w:tab/>
        <w:t>QoS Flow Identifier</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DFD912B" w14:textId="77777777" w:rsidR="00FC324B" w:rsidRPr="00D629EF" w:rsidRDefault="00FC324B" w:rsidP="007B1FA7">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81" w:name="_CR9_3_1_25"/>
      <w:bookmarkStart w:id="3882" w:name="_Toc20955606"/>
      <w:bookmarkStart w:id="3883" w:name="_Toc29461044"/>
      <w:bookmarkStart w:id="3884" w:name="_Toc29505776"/>
      <w:bookmarkStart w:id="3885" w:name="_Toc36556301"/>
      <w:bookmarkStart w:id="3886" w:name="_Toc45881765"/>
      <w:bookmarkStart w:id="3887" w:name="_Toc51852404"/>
      <w:bookmarkStart w:id="3888" w:name="_Toc56620355"/>
      <w:bookmarkStart w:id="3889" w:name="_Toc64447995"/>
      <w:bookmarkStart w:id="3890" w:name="_Toc74152770"/>
      <w:bookmarkStart w:id="3891" w:name="_Toc88656195"/>
      <w:bookmarkStart w:id="3892" w:name="_Toc88657254"/>
      <w:bookmarkStart w:id="3893" w:name="_Toc105657315"/>
      <w:bookmarkStart w:id="3894" w:name="_Toc106108696"/>
      <w:bookmarkStart w:id="3895" w:name="_Toc112687789"/>
      <w:bookmarkStart w:id="3896" w:name="_Toc184819840"/>
      <w:bookmarkEnd w:id="3881"/>
      <w:r w:rsidRPr="00673604">
        <w:t>9.3.1.25</w:t>
      </w:r>
      <w:r w:rsidRPr="00673604">
        <w:tab/>
        <w:t>QoS Flow QoS Parameters List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897" w:name="_CR9_3_1_26"/>
      <w:bookmarkStart w:id="3898" w:name="_Toc20955607"/>
      <w:bookmarkStart w:id="3899" w:name="_Toc29461045"/>
      <w:bookmarkStart w:id="3900" w:name="_Toc29505777"/>
      <w:bookmarkStart w:id="3901" w:name="_Toc36556302"/>
      <w:bookmarkStart w:id="3902" w:name="_Toc45881766"/>
      <w:bookmarkStart w:id="3903" w:name="_Toc51852405"/>
      <w:bookmarkStart w:id="3904" w:name="_Toc56620356"/>
      <w:bookmarkStart w:id="3905" w:name="_Toc64447996"/>
      <w:bookmarkStart w:id="3906" w:name="_Toc74152771"/>
      <w:bookmarkStart w:id="3907" w:name="_Toc88656196"/>
      <w:bookmarkStart w:id="3908" w:name="_Toc88657255"/>
      <w:bookmarkStart w:id="3909" w:name="_Toc105657316"/>
      <w:bookmarkStart w:id="3910" w:name="_Toc106108697"/>
      <w:bookmarkStart w:id="3911" w:name="_Toc112687790"/>
      <w:bookmarkStart w:id="3912" w:name="_Toc184819841"/>
      <w:bookmarkEnd w:id="3897"/>
      <w:r w:rsidRPr="00673604">
        <w:t>9.3.1.26</w:t>
      </w:r>
      <w:r w:rsidRPr="00673604">
        <w:tab/>
        <w:t>QoS Flow</w:t>
      </w:r>
      <w:r w:rsidRPr="00673604">
        <w:rPr>
          <w:rFonts w:eastAsia="Batang"/>
        </w:rPr>
        <w:t xml:space="preserve"> Level QoS Parameters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ENUMERATED (enabled,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7B1FA7">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7B1FA7">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7B1FA7">
            <w:pPr>
              <w:pStyle w:val="TAL"/>
              <w:keepNext w:val="0"/>
              <w:keepLines w:val="0"/>
              <w:widowControl w:val="0"/>
              <w:rPr>
                <w:i/>
                <w:lang w:eastAsia="ja-JP"/>
              </w:rPr>
            </w:pPr>
          </w:p>
        </w:tc>
        <w:tc>
          <w:tcPr>
            <w:tcW w:w="1512" w:type="dxa"/>
          </w:tcPr>
          <w:p w14:paraId="0E4BE9EB" w14:textId="77777777" w:rsidR="00FC324B" w:rsidRPr="00D629EF" w:rsidRDefault="00FC324B" w:rsidP="007B1FA7">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7B1FA7">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FC324B" w:rsidRDefault="00FC324B" w:rsidP="007B1FA7">
            <w:pPr>
              <w:pStyle w:val="TAC"/>
              <w:keepNext w:val="0"/>
              <w:keepLines w:val="0"/>
              <w:widowControl w:val="0"/>
              <w:rPr>
                <w:lang w:eastAsia="ja-JP"/>
              </w:rPr>
            </w:pPr>
            <w:r w:rsidRPr="00C5006D">
              <w:rPr>
                <w:rFonts w:cs="Arial"/>
                <w:szCs w:val="18"/>
              </w:rPr>
              <w:t>YES</w:t>
            </w:r>
          </w:p>
        </w:tc>
        <w:tc>
          <w:tcPr>
            <w:tcW w:w="1080" w:type="dxa"/>
          </w:tcPr>
          <w:p w14:paraId="6ED5B6B5" w14:textId="77777777" w:rsidR="00FC324B" w:rsidRPr="00D629EF" w:rsidRDefault="00FC324B" w:rsidP="007B1FA7">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7B1FA7">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7B1FA7">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7B1FA7">
            <w:pPr>
              <w:pStyle w:val="TAL"/>
              <w:keepNext w:val="0"/>
              <w:keepLines w:val="0"/>
              <w:widowControl w:val="0"/>
              <w:rPr>
                <w:i/>
                <w:lang w:eastAsia="ja-JP"/>
              </w:rPr>
            </w:pPr>
          </w:p>
        </w:tc>
        <w:tc>
          <w:tcPr>
            <w:tcW w:w="1512" w:type="dxa"/>
          </w:tcPr>
          <w:p w14:paraId="199E182F" w14:textId="77777777" w:rsidR="00FC324B" w:rsidRPr="007003F3" w:rsidRDefault="00FC324B" w:rsidP="007B1FA7">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7B1FA7">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7B1FA7">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7B1FA7">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7B1FA7">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7B1FA7">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7B1FA7">
            <w:pPr>
              <w:pStyle w:val="TAL"/>
              <w:keepNext w:val="0"/>
              <w:keepLines w:val="0"/>
              <w:widowControl w:val="0"/>
              <w:rPr>
                <w:i/>
                <w:lang w:eastAsia="ja-JP"/>
              </w:rPr>
            </w:pPr>
          </w:p>
        </w:tc>
        <w:tc>
          <w:tcPr>
            <w:tcW w:w="1512" w:type="dxa"/>
          </w:tcPr>
          <w:p w14:paraId="1C023786" w14:textId="77777777" w:rsidR="00FC324B" w:rsidRPr="007003F3" w:rsidRDefault="00FC324B" w:rsidP="007B1FA7">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7B1FA7">
            <w:pPr>
              <w:pStyle w:val="TAL"/>
              <w:keepNext w:val="0"/>
              <w:keepLines w:val="0"/>
              <w:widowControl w:val="0"/>
              <w:rPr>
                <w:lang w:eastAsia="zh-CN"/>
              </w:rPr>
            </w:pPr>
            <w:bookmarkStart w:id="3913" w:name="OLE_LINK14"/>
            <w:r>
              <w:rPr>
                <w:rFonts w:hint="eastAsia"/>
                <w:lang w:eastAsia="zh-CN"/>
              </w:rPr>
              <w:t>I</w:t>
            </w:r>
            <w:r>
              <w:rPr>
                <w:lang w:eastAsia="zh-CN"/>
              </w:rPr>
              <w:t>ndicates the Reporting Frequency for RAN part delay for Qos monitoring.</w:t>
            </w:r>
            <w:bookmarkEnd w:id="3913"/>
          </w:p>
          <w:p w14:paraId="7C62AE71" w14:textId="77777777" w:rsidR="00FC324B" w:rsidRPr="000835BD" w:rsidRDefault="00FC324B" w:rsidP="007B1FA7">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7B1FA7">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7B1FA7">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7B1FA7">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7B1FA7">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7B1FA7">
            <w:pPr>
              <w:pStyle w:val="TAL"/>
              <w:keepNext w:val="0"/>
              <w:keepLines w:val="0"/>
              <w:widowControl w:val="0"/>
              <w:rPr>
                <w:i/>
                <w:lang w:eastAsia="ja-JP"/>
              </w:rPr>
            </w:pPr>
          </w:p>
        </w:tc>
        <w:tc>
          <w:tcPr>
            <w:tcW w:w="1512" w:type="dxa"/>
          </w:tcPr>
          <w:p w14:paraId="29E6F60D" w14:textId="77777777" w:rsidR="00FC324B" w:rsidRPr="008C5AE1" w:rsidRDefault="00FC324B" w:rsidP="007B1FA7">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7B1FA7">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7B1FA7">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7B1FA7">
            <w:pPr>
              <w:pStyle w:val="TAL"/>
              <w:keepNext w:val="0"/>
              <w:keepLines w:val="0"/>
              <w:widowControl w:val="0"/>
              <w:rPr>
                <w:i/>
                <w:lang w:eastAsia="ja-JP"/>
              </w:rPr>
            </w:pPr>
          </w:p>
        </w:tc>
        <w:tc>
          <w:tcPr>
            <w:tcW w:w="1512" w:type="dxa"/>
          </w:tcPr>
          <w:p w14:paraId="4CA47EFA" w14:textId="77777777" w:rsidR="00FC324B" w:rsidRPr="00B90739" w:rsidRDefault="00FC324B" w:rsidP="007B1FA7">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7B1FA7">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836DD7" w:rsidRDefault="00871B0B" w:rsidP="007B1FA7">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871B0B" w:rsidRPr="00846790" w:rsidRDefault="00871B0B" w:rsidP="007B1FA7">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7B1FA7">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871B0B" w:rsidRPr="00B90739" w:rsidRDefault="00871B0B" w:rsidP="007B1FA7">
            <w:pPr>
              <w:pStyle w:val="TAL"/>
              <w:keepNext w:val="0"/>
              <w:keepLines w:val="0"/>
              <w:widowControl w:val="0"/>
              <w:rPr>
                <w:rFonts w:eastAsia="Batang"/>
              </w:rPr>
            </w:pPr>
          </w:p>
        </w:tc>
        <w:tc>
          <w:tcPr>
            <w:tcW w:w="1728" w:type="dxa"/>
          </w:tcPr>
          <w:p w14:paraId="1F262EE4"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7B1FA7">
            <w:pPr>
              <w:pStyle w:val="TAL"/>
              <w:keepNext w:val="0"/>
              <w:keepLines w:val="0"/>
              <w:widowControl w:val="0"/>
              <w:rPr>
                <w:i/>
                <w:lang w:eastAsia="ja-JP"/>
              </w:rPr>
            </w:pPr>
          </w:p>
        </w:tc>
        <w:tc>
          <w:tcPr>
            <w:tcW w:w="1512" w:type="dxa"/>
          </w:tcPr>
          <w:p w14:paraId="32FCC740" w14:textId="77777777" w:rsidR="00871B0B" w:rsidRDefault="00871B0B" w:rsidP="007B1FA7">
            <w:pPr>
              <w:pStyle w:val="TAL"/>
              <w:keepNext w:val="0"/>
              <w:keepLines w:val="0"/>
              <w:widowControl w:val="0"/>
            </w:pPr>
            <w:r>
              <w:t>PDU Set QoS Information</w:t>
            </w:r>
          </w:p>
          <w:p w14:paraId="48BAB86E" w14:textId="2674BB7E"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7B1FA7">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7B1FA7">
            <w:pPr>
              <w:pStyle w:val="TAL"/>
              <w:keepNext w:val="0"/>
              <w:keepLines w:val="0"/>
              <w:widowControl w:val="0"/>
              <w:rPr>
                <w:i/>
                <w:lang w:eastAsia="ja-JP"/>
              </w:rPr>
            </w:pPr>
          </w:p>
        </w:tc>
        <w:tc>
          <w:tcPr>
            <w:tcW w:w="1512" w:type="dxa"/>
          </w:tcPr>
          <w:p w14:paraId="7EA86385" w14:textId="77777777" w:rsidR="00871B0B" w:rsidRDefault="00871B0B" w:rsidP="007B1FA7">
            <w:pPr>
              <w:pStyle w:val="TAL"/>
              <w:keepNext w:val="0"/>
              <w:keepLines w:val="0"/>
              <w:widowControl w:val="0"/>
            </w:pPr>
            <w:r>
              <w:t>PDU Set QoS Information</w:t>
            </w:r>
          </w:p>
          <w:p w14:paraId="47251ACA" w14:textId="1CFEE30C"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7B1FA7">
            <w:pPr>
              <w:pStyle w:val="TAC"/>
              <w:keepNext w:val="0"/>
              <w:keepLines w:val="0"/>
              <w:widowControl w:val="0"/>
              <w:rPr>
                <w:rFonts w:eastAsia="SimSun" w:cs="Arial"/>
                <w:szCs w:val="18"/>
                <w:lang w:val="en-US" w:eastAsia="zh-CN"/>
              </w:rPr>
            </w:pP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14" w:name="_CR9_3_1_27"/>
      <w:bookmarkStart w:id="3915" w:name="_Toc20955608"/>
      <w:bookmarkStart w:id="3916" w:name="_Toc29461046"/>
      <w:bookmarkStart w:id="3917" w:name="_Toc29505778"/>
      <w:bookmarkStart w:id="3918" w:name="_Toc36556303"/>
      <w:bookmarkStart w:id="3919" w:name="_Toc45881767"/>
      <w:bookmarkStart w:id="3920" w:name="_Toc51852406"/>
      <w:bookmarkStart w:id="3921" w:name="_Toc56620357"/>
      <w:bookmarkStart w:id="3922" w:name="_Toc64447997"/>
      <w:bookmarkStart w:id="3923" w:name="_Toc74152772"/>
      <w:bookmarkStart w:id="3924" w:name="_Toc88656197"/>
      <w:bookmarkStart w:id="3925" w:name="_Toc88657256"/>
      <w:bookmarkStart w:id="3926" w:name="_Toc105657317"/>
      <w:bookmarkStart w:id="3927" w:name="_Toc106108698"/>
      <w:bookmarkStart w:id="3928" w:name="_Toc112687791"/>
      <w:bookmarkStart w:id="3929" w:name="_Toc184819842"/>
      <w:bookmarkEnd w:id="3914"/>
      <w:r w:rsidRPr="00673604">
        <w:t>9.3.1.27</w:t>
      </w:r>
      <w:r w:rsidRPr="00673604">
        <w:tab/>
        <w:t>Non Dynamic 5QI Descriptor</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Maximum Data Burst Volume</w:t>
            </w:r>
          </w:p>
        </w:tc>
        <w:tc>
          <w:tcPr>
            <w:tcW w:w="1080" w:type="dxa"/>
          </w:tcPr>
          <w:p w14:paraId="55525744" w14:textId="77777777" w:rsidR="00FC324B" w:rsidRPr="00D629EF" w:rsidRDefault="00FC324B" w:rsidP="007B1FA7">
            <w:pPr>
              <w:pStyle w:val="TAL"/>
              <w:keepNext w:val="0"/>
              <w:keepLines w:val="0"/>
              <w:widowControl w:val="0"/>
            </w:pPr>
            <w:r w:rsidRPr="00D629EF">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30" w:name="_CR9_3_1_28"/>
      <w:bookmarkStart w:id="3931" w:name="_Toc20955609"/>
      <w:bookmarkStart w:id="3932" w:name="_Toc29461047"/>
      <w:bookmarkStart w:id="3933" w:name="_Toc29505779"/>
      <w:bookmarkStart w:id="3934" w:name="_Toc36556304"/>
      <w:bookmarkStart w:id="3935" w:name="_Toc45881768"/>
      <w:bookmarkStart w:id="3936" w:name="_Toc51852407"/>
      <w:bookmarkStart w:id="3937" w:name="_Toc56620358"/>
      <w:bookmarkStart w:id="3938" w:name="_Toc64447998"/>
      <w:bookmarkStart w:id="3939" w:name="_Toc74152773"/>
      <w:bookmarkStart w:id="3940" w:name="_Toc88656198"/>
      <w:bookmarkStart w:id="3941" w:name="_Toc88657257"/>
      <w:bookmarkStart w:id="3942" w:name="_Toc105657318"/>
      <w:bookmarkStart w:id="3943" w:name="_Toc106108699"/>
      <w:bookmarkStart w:id="3944" w:name="_Toc112687792"/>
      <w:bookmarkStart w:id="3945" w:name="_Toc184819843"/>
      <w:bookmarkEnd w:id="3930"/>
      <w:r w:rsidRPr="00673604">
        <w:t>9.3.1.28</w:t>
      </w:r>
      <w:r w:rsidRPr="00673604">
        <w:tab/>
        <w:t>Dynamic 5QI Descriptor</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C-ifGBRflow</w:t>
            </w:r>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7B1FA7">
            <w:pPr>
              <w:pStyle w:val="TAL"/>
              <w:keepNext w:val="0"/>
              <w:keepLines w:val="0"/>
              <w:widowControl w:val="0"/>
            </w:pPr>
            <w:r>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Extended Packet Delay 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46" w:name="_CR9_3_1_29"/>
      <w:bookmarkStart w:id="3947" w:name="_Toc20955610"/>
      <w:bookmarkStart w:id="3948" w:name="_Toc29461048"/>
      <w:bookmarkStart w:id="3949" w:name="_Toc29505780"/>
      <w:bookmarkStart w:id="3950" w:name="_Toc36556305"/>
      <w:bookmarkStart w:id="3951" w:name="_Toc45881769"/>
      <w:bookmarkStart w:id="3952" w:name="_Toc51852408"/>
      <w:bookmarkStart w:id="3953" w:name="_Toc56620359"/>
      <w:bookmarkStart w:id="3954" w:name="_Toc64447999"/>
      <w:bookmarkStart w:id="3955" w:name="_Toc74152774"/>
      <w:bookmarkStart w:id="3956" w:name="_Toc88656199"/>
      <w:bookmarkStart w:id="3957" w:name="_Toc88657258"/>
      <w:bookmarkStart w:id="3958" w:name="_Toc105657319"/>
      <w:bookmarkStart w:id="3959" w:name="_Toc106108700"/>
      <w:bookmarkStart w:id="3960" w:name="_Toc112687793"/>
      <w:bookmarkStart w:id="3961" w:name="_Toc184819844"/>
      <w:bookmarkEnd w:id="3946"/>
      <w:r w:rsidRPr="00673604">
        <w:t>9.3.1.29</w:t>
      </w:r>
      <w:r w:rsidRPr="00673604">
        <w:tab/>
        <w:t>NG-RAN Allocation and Retention Priority</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62" w:name="_CR9_3_1_30"/>
      <w:bookmarkStart w:id="3963" w:name="_Toc20955611"/>
      <w:bookmarkStart w:id="3964" w:name="_Toc29461049"/>
      <w:bookmarkStart w:id="3965" w:name="_Toc29505781"/>
      <w:bookmarkStart w:id="3966" w:name="_Toc36556306"/>
      <w:bookmarkStart w:id="3967" w:name="_Toc45881770"/>
      <w:bookmarkStart w:id="3968" w:name="_Toc51852409"/>
      <w:bookmarkStart w:id="3969" w:name="_Toc56620360"/>
      <w:bookmarkStart w:id="3970" w:name="_Toc64448000"/>
      <w:bookmarkStart w:id="3971" w:name="_Toc74152775"/>
      <w:bookmarkStart w:id="3972" w:name="_Toc88656200"/>
      <w:bookmarkStart w:id="3973" w:name="_Toc88657259"/>
      <w:bookmarkStart w:id="3974" w:name="_Toc105657320"/>
      <w:bookmarkStart w:id="3975" w:name="_Toc106108701"/>
      <w:bookmarkStart w:id="3976" w:name="_Toc112687794"/>
      <w:bookmarkStart w:id="3977" w:name="_Toc184819845"/>
      <w:bookmarkEnd w:id="3962"/>
      <w:r w:rsidRPr="00673604">
        <w:t>9.3.1.30</w:t>
      </w:r>
      <w:r w:rsidRPr="00673604">
        <w:tab/>
        <w:t>GBR QoS Flow Information</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bl>
    <w:p w14:paraId="520C490E" w14:textId="77777777" w:rsidR="00FC324B" w:rsidRPr="00D629EF" w:rsidRDefault="00FC324B" w:rsidP="007B1FA7">
      <w:pPr>
        <w:widowControl w:val="0"/>
      </w:pPr>
    </w:p>
    <w:p w14:paraId="3C5B8364" w14:textId="77777777" w:rsidR="00FC324B" w:rsidRPr="00673604" w:rsidRDefault="00FC324B" w:rsidP="007B1FA7">
      <w:pPr>
        <w:pStyle w:val="Heading4"/>
        <w:keepNext w:val="0"/>
        <w:keepLines w:val="0"/>
        <w:widowControl w:val="0"/>
      </w:pPr>
      <w:bookmarkStart w:id="3978" w:name="_CR9_3_1_31"/>
      <w:bookmarkStart w:id="3979" w:name="_Toc20955612"/>
      <w:bookmarkStart w:id="3980" w:name="_Toc29461050"/>
      <w:bookmarkStart w:id="3981" w:name="_Toc29505782"/>
      <w:bookmarkStart w:id="3982" w:name="_Toc36556307"/>
      <w:bookmarkStart w:id="3983" w:name="_Toc45881771"/>
      <w:bookmarkStart w:id="3984" w:name="_Toc51852410"/>
      <w:bookmarkStart w:id="3985" w:name="_Toc56620361"/>
      <w:bookmarkStart w:id="3986" w:name="_Toc64448001"/>
      <w:bookmarkStart w:id="3987" w:name="_Toc74152776"/>
      <w:bookmarkStart w:id="3988" w:name="_Toc88656201"/>
      <w:bookmarkStart w:id="3989" w:name="_Toc88657260"/>
      <w:bookmarkStart w:id="3990" w:name="_Toc105657321"/>
      <w:bookmarkStart w:id="3991" w:name="_Toc106108702"/>
      <w:bookmarkStart w:id="3992" w:name="_Toc112687795"/>
      <w:bookmarkStart w:id="3993" w:name="_Toc184819846"/>
      <w:bookmarkEnd w:id="3978"/>
      <w:r w:rsidRPr="00673604">
        <w:t>9.3.1.31</w:t>
      </w:r>
      <w:r w:rsidRPr="00673604">
        <w:tab/>
        <w:t>Security Algorithm</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9522B9">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7B1FA7">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7B1FA7">
            <w:pPr>
              <w:pStyle w:val="TAL"/>
              <w:keepNext w:val="0"/>
              <w:keepLines w:val="0"/>
              <w:widowControl w:val="0"/>
              <w:rPr>
                <w:i/>
                <w:szCs w:val="18"/>
                <w:lang w:eastAsia="ja-JP"/>
              </w:rPr>
            </w:pPr>
          </w:p>
        </w:tc>
        <w:tc>
          <w:tcPr>
            <w:tcW w:w="1872" w:type="dxa"/>
          </w:tcPr>
          <w:p w14:paraId="1C50C926" w14:textId="77777777" w:rsidR="00FC324B" w:rsidRPr="00D629EF" w:rsidRDefault="00FC324B" w:rsidP="007B1FA7">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7B1FA7">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7B1FA7">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7B1FA7">
            <w:pPr>
              <w:pStyle w:val="TAL"/>
              <w:keepNext w:val="0"/>
              <w:keepLines w:val="0"/>
              <w:widowControl w:val="0"/>
              <w:rPr>
                <w:i/>
                <w:szCs w:val="18"/>
                <w:lang w:eastAsia="ja-JP"/>
              </w:rPr>
            </w:pPr>
          </w:p>
        </w:tc>
        <w:tc>
          <w:tcPr>
            <w:tcW w:w="1872" w:type="dxa"/>
          </w:tcPr>
          <w:p w14:paraId="01F4E1A8" w14:textId="77777777" w:rsidR="00FC324B" w:rsidRPr="00D629EF" w:rsidRDefault="00FC324B" w:rsidP="007B1FA7">
            <w:pPr>
              <w:pStyle w:val="TAL"/>
              <w:keepNext w:val="0"/>
              <w:keepLines w:val="0"/>
              <w:widowControl w:val="0"/>
              <w:rPr>
                <w:szCs w:val="18"/>
              </w:rPr>
            </w:pPr>
            <w:r w:rsidRPr="00D629EF">
              <w:rPr>
                <w:szCs w:val="18"/>
              </w:rPr>
              <w:t>ENUMERATED (NIA0, 128-NIA1, 128-NIA2, 128-NIA3)</w:t>
            </w:r>
          </w:p>
        </w:tc>
        <w:tc>
          <w:tcPr>
            <w:tcW w:w="2880" w:type="dxa"/>
          </w:tcPr>
          <w:p w14:paraId="2A819438"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3994" w:name="_CR9_3_1_32"/>
      <w:bookmarkStart w:id="3995" w:name="_Toc20955613"/>
      <w:bookmarkStart w:id="3996" w:name="_Toc29461051"/>
      <w:bookmarkStart w:id="3997" w:name="_Toc29505783"/>
      <w:bookmarkStart w:id="3998" w:name="_Toc36556308"/>
      <w:bookmarkStart w:id="3999" w:name="_Toc45881772"/>
      <w:bookmarkStart w:id="4000" w:name="_Toc51852411"/>
      <w:bookmarkStart w:id="4001" w:name="_Toc56620362"/>
      <w:bookmarkStart w:id="4002" w:name="_Toc64448002"/>
      <w:bookmarkStart w:id="4003" w:name="_Toc74152777"/>
      <w:bookmarkStart w:id="4004" w:name="_Toc88656202"/>
      <w:bookmarkStart w:id="4005" w:name="_Toc88657261"/>
      <w:bookmarkStart w:id="4006" w:name="_Toc105657322"/>
      <w:bookmarkStart w:id="4007" w:name="_Toc106108703"/>
      <w:bookmarkStart w:id="4008" w:name="_Toc112687796"/>
      <w:bookmarkStart w:id="4009" w:name="_Toc184819847"/>
      <w:bookmarkStart w:id="4010" w:name="_Hlk512875178"/>
      <w:bookmarkEnd w:id="3994"/>
      <w:r w:rsidRPr="00673604">
        <w:t>9.3.1.32</w:t>
      </w:r>
      <w:r w:rsidRPr="00673604">
        <w:tab/>
        <w:t>User Plane Security Keys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244DDE83" w14:textId="77777777" w:rsidR="00FC324B" w:rsidRPr="00D629EF" w:rsidRDefault="00FC324B" w:rsidP="007B1FA7">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010"/>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11" w:name="_CR9_3_1_33"/>
      <w:bookmarkStart w:id="4012" w:name="_Toc20955614"/>
      <w:bookmarkStart w:id="4013" w:name="_Toc29461052"/>
      <w:bookmarkStart w:id="4014" w:name="_Toc29505784"/>
      <w:bookmarkStart w:id="4015" w:name="_Toc36556309"/>
      <w:bookmarkStart w:id="4016" w:name="_Toc45881773"/>
      <w:bookmarkStart w:id="4017" w:name="_Toc51852412"/>
      <w:bookmarkStart w:id="4018" w:name="_Toc56620363"/>
      <w:bookmarkStart w:id="4019" w:name="_Toc64448003"/>
      <w:bookmarkStart w:id="4020" w:name="_Toc74152778"/>
      <w:bookmarkStart w:id="4021" w:name="_Toc88656203"/>
      <w:bookmarkStart w:id="4022" w:name="_Toc88657262"/>
      <w:bookmarkStart w:id="4023" w:name="_Toc105657323"/>
      <w:bookmarkStart w:id="4024" w:name="_Toc106108704"/>
      <w:bookmarkStart w:id="4025" w:name="_Toc112687797"/>
      <w:bookmarkStart w:id="4026" w:name="_Toc184819848"/>
      <w:bookmarkEnd w:id="4011"/>
      <w:r w:rsidRPr="00673604">
        <w:t>9.3.1.33</w:t>
      </w:r>
      <w:r w:rsidRPr="00673604">
        <w:tab/>
        <w:t>UL Configuration</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31EBE16B" w:rsidR="00FC324B" w:rsidRPr="00D629EF" w:rsidRDefault="00FC324B" w:rsidP="007B1FA7">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7B1FA7">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7B1FA7">
            <w:pPr>
              <w:pStyle w:val="TAL"/>
              <w:keepNext w:val="0"/>
              <w:keepLines w:val="0"/>
              <w:widowControl w:val="0"/>
              <w:rPr>
                <w:i/>
                <w:lang w:eastAsia="ja-JP"/>
              </w:rPr>
            </w:pPr>
          </w:p>
        </w:tc>
        <w:tc>
          <w:tcPr>
            <w:tcW w:w="1872" w:type="dxa"/>
          </w:tcPr>
          <w:p w14:paraId="58E2EDA2" w14:textId="77777777" w:rsidR="00FC324B" w:rsidRPr="00D629EF" w:rsidRDefault="00FC324B" w:rsidP="007B1FA7">
            <w:pPr>
              <w:pStyle w:val="TAL"/>
              <w:keepNext w:val="0"/>
              <w:keepLines w:val="0"/>
              <w:widowControl w:val="0"/>
              <w:rPr>
                <w:lang w:eastAsia="ja-JP"/>
              </w:rPr>
            </w:pPr>
            <w:r w:rsidRPr="00D629EF">
              <w:rPr>
                <w:lang w:eastAsia="ja-JP"/>
              </w:rPr>
              <w:t>ENUMERATED (no-data, shared, only, ..)</w:t>
            </w:r>
          </w:p>
        </w:tc>
        <w:tc>
          <w:tcPr>
            <w:tcW w:w="2880" w:type="dxa"/>
          </w:tcPr>
          <w:p w14:paraId="14C34070" w14:textId="702A6CD6" w:rsidR="00FC324B" w:rsidRPr="00D629EF" w:rsidRDefault="00FC324B" w:rsidP="007B1FA7">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27" w:name="_CR9_3_1_34"/>
      <w:bookmarkStart w:id="4028" w:name="_Toc20955615"/>
      <w:bookmarkStart w:id="4029" w:name="_Toc29461053"/>
      <w:bookmarkStart w:id="4030" w:name="_Toc29505785"/>
      <w:bookmarkStart w:id="4031" w:name="_Toc36556310"/>
      <w:bookmarkStart w:id="4032" w:name="_Toc45881774"/>
      <w:bookmarkStart w:id="4033" w:name="_Toc51852413"/>
      <w:bookmarkStart w:id="4034" w:name="_Toc56620364"/>
      <w:bookmarkStart w:id="4035" w:name="_Toc64448004"/>
      <w:bookmarkStart w:id="4036" w:name="_Toc74152779"/>
      <w:bookmarkStart w:id="4037" w:name="_Toc88656204"/>
      <w:bookmarkStart w:id="4038" w:name="_Toc88657263"/>
      <w:bookmarkStart w:id="4039" w:name="_Toc105657324"/>
      <w:bookmarkStart w:id="4040" w:name="_Toc106108705"/>
      <w:bookmarkStart w:id="4041" w:name="_Toc112687798"/>
      <w:bookmarkStart w:id="4042" w:name="_Toc184819849"/>
      <w:bookmarkEnd w:id="4027"/>
      <w:r w:rsidRPr="00673604">
        <w:t>9.3.1.34</w:t>
      </w:r>
      <w:r w:rsidRPr="00673604">
        <w:tab/>
        <w:t>gNB-CU-UP Cell Group Related Configuration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18566A" w14:textId="77777777" w:rsidR="00FC324B" w:rsidRPr="00D629EF" w:rsidRDefault="00FC324B" w:rsidP="007B1FA7">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43" w:name="_CR9_3_1_35"/>
      <w:bookmarkStart w:id="4044" w:name="_Toc20955616"/>
      <w:bookmarkStart w:id="4045" w:name="_Toc29461054"/>
      <w:bookmarkStart w:id="4046" w:name="_Toc29505786"/>
      <w:bookmarkStart w:id="4047" w:name="_Toc36556311"/>
      <w:bookmarkStart w:id="4048" w:name="_Toc45881775"/>
      <w:bookmarkStart w:id="4049" w:name="_Toc51852414"/>
      <w:bookmarkStart w:id="4050" w:name="_Toc56620365"/>
      <w:bookmarkStart w:id="4051" w:name="_Toc64448005"/>
      <w:bookmarkStart w:id="4052" w:name="_Toc74152780"/>
      <w:bookmarkStart w:id="4053" w:name="_Toc88656205"/>
      <w:bookmarkStart w:id="4054" w:name="_Toc88657264"/>
      <w:bookmarkStart w:id="4055" w:name="_Toc105657325"/>
      <w:bookmarkStart w:id="4056" w:name="_Toc106108706"/>
      <w:bookmarkStart w:id="4057" w:name="_Toc112687799"/>
      <w:bookmarkStart w:id="4058" w:name="_Toc184819850"/>
      <w:bookmarkEnd w:id="4043"/>
      <w:r w:rsidRPr="00673604">
        <w:t>9.3.1.35</w:t>
      </w:r>
      <w:r w:rsidRPr="00673604">
        <w:tab/>
        <w:t>PDCP Count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59" w:name="_CR9_3_1_35a"/>
      <w:bookmarkStart w:id="4060" w:name="_Toc184819851"/>
      <w:bookmarkStart w:id="4061" w:name="_Toc20955617"/>
      <w:bookmarkStart w:id="4062" w:name="_Toc29461055"/>
      <w:bookmarkStart w:id="4063" w:name="_Toc29505787"/>
      <w:bookmarkStart w:id="4064" w:name="_Toc36556312"/>
      <w:bookmarkStart w:id="4065" w:name="_Toc45881776"/>
      <w:bookmarkStart w:id="4066" w:name="_Toc51852415"/>
      <w:bookmarkStart w:id="4067" w:name="_Toc56620366"/>
      <w:bookmarkStart w:id="4068" w:name="_Toc64448006"/>
      <w:bookmarkStart w:id="4069" w:name="_Toc74152781"/>
      <w:bookmarkStart w:id="4070" w:name="_Toc88656206"/>
      <w:bookmarkStart w:id="4071" w:name="_Toc88657265"/>
      <w:bookmarkStart w:id="4072" w:name="_Toc105657326"/>
      <w:bookmarkStart w:id="4073" w:name="_Toc106108707"/>
      <w:bookmarkStart w:id="4074" w:name="_Toc112687800"/>
      <w:bookmarkEnd w:id="4059"/>
      <w:r w:rsidRPr="00D629EF">
        <w:t>9.3.1.35</w:t>
      </w:r>
      <w:r>
        <w:t>a</w:t>
      </w:r>
      <w:r w:rsidRPr="00D629EF">
        <w:tab/>
      </w:r>
      <w:r>
        <w:t xml:space="preserve">MBS </w:t>
      </w:r>
      <w:r w:rsidRPr="00D629EF">
        <w:t>PDCP C</w:t>
      </w:r>
      <w:r>
        <w:t>OUNT</w:t>
      </w:r>
      <w:bookmarkEnd w:id="4060"/>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75" w:name="_CR9_3_1_36"/>
      <w:bookmarkStart w:id="4076" w:name="_Toc184819852"/>
      <w:bookmarkEnd w:id="4075"/>
      <w:r w:rsidRPr="00673604">
        <w:t>9.3.1.36</w:t>
      </w:r>
      <w:r w:rsidRPr="00673604">
        <w:tab/>
        <w:t>NR CGI Support</w:t>
      </w:r>
      <w:r w:rsidRPr="00673604">
        <w:rPr>
          <w:rFonts w:hint="eastAsia"/>
        </w:rPr>
        <w:t xml:space="preserve"> </w:t>
      </w:r>
      <w:r w:rsidRPr="00673604">
        <w:t>List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6"/>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1..&lt;maxnoofNRCGI&gt;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r w:rsidRPr="00D629EF">
              <w:t>maxnoofNRCGI</w:t>
            </w:r>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77" w:name="_CR9_3_1_37"/>
      <w:bookmarkStart w:id="4078" w:name="_Toc20955618"/>
      <w:bookmarkStart w:id="4079" w:name="_Toc29461056"/>
      <w:bookmarkStart w:id="4080" w:name="_Toc29505788"/>
      <w:bookmarkStart w:id="4081" w:name="_Toc36556313"/>
      <w:bookmarkStart w:id="4082" w:name="_Toc45881777"/>
      <w:bookmarkStart w:id="4083" w:name="_Toc51852416"/>
      <w:bookmarkStart w:id="4084" w:name="_Toc56620367"/>
      <w:bookmarkStart w:id="4085" w:name="_Toc64448007"/>
      <w:bookmarkStart w:id="4086" w:name="_Toc74152782"/>
      <w:bookmarkStart w:id="4087" w:name="_Toc88656207"/>
      <w:bookmarkStart w:id="4088" w:name="_Toc88657266"/>
      <w:bookmarkStart w:id="4089" w:name="_Toc105657327"/>
      <w:bookmarkStart w:id="4090" w:name="_Toc106108708"/>
      <w:bookmarkStart w:id="4091" w:name="_Toc112687801"/>
      <w:bookmarkStart w:id="4092" w:name="_Toc184819853"/>
      <w:bookmarkEnd w:id="4077"/>
      <w:r w:rsidRPr="00673604">
        <w:t>9.3.1.37</w:t>
      </w:r>
      <w:r w:rsidRPr="00673604">
        <w:tab/>
        <w:t>QoS Parameters Support</w:t>
      </w:r>
      <w:r w:rsidRPr="00673604">
        <w:rPr>
          <w:rFonts w:hint="eastAsia"/>
        </w:rPr>
        <w:t xml:space="preserve"> </w:t>
      </w:r>
      <w:r w:rsidRPr="00673604">
        <w:t>List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1..&lt;maxnoofEUTRNQOSParameters&gt;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1..&lt;maxnoofNGRANQOSParameters&gt;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r w:rsidRPr="00D629EF">
              <w:t>maxnoofEUTRANQOSParameters</w:t>
            </w:r>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r w:rsidRPr="00D629EF">
              <w:t>maxnoofNGRANQOSParameters</w:t>
            </w:r>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093" w:name="_CR9_3_1_38"/>
      <w:bookmarkStart w:id="4094" w:name="_Toc20955619"/>
      <w:bookmarkStart w:id="4095" w:name="_Toc29461057"/>
      <w:bookmarkStart w:id="4096" w:name="_Toc29505789"/>
      <w:bookmarkStart w:id="4097" w:name="_Toc36556314"/>
      <w:bookmarkStart w:id="4098" w:name="_Toc45881778"/>
      <w:bookmarkStart w:id="4099" w:name="_Toc51852417"/>
      <w:bookmarkStart w:id="4100" w:name="_Toc56620368"/>
      <w:bookmarkStart w:id="4101" w:name="_Toc64448008"/>
      <w:bookmarkStart w:id="4102" w:name="_Toc74152783"/>
      <w:bookmarkStart w:id="4103" w:name="_Toc88656208"/>
      <w:bookmarkStart w:id="4104" w:name="_Toc88657267"/>
      <w:bookmarkStart w:id="4105" w:name="_Toc105657328"/>
      <w:bookmarkStart w:id="4106" w:name="_Toc106108709"/>
      <w:bookmarkStart w:id="4107" w:name="_Toc112687802"/>
      <w:bookmarkStart w:id="4108" w:name="_Toc184819854"/>
      <w:bookmarkEnd w:id="4093"/>
      <w:r w:rsidRPr="00673604">
        <w:t>9.3.1.38</w:t>
      </w:r>
      <w:r w:rsidRPr="00673604">
        <w:tab/>
        <w:t>PDCP Configuration</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as specified in TS 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09" w:name="_CR9_3_1_39"/>
      <w:bookmarkStart w:id="4110" w:name="_Toc20955620"/>
      <w:bookmarkStart w:id="4111" w:name="_Toc29461058"/>
      <w:bookmarkStart w:id="4112" w:name="_Toc29505790"/>
      <w:bookmarkStart w:id="4113" w:name="_Toc36556315"/>
      <w:bookmarkStart w:id="4114" w:name="_Toc45881779"/>
      <w:bookmarkStart w:id="4115" w:name="_Toc51852418"/>
      <w:bookmarkStart w:id="4116" w:name="_Toc56620369"/>
      <w:bookmarkStart w:id="4117" w:name="_Toc64448009"/>
      <w:bookmarkStart w:id="4118" w:name="_Toc74152784"/>
      <w:bookmarkStart w:id="4119" w:name="_Toc88656209"/>
      <w:bookmarkStart w:id="4120" w:name="_Toc88657268"/>
      <w:bookmarkStart w:id="4121" w:name="_Toc105657329"/>
      <w:bookmarkStart w:id="4122" w:name="_Toc106108710"/>
      <w:bookmarkStart w:id="4123" w:name="_Toc112687803"/>
      <w:bookmarkStart w:id="4124" w:name="_Toc184819855"/>
      <w:bookmarkEnd w:id="4109"/>
      <w:r w:rsidRPr="00673604">
        <w:t>9.3.1.39</w:t>
      </w:r>
      <w:r w:rsidRPr="00673604">
        <w:tab/>
        <w:t>SDAP Configuration</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25" w:name="_CR9_3_1_40"/>
      <w:bookmarkStart w:id="4126" w:name="_Toc20955621"/>
      <w:bookmarkStart w:id="4127" w:name="_Toc29461059"/>
      <w:bookmarkStart w:id="4128" w:name="_Toc29505791"/>
      <w:bookmarkStart w:id="4129" w:name="_Toc36556316"/>
      <w:bookmarkStart w:id="4130" w:name="_Toc45881780"/>
      <w:bookmarkStart w:id="4131" w:name="_Toc51852419"/>
      <w:bookmarkStart w:id="4132" w:name="_Toc56620370"/>
      <w:bookmarkStart w:id="4133" w:name="_Toc64448010"/>
      <w:bookmarkStart w:id="4134" w:name="_Toc74152785"/>
      <w:bookmarkStart w:id="4135" w:name="_Toc88656210"/>
      <w:bookmarkStart w:id="4136" w:name="_Toc88657269"/>
      <w:bookmarkStart w:id="4137" w:name="_Toc105657330"/>
      <w:bookmarkStart w:id="4138" w:name="_Toc106108711"/>
      <w:bookmarkStart w:id="4139" w:name="_Toc112687804"/>
      <w:bookmarkStart w:id="4140" w:name="_Toc184819856"/>
      <w:bookmarkEnd w:id="4125"/>
      <w:r w:rsidRPr="00673604">
        <w:t>9.3.1.40</w:t>
      </w:r>
      <w:r w:rsidRPr="00673604">
        <w:tab/>
        <w:t>ROHC Parameters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FC324B" w:rsidRPr="00D629EF" w14:paraId="7B8ED064" w14:textId="77777777" w:rsidTr="009522B9">
        <w:tc>
          <w:tcPr>
            <w:tcW w:w="2448" w:type="dxa"/>
          </w:tcPr>
          <w:p w14:paraId="386AE36E" w14:textId="77777777" w:rsidR="00FC324B" w:rsidRPr="00D629EF" w:rsidRDefault="00FC324B" w:rsidP="007B1FA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7B1FA7">
            <w:pPr>
              <w:pStyle w:val="TAL"/>
              <w:keepNext w:val="0"/>
              <w:keepLines w:val="0"/>
              <w:widowControl w:val="0"/>
              <w:rPr>
                <w:i/>
              </w:rPr>
            </w:pPr>
          </w:p>
        </w:tc>
        <w:tc>
          <w:tcPr>
            <w:tcW w:w="1872" w:type="dxa"/>
          </w:tcPr>
          <w:p w14:paraId="2D02C6B4" w14:textId="77777777" w:rsidR="00FC324B" w:rsidRPr="00D629EF" w:rsidRDefault="00FC324B" w:rsidP="007B1FA7">
            <w:pPr>
              <w:pStyle w:val="TAL"/>
              <w:keepNext w:val="0"/>
              <w:keepLines w:val="0"/>
              <w:widowControl w:val="0"/>
              <w:rPr>
                <w:lang w:eastAsia="ja-JP"/>
              </w:rPr>
            </w:pPr>
            <w:r w:rsidRPr="00D629EF">
              <w:rPr>
                <w:lang w:eastAsia="ja-JP"/>
              </w:rPr>
              <w:t>INTEGER (0..16383)</w:t>
            </w:r>
          </w:p>
        </w:tc>
        <w:tc>
          <w:tcPr>
            <w:tcW w:w="2880" w:type="dxa"/>
          </w:tcPr>
          <w:p w14:paraId="5E8DA8BA"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7B1FA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7B1FA7">
            <w:pPr>
              <w:pStyle w:val="TAL"/>
              <w:keepNext w:val="0"/>
              <w:keepLines w:val="0"/>
              <w:widowControl w:val="0"/>
              <w:rPr>
                <w:i/>
              </w:rPr>
            </w:pPr>
          </w:p>
        </w:tc>
        <w:tc>
          <w:tcPr>
            <w:tcW w:w="1872" w:type="dxa"/>
          </w:tcPr>
          <w:p w14:paraId="33868A01" w14:textId="77777777" w:rsidR="00FC324B" w:rsidRPr="00D629EF" w:rsidRDefault="00FC324B" w:rsidP="007B1FA7">
            <w:pPr>
              <w:pStyle w:val="TAL"/>
              <w:keepNext w:val="0"/>
              <w:keepLines w:val="0"/>
              <w:widowControl w:val="0"/>
              <w:rPr>
                <w:lang w:eastAsia="ja-JP"/>
              </w:rPr>
            </w:pPr>
            <w:r w:rsidRPr="00D629EF">
              <w:rPr>
                <w:lang w:eastAsia="ja-JP"/>
              </w:rPr>
              <w:t>INTEGER (0..511)</w:t>
            </w:r>
          </w:p>
        </w:tc>
        <w:tc>
          <w:tcPr>
            <w:tcW w:w="2880" w:type="dxa"/>
          </w:tcPr>
          <w:p w14:paraId="4B6904E8" w14:textId="77777777" w:rsidR="00FC324B" w:rsidRPr="00D629EF" w:rsidRDefault="00FC324B" w:rsidP="007B1FA7">
            <w:pPr>
              <w:pStyle w:val="TAL"/>
              <w:keepNext w:val="0"/>
              <w:keepLines w:val="0"/>
              <w:widowControl w:val="0"/>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7B1FA7">
            <w:pPr>
              <w:pStyle w:val="TAL"/>
              <w:keepNext w:val="0"/>
              <w:keepLines w:val="0"/>
              <w:widowControl w:val="0"/>
              <w:ind w:leftChars="100" w:left="200"/>
              <w:rPr>
                <w:rFonts w:cs="Arial"/>
              </w:rPr>
            </w:pPr>
            <w:r w:rsidRPr="00D629EF">
              <w:rPr>
                <w:rFonts w:cs="Arial"/>
                <w:szCs w:val="18"/>
                <w:lang w:eastAsia="ja-JP"/>
              </w:rPr>
              <w:t>&gt;&gt;</w:t>
            </w:r>
            <w:r w:rsidRPr="00D629EF">
              <w:rPr>
                <w:rFonts w:cs="Arial"/>
                <w:szCs w:val="18"/>
              </w:rPr>
              <w:t>Continue ROHC</w:t>
            </w:r>
          </w:p>
        </w:tc>
        <w:tc>
          <w:tcPr>
            <w:tcW w:w="1080" w:type="dxa"/>
          </w:tcPr>
          <w:p w14:paraId="09410756"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7B1FA7">
            <w:pPr>
              <w:pStyle w:val="TAL"/>
              <w:keepNext w:val="0"/>
              <w:keepLines w:val="0"/>
              <w:widowControl w:val="0"/>
              <w:rPr>
                <w:i/>
              </w:rPr>
            </w:pPr>
          </w:p>
        </w:tc>
        <w:tc>
          <w:tcPr>
            <w:tcW w:w="1872" w:type="dxa"/>
          </w:tcPr>
          <w:p w14:paraId="41F69EBA"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FC324B" w:rsidRPr="00D629EF" w14:paraId="7248E767" w14:textId="77777777" w:rsidTr="009522B9">
        <w:tc>
          <w:tcPr>
            <w:tcW w:w="2448" w:type="dxa"/>
          </w:tcPr>
          <w:p w14:paraId="0A362C2E" w14:textId="77777777" w:rsidR="00FC324B" w:rsidRPr="00836DD7" w:rsidRDefault="00FC324B" w:rsidP="007B1FA7">
            <w:pPr>
              <w:pStyle w:val="TAL"/>
              <w:keepNext w:val="0"/>
              <w:keepLines w:val="0"/>
              <w:widowControl w:val="0"/>
              <w:ind w:leftChars="50" w:left="100"/>
              <w:rPr>
                <w:rFonts w:cs="Arial"/>
                <w:i/>
                <w:iCs/>
              </w:rPr>
            </w:pPr>
            <w:r w:rsidRPr="00836DD7">
              <w:rPr>
                <w:rFonts w:cs="Arial"/>
                <w:i/>
                <w:iCs/>
                <w:szCs w:val="18"/>
              </w:rPr>
              <w:t>&gt;uplinkOnlyROHC</w:t>
            </w:r>
          </w:p>
        </w:tc>
        <w:tc>
          <w:tcPr>
            <w:tcW w:w="1080" w:type="dxa"/>
          </w:tcPr>
          <w:p w14:paraId="5B499A2E" w14:textId="77777777" w:rsidR="00FC324B" w:rsidRPr="00D629EF" w:rsidRDefault="00FC324B" w:rsidP="007B1FA7">
            <w:pPr>
              <w:pStyle w:val="TAL"/>
              <w:keepNext w:val="0"/>
              <w:keepLines w:val="0"/>
              <w:widowControl w:val="0"/>
              <w:rPr>
                <w:rFonts w:eastAsia="Batang"/>
                <w:lang w:eastAsia="ja-JP"/>
              </w:rPr>
            </w:pPr>
          </w:p>
        </w:tc>
        <w:tc>
          <w:tcPr>
            <w:tcW w:w="1440" w:type="dxa"/>
          </w:tcPr>
          <w:p w14:paraId="31ACBCC4" w14:textId="77777777" w:rsidR="00FC324B" w:rsidRPr="00D629EF" w:rsidRDefault="00FC324B" w:rsidP="007B1FA7">
            <w:pPr>
              <w:pStyle w:val="TAL"/>
              <w:keepNext w:val="0"/>
              <w:keepLines w:val="0"/>
              <w:widowControl w:val="0"/>
              <w:rPr>
                <w:i/>
              </w:rPr>
            </w:pPr>
          </w:p>
        </w:tc>
        <w:tc>
          <w:tcPr>
            <w:tcW w:w="1872" w:type="dxa"/>
          </w:tcPr>
          <w:p w14:paraId="4AD26DD0" w14:textId="77777777" w:rsidR="00FC324B" w:rsidRPr="00D629EF" w:rsidRDefault="00FC324B" w:rsidP="007B1FA7">
            <w:pPr>
              <w:pStyle w:val="TAL"/>
              <w:keepNext w:val="0"/>
              <w:keepLines w:val="0"/>
              <w:widowControl w:val="0"/>
              <w:rPr>
                <w:lang w:eastAsia="ja-JP"/>
              </w:rPr>
            </w:pPr>
          </w:p>
        </w:tc>
        <w:tc>
          <w:tcPr>
            <w:tcW w:w="2880" w:type="dxa"/>
          </w:tcPr>
          <w:p w14:paraId="05CBB0C3" w14:textId="77777777" w:rsidR="00FC324B" w:rsidRPr="00D629EF" w:rsidRDefault="00FC324B" w:rsidP="007B1FA7">
            <w:pPr>
              <w:pStyle w:val="TAL"/>
              <w:keepNext w:val="0"/>
              <w:keepLines w:val="0"/>
              <w:widowControl w:val="0"/>
              <w:rPr>
                <w:lang w:eastAsia="ja-JP"/>
              </w:rPr>
            </w:pPr>
          </w:p>
        </w:tc>
      </w:tr>
      <w:tr w:rsidR="00FC324B" w:rsidRPr="00D629EF" w14:paraId="429471F5" w14:textId="77777777" w:rsidTr="009522B9">
        <w:tc>
          <w:tcPr>
            <w:tcW w:w="2448" w:type="dxa"/>
          </w:tcPr>
          <w:p w14:paraId="71E24DF4"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7B1FA7">
            <w:pPr>
              <w:pStyle w:val="TAL"/>
              <w:keepNext w:val="0"/>
              <w:keepLines w:val="0"/>
              <w:widowControl w:val="0"/>
              <w:rPr>
                <w:i/>
              </w:rPr>
            </w:pPr>
          </w:p>
        </w:tc>
        <w:tc>
          <w:tcPr>
            <w:tcW w:w="1872" w:type="dxa"/>
          </w:tcPr>
          <w:p w14:paraId="3AA0FA17" w14:textId="77777777" w:rsidR="00FC324B" w:rsidRPr="00D629EF" w:rsidRDefault="00FC324B" w:rsidP="007B1FA7">
            <w:pPr>
              <w:pStyle w:val="TAL"/>
              <w:keepNext w:val="0"/>
              <w:keepLines w:val="0"/>
              <w:widowControl w:val="0"/>
              <w:rPr>
                <w:lang w:eastAsia="ja-JP"/>
              </w:rPr>
            </w:pPr>
            <w:r w:rsidRPr="00D629EF">
              <w:rPr>
                <w:szCs w:val="18"/>
                <w:lang w:eastAsia="ja-JP"/>
              </w:rPr>
              <w:t>INTEGER (0..16383)</w:t>
            </w:r>
          </w:p>
        </w:tc>
        <w:tc>
          <w:tcPr>
            <w:tcW w:w="2880" w:type="dxa"/>
          </w:tcPr>
          <w:p w14:paraId="4CA72071"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FC324B" w:rsidRPr="00D629EF" w14:paraId="203FD180" w14:textId="77777777" w:rsidTr="009522B9">
        <w:tc>
          <w:tcPr>
            <w:tcW w:w="2448" w:type="dxa"/>
          </w:tcPr>
          <w:p w14:paraId="53E494DA"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&gt;&gt;ROHC Profiles</w:t>
            </w:r>
          </w:p>
        </w:tc>
        <w:tc>
          <w:tcPr>
            <w:tcW w:w="1080" w:type="dxa"/>
          </w:tcPr>
          <w:p w14:paraId="032F48AA"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7B1FA7">
            <w:pPr>
              <w:pStyle w:val="TAL"/>
              <w:keepNext w:val="0"/>
              <w:keepLines w:val="0"/>
              <w:widowControl w:val="0"/>
              <w:rPr>
                <w:i/>
              </w:rPr>
            </w:pPr>
          </w:p>
        </w:tc>
        <w:tc>
          <w:tcPr>
            <w:tcW w:w="1872" w:type="dxa"/>
          </w:tcPr>
          <w:p w14:paraId="4237787D" w14:textId="77777777" w:rsidR="00FC324B" w:rsidRPr="00D629EF" w:rsidRDefault="00FC324B" w:rsidP="007B1FA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FC324B" w:rsidRPr="00D629EF" w:rsidRDefault="00FC324B" w:rsidP="007B1FA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FC324B" w:rsidRPr="00D629EF" w14:paraId="197F6CE5" w14:textId="77777777" w:rsidTr="009522B9">
        <w:tc>
          <w:tcPr>
            <w:tcW w:w="2448" w:type="dxa"/>
          </w:tcPr>
          <w:p w14:paraId="4B54DC3D"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7B1FA7">
            <w:pPr>
              <w:pStyle w:val="TAL"/>
              <w:keepNext w:val="0"/>
              <w:keepLines w:val="0"/>
              <w:widowControl w:val="0"/>
              <w:rPr>
                <w:i/>
              </w:rPr>
            </w:pPr>
          </w:p>
        </w:tc>
        <w:tc>
          <w:tcPr>
            <w:tcW w:w="1872" w:type="dxa"/>
          </w:tcPr>
          <w:p w14:paraId="285A0A60"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41" w:name="_CR9_3_1_41"/>
      <w:bookmarkStart w:id="4142" w:name="_Toc20955622"/>
      <w:bookmarkStart w:id="4143" w:name="_Toc29461060"/>
      <w:bookmarkStart w:id="4144" w:name="_Toc29505792"/>
      <w:bookmarkStart w:id="4145" w:name="_Toc36556317"/>
      <w:bookmarkStart w:id="4146" w:name="_Toc45881781"/>
      <w:bookmarkStart w:id="4147" w:name="_Toc51852420"/>
      <w:bookmarkStart w:id="4148" w:name="_Toc56620371"/>
      <w:bookmarkStart w:id="4149" w:name="_Toc64448011"/>
      <w:bookmarkStart w:id="4150" w:name="_Toc74152786"/>
      <w:bookmarkStart w:id="4151" w:name="_Toc88656211"/>
      <w:bookmarkStart w:id="4152" w:name="_Toc88657270"/>
      <w:bookmarkStart w:id="4153" w:name="_Toc105657331"/>
      <w:bookmarkStart w:id="4154" w:name="_Toc106108712"/>
      <w:bookmarkStart w:id="4155" w:name="_Toc112687805"/>
      <w:bookmarkStart w:id="4156" w:name="_Toc184819857"/>
      <w:bookmarkEnd w:id="4141"/>
      <w:r w:rsidRPr="00673604">
        <w:t>9.3.1.41</w:t>
      </w:r>
      <w:r w:rsidRPr="00673604">
        <w:tab/>
        <w:t>T-Reordering Timer</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57" w:name="_CR9_3_1_42"/>
      <w:bookmarkStart w:id="4158" w:name="_Toc20955623"/>
      <w:bookmarkStart w:id="4159" w:name="_Toc29461061"/>
      <w:bookmarkStart w:id="4160" w:name="_Toc29505793"/>
      <w:bookmarkStart w:id="4161" w:name="_Toc36556318"/>
      <w:bookmarkStart w:id="4162" w:name="_Toc45881782"/>
      <w:bookmarkStart w:id="4163" w:name="_Toc51852421"/>
      <w:bookmarkStart w:id="4164" w:name="_Toc56620372"/>
      <w:bookmarkStart w:id="4165" w:name="_Toc64448012"/>
      <w:bookmarkStart w:id="4166" w:name="_Toc74152787"/>
      <w:bookmarkStart w:id="4167" w:name="_Toc88656212"/>
      <w:bookmarkStart w:id="4168" w:name="_Toc88657271"/>
      <w:bookmarkStart w:id="4169" w:name="_Toc105657332"/>
      <w:bookmarkStart w:id="4170" w:name="_Toc106108713"/>
      <w:bookmarkStart w:id="4171" w:name="_Toc112687806"/>
      <w:bookmarkStart w:id="4172" w:name="_Toc184819858"/>
      <w:bookmarkEnd w:id="4157"/>
      <w:r w:rsidRPr="00673604">
        <w:t>9.3.1.42</w:t>
      </w:r>
      <w:r w:rsidRPr="00673604">
        <w:tab/>
        <w:t>Discard Timer</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(10, 20, 30, 40, 50, 60, 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PDCP discard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73" w:name="_CR9_3_1_43"/>
      <w:bookmarkStart w:id="4174" w:name="_Toc20955624"/>
      <w:bookmarkStart w:id="4175" w:name="_Toc29461062"/>
      <w:bookmarkStart w:id="4176" w:name="_Toc29505794"/>
      <w:bookmarkStart w:id="4177" w:name="_Toc36556319"/>
      <w:bookmarkStart w:id="4178" w:name="_Toc45881783"/>
      <w:bookmarkStart w:id="4179" w:name="_Toc51852422"/>
      <w:bookmarkStart w:id="4180" w:name="_Toc56620373"/>
      <w:bookmarkStart w:id="4181" w:name="_Toc64448013"/>
      <w:bookmarkStart w:id="4182" w:name="_Toc74152788"/>
      <w:bookmarkStart w:id="4183" w:name="_Toc88656213"/>
      <w:bookmarkStart w:id="4184" w:name="_Toc88657272"/>
      <w:bookmarkStart w:id="4185" w:name="_Toc105657333"/>
      <w:bookmarkStart w:id="4186" w:name="_Toc106108714"/>
      <w:bookmarkStart w:id="4187" w:name="_Toc112687807"/>
      <w:bookmarkStart w:id="4188" w:name="_Toc184819859"/>
      <w:bookmarkEnd w:id="4173"/>
      <w:r w:rsidRPr="00673604">
        <w:t>9.3.1.43</w:t>
      </w:r>
      <w:r w:rsidRPr="00673604">
        <w:tab/>
        <w:t>UL Data Split Threshold</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189" w:name="_CR9_3_1_44"/>
      <w:bookmarkStart w:id="4190" w:name="_Toc20955625"/>
      <w:bookmarkStart w:id="4191" w:name="_Toc29461063"/>
      <w:bookmarkStart w:id="4192" w:name="_Toc29505795"/>
      <w:bookmarkStart w:id="4193" w:name="_Toc36556320"/>
      <w:bookmarkStart w:id="4194" w:name="_Toc45881784"/>
      <w:bookmarkStart w:id="4195" w:name="_Toc51852423"/>
      <w:bookmarkStart w:id="4196" w:name="_Toc56620374"/>
      <w:bookmarkStart w:id="4197" w:name="_Toc64448014"/>
      <w:bookmarkStart w:id="4198" w:name="_Toc74152789"/>
      <w:bookmarkStart w:id="4199" w:name="_Toc88656214"/>
      <w:bookmarkStart w:id="4200" w:name="_Toc88657273"/>
      <w:bookmarkStart w:id="4201" w:name="_Toc105657334"/>
      <w:bookmarkStart w:id="4202" w:name="_Toc106108715"/>
      <w:bookmarkStart w:id="4203" w:name="_Toc112687808"/>
      <w:bookmarkStart w:id="4204" w:name="_Toc184819860"/>
      <w:bookmarkEnd w:id="4189"/>
      <w:r w:rsidRPr="00673604">
        <w:t>9.3.1.44</w:t>
      </w:r>
      <w:r w:rsidRPr="00673604">
        <w:tab/>
        <w:t>Data Usage Report List</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r w:rsidRPr="00D629EF">
              <w:t>Maxnooftimeperiods</w:t>
            </w:r>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05" w:name="_CR9_3_1_45"/>
      <w:bookmarkStart w:id="4206" w:name="_Toc20955626"/>
      <w:bookmarkStart w:id="4207" w:name="_Toc29461064"/>
      <w:bookmarkStart w:id="4208" w:name="_Toc29505796"/>
      <w:bookmarkStart w:id="4209" w:name="_Toc36556321"/>
      <w:bookmarkStart w:id="4210" w:name="_Toc45881785"/>
      <w:bookmarkStart w:id="4211" w:name="_Toc51852424"/>
      <w:bookmarkStart w:id="4212" w:name="_Toc56620375"/>
      <w:bookmarkStart w:id="4213" w:name="_Toc64448015"/>
      <w:bookmarkStart w:id="4214" w:name="_Toc74152790"/>
      <w:bookmarkStart w:id="4215" w:name="_Toc88656215"/>
      <w:bookmarkStart w:id="4216" w:name="_Toc88657274"/>
      <w:bookmarkStart w:id="4217" w:name="_Toc105657335"/>
      <w:bookmarkStart w:id="4218" w:name="_Toc106108716"/>
      <w:bookmarkStart w:id="4219" w:name="_Toc112687809"/>
      <w:bookmarkStart w:id="4220" w:name="_Toc184819861"/>
      <w:bookmarkEnd w:id="4205"/>
      <w:r w:rsidRPr="00673604">
        <w:t>9.3.1.45</w:t>
      </w:r>
      <w:r w:rsidRPr="00673604">
        <w:tab/>
        <w:t>Flow Failed List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21" w:name="_CR9_3_1_46"/>
      <w:bookmarkStart w:id="4222" w:name="_Toc20955627"/>
      <w:bookmarkStart w:id="4223" w:name="_Toc29461065"/>
      <w:bookmarkStart w:id="4224" w:name="_Toc29505797"/>
      <w:bookmarkStart w:id="4225" w:name="_Toc36556322"/>
      <w:bookmarkStart w:id="4226" w:name="_Toc45881786"/>
      <w:bookmarkStart w:id="4227" w:name="_Toc51852425"/>
      <w:bookmarkStart w:id="4228" w:name="_Toc56620376"/>
      <w:bookmarkStart w:id="4229" w:name="_Toc64448016"/>
      <w:bookmarkStart w:id="4230" w:name="_Toc74152791"/>
      <w:bookmarkStart w:id="4231" w:name="_Toc88656216"/>
      <w:bookmarkStart w:id="4232" w:name="_Toc88657275"/>
      <w:bookmarkStart w:id="4233" w:name="_Toc105657336"/>
      <w:bookmarkStart w:id="4234" w:name="_Toc106108717"/>
      <w:bookmarkStart w:id="4235" w:name="_Toc112687810"/>
      <w:bookmarkStart w:id="4236" w:name="_Toc184819862"/>
      <w:bookmarkEnd w:id="4221"/>
      <w:r w:rsidRPr="00D629EF">
        <w:rPr>
          <w:rFonts w:eastAsia="Batang"/>
        </w:rPr>
        <w:t>9.3.1.46</w:t>
      </w:r>
      <w:r w:rsidRPr="00D629EF">
        <w:rPr>
          <w:rFonts w:eastAsia="Batang"/>
        </w:rPr>
        <w:tab/>
      </w:r>
      <w:r w:rsidRPr="00D629EF">
        <w:rPr>
          <w:rFonts w:cs="Arial"/>
          <w:lang w:eastAsia="zh-CN"/>
        </w:rPr>
        <w:t>Packet Loss Rate</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37" w:name="_CR9_3_1_47"/>
      <w:bookmarkStart w:id="4238" w:name="_Toc20955628"/>
      <w:bookmarkStart w:id="4239" w:name="_Toc29461066"/>
      <w:bookmarkStart w:id="4240" w:name="_Toc29505798"/>
      <w:bookmarkStart w:id="4241" w:name="_Toc36556323"/>
      <w:bookmarkStart w:id="4242" w:name="_Toc45881787"/>
      <w:bookmarkStart w:id="4243" w:name="_Toc51852426"/>
      <w:bookmarkStart w:id="4244" w:name="_Toc56620377"/>
      <w:bookmarkStart w:id="4245" w:name="_Toc64448017"/>
      <w:bookmarkStart w:id="4246" w:name="_Toc74152792"/>
      <w:bookmarkStart w:id="4247" w:name="_Toc88656217"/>
      <w:bookmarkStart w:id="4248" w:name="_Toc88657276"/>
      <w:bookmarkStart w:id="4249" w:name="_Toc105657337"/>
      <w:bookmarkStart w:id="4250" w:name="_Toc106108718"/>
      <w:bookmarkStart w:id="4251" w:name="_Toc112687811"/>
      <w:bookmarkStart w:id="4252" w:name="_Toc184819863"/>
      <w:bookmarkEnd w:id="4237"/>
      <w:r w:rsidRPr="00D629EF">
        <w:rPr>
          <w:rFonts w:eastAsia="Batang"/>
        </w:rPr>
        <w:t>9.3.1.47</w:t>
      </w:r>
      <w:r w:rsidRPr="00D629EF">
        <w:rPr>
          <w:rFonts w:eastAsia="Batang"/>
        </w:rPr>
        <w:tab/>
      </w:r>
      <w:r w:rsidRPr="00D629EF">
        <w:t>Packet Delay Budget</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522B9">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53" w:name="_CR9_3_1_48"/>
      <w:bookmarkStart w:id="4254" w:name="_Toc20955629"/>
      <w:bookmarkStart w:id="4255" w:name="_Toc29461067"/>
      <w:bookmarkStart w:id="4256" w:name="_Toc29505799"/>
      <w:bookmarkStart w:id="4257" w:name="_Toc36556324"/>
      <w:bookmarkStart w:id="4258" w:name="_Toc45881788"/>
      <w:bookmarkStart w:id="4259" w:name="_Toc51852427"/>
      <w:bookmarkStart w:id="4260" w:name="_Toc56620378"/>
      <w:bookmarkStart w:id="4261" w:name="_Toc64448018"/>
      <w:bookmarkStart w:id="4262" w:name="_Toc74152793"/>
      <w:bookmarkStart w:id="4263" w:name="_Toc88656218"/>
      <w:bookmarkStart w:id="4264" w:name="_Toc88657277"/>
      <w:bookmarkStart w:id="4265" w:name="_Toc105657338"/>
      <w:bookmarkStart w:id="4266" w:name="_Toc106108719"/>
      <w:bookmarkStart w:id="4267" w:name="_Toc112687812"/>
      <w:bookmarkStart w:id="4268" w:name="_Toc184819864"/>
      <w:bookmarkEnd w:id="4253"/>
      <w:r w:rsidRPr="00D629EF">
        <w:rPr>
          <w:rFonts w:eastAsia="Batang"/>
        </w:rPr>
        <w:t>9.3.1.48</w:t>
      </w:r>
      <w:r w:rsidRPr="00D629EF">
        <w:rPr>
          <w:rFonts w:eastAsia="Batang"/>
        </w:rPr>
        <w:tab/>
      </w:r>
      <w:r w:rsidRPr="00D629EF">
        <w:t>Packet Error Rate</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69" w:name="_CR9_3_1_49"/>
      <w:bookmarkStart w:id="4270" w:name="_Toc20955630"/>
      <w:bookmarkStart w:id="4271" w:name="_Toc29461068"/>
      <w:bookmarkStart w:id="4272" w:name="_Toc29505800"/>
      <w:bookmarkStart w:id="4273" w:name="_Toc36556325"/>
      <w:bookmarkStart w:id="4274" w:name="_Toc45881789"/>
      <w:bookmarkStart w:id="4275" w:name="_Toc51852428"/>
      <w:bookmarkStart w:id="4276" w:name="_Toc56620379"/>
      <w:bookmarkStart w:id="4277" w:name="_Toc64448019"/>
      <w:bookmarkStart w:id="4278" w:name="_Toc74152794"/>
      <w:bookmarkStart w:id="4279" w:name="_Toc88656219"/>
      <w:bookmarkStart w:id="4280" w:name="_Toc88657278"/>
      <w:bookmarkStart w:id="4281" w:name="_Toc105657339"/>
      <w:bookmarkStart w:id="4282" w:name="_Toc106108720"/>
      <w:bookmarkStart w:id="4283" w:name="_Toc112687813"/>
      <w:bookmarkStart w:id="4284" w:name="_Toc184819865"/>
      <w:bookmarkEnd w:id="4269"/>
      <w:r w:rsidRPr="00D629EF">
        <w:rPr>
          <w:rFonts w:eastAsia="Batang"/>
        </w:rPr>
        <w:t>9.3.1.49</w:t>
      </w:r>
      <w:r w:rsidRPr="00D629EF">
        <w:rPr>
          <w:rFonts w:eastAsia="Batang"/>
        </w:rPr>
        <w:tab/>
      </w:r>
      <w:r w:rsidRPr="00D629EF">
        <w:t>Averaging Window</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Unit: ms.</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285" w:name="_CR9_3_1_50"/>
      <w:bookmarkStart w:id="4286" w:name="_Toc20955631"/>
      <w:bookmarkStart w:id="4287" w:name="_Toc29461069"/>
      <w:bookmarkStart w:id="4288" w:name="_Toc29505801"/>
      <w:bookmarkStart w:id="4289" w:name="_Toc36556326"/>
      <w:bookmarkStart w:id="4290" w:name="_Toc45881790"/>
      <w:bookmarkStart w:id="4291" w:name="_Toc51852429"/>
      <w:bookmarkStart w:id="4292" w:name="_Toc56620380"/>
      <w:bookmarkStart w:id="4293" w:name="_Toc64448020"/>
      <w:bookmarkStart w:id="4294" w:name="_Toc74152795"/>
      <w:bookmarkStart w:id="4295" w:name="_Toc88656220"/>
      <w:bookmarkStart w:id="4296" w:name="_Toc88657279"/>
      <w:bookmarkStart w:id="4297" w:name="_Toc105657340"/>
      <w:bookmarkStart w:id="4298" w:name="_Toc106108721"/>
      <w:bookmarkStart w:id="4299" w:name="_Toc112687814"/>
      <w:bookmarkStart w:id="4300" w:name="_Toc184819866"/>
      <w:bookmarkEnd w:id="4285"/>
      <w:r w:rsidRPr="00D629EF">
        <w:rPr>
          <w:rFonts w:eastAsia="Batang"/>
        </w:rPr>
        <w:t>9.3.1.50</w:t>
      </w:r>
      <w:r w:rsidRPr="00D629EF">
        <w:rPr>
          <w:rFonts w:eastAsia="Batang"/>
        </w:rPr>
        <w:tab/>
      </w:r>
      <w:r w:rsidRPr="00D629EF">
        <w:t>Maximum Data Burst Volume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301" w:name="_CR9_3_1_51"/>
      <w:bookmarkStart w:id="4302" w:name="_Toc20955632"/>
      <w:bookmarkStart w:id="4303" w:name="_Toc29461070"/>
      <w:bookmarkStart w:id="4304" w:name="_Toc29505802"/>
      <w:bookmarkStart w:id="4305" w:name="_Toc36556327"/>
      <w:bookmarkStart w:id="4306" w:name="_Toc45881791"/>
      <w:bookmarkStart w:id="4307" w:name="_Toc51852430"/>
      <w:bookmarkStart w:id="4308" w:name="_Toc56620381"/>
      <w:bookmarkStart w:id="4309" w:name="_Toc64448021"/>
      <w:bookmarkStart w:id="4310" w:name="_Toc74152796"/>
      <w:bookmarkStart w:id="4311" w:name="_Toc88656221"/>
      <w:bookmarkStart w:id="4312" w:name="_Toc88657280"/>
      <w:bookmarkStart w:id="4313" w:name="_Toc105657341"/>
      <w:bookmarkStart w:id="4314" w:name="_Toc106108722"/>
      <w:bookmarkStart w:id="4315" w:name="_Toc112687815"/>
      <w:bookmarkStart w:id="4316" w:name="_Toc184819867"/>
      <w:bookmarkEnd w:id="4301"/>
      <w:r w:rsidRPr="00D629EF">
        <w:rPr>
          <w:rFonts w:eastAsia="Batang"/>
        </w:rPr>
        <w:t>9.3.1.51</w:t>
      </w:r>
      <w:r w:rsidRPr="00D629EF">
        <w:rPr>
          <w:rFonts w:eastAsia="Batang"/>
        </w:rPr>
        <w:tab/>
      </w:r>
      <w:r w:rsidRPr="00D629EF">
        <w:t>Priority Level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17" w:name="_CR9_3_1_52"/>
      <w:bookmarkStart w:id="4318" w:name="_Toc20955633"/>
      <w:bookmarkStart w:id="4319" w:name="_Toc29461071"/>
      <w:bookmarkStart w:id="4320" w:name="_Toc29505803"/>
      <w:bookmarkStart w:id="4321" w:name="_Toc36556328"/>
      <w:bookmarkStart w:id="4322" w:name="_Toc45881792"/>
      <w:bookmarkStart w:id="4323" w:name="_Toc51852431"/>
      <w:bookmarkStart w:id="4324" w:name="_Toc56620382"/>
      <w:bookmarkStart w:id="4325" w:name="_Toc64448022"/>
      <w:bookmarkStart w:id="4326" w:name="_Toc74152797"/>
      <w:bookmarkStart w:id="4327" w:name="_Toc88656222"/>
      <w:bookmarkStart w:id="4328" w:name="_Toc88657281"/>
      <w:bookmarkStart w:id="4329" w:name="_Toc105657342"/>
      <w:bookmarkStart w:id="4330" w:name="_Toc106108723"/>
      <w:bookmarkStart w:id="4331" w:name="_Toc112687816"/>
      <w:bookmarkStart w:id="4332" w:name="_Toc184819868"/>
      <w:bookmarkEnd w:id="4317"/>
      <w:r w:rsidRPr="00D629EF">
        <w:t>9.3.1.52</w:t>
      </w:r>
      <w:r w:rsidRPr="00D629EF">
        <w:tab/>
      </w:r>
      <w:r w:rsidRPr="00D629EF">
        <w:rPr>
          <w:rFonts w:hint="eastAsia"/>
        </w:rPr>
        <w:t xml:space="preserve">Security </w:t>
      </w:r>
      <w:r w:rsidRPr="00D629EF">
        <w:t>Result</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77777777"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77777777" w:rsidR="00FC324B" w:rsidRPr="00D629EF" w:rsidRDefault="00FC324B" w:rsidP="007B1FA7">
            <w:pPr>
              <w:pStyle w:val="TAL"/>
              <w:keepNext w:val="0"/>
              <w:keepLines w:val="0"/>
              <w:widowControl w:val="0"/>
              <w:rPr>
                <w:iCs/>
              </w:rPr>
            </w:pPr>
            <w:r>
              <w:rPr>
                <w:rFonts w:eastAsia="SimSun" w:cs="Arial"/>
                <w:iCs/>
                <w:szCs w:val="18"/>
                <w:lang w:eastAsia="ja-JP"/>
              </w:rPr>
              <w:t>NOTE: This IE is not applicable to eNB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33" w:name="_CR9_3_1_53"/>
      <w:bookmarkStart w:id="4334" w:name="_Toc20955634"/>
      <w:bookmarkStart w:id="4335" w:name="_Toc29461072"/>
      <w:bookmarkStart w:id="4336" w:name="_Toc29505804"/>
      <w:bookmarkStart w:id="4337" w:name="_Toc36556329"/>
      <w:bookmarkStart w:id="4338" w:name="_Toc45881793"/>
      <w:bookmarkStart w:id="4339" w:name="_Toc51852432"/>
      <w:bookmarkStart w:id="4340" w:name="_Toc56620383"/>
      <w:bookmarkStart w:id="4341" w:name="_Toc64448023"/>
      <w:bookmarkStart w:id="4342" w:name="_Toc74152798"/>
      <w:bookmarkStart w:id="4343" w:name="_Toc88656223"/>
      <w:bookmarkStart w:id="4344" w:name="_Toc88657282"/>
      <w:bookmarkStart w:id="4345" w:name="_Toc105657343"/>
      <w:bookmarkStart w:id="4346" w:name="_Toc106108724"/>
      <w:bookmarkStart w:id="4347" w:name="_Toc112687817"/>
      <w:bookmarkStart w:id="4348" w:name="_Toc184819869"/>
      <w:bookmarkEnd w:id="4333"/>
      <w:r w:rsidRPr="00D629EF">
        <w:rPr>
          <w:lang w:eastAsia="zh-CN"/>
        </w:rPr>
        <w:t>9.3.1.53</w:t>
      </w:r>
      <w:r w:rsidRPr="00D629EF">
        <w:rPr>
          <w:lang w:eastAsia="zh-CN"/>
        </w:rPr>
        <w:tab/>
        <w:t>Transaction ID</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49" w:name="_CR9_3_1_54"/>
      <w:bookmarkStart w:id="4350" w:name="_Toc20955635"/>
      <w:bookmarkStart w:id="4351" w:name="_Toc29461073"/>
      <w:bookmarkStart w:id="4352" w:name="_Toc29505805"/>
      <w:bookmarkStart w:id="4353" w:name="_Toc36556330"/>
      <w:bookmarkStart w:id="4354" w:name="_Toc45881794"/>
      <w:bookmarkStart w:id="4355" w:name="_Toc51852433"/>
      <w:bookmarkStart w:id="4356" w:name="_Toc56620384"/>
      <w:bookmarkStart w:id="4357" w:name="_Toc64448024"/>
      <w:bookmarkStart w:id="4358" w:name="_Toc74152799"/>
      <w:bookmarkStart w:id="4359" w:name="_Toc88656224"/>
      <w:bookmarkStart w:id="4360" w:name="_Toc88657283"/>
      <w:bookmarkStart w:id="4361" w:name="_Toc105657344"/>
      <w:bookmarkStart w:id="4362" w:name="_Toc106108725"/>
      <w:bookmarkStart w:id="4363" w:name="_Toc112687818"/>
      <w:bookmarkStart w:id="4364" w:name="_Toc184819870"/>
      <w:bookmarkEnd w:id="4349"/>
      <w:r w:rsidRPr="00D629EF">
        <w:rPr>
          <w:noProof/>
        </w:rPr>
        <w:t>9.3.1.54</w:t>
      </w:r>
      <w:r w:rsidRPr="00D629EF">
        <w:rPr>
          <w:noProof/>
        </w:rPr>
        <w:tab/>
        <w:t>Inactivity timer</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65" w:name="_CR9_3_1_55"/>
      <w:bookmarkStart w:id="4366" w:name="_Toc20955636"/>
      <w:bookmarkStart w:id="4367" w:name="_Toc29461074"/>
      <w:bookmarkStart w:id="4368" w:name="_Toc29505806"/>
      <w:bookmarkStart w:id="4369" w:name="_Toc36556331"/>
      <w:bookmarkStart w:id="4370" w:name="_Toc45881795"/>
      <w:bookmarkStart w:id="4371" w:name="_Toc51852434"/>
      <w:bookmarkStart w:id="4372" w:name="_Toc56620385"/>
      <w:bookmarkStart w:id="4373" w:name="_Toc64448025"/>
      <w:bookmarkStart w:id="4374" w:name="_Toc74152800"/>
      <w:bookmarkStart w:id="4375" w:name="_Toc88656225"/>
      <w:bookmarkStart w:id="4376" w:name="_Toc88657284"/>
      <w:bookmarkStart w:id="4377" w:name="_Toc105657345"/>
      <w:bookmarkStart w:id="4378" w:name="_Toc106108726"/>
      <w:bookmarkStart w:id="4379" w:name="_Toc112687819"/>
      <w:bookmarkStart w:id="4380" w:name="_Toc184819871"/>
      <w:bookmarkEnd w:id="4365"/>
      <w:r w:rsidRPr="00D629EF">
        <w:rPr>
          <w:noProof/>
        </w:rPr>
        <w:t>9.3.1.55</w:t>
      </w:r>
      <w:r w:rsidRPr="00D629EF">
        <w:rPr>
          <w:noProof/>
        </w:rPr>
        <w:tab/>
        <w:t>Paging Priority Indicator (PPI)</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81" w:name="_CR9_3_1_56"/>
      <w:bookmarkStart w:id="4382" w:name="_Toc20955637"/>
      <w:bookmarkStart w:id="4383" w:name="_Toc29461075"/>
      <w:bookmarkStart w:id="4384" w:name="_Toc29505807"/>
      <w:bookmarkStart w:id="4385" w:name="_Toc36556332"/>
      <w:bookmarkStart w:id="4386" w:name="_Toc45881796"/>
      <w:bookmarkStart w:id="4387" w:name="_Toc51852435"/>
      <w:bookmarkStart w:id="4388" w:name="_Toc56620386"/>
      <w:bookmarkStart w:id="4389" w:name="_Toc64448026"/>
      <w:bookmarkStart w:id="4390" w:name="_Toc74152801"/>
      <w:bookmarkStart w:id="4391" w:name="_Toc88656226"/>
      <w:bookmarkStart w:id="4392" w:name="_Toc88657285"/>
      <w:bookmarkStart w:id="4393" w:name="_Toc105657346"/>
      <w:bookmarkStart w:id="4394" w:name="_Toc106108727"/>
      <w:bookmarkStart w:id="4395" w:name="_Toc112687820"/>
      <w:bookmarkStart w:id="4396" w:name="_Toc184819872"/>
      <w:bookmarkEnd w:id="4381"/>
      <w:r w:rsidRPr="00D629EF">
        <w:t>9.3.1.56</w:t>
      </w:r>
      <w:r w:rsidRPr="00D629EF">
        <w:tab/>
        <w:t>gNB-CU-UP Capacity</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2140197" w14:textId="77777777" w:rsidR="00FC324B" w:rsidRPr="00D629EF" w:rsidRDefault="00FC324B" w:rsidP="007B1FA7">
      <w:pPr>
        <w:widowControl w:val="0"/>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r w:rsidRPr="00D629EF">
              <w:t>gNB-CU-UP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397" w:name="_CR9_3_1_57"/>
      <w:bookmarkStart w:id="4398" w:name="_Toc105657347"/>
      <w:bookmarkStart w:id="4399" w:name="_Toc106108728"/>
      <w:bookmarkStart w:id="4400" w:name="_Toc112687821"/>
      <w:bookmarkStart w:id="4401" w:name="_Toc184819873"/>
      <w:bookmarkEnd w:id="4397"/>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398"/>
      <w:bookmarkEnd w:id="4399"/>
      <w:bookmarkEnd w:id="4400"/>
      <w:bookmarkEnd w:id="4401"/>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522B9">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02" w:name="_Hlk522784991"/>
            <w:r w:rsidRPr="00D629EF">
              <w:rPr>
                <w:rFonts w:eastAsia="Malgun Gothic"/>
                <w:lang w:eastAsia="ja-JP"/>
              </w:rPr>
              <w:t>ENUMERATED (64kbps, max-UErate, …)</w:t>
            </w:r>
            <w:bookmarkEnd w:id="4402"/>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03" w:name="_CR9_3_1_58"/>
      <w:bookmarkStart w:id="4404" w:name="_Toc20955638"/>
      <w:bookmarkStart w:id="4405" w:name="_Toc29461076"/>
      <w:bookmarkStart w:id="4406" w:name="_Toc29505808"/>
      <w:bookmarkStart w:id="4407" w:name="_Toc36556333"/>
      <w:bookmarkStart w:id="4408" w:name="_Toc45881797"/>
      <w:bookmarkStart w:id="4409" w:name="_Toc51852436"/>
      <w:bookmarkStart w:id="4410" w:name="_Toc56620387"/>
      <w:bookmarkStart w:id="4411" w:name="_Toc64448027"/>
      <w:bookmarkStart w:id="4412" w:name="_Toc74152802"/>
      <w:bookmarkStart w:id="4413" w:name="_Toc88656227"/>
      <w:bookmarkStart w:id="4414" w:name="_Toc88657286"/>
      <w:bookmarkStart w:id="4415" w:name="_Toc105657348"/>
      <w:bookmarkStart w:id="4416" w:name="_Toc106108729"/>
      <w:bookmarkStart w:id="4417" w:name="_Toc112687822"/>
      <w:bookmarkStart w:id="4418" w:name="_Toc184819874"/>
      <w:bookmarkEnd w:id="4403"/>
      <w:r w:rsidRPr="00D629EF">
        <w:t>9.3.1.58</w:t>
      </w:r>
      <w:r w:rsidRPr="00D629EF">
        <w:tab/>
        <w:t>PDCP SN Status Information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3A6408D" w14:textId="77777777" w:rsidR="00FC324B" w:rsidRPr="00D629EF" w:rsidRDefault="00FC324B" w:rsidP="007B1FA7">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19" w:name="_CR9_3_1_59"/>
      <w:bookmarkStart w:id="4420" w:name="_Toc20955639"/>
      <w:bookmarkStart w:id="4421" w:name="_Toc29461077"/>
      <w:bookmarkStart w:id="4422" w:name="_Toc29505809"/>
      <w:bookmarkStart w:id="4423" w:name="_Toc36556334"/>
      <w:bookmarkStart w:id="4424" w:name="_Toc45881798"/>
      <w:bookmarkStart w:id="4425" w:name="_Toc51852437"/>
      <w:bookmarkStart w:id="4426" w:name="_Toc56620388"/>
      <w:bookmarkStart w:id="4427" w:name="_Toc64448028"/>
      <w:bookmarkStart w:id="4428" w:name="_Toc74152803"/>
      <w:bookmarkStart w:id="4429" w:name="_Toc88656228"/>
      <w:bookmarkStart w:id="4430" w:name="_Toc88657287"/>
      <w:bookmarkStart w:id="4431" w:name="_Toc105657349"/>
      <w:bookmarkStart w:id="4432" w:name="_Toc106108730"/>
      <w:bookmarkStart w:id="4433" w:name="_Toc112687823"/>
      <w:bookmarkStart w:id="4434" w:name="_Toc184819875"/>
      <w:bookmarkEnd w:id="4419"/>
      <w:r w:rsidRPr="00D629EF">
        <w:t>9.3.1.59</w:t>
      </w:r>
      <w:r w:rsidRPr="00D629EF">
        <w:tab/>
        <w:t>QoS Flow Mapping List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522B9">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35" w:name="_CR9_3_1_60"/>
      <w:bookmarkStart w:id="4436" w:name="_Toc20955640"/>
      <w:bookmarkStart w:id="4437" w:name="_Toc29461078"/>
      <w:bookmarkStart w:id="4438" w:name="_Toc29505810"/>
      <w:bookmarkStart w:id="4439" w:name="_Toc36556335"/>
      <w:bookmarkStart w:id="4440" w:name="_Toc45881799"/>
      <w:bookmarkStart w:id="4441" w:name="_Toc51852438"/>
      <w:bookmarkStart w:id="4442" w:name="_Toc56620389"/>
      <w:bookmarkStart w:id="4443" w:name="_Toc64448029"/>
      <w:bookmarkStart w:id="4444" w:name="_Toc74152804"/>
      <w:bookmarkStart w:id="4445" w:name="_Toc88656229"/>
      <w:bookmarkStart w:id="4446" w:name="_Toc88657288"/>
      <w:bookmarkStart w:id="4447" w:name="_Toc105657350"/>
      <w:bookmarkStart w:id="4448" w:name="_Toc106108731"/>
      <w:bookmarkStart w:id="4449" w:name="_Toc112687824"/>
      <w:bookmarkStart w:id="4450" w:name="_Toc184819876"/>
      <w:bookmarkEnd w:id="4435"/>
      <w:r w:rsidRPr="00D629EF">
        <w:rPr>
          <w:rFonts w:eastAsia="Malgun Gothic"/>
        </w:rPr>
        <w:t>9.3.1.60</w:t>
      </w:r>
      <w:r w:rsidRPr="00D629EF">
        <w:rPr>
          <w:rFonts w:eastAsia="Malgun Gothic"/>
        </w:rPr>
        <w:tab/>
        <w:t>QoS Flow Mapping Indication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51" w:name="_CR9_3_1_61"/>
      <w:bookmarkStart w:id="4452" w:name="_Toc20955641"/>
      <w:bookmarkStart w:id="4453" w:name="_Toc29461079"/>
      <w:bookmarkStart w:id="4454" w:name="_Toc29505811"/>
      <w:bookmarkStart w:id="4455" w:name="_Toc36556336"/>
      <w:bookmarkStart w:id="4456" w:name="_Toc45881800"/>
      <w:bookmarkStart w:id="4457" w:name="_Toc51852439"/>
      <w:bookmarkStart w:id="4458" w:name="_Toc56620390"/>
      <w:bookmarkStart w:id="4459" w:name="_Toc64448030"/>
      <w:bookmarkStart w:id="4460" w:name="_Toc74152805"/>
      <w:bookmarkStart w:id="4461" w:name="_Toc88656230"/>
      <w:bookmarkStart w:id="4462" w:name="_Toc88657289"/>
      <w:bookmarkStart w:id="4463" w:name="_Toc105657351"/>
      <w:bookmarkStart w:id="4464" w:name="_Toc106108732"/>
      <w:bookmarkStart w:id="4465" w:name="_Toc112687825"/>
      <w:bookmarkStart w:id="4466" w:name="_Toc184819877"/>
      <w:bookmarkStart w:id="4467" w:name="_Hlk528922881"/>
      <w:bookmarkEnd w:id="4451"/>
      <w:r w:rsidRPr="00D629EF">
        <w:t>9.3.1.61</w:t>
      </w:r>
      <w:r w:rsidRPr="00D629EF">
        <w:tab/>
        <w:t>PDCP SN Size</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467"/>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68" w:name="_CR9_3_1_62"/>
      <w:bookmarkStart w:id="4469" w:name="_Toc20955642"/>
      <w:bookmarkStart w:id="4470" w:name="_Toc29461080"/>
      <w:bookmarkStart w:id="4471" w:name="_Toc29505812"/>
      <w:bookmarkStart w:id="4472" w:name="_Toc36556337"/>
      <w:bookmarkStart w:id="4473" w:name="_Toc45881801"/>
      <w:bookmarkStart w:id="4474" w:name="_Toc51852440"/>
      <w:bookmarkStart w:id="4475" w:name="_Toc56620391"/>
      <w:bookmarkStart w:id="4476" w:name="_Toc64448031"/>
      <w:bookmarkStart w:id="4477" w:name="_Toc74152806"/>
      <w:bookmarkStart w:id="4478" w:name="_Toc88656231"/>
      <w:bookmarkStart w:id="4479" w:name="_Toc88657290"/>
      <w:bookmarkStart w:id="4480" w:name="_Toc105657352"/>
      <w:bookmarkStart w:id="4481" w:name="_Toc106108733"/>
      <w:bookmarkStart w:id="4482" w:name="_Toc112687826"/>
      <w:bookmarkStart w:id="4483" w:name="_Toc184819878"/>
      <w:bookmarkEnd w:id="4468"/>
      <w:r w:rsidRPr="00D629EF">
        <w:rPr>
          <w:rFonts w:eastAsia="Batang"/>
        </w:rPr>
        <w:t>9.3.1.62</w:t>
      </w:r>
      <w:r w:rsidRPr="00D629EF">
        <w:rPr>
          <w:rFonts w:eastAsia="Batang"/>
        </w:rPr>
        <w:tab/>
      </w:r>
      <w:r w:rsidRPr="00D629EF">
        <w:t>Network Instance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484" w:name="_CR9_3_1_63"/>
      <w:bookmarkStart w:id="4485" w:name="_Toc20955643"/>
      <w:bookmarkStart w:id="4486" w:name="_Toc29461081"/>
      <w:bookmarkStart w:id="4487" w:name="_Toc29505813"/>
      <w:bookmarkStart w:id="4488" w:name="_Toc36556338"/>
      <w:bookmarkStart w:id="4489" w:name="_Toc45881802"/>
      <w:bookmarkStart w:id="4490" w:name="_Toc51852441"/>
      <w:bookmarkStart w:id="4491" w:name="_Toc56620392"/>
      <w:bookmarkStart w:id="4492" w:name="_Toc64448032"/>
      <w:bookmarkStart w:id="4493" w:name="_Toc74152807"/>
      <w:bookmarkStart w:id="4494" w:name="_Toc88656232"/>
      <w:bookmarkStart w:id="4495" w:name="_Toc88657291"/>
      <w:bookmarkStart w:id="4496" w:name="_Toc105657353"/>
      <w:bookmarkStart w:id="4497" w:name="_Toc106108734"/>
      <w:bookmarkStart w:id="4498" w:name="_Toc112687827"/>
      <w:bookmarkStart w:id="4499" w:name="_Toc184819879"/>
      <w:bookmarkEnd w:id="4484"/>
      <w:r w:rsidRPr="00D629EF">
        <w:rPr>
          <w:lang w:val="fr-FR"/>
        </w:rPr>
        <w:t>9.3.1.63</w:t>
      </w:r>
      <w:r w:rsidRPr="00D629EF">
        <w:rPr>
          <w:lang w:val="fr-FR"/>
        </w:rPr>
        <w:tab/>
      </w:r>
      <w:r w:rsidRPr="00D629EF">
        <w:rPr>
          <w:lang w:eastAsia="ja-JP"/>
        </w:rPr>
        <w:t>MR-DC Usage Information</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9522B9">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7B1FA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7B1FA7">
            <w:pPr>
              <w:pStyle w:val="TAL"/>
              <w:keepNext w:val="0"/>
              <w:keepLines w:val="0"/>
              <w:widowControl w:val="0"/>
              <w:rPr>
                <w:bCs/>
                <w:i/>
                <w:szCs w:val="18"/>
                <w:lang w:eastAsia="ja-JP"/>
              </w:rPr>
            </w:pPr>
          </w:p>
        </w:tc>
        <w:tc>
          <w:tcPr>
            <w:tcW w:w="1512" w:type="dxa"/>
          </w:tcPr>
          <w:p w14:paraId="350EEDEF" w14:textId="77777777" w:rsidR="00FC324B" w:rsidRPr="00D629EF" w:rsidRDefault="00FC324B" w:rsidP="007B1FA7">
            <w:pPr>
              <w:pStyle w:val="TAL"/>
              <w:keepNext w:val="0"/>
              <w:keepLines w:val="0"/>
              <w:widowControl w:val="0"/>
              <w:rPr>
                <w:lang w:eastAsia="ja-JP"/>
              </w:rPr>
            </w:pPr>
          </w:p>
        </w:tc>
        <w:tc>
          <w:tcPr>
            <w:tcW w:w="1728" w:type="dxa"/>
          </w:tcPr>
          <w:p w14:paraId="18CAAC4A" w14:textId="77777777" w:rsidR="00FC324B" w:rsidRPr="00D629EF" w:rsidRDefault="00FC324B" w:rsidP="007B1FA7">
            <w:pPr>
              <w:pStyle w:val="TAL"/>
              <w:keepNext w:val="0"/>
              <w:keepLines w:val="0"/>
              <w:widowControl w:val="0"/>
              <w:rPr>
                <w:lang w:eastAsia="ja-JP"/>
              </w:rPr>
            </w:pPr>
          </w:p>
        </w:tc>
        <w:tc>
          <w:tcPr>
            <w:tcW w:w="1080" w:type="dxa"/>
          </w:tcPr>
          <w:p w14:paraId="32404AC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7B1FA7">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7B1FA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7B1FA7">
            <w:pPr>
              <w:pStyle w:val="TAL"/>
              <w:keepNext w:val="0"/>
              <w:keepLines w:val="0"/>
              <w:widowControl w:val="0"/>
              <w:rPr>
                <w:bCs/>
                <w:i/>
                <w:szCs w:val="18"/>
                <w:lang w:eastAsia="ja-JP"/>
              </w:rPr>
            </w:pPr>
          </w:p>
        </w:tc>
        <w:tc>
          <w:tcPr>
            <w:tcW w:w="1512" w:type="dxa"/>
          </w:tcPr>
          <w:p w14:paraId="771F5A3B"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8D581B2" w14:textId="77777777" w:rsidR="00FC324B" w:rsidRPr="00D629EF" w:rsidRDefault="00FC324B" w:rsidP="007B1FA7">
            <w:pPr>
              <w:pStyle w:val="TAL"/>
              <w:keepNext w:val="0"/>
              <w:keepLines w:val="0"/>
              <w:widowControl w:val="0"/>
              <w:rPr>
                <w:lang w:eastAsia="ja-JP"/>
              </w:rPr>
            </w:pPr>
          </w:p>
        </w:tc>
        <w:tc>
          <w:tcPr>
            <w:tcW w:w="1080" w:type="dxa"/>
          </w:tcPr>
          <w:p w14:paraId="01DD51AD" w14:textId="754982CD" w:rsidR="00FC324B" w:rsidRPr="00D629EF" w:rsidRDefault="009C09F3" w:rsidP="007B1FA7">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7B1FA7">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7B1FA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7B1FA7">
            <w:pPr>
              <w:pStyle w:val="TAL"/>
              <w:keepNext w:val="0"/>
              <w:keepLines w:val="0"/>
              <w:widowControl w:val="0"/>
              <w:rPr>
                <w:bCs/>
                <w:i/>
                <w:szCs w:val="18"/>
                <w:lang w:eastAsia="ja-JP"/>
              </w:rPr>
            </w:pPr>
          </w:p>
        </w:tc>
        <w:tc>
          <w:tcPr>
            <w:tcW w:w="1512" w:type="dxa"/>
          </w:tcPr>
          <w:p w14:paraId="2ECF8339"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7B1FA7">
            <w:pPr>
              <w:pStyle w:val="TAL"/>
              <w:keepNext w:val="0"/>
              <w:keepLines w:val="0"/>
              <w:widowControl w:val="0"/>
              <w:rPr>
                <w:lang w:eastAsia="ja-JP"/>
              </w:rPr>
            </w:pPr>
          </w:p>
        </w:tc>
        <w:tc>
          <w:tcPr>
            <w:tcW w:w="1080" w:type="dxa"/>
          </w:tcPr>
          <w:p w14:paraId="24CE85BC" w14:textId="7CAFA14B" w:rsidR="00FC324B" w:rsidRPr="00D629EF" w:rsidRDefault="009C09F3" w:rsidP="007B1FA7">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7B1FA7">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7B1FA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7B1FA7">
            <w:pPr>
              <w:pStyle w:val="TAL"/>
              <w:keepNext w:val="0"/>
              <w:keepLines w:val="0"/>
              <w:widowControl w:val="0"/>
              <w:rPr>
                <w:bCs/>
                <w:i/>
                <w:szCs w:val="18"/>
                <w:lang w:eastAsia="ja-JP"/>
              </w:rPr>
            </w:pPr>
          </w:p>
        </w:tc>
        <w:tc>
          <w:tcPr>
            <w:tcW w:w="1512" w:type="dxa"/>
          </w:tcPr>
          <w:p w14:paraId="710BC6BF" w14:textId="77777777" w:rsidR="00FC324B" w:rsidRPr="00D629EF" w:rsidRDefault="00FC324B" w:rsidP="007B1FA7">
            <w:pPr>
              <w:pStyle w:val="TAL"/>
              <w:keepNext w:val="0"/>
              <w:keepLines w:val="0"/>
              <w:widowControl w:val="0"/>
              <w:rPr>
                <w:lang w:eastAsia="ja-JP"/>
              </w:rPr>
            </w:pPr>
          </w:p>
        </w:tc>
        <w:tc>
          <w:tcPr>
            <w:tcW w:w="1728" w:type="dxa"/>
          </w:tcPr>
          <w:p w14:paraId="6BD486EB" w14:textId="77777777" w:rsidR="00FC324B" w:rsidRPr="00D629EF" w:rsidRDefault="00FC324B" w:rsidP="007B1FA7">
            <w:pPr>
              <w:pStyle w:val="TAL"/>
              <w:keepNext w:val="0"/>
              <w:keepLines w:val="0"/>
              <w:widowControl w:val="0"/>
              <w:rPr>
                <w:lang w:eastAsia="ja-JP"/>
              </w:rPr>
            </w:pPr>
          </w:p>
        </w:tc>
        <w:tc>
          <w:tcPr>
            <w:tcW w:w="1080" w:type="dxa"/>
          </w:tcPr>
          <w:p w14:paraId="5348D730" w14:textId="0D33AB3F" w:rsidR="00FC324B" w:rsidRPr="00D629EF" w:rsidRDefault="009C09F3" w:rsidP="007B1FA7">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7B1FA7">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7B1FA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7B1FA7">
            <w:pPr>
              <w:pStyle w:val="TAL"/>
              <w:keepNext w:val="0"/>
              <w:keepLines w:val="0"/>
              <w:widowControl w:val="0"/>
              <w:rPr>
                <w:rFonts w:eastAsia="Batang"/>
                <w:lang w:eastAsia="ja-JP"/>
              </w:rPr>
            </w:pPr>
          </w:p>
        </w:tc>
        <w:tc>
          <w:tcPr>
            <w:tcW w:w="1080" w:type="dxa"/>
          </w:tcPr>
          <w:p w14:paraId="174BFB60"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FC324B" w:rsidRPr="00D629EF" w:rsidRDefault="00FC324B" w:rsidP="007B1FA7">
            <w:pPr>
              <w:pStyle w:val="TAL"/>
              <w:keepNext w:val="0"/>
              <w:keepLines w:val="0"/>
              <w:widowControl w:val="0"/>
              <w:rPr>
                <w:lang w:eastAsia="ja-JP"/>
              </w:rPr>
            </w:pPr>
          </w:p>
        </w:tc>
        <w:tc>
          <w:tcPr>
            <w:tcW w:w="1728" w:type="dxa"/>
          </w:tcPr>
          <w:p w14:paraId="2329287B" w14:textId="77777777" w:rsidR="00FC324B" w:rsidRPr="00D629EF" w:rsidRDefault="00FC324B" w:rsidP="007B1FA7">
            <w:pPr>
              <w:pStyle w:val="TAL"/>
              <w:keepNext w:val="0"/>
              <w:keepLines w:val="0"/>
              <w:widowControl w:val="0"/>
              <w:rPr>
                <w:lang w:eastAsia="ja-JP"/>
              </w:rPr>
            </w:pPr>
          </w:p>
        </w:tc>
        <w:tc>
          <w:tcPr>
            <w:tcW w:w="1080" w:type="dxa"/>
          </w:tcPr>
          <w:p w14:paraId="7D02A92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7B1FA7">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7B1FA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7B1FA7">
            <w:pPr>
              <w:pStyle w:val="TAL"/>
              <w:keepNext w:val="0"/>
              <w:keepLines w:val="0"/>
              <w:widowControl w:val="0"/>
              <w:rPr>
                <w:lang w:eastAsia="ja-JP"/>
              </w:rPr>
            </w:pPr>
          </w:p>
        </w:tc>
        <w:tc>
          <w:tcPr>
            <w:tcW w:w="1512" w:type="dxa"/>
          </w:tcPr>
          <w:p w14:paraId="65370B9C" w14:textId="77777777" w:rsidR="00FC324B" w:rsidRDefault="00FC324B" w:rsidP="007B1FA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7B1FA7">
            <w:pPr>
              <w:pStyle w:val="TAL"/>
              <w:keepNext w:val="0"/>
              <w:keepLines w:val="0"/>
              <w:widowControl w:val="0"/>
              <w:rPr>
                <w:lang w:eastAsia="zh-CN"/>
              </w:rPr>
            </w:pPr>
          </w:p>
        </w:tc>
        <w:tc>
          <w:tcPr>
            <w:tcW w:w="1080" w:type="dxa"/>
          </w:tcPr>
          <w:p w14:paraId="4423775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7B1FA7">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7B1FA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7B1FA7">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7B1FA7">
            <w:pPr>
              <w:pStyle w:val="TAL"/>
              <w:keepNext w:val="0"/>
              <w:keepLines w:val="0"/>
              <w:widowControl w:val="0"/>
              <w:rPr>
                <w:lang w:eastAsia="ja-JP"/>
              </w:rPr>
            </w:pPr>
          </w:p>
        </w:tc>
        <w:tc>
          <w:tcPr>
            <w:tcW w:w="1512" w:type="dxa"/>
          </w:tcPr>
          <w:p w14:paraId="5F941DA2"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041C0B1" w14:textId="77777777" w:rsidR="00FC324B" w:rsidRPr="00D629EF" w:rsidRDefault="00FC324B" w:rsidP="007B1FA7">
            <w:pPr>
              <w:pStyle w:val="TAL"/>
              <w:keepNext w:val="0"/>
              <w:keepLines w:val="0"/>
              <w:widowControl w:val="0"/>
              <w:rPr>
                <w:lang w:eastAsia="zh-CN"/>
              </w:rPr>
            </w:pPr>
          </w:p>
        </w:tc>
        <w:tc>
          <w:tcPr>
            <w:tcW w:w="1080" w:type="dxa"/>
          </w:tcPr>
          <w:p w14:paraId="058A354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7B1FA7">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7CB44624"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Pr>
          <w:p w14:paraId="2AF3D9F3" w14:textId="77777777" w:rsidR="00FC324B" w:rsidRPr="00D629EF" w:rsidRDefault="00FC324B" w:rsidP="007B1FA7">
            <w:pPr>
              <w:pStyle w:val="TAL"/>
              <w:keepNext w:val="0"/>
              <w:keepLines w:val="0"/>
              <w:widowControl w:val="0"/>
              <w:rPr>
                <w:i/>
                <w:lang w:eastAsia="ja-JP"/>
              </w:rPr>
            </w:pPr>
          </w:p>
        </w:tc>
        <w:tc>
          <w:tcPr>
            <w:tcW w:w="1512" w:type="dxa"/>
          </w:tcPr>
          <w:p w14:paraId="67FD1751"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737468AC"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7B1FA7">
            <w:pPr>
              <w:pStyle w:val="TAL"/>
              <w:keepNext w:val="0"/>
              <w:keepLines w:val="0"/>
              <w:widowControl w:val="0"/>
              <w:rPr>
                <w:lang w:eastAsia="zh-CN"/>
              </w:rPr>
            </w:pPr>
          </w:p>
        </w:tc>
        <w:tc>
          <w:tcPr>
            <w:tcW w:w="1080" w:type="dxa"/>
          </w:tcPr>
          <w:p w14:paraId="6650A46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7B1FA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500" w:name="_CR9_3_1_64"/>
      <w:bookmarkStart w:id="4501" w:name="_Toc20955644"/>
      <w:bookmarkStart w:id="4502" w:name="_Toc29461082"/>
      <w:bookmarkStart w:id="4503" w:name="_Toc29505814"/>
      <w:bookmarkStart w:id="4504" w:name="_Toc36556339"/>
      <w:bookmarkStart w:id="4505" w:name="_Toc45881803"/>
      <w:bookmarkStart w:id="4506" w:name="_Toc51852442"/>
      <w:bookmarkStart w:id="4507" w:name="_Toc56620393"/>
      <w:bookmarkStart w:id="4508" w:name="_Toc64448033"/>
      <w:bookmarkStart w:id="4509" w:name="_Toc74152808"/>
      <w:bookmarkStart w:id="4510" w:name="_Toc88656233"/>
      <w:bookmarkStart w:id="4511" w:name="_Toc88657292"/>
      <w:bookmarkStart w:id="4512" w:name="_Toc105657354"/>
      <w:bookmarkStart w:id="4513" w:name="_Toc106108735"/>
      <w:bookmarkStart w:id="4514" w:name="_Toc112687828"/>
      <w:bookmarkStart w:id="4515" w:name="_Toc184819880"/>
      <w:bookmarkEnd w:id="4500"/>
      <w:r w:rsidRPr="007E6193">
        <w:rPr>
          <w:lang w:val="en-US"/>
        </w:rPr>
        <w:t>9.3.1.64</w:t>
      </w:r>
      <w:r w:rsidRPr="007E6193">
        <w:rPr>
          <w:lang w:val="en-US"/>
        </w:rPr>
        <w:tab/>
      </w:r>
      <w:r w:rsidRPr="00D629EF">
        <w:rPr>
          <w:lang w:eastAsia="ja-JP"/>
        </w:rPr>
        <w:t>MR-DC Data Usage Report List</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16" w:name="_CR9_3_1_65"/>
      <w:bookmarkStart w:id="4517" w:name="_Toc20955645"/>
      <w:bookmarkStart w:id="4518" w:name="_Toc29461083"/>
      <w:bookmarkStart w:id="4519" w:name="_Toc29505815"/>
      <w:bookmarkStart w:id="4520" w:name="_Toc36556340"/>
      <w:bookmarkStart w:id="4521" w:name="_Toc45881804"/>
      <w:bookmarkStart w:id="4522" w:name="_Toc51852443"/>
      <w:bookmarkStart w:id="4523" w:name="_Toc56620394"/>
      <w:bookmarkStart w:id="4524" w:name="_Toc64448034"/>
      <w:bookmarkStart w:id="4525" w:name="_Toc74152809"/>
      <w:bookmarkStart w:id="4526" w:name="_Toc88656234"/>
      <w:bookmarkStart w:id="4527" w:name="_Toc88657293"/>
      <w:bookmarkStart w:id="4528" w:name="_Toc105657355"/>
      <w:bookmarkStart w:id="4529" w:name="_Toc106108736"/>
      <w:bookmarkStart w:id="4530" w:name="_Toc112687829"/>
      <w:bookmarkStart w:id="4531" w:name="_Toc184819881"/>
      <w:bookmarkEnd w:id="4516"/>
      <w:r w:rsidRPr="00D629EF">
        <w:t>9.3.1.65</w:t>
      </w:r>
      <w:r w:rsidRPr="00D629EF">
        <w:tab/>
        <w:t>gNB-DU ID</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3A789734" w14:textId="77777777" w:rsidR="00FC324B" w:rsidRPr="00D629EF" w:rsidRDefault="00FC324B" w:rsidP="007B1FA7">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522B9">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32" w:name="_CR9_3_1_66"/>
      <w:bookmarkStart w:id="4533" w:name="_Toc20955646"/>
      <w:bookmarkStart w:id="4534" w:name="_Toc29461084"/>
      <w:bookmarkStart w:id="4535" w:name="_Toc29505816"/>
      <w:bookmarkStart w:id="4536" w:name="_Toc36556341"/>
      <w:bookmarkStart w:id="4537" w:name="_Toc45881805"/>
      <w:bookmarkStart w:id="4538" w:name="_Toc51852444"/>
      <w:bookmarkStart w:id="4539" w:name="_Toc56620395"/>
      <w:bookmarkStart w:id="4540" w:name="_Toc64448035"/>
      <w:bookmarkStart w:id="4541" w:name="_Toc74152810"/>
      <w:bookmarkStart w:id="4542" w:name="_Toc88656235"/>
      <w:bookmarkStart w:id="4543" w:name="_Toc88657294"/>
      <w:bookmarkStart w:id="4544" w:name="_Toc105657356"/>
      <w:bookmarkStart w:id="4545" w:name="_Toc106108737"/>
      <w:bookmarkStart w:id="4546" w:name="_Toc112687830"/>
      <w:bookmarkStart w:id="4547" w:name="_Toc184819882"/>
      <w:bookmarkEnd w:id="4532"/>
      <w:r w:rsidRPr="00D629EF">
        <w:t>9.3.1.66</w:t>
      </w:r>
      <w:r w:rsidRPr="00D629EF">
        <w:tab/>
        <w:t>Common Network Instance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9522B9">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48" w:name="_CR9_3_1_67"/>
      <w:bookmarkStart w:id="4549" w:name="_Toc20955647"/>
      <w:bookmarkStart w:id="4550" w:name="_Toc29461085"/>
      <w:bookmarkStart w:id="4551" w:name="_Toc29505817"/>
      <w:bookmarkStart w:id="4552" w:name="_Toc36556342"/>
      <w:bookmarkStart w:id="4553" w:name="_Toc45881806"/>
      <w:bookmarkStart w:id="4554" w:name="_Toc51852445"/>
      <w:bookmarkStart w:id="4555" w:name="_Toc56620396"/>
      <w:bookmarkStart w:id="4556" w:name="_Toc64448036"/>
      <w:bookmarkStart w:id="4557" w:name="_Toc74152811"/>
      <w:bookmarkStart w:id="4558" w:name="_Toc88656236"/>
      <w:bookmarkStart w:id="4559" w:name="_Toc88657295"/>
      <w:bookmarkStart w:id="4560" w:name="_Toc105657357"/>
      <w:bookmarkStart w:id="4561" w:name="_Toc106108738"/>
      <w:bookmarkStart w:id="4562" w:name="_Toc112687831"/>
      <w:bookmarkStart w:id="4563" w:name="_Toc184819883"/>
      <w:bookmarkEnd w:id="4548"/>
      <w:r w:rsidRPr="00D629EF">
        <w:rPr>
          <w:noProof/>
        </w:rPr>
        <w:t>9.3.1.67</w:t>
      </w:r>
      <w:r w:rsidRPr="00D629EF">
        <w:rPr>
          <w:noProof/>
        </w:rPr>
        <w:tab/>
        <w:t>Activity Notification Level</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44CBB05" w14:textId="77777777" w:rsidR="00FC324B" w:rsidRPr="00D629EF" w:rsidRDefault="00FC324B" w:rsidP="007B1FA7">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64" w:name="_CR9_3_1_68"/>
      <w:bookmarkStart w:id="4565" w:name="_Toc29461086"/>
      <w:bookmarkStart w:id="4566" w:name="_Toc29505818"/>
      <w:bookmarkStart w:id="4567" w:name="_Toc36556343"/>
      <w:bookmarkStart w:id="4568" w:name="_Toc45881807"/>
      <w:bookmarkStart w:id="4569" w:name="_Toc51852446"/>
      <w:bookmarkStart w:id="4570" w:name="_Toc56620397"/>
      <w:bookmarkStart w:id="4571" w:name="_Toc64448037"/>
      <w:bookmarkStart w:id="4572" w:name="_Toc74152812"/>
      <w:bookmarkStart w:id="4573" w:name="_Toc88656237"/>
      <w:bookmarkStart w:id="4574" w:name="_Toc88657296"/>
      <w:bookmarkStart w:id="4575" w:name="_Toc105657358"/>
      <w:bookmarkStart w:id="4576" w:name="_Toc106108739"/>
      <w:bookmarkStart w:id="4577" w:name="_Toc112687832"/>
      <w:bookmarkStart w:id="4578" w:name="_Toc184819884"/>
      <w:bookmarkEnd w:id="4564"/>
      <w:r w:rsidRPr="00D629EF">
        <w:rPr>
          <w:rFonts w:eastAsia="SimSun"/>
        </w:rPr>
        <w:t>9.3.1.68</w:t>
      </w:r>
      <w:r w:rsidRPr="00D629EF">
        <w:rPr>
          <w:rFonts w:eastAsia="SimSun"/>
        </w:rPr>
        <w:tab/>
        <w:t>Trace Activation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mediumWithoutVendorSpecificExtension,</w:t>
            </w:r>
          </w:p>
          <w:p w14:paraId="55CD4B6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79" w:name="_CR9_3_1_69"/>
      <w:bookmarkStart w:id="4580" w:name="_Toc29461087"/>
      <w:bookmarkStart w:id="4581" w:name="_Toc29505819"/>
      <w:bookmarkStart w:id="4582" w:name="_Toc36556344"/>
      <w:bookmarkStart w:id="4583" w:name="_Toc45881808"/>
      <w:bookmarkStart w:id="4584" w:name="_Toc51852447"/>
      <w:bookmarkStart w:id="4585" w:name="_Toc56620398"/>
      <w:bookmarkStart w:id="4586" w:name="_Toc64448038"/>
      <w:bookmarkStart w:id="4587" w:name="_Toc74152813"/>
      <w:bookmarkStart w:id="4588" w:name="_Toc88656238"/>
      <w:bookmarkStart w:id="4589" w:name="_Toc88657297"/>
      <w:bookmarkStart w:id="4590" w:name="_Toc105657359"/>
      <w:bookmarkStart w:id="4591" w:name="_Toc106108740"/>
      <w:bookmarkStart w:id="4592" w:name="_Toc112687833"/>
      <w:bookmarkStart w:id="4593" w:name="_Toc5646308"/>
      <w:bookmarkStart w:id="4594" w:name="_Toc184819885"/>
      <w:bookmarkEnd w:id="4579"/>
      <w:r w:rsidRPr="00D629EF">
        <w:rPr>
          <w:lang w:eastAsia="zh-CN"/>
        </w:rPr>
        <w:t>9.3.1.69</w:t>
      </w:r>
      <w:r w:rsidRPr="00D629EF">
        <w:rPr>
          <w:lang w:eastAsia="zh-CN"/>
        </w:rPr>
        <w:tab/>
        <w:t>Subscriber Profile ID for RAT/Frequency priority</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595" w:name="_CR9_3_1_70"/>
      <w:bookmarkStart w:id="4596" w:name="_Toc29461088"/>
      <w:bookmarkStart w:id="4597" w:name="_Toc29505820"/>
      <w:bookmarkStart w:id="4598" w:name="_Toc36556345"/>
      <w:bookmarkStart w:id="4599" w:name="_Toc45881809"/>
      <w:bookmarkStart w:id="4600" w:name="_Toc51852448"/>
      <w:bookmarkStart w:id="4601" w:name="_Toc56620399"/>
      <w:bookmarkStart w:id="4602" w:name="_Toc64448039"/>
      <w:bookmarkStart w:id="4603" w:name="_Toc74152814"/>
      <w:bookmarkStart w:id="4604" w:name="_Toc88656239"/>
      <w:bookmarkStart w:id="4605" w:name="_Toc88657298"/>
      <w:bookmarkStart w:id="4606" w:name="_Toc105657360"/>
      <w:bookmarkStart w:id="4607" w:name="_Toc106108741"/>
      <w:bookmarkStart w:id="4608" w:name="_Toc112687834"/>
      <w:bookmarkStart w:id="4609" w:name="_Toc184819886"/>
      <w:bookmarkEnd w:id="4595"/>
      <w:r w:rsidRPr="00D629EF">
        <w:rPr>
          <w:rFonts w:eastAsia="Batang"/>
        </w:rPr>
        <w:t>9.3.1.70</w:t>
      </w:r>
      <w:r w:rsidRPr="00D629EF">
        <w:rPr>
          <w:rFonts w:eastAsia="Batang"/>
        </w:rPr>
        <w:tab/>
        <w:t>Additional RRM Policy Index</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10" w:name="_CR9_3_1_71"/>
      <w:bookmarkStart w:id="4611" w:name="_Toc29461089"/>
      <w:bookmarkStart w:id="4612" w:name="_Toc29505821"/>
      <w:bookmarkStart w:id="4613" w:name="_Toc36556346"/>
      <w:bookmarkStart w:id="4614" w:name="_Toc45881810"/>
      <w:bookmarkStart w:id="4615" w:name="_Toc51852449"/>
      <w:bookmarkStart w:id="4616" w:name="_Toc56620400"/>
      <w:bookmarkStart w:id="4617" w:name="_Toc64448040"/>
      <w:bookmarkStart w:id="4618" w:name="_Toc74152815"/>
      <w:bookmarkStart w:id="4619" w:name="_Toc88656240"/>
      <w:bookmarkStart w:id="4620" w:name="_Toc88657299"/>
      <w:bookmarkStart w:id="4621" w:name="_Toc105657361"/>
      <w:bookmarkStart w:id="4622" w:name="_Toc106108742"/>
      <w:bookmarkStart w:id="4623" w:name="_Toc112687835"/>
      <w:bookmarkStart w:id="4624" w:name="_Toc184819887"/>
      <w:bookmarkEnd w:id="4610"/>
      <w:r w:rsidRPr="00D629EF">
        <w:t>9.3.1.71</w:t>
      </w:r>
      <w:r w:rsidRPr="00D629EF">
        <w:tab/>
        <w:t>Retainability Measurements Information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DRB, as defined in TS 32.425 [26] and TS 28.552 [22], in 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r w:rsidRPr="00D629EF">
              <w:rPr>
                <w:lang w:eastAsia="ja-JP"/>
              </w:rPr>
              <w:t>maxnoofQoSFlows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r w:rsidRPr="00D629EF">
              <w:t>maxnoofDRBs</w:t>
            </w:r>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r w:rsidRPr="00D629EF">
              <w:t>maxnoofQoSFlows</w:t>
            </w:r>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25" w:name="_CR9_3_1_72"/>
      <w:bookmarkStart w:id="4626" w:name="_Toc14207847"/>
      <w:bookmarkStart w:id="4627" w:name="_Toc45881811"/>
      <w:bookmarkStart w:id="4628" w:name="_Toc51852450"/>
      <w:bookmarkStart w:id="4629" w:name="_Toc56620401"/>
      <w:bookmarkStart w:id="4630" w:name="_Toc64448041"/>
      <w:bookmarkStart w:id="4631" w:name="_Toc74152816"/>
      <w:bookmarkStart w:id="4632" w:name="_Toc88656241"/>
      <w:bookmarkStart w:id="4633" w:name="_Toc88657300"/>
      <w:bookmarkStart w:id="4634" w:name="_Toc105657362"/>
      <w:bookmarkStart w:id="4635" w:name="_Toc106108743"/>
      <w:bookmarkStart w:id="4636" w:name="_Toc112687836"/>
      <w:bookmarkStart w:id="4637" w:name="_Toc184819888"/>
      <w:bookmarkEnd w:id="4625"/>
      <w:r>
        <w:rPr>
          <w:rFonts w:eastAsia="Yu Mincho"/>
        </w:rPr>
        <w:t>9.3.1.72</w:t>
      </w:r>
      <w:r>
        <w:rPr>
          <w:rFonts w:eastAsia="Yu Mincho"/>
        </w:rPr>
        <w:tab/>
        <w:t>TNL Available Capacity Indicator</w:t>
      </w:r>
      <w:bookmarkEnd w:id="4626"/>
      <w:bookmarkEnd w:id="4627"/>
      <w:bookmarkEnd w:id="4628"/>
      <w:bookmarkEnd w:id="4629"/>
      <w:bookmarkEnd w:id="4630"/>
      <w:bookmarkEnd w:id="4631"/>
      <w:bookmarkEnd w:id="4632"/>
      <w:bookmarkEnd w:id="4633"/>
      <w:bookmarkEnd w:id="4634"/>
      <w:bookmarkEnd w:id="4635"/>
      <w:bookmarkEnd w:id="4636"/>
      <w:bookmarkEnd w:id="4637"/>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38" w:name="_CR9_3_1_73"/>
      <w:bookmarkStart w:id="4639" w:name="_Toc45881812"/>
      <w:bookmarkStart w:id="4640" w:name="_Toc51852451"/>
      <w:bookmarkStart w:id="4641" w:name="_Toc56620402"/>
      <w:bookmarkStart w:id="4642" w:name="_Toc64448042"/>
      <w:bookmarkStart w:id="4643" w:name="_Toc74152817"/>
      <w:bookmarkStart w:id="4644" w:name="_Toc88656242"/>
      <w:bookmarkStart w:id="4645" w:name="_Toc88657301"/>
      <w:bookmarkStart w:id="4646" w:name="_Toc105657363"/>
      <w:bookmarkStart w:id="4647" w:name="_Toc106108744"/>
      <w:bookmarkStart w:id="4648" w:name="_Toc112687837"/>
      <w:bookmarkStart w:id="4649" w:name="_Toc184819889"/>
      <w:bookmarkEnd w:id="4638"/>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39"/>
      <w:bookmarkEnd w:id="4640"/>
      <w:bookmarkEnd w:id="4641"/>
      <w:bookmarkEnd w:id="4642"/>
      <w:bookmarkEnd w:id="4643"/>
      <w:bookmarkEnd w:id="4644"/>
      <w:bookmarkEnd w:id="4645"/>
      <w:bookmarkEnd w:id="4646"/>
      <w:bookmarkEnd w:id="4647"/>
      <w:bookmarkEnd w:id="4648"/>
      <w:bookmarkEnd w:id="4649"/>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50" w:name="_CR9_3_1_74"/>
      <w:bookmarkStart w:id="4651" w:name="_Toc105657364"/>
      <w:bookmarkStart w:id="4652" w:name="_Toc106108745"/>
      <w:bookmarkStart w:id="4653" w:name="_Toc112687838"/>
      <w:bookmarkStart w:id="4654" w:name="_Toc184819890"/>
      <w:bookmarkEnd w:id="4650"/>
      <w:r>
        <w:t>9.3.1.74</w:t>
      </w:r>
      <w:r>
        <w:tab/>
        <w:t>Redundant QoS Flow</w:t>
      </w:r>
      <w:r w:rsidRPr="00EC5DF3">
        <w:t xml:space="preserve"> Indicator</w:t>
      </w:r>
      <w:bookmarkEnd w:id="4651"/>
      <w:bookmarkEnd w:id="4652"/>
      <w:bookmarkEnd w:id="4653"/>
      <w:bookmarkEnd w:id="4654"/>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55" w:name="_CR9_3_1_75"/>
      <w:bookmarkStart w:id="4656" w:name="_Toc45881813"/>
      <w:bookmarkStart w:id="4657" w:name="_Toc51852452"/>
      <w:bookmarkStart w:id="4658" w:name="_Toc56620403"/>
      <w:bookmarkStart w:id="4659" w:name="_Toc64448043"/>
      <w:bookmarkStart w:id="4660" w:name="_Toc74152818"/>
      <w:bookmarkStart w:id="4661" w:name="_Toc88656243"/>
      <w:bookmarkStart w:id="4662" w:name="_Toc88657302"/>
      <w:bookmarkStart w:id="4663" w:name="_Toc105657365"/>
      <w:bookmarkStart w:id="4664" w:name="_Toc106108746"/>
      <w:bookmarkStart w:id="4665" w:name="_Toc112687839"/>
      <w:bookmarkStart w:id="4666" w:name="_Toc184819891"/>
      <w:bookmarkEnd w:id="4655"/>
      <w:r>
        <w:t>9.3.1.75</w:t>
      </w:r>
      <w:r>
        <w:tab/>
        <w:t>TSC Traffic Characteristics</w:t>
      </w:r>
      <w:bookmarkEnd w:id="4656"/>
      <w:bookmarkEnd w:id="4657"/>
      <w:bookmarkEnd w:id="4658"/>
      <w:bookmarkEnd w:id="4659"/>
      <w:bookmarkEnd w:id="4660"/>
      <w:bookmarkEnd w:id="4661"/>
      <w:bookmarkEnd w:id="4662"/>
      <w:bookmarkEnd w:id="4663"/>
      <w:bookmarkEnd w:id="4664"/>
      <w:bookmarkEnd w:id="4665"/>
      <w:bookmarkEnd w:id="4666"/>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F13C797" w14:textId="77777777" w:rsidTr="009522B9">
        <w:tc>
          <w:tcPr>
            <w:tcW w:w="2448" w:type="dxa"/>
          </w:tcPr>
          <w:p w14:paraId="527312D2" w14:textId="77777777" w:rsidR="00FC324B" w:rsidRDefault="00FC324B" w:rsidP="007B1FA7">
            <w:pPr>
              <w:pStyle w:val="TAL"/>
              <w:keepNext w:val="0"/>
              <w:keepLines w:val="0"/>
              <w:widowControl w:val="0"/>
              <w:rPr>
                <w:rFonts w:cs="Arial"/>
                <w:lang w:eastAsia="ja-JP"/>
              </w:rPr>
            </w:pPr>
            <w:r>
              <w:rPr>
                <w:rFonts w:cs="Arial"/>
              </w:rPr>
              <w:t>TSC Assistance Information Downlink</w:t>
            </w:r>
          </w:p>
        </w:tc>
        <w:tc>
          <w:tcPr>
            <w:tcW w:w="1080" w:type="dxa"/>
          </w:tcPr>
          <w:p w14:paraId="23A5D0E4" w14:textId="77777777" w:rsidR="00FC324B" w:rsidRDefault="00FC324B" w:rsidP="007B1FA7">
            <w:pPr>
              <w:pStyle w:val="TAL"/>
              <w:keepNext w:val="0"/>
              <w:keepLines w:val="0"/>
              <w:widowControl w:val="0"/>
              <w:rPr>
                <w:rFonts w:cs="Arial"/>
                <w:lang w:eastAsia="ja-JP"/>
              </w:rPr>
            </w:pPr>
            <w:r>
              <w:t>O</w:t>
            </w:r>
          </w:p>
        </w:tc>
        <w:tc>
          <w:tcPr>
            <w:tcW w:w="1440" w:type="dxa"/>
          </w:tcPr>
          <w:p w14:paraId="2B4B8310" w14:textId="77777777" w:rsidR="00FC324B" w:rsidRDefault="00FC324B" w:rsidP="007B1FA7">
            <w:pPr>
              <w:pStyle w:val="TAL"/>
              <w:keepNext w:val="0"/>
              <w:keepLines w:val="0"/>
              <w:widowControl w:val="0"/>
              <w:rPr>
                <w:i/>
                <w:lang w:eastAsia="ja-JP"/>
              </w:rPr>
            </w:pPr>
          </w:p>
        </w:tc>
        <w:tc>
          <w:tcPr>
            <w:tcW w:w="1872" w:type="dxa"/>
          </w:tcPr>
          <w:p w14:paraId="0AEFB430" w14:textId="77777777" w:rsidR="00FC324B" w:rsidRDefault="00FC324B" w:rsidP="007B1FA7">
            <w:pPr>
              <w:pStyle w:val="TAL"/>
              <w:keepNext w:val="0"/>
              <w:keepLines w:val="0"/>
              <w:widowControl w:val="0"/>
              <w:rPr>
                <w:rFonts w:cs="Arial"/>
              </w:rPr>
            </w:pPr>
            <w:r>
              <w:rPr>
                <w:rFonts w:cs="Arial"/>
              </w:rPr>
              <w:t>TSC Assistance Information</w:t>
            </w:r>
          </w:p>
          <w:p w14:paraId="28E051D5"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40B01B4A" w14:textId="77777777" w:rsidR="00FC324B" w:rsidRDefault="00FC324B" w:rsidP="007B1FA7">
            <w:pPr>
              <w:pStyle w:val="TAL"/>
              <w:keepNext w:val="0"/>
              <w:keepLines w:val="0"/>
              <w:widowControl w:val="0"/>
              <w:rPr>
                <w:rFonts w:cs="Arial"/>
                <w:lang w:eastAsia="ja-JP"/>
              </w:rPr>
            </w:pPr>
          </w:p>
        </w:tc>
      </w:tr>
      <w:tr w:rsidR="00FC324B" w14:paraId="72EB7A1D" w14:textId="77777777" w:rsidTr="009522B9">
        <w:tc>
          <w:tcPr>
            <w:tcW w:w="2448" w:type="dxa"/>
          </w:tcPr>
          <w:p w14:paraId="74DCC04C" w14:textId="77777777" w:rsidR="00FC324B" w:rsidRDefault="00FC324B" w:rsidP="007B1FA7">
            <w:pPr>
              <w:pStyle w:val="TAL"/>
              <w:keepNext w:val="0"/>
              <w:keepLines w:val="0"/>
              <w:widowControl w:val="0"/>
              <w:rPr>
                <w:rFonts w:cs="Arial"/>
                <w:lang w:eastAsia="ja-JP"/>
              </w:rPr>
            </w:pPr>
            <w:r>
              <w:rPr>
                <w:rFonts w:cs="Arial"/>
              </w:rPr>
              <w:t>TSC Assistance Information Uplink</w:t>
            </w:r>
          </w:p>
        </w:tc>
        <w:tc>
          <w:tcPr>
            <w:tcW w:w="1080" w:type="dxa"/>
          </w:tcPr>
          <w:p w14:paraId="53CA18A6" w14:textId="77777777" w:rsidR="00FC324B" w:rsidRDefault="00FC324B" w:rsidP="007B1FA7">
            <w:pPr>
              <w:pStyle w:val="TAL"/>
              <w:keepNext w:val="0"/>
              <w:keepLines w:val="0"/>
              <w:widowControl w:val="0"/>
              <w:rPr>
                <w:rFonts w:cs="Arial"/>
                <w:highlight w:val="yellow"/>
                <w:lang w:eastAsia="ja-JP"/>
              </w:rPr>
            </w:pPr>
            <w:r>
              <w:t>O</w:t>
            </w:r>
          </w:p>
        </w:tc>
        <w:tc>
          <w:tcPr>
            <w:tcW w:w="1440" w:type="dxa"/>
          </w:tcPr>
          <w:p w14:paraId="0B2067A8" w14:textId="77777777" w:rsidR="00FC324B" w:rsidRDefault="00FC324B" w:rsidP="007B1FA7">
            <w:pPr>
              <w:pStyle w:val="TAL"/>
              <w:keepNext w:val="0"/>
              <w:keepLines w:val="0"/>
              <w:widowControl w:val="0"/>
              <w:rPr>
                <w:i/>
                <w:lang w:eastAsia="ja-JP"/>
              </w:rPr>
            </w:pPr>
          </w:p>
        </w:tc>
        <w:tc>
          <w:tcPr>
            <w:tcW w:w="1872" w:type="dxa"/>
          </w:tcPr>
          <w:p w14:paraId="75355937" w14:textId="77777777" w:rsidR="00FC324B" w:rsidRDefault="00FC324B" w:rsidP="007B1FA7">
            <w:pPr>
              <w:pStyle w:val="TAL"/>
              <w:keepNext w:val="0"/>
              <w:keepLines w:val="0"/>
              <w:widowControl w:val="0"/>
              <w:rPr>
                <w:rFonts w:cs="Arial"/>
              </w:rPr>
            </w:pPr>
            <w:r>
              <w:rPr>
                <w:rFonts w:cs="Arial"/>
              </w:rPr>
              <w:t>TSC Assistance Information</w:t>
            </w:r>
          </w:p>
          <w:p w14:paraId="1AAC943C"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69BF8202" w14:textId="77777777" w:rsidR="00FC324B" w:rsidRDefault="00FC324B" w:rsidP="007B1FA7">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67" w:name="_CR9_3_1_76"/>
      <w:bookmarkStart w:id="4668" w:name="_Toc45881814"/>
      <w:bookmarkStart w:id="4669" w:name="_Toc51852453"/>
      <w:bookmarkStart w:id="4670" w:name="_Toc56620404"/>
      <w:bookmarkStart w:id="4671" w:name="_Toc64448044"/>
      <w:bookmarkStart w:id="4672" w:name="_Toc74152819"/>
      <w:bookmarkStart w:id="4673" w:name="_Toc88656244"/>
      <w:bookmarkStart w:id="4674" w:name="_Toc88657303"/>
      <w:bookmarkStart w:id="4675" w:name="_Toc105657366"/>
      <w:bookmarkStart w:id="4676" w:name="_Toc106108747"/>
      <w:bookmarkStart w:id="4677" w:name="_Toc112687840"/>
      <w:bookmarkStart w:id="4678" w:name="_Toc184819892"/>
      <w:bookmarkEnd w:id="4667"/>
      <w:r>
        <w:t>9.3.1.76</w:t>
      </w:r>
      <w:r>
        <w:tab/>
        <w:t>TSC Assistance Information</w:t>
      </w:r>
      <w:bookmarkEnd w:id="4668"/>
      <w:bookmarkEnd w:id="4669"/>
      <w:bookmarkEnd w:id="4670"/>
      <w:bookmarkEnd w:id="4671"/>
      <w:bookmarkEnd w:id="4672"/>
      <w:bookmarkEnd w:id="4673"/>
      <w:bookmarkEnd w:id="4674"/>
      <w:bookmarkEnd w:id="4675"/>
      <w:bookmarkEnd w:id="4676"/>
      <w:bookmarkEnd w:id="4677"/>
      <w:bookmarkEnd w:id="4678"/>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79" w:name="_CR9_3_1_77"/>
      <w:bookmarkStart w:id="4680" w:name="_Toc45881815"/>
      <w:bookmarkStart w:id="4681" w:name="_Toc51852454"/>
      <w:bookmarkStart w:id="4682" w:name="_Toc56620405"/>
      <w:bookmarkStart w:id="4683" w:name="_Toc64448045"/>
      <w:bookmarkStart w:id="4684" w:name="_Toc74152820"/>
      <w:bookmarkStart w:id="4685" w:name="_Toc88656245"/>
      <w:bookmarkStart w:id="4686" w:name="_Toc88657304"/>
      <w:bookmarkStart w:id="4687" w:name="_Toc105657367"/>
      <w:bookmarkStart w:id="4688" w:name="_Toc106108748"/>
      <w:bookmarkStart w:id="4689" w:name="_Toc112687841"/>
      <w:bookmarkStart w:id="4690" w:name="_Toc184819893"/>
      <w:bookmarkEnd w:id="4679"/>
      <w:r>
        <w:t>9.3.1.77</w:t>
      </w:r>
      <w:r>
        <w:tab/>
        <w:t>Periodicity</w:t>
      </w:r>
      <w:bookmarkEnd w:id="4680"/>
      <w:bookmarkEnd w:id="4681"/>
      <w:bookmarkEnd w:id="4682"/>
      <w:bookmarkEnd w:id="4683"/>
      <w:bookmarkEnd w:id="4684"/>
      <w:bookmarkEnd w:id="4685"/>
      <w:bookmarkEnd w:id="4686"/>
      <w:bookmarkEnd w:id="4687"/>
      <w:bookmarkEnd w:id="4688"/>
      <w:bookmarkEnd w:id="4689"/>
      <w:bookmarkEnd w:id="4690"/>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691" w:name="_CR9_3_1_78"/>
      <w:bookmarkStart w:id="4692" w:name="_Toc45881816"/>
      <w:bookmarkStart w:id="4693" w:name="_Toc51852455"/>
      <w:bookmarkStart w:id="4694" w:name="_Toc56620406"/>
      <w:bookmarkStart w:id="4695" w:name="_Toc64448046"/>
      <w:bookmarkStart w:id="4696" w:name="_Toc74152821"/>
      <w:bookmarkStart w:id="4697" w:name="_Toc88656246"/>
      <w:bookmarkStart w:id="4698" w:name="_Toc88657305"/>
      <w:bookmarkStart w:id="4699" w:name="_Toc105657368"/>
      <w:bookmarkStart w:id="4700" w:name="_Toc106108749"/>
      <w:bookmarkStart w:id="4701" w:name="_Toc112687842"/>
      <w:bookmarkStart w:id="4702" w:name="_Toc184819894"/>
      <w:bookmarkEnd w:id="4691"/>
      <w:r>
        <w:t>9.3.1.78</w:t>
      </w:r>
      <w:r>
        <w:tab/>
        <w:t>Burst Arrival Time</w:t>
      </w:r>
      <w:bookmarkEnd w:id="4692"/>
      <w:bookmarkEnd w:id="4693"/>
      <w:bookmarkEnd w:id="4694"/>
      <w:bookmarkEnd w:id="4695"/>
      <w:bookmarkEnd w:id="4696"/>
      <w:bookmarkEnd w:id="4697"/>
      <w:bookmarkEnd w:id="4698"/>
      <w:bookmarkEnd w:id="4699"/>
      <w:bookmarkEnd w:id="4700"/>
      <w:bookmarkEnd w:id="4701"/>
      <w:bookmarkEnd w:id="4702"/>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03" w:name="_CR9_3_1_79"/>
      <w:bookmarkStart w:id="4704" w:name="_Toc45881817"/>
      <w:bookmarkStart w:id="4705" w:name="_Toc51852456"/>
      <w:bookmarkStart w:id="4706" w:name="_Toc56620407"/>
      <w:bookmarkStart w:id="4707" w:name="_Toc64448047"/>
      <w:bookmarkStart w:id="4708" w:name="_Toc74152822"/>
      <w:bookmarkStart w:id="4709" w:name="_Toc88656247"/>
      <w:bookmarkStart w:id="4710" w:name="_Toc88657306"/>
      <w:bookmarkStart w:id="4711" w:name="_Toc105657369"/>
      <w:bookmarkStart w:id="4712" w:name="_Toc106108750"/>
      <w:bookmarkStart w:id="4713" w:name="_Toc112687843"/>
      <w:bookmarkStart w:id="4714" w:name="_Toc184819895"/>
      <w:bookmarkEnd w:id="4703"/>
      <w:r>
        <w:rPr>
          <w:rFonts w:eastAsia="Batang"/>
        </w:rPr>
        <w:t>9.3.1.79</w:t>
      </w:r>
      <w:r>
        <w:rPr>
          <w:rFonts w:eastAsia="Batang"/>
        </w:rPr>
        <w:tab/>
        <w:t xml:space="preserve">Extended </w:t>
      </w:r>
      <w:r>
        <w:t>Packet Delay Budget</w:t>
      </w:r>
      <w:bookmarkEnd w:id="4704"/>
      <w:bookmarkEnd w:id="4705"/>
      <w:bookmarkEnd w:id="4706"/>
      <w:bookmarkEnd w:id="4707"/>
      <w:bookmarkEnd w:id="4708"/>
      <w:bookmarkEnd w:id="4709"/>
      <w:bookmarkEnd w:id="4710"/>
      <w:bookmarkEnd w:id="4711"/>
      <w:bookmarkEnd w:id="4712"/>
      <w:bookmarkEnd w:id="4713"/>
      <w:bookmarkEnd w:id="4714"/>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15" w:name="_CR9_3_1_80"/>
      <w:bookmarkStart w:id="4716" w:name="_Toc45881818"/>
      <w:bookmarkStart w:id="4717" w:name="_Toc51852457"/>
      <w:bookmarkStart w:id="4718" w:name="_Toc56620408"/>
      <w:bookmarkStart w:id="4719" w:name="_Toc64448048"/>
      <w:bookmarkStart w:id="4720" w:name="_Toc74152823"/>
      <w:bookmarkStart w:id="4721" w:name="_Toc88656248"/>
      <w:bookmarkStart w:id="4722" w:name="_Toc88657307"/>
      <w:bookmarkStart w:id="4723" w:name="_Toc105657370"/>
      <w:bookmarkStart w:id="4724" w:name="_Toc106108751"/>
      <w:bookmarkStart w:id="4725" w:name="_Toc112687844"/>
      <w:bookmarkStart w:id="4726" w:name="_Toc184819896"/>
      <w:bookmarkEnd w:id="4715"/>
      <w:r>
        <w:rPr>
          <w:rFonts w:eastAsia="Batang"/>
        </w:rPr>
        <w:t>9.3.1.80</w:t>
      </w:r>
      <w:r>
        <w:rPr>
          <w:rFonts w:eastAsia="Batang"/>
        </w:rPr>
        <w:tab/>
      </w:r>
      <w:r>
        <w:rPr>
          <w:rFonts w:eastAsia="SimSun"/>
          <w:lang w:eastAsia="zh-CN"/>
        </w:rPr>
        <w:t>Redundant PDU Session Information</w:t>
      </w:r>
      <w:bookmarkEnd w:id="4716"/>
      <w:bookmarkEnd w:id="4717"/>
      <w:bookmarkEnd w:id="4718"/>
      <w:bookmarkEnd w:id="4719"/>
      <w:bookmarkEnd w:id="4720"/>
      <w:bookmarkEnd w:id="4721"/>
      <w:bookmarkEnd w:id="4722"/>
      <w:bookmarkEnd w:id="4723"/>
      <w:bookmarkEnd w:id="4724"/>
      <w:bookmarkEnd w:id="4725"/>
      <w:bookmarkEnd w:id="4726"/>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27" w:name="_CR9_3_1_81"/>
      <w:bookmarkStart w:id="4728" w:name="_Toc45881819"/>
      <w:bookmarkStart w:id="4729" w:name="_Toc51852458"/>
      <w:bookmarkStart w:id="4730" w:name="_Toc56620409"/>
      <w:bookmarkStart w:id="4731" w:name="_Toc64448049"/>
      <w:bookmarkStart w:id="4732" w:name="_Toc74152824"/>
      <w:bookmarkStart w:id="4733" w:name="_Toc88656249"/>
      <w:bookmarkStart w:id="4734" w:name="_Toc88657308"/>
      <w:bookmarkStart w:id="4735" w:name="_Toc105657371"/>
      <w:bookmarkStart w:id="4736" w:name="_Toc106108752"/>
      <w:bookmarkStart w:id="4737" w:name="_Toc112687845"/>
      <w:bookmarkStart w:id="4738" w:name="_Toc184819897"/>
      <w:bookmarkEnd w:id="4727"/>
      <w:r>
        <w:rPr>
          <w:noProof/>
        </w:rPr>
        <w:t>9.3.1.81</w:t>
      </w:r>
      <w:r w:rsidRPr="00FE76CD">
        <w:rPr>
          <w:noProof/>
        </w:rPr>
        <w:tab/>
      </w:r>
      <w:r>
        <w:rPr>
          <w:noProof/>
        </w:rPr>
        <w:t>QoS Mapping Information</w:t>
      </w:r>
      <w:bookmarkEnd w:id="4728"/>
      <w:bookmarkEnd w:id="4729"/>
      <w:bookmarkEnd w:id="4730"/>
      <w:bookmarkEnd w:id="4731"/>
      <w:bookmarkEnd w:id="4732"/>
      <w:bookmarkEnd w:id="4733"/>
      <w:bookmarkEnd w:id="4734"/>
      <w:bookmarkEnd w:id="4735"/>
      <w:bookmarkEnd w:id="4736"/>
      <w:bookmarkEnd w:id="4737"/>
      <w:bookmarkEnd w:id="4738"/>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39" w:name="_CR9_3_1_82"/>
      <w:bookmarkStart w:id="4740" w:name="_Toc45881820"/>
      <w:bookmarkStart w:id="4741" w:name="_Toc51852459"/>
      <w:bookmarkStart w:id="4742" w:name="_Toc56620410"/>
      <w:bookmarkStart w:id="4743" w:name="_Toc64448050"/>
      <w:bookmarkStart w:id="4744" w:name="_Toc74152825"/>
      <w:bookmarkStart w:id="4745" w:name="_Toc88656250"/>
      <w:bookmarkStart w:id="4746" w:name="_Toc88657309"/>
      <w:bookmarkStart w:id="4747" w:name="_Toc105657372"/>
      <w:bookmarkStart w:id="4748" w:name="_Toc106108753"/>
      <w:bookmarkStart w:id="4749" w:name="_Toc112687846"/>
      <w:bookmarkStart w:id="4750" w:name="_Toc184819898"/>
      <w:bookmarkEnd w:id="4739"/>
      <w:r>
        <w:t>9.3.1.82</w:t>
      </w:r>
      <w:r>
        <w:tab/>
        <w:t>NID</w:t>
      </w:r>
      <w:bookmarkEnd w:id="4740"/>
      <w:bookmarkEnd w:id="4741"/>
      <w:bookmarkEnd w:id="4742"/>
      <w:bookmarkEnd w:id="4743"/>
      <w:bookmarkEnd w:id="4744"/>
      <w:bookmarkEnd w:id="4745"/>
      <w:bookmarkEnd w:id="4746"/>
      <w:bookmarkEnd w:id="4747"/>
      <w:bookmarkEnd w:id="4748"/>
      <w:bookmarkEnd w:id="4749"/>
      <w:bookmarkEnd w:id="4750"/>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51" w:name="_CR9_3_1_83"/>
      <w:bookmarkStart w:id="4752" w:name="_Toc45881821"/>
      <w:bookmarkStart w:id="4753" w:name="_Toc51852460"/>
      <w:bookmarkStart w:id="4754" w:name="_Toc56620411"/>
      <w:bookmarkStart w:id="4755" w:name="_Toc64448051"/>
      <w:bookmarkStart w:id="4756" w:name="_Toc74152826"/>
      <w:bookmarkStart w:id="4757" w:name="_Toc88656251"/>
      <w:bookmarkStart w:id="4758" w:name="_Toc88657310"/>
      <w:bookmarkStart w:id="4759" w:name="_Toc105657373"/>
      <w:bookmarkStart w:id="4760" w:name="_Toc106108754"/>
      <w:bookmarkStart w:id="4761" w:name="_Toc112687847"/>
      <w:bookmarkStart w:id="4762" w:name="_Toc184819899"/>
      <w:bookmarkEnd w:id="4751"/>
      <w:r>
        <w:t>9.3.1.83</w:t>
      </w:r>
      <w:r>
        <w:tab/>
        <w:t xml:space="preserve">NPN </w:t>
      </w:r>
      <w:r>
        <w:rPr>
          <w:rFonts w:hint="eastAsia"/>
          <w:lang w:val="en-US" w:eastAsia="zh-CN"/>
        </w:rPr>
        <w:t xml:space="preserve">Support </w:t>
      </w:r>
      <w:r>
        <w:t>Information</w:t>
      </w:r>
      <w:bookmarkEnd w:id="4752"/>
      <w:bookmarkEnd w:id="4753"/>
      <w:bookmarkEnd w:id="4754"/>
      <w:bookmarkEnd w:id="4755"/>
      <w:bookmarkEnd w:id="4756"/>
      <w:bookmarkEnd w:id="4757"/>
      <w:bookmarkEnd w:id="4758"/>
      <w:bookmarkEnd w:id="4759"/>
      <w:bookmarkEnd w:id="4760"/>
      <w:bookmarkEnd w:id="4761"/>
      <w:bookmarkEnd w:id="4762"/>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9522B9">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Together with the PLMN Identity it identifies the SNPN supported by the gNB-CU-UP.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63" w:name="_CR9_3_1_84"/>
      <w:bookmarkStart w:id="4764" w:name="_Toc45881822"/>
      <w:bookmarkStart w:id="4765" w:name="_Toc51852461"/>
      <w:bookmarkStart w:id="4766" w:name="_Toc56620412"/>
      <w:bookmarkStart w:id="4767" w:name="_Toc64448052"/>
      <w:bookmarkStart w:id="4768" w:name="_Toc74152827"/>
      <w:bookmarkStart w:id="4769" w:name="_Toc88656252"/>
      <w:bookmarkStart w:id="4770" w:name="_Toc88657311"/>
      <w:bookmarkStart w:id="4771" w:name="_Toc105657374"/>
      <w:bookmarkStart w:id="4772" w:name="_Toc106108755"/>
      <w:bookmarkStart w:id="4773" w:name="_Toc112687848"/>
      <w:bookmarkStart w:id="4774" w:name="_Toc184819900"/>
      <w:bookmarkEnd w:id="4763"/>
      <w:r>
        <w:t>9.3.1.84</w:t>
      </w:r>
      <w:r>
        <w:tab/>
        <w:t>NPN Context Information</w:t>
      </w:r>
      <w:bookmarkEnd w:id="4764"/>
      <w:bookmarkEnd w:id="4765"/>
      <w:bookmarkEnd w:id="4766"/>
      <w:bookmarkEnd w:id="4767"/>
      <w:bookmarkEnd w:id="4768"/>
      <w:bookmarkEnd w:id="4769"/>
      <w:bookmarkEnd w:id="4770"/>
      <w:bookmarkEnd w:id="4771"/>
      <w:bookmarkEnd w:id="4772"/>
      <w:bookmarkEnd w:id="4773"/>
      <w:bookmarkEnd w:id="4774"/>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75" w:name="_CR9_3_1_85"/>
      <w:bookmarkStart w:id="4776" w:name="_Toc45881823"/>
      <w:bookmarkStart w:id="4777" w:name="_Toc51852462"/>
      <w:bookmarkStart w:id="4778" w:name="_Toc56620413"/>
      <w:bookmarkStart w:id="4779" w:name="_Toc64448053"/>
      <w:bookmarkStart w:id="4780" w:name="_Toc74152828"/>
      <w:bookmarkStart w:id="4781" w:name="_Toc88656253"/>
      <w:bookmarkStart w:id="4782" w:name="_Toc88657312"/>
      <w:bookmarkStart w:id="4783" w:name="_Toc105657375"/>
      <w:bookmarkStart w:id="4784" w:name="_Toc106108756"/>
      <w:bookmarkStart w:id="4785" w:name="_Toc112687849"/>
      <w:bookmarkStart w:id="4786" w:name="_Toc184819901"/>
      <w:bookmarkEnd w:id="4775"/>
      <w:r>
        <w:rPr>
          <w:rFonts w:eastAsia="Batang"/>
        </w:rPr>
        <w:t>9.3.1.85</w:t>
      </w:r>
      <w:r>
        <w:rPr>
          <w:rFonts w:eastAsia="Batang"/>
        </w:rPr>
        <w:tab/>
        <w:t>MDT C</w:t>
      </w:r>
      <w:r>
        <w:rPr>
          <w:rFonts w:eastAsia="SimSun"/>
          <w:lang w:eastAsia="zh-CN"/>
        </w:rPr>
        <w:t>onfiguration</w:t>
      </w:r>
      <w:bookmarkEnd w:id="4776"/>
      <w:bookmarkEnd w:id="4777"/>
      <w:bookmarkEnd w:id="4778"/>
      <w:bookmarkEnd w:id="4779"/>
      <w:bookmarkEnd w:id="4780"/>
      <w:bookmarkEnd w:id="4781"/>
      <w:bookmarkEnd w:id="4782"/>
      <w:bookmarkEnd w:id="4783"/>
      <w:bookmarkEnd w:id="4784"/>
      <w:bookmarkEnd w:id="4785"/>
      <w:bookmarkEnd w:id="4786"/>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522B9">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787" w:name="_CR9_3_1_86"/>
      <w:bookmarkStart w:id="4788" w:name="_Toc20953795"/>
      <w:bookmarkStart w:id="4789" w:name="_Toc45881824"/>
      <w:bookmarkStart w:id="4790" w:name="_Toc51852463"/>
      <w:bookmarkStart w:id="4791" w:name="_Toc56620414"/>
      <w:bookmarkStart w:id="4792" w:name="_Toc64448054"/>
      <w:bookmarkStart w:id="4793" w:name="_Toc74152829"/>
      <w:bookmarkStart w:id="4794" w:name="_Toc88656254"/>
      <w:bookmarkStart w:id="4795" w:name="_Toc88657313"/>
      <w:bookmarkStart w:id="4796" w:name="_Toc105657376"/>
      <w:bookmarkStart w:id="4797" w:name="_Toc106108757"/>
      <w:bookmarkStart w:id="4798" w:name="_Toc112687850"/>
      <w:bookmarkStart w:id="4799" w:name="_Toc184819902"/>
      <w:bookmarkEnd w:id="4787"/>
      <w:r>
        <w:rPr>
          <w:rFonts w:eastAsia="MS Mincho"/>
        </w:rPr>
        <w:t>9.3.1.86</w:t>
      </w:r>
      <w:r>
        <w:rPr>
          <w:rFonts w:eastAsia="MS Mincho"/>
        </w:rPr>
        <w:tab/>
        <w:t>M4 Configuration</w:t>
      </w:r>
      <w:bookmarkEnd w:id="4788"/>
      <w:bookmarkEnd w:id="4789"/>
      <w:bookmarkEnd w:id="4790"/>
      <w:bookmarkEnd w:id="4791"/>
      <w:bookmarkEnd w:id="4792"/>
      <w:bookmarkEnd w:id="4793"/>
      <w:bookmarkEnd w:id="4794"/>
      <w:bookmarkEnd w:id="4795"/>
      <w:bookmarkEnd w:id="4796"/>
      <w:bookmarkEnd w:id="4797"/>
      <w:bookmarkEnd w:id="4798"/>
      <w:bookmarkEnd w:id="4799"/>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800" w:name="_CR9_3_1_87"/>
      <w:bookmarkStart w:id="4801" w:name="_Toc45881825"/>
      <w:bookmarkStart w:id="4802" w:name="_Toc51852464"/>
      <w:bookmarkStart w:id="4803" w:name="_Toc56620415"/>
      <w:bookmarkStart w:id="4804" w:name="_Toc64448055"/>
      <w:bookmarkStart w:id="4805" w:name="_Toc74152830"/>
      <w:bookmarkStart w:id="4806" w:name="_Toc88656255"/>
      <w:bookmarkStart w:id="4807" w:name="_Toc88657314"/>
      <w:bookmarkStart w:id="4808" w:name="_Toc105657377"/>
      <w:bookmarkStart w:id="4809" w:name="_Toc106108758"/>
      <w:bookmarkStart w:id="4810" w:name="_Toc112687851"/>
      <w:bookmarkStart w:id="4811" w:name="_Toc184819903"/>
      <w:bookmarkEnd w:id="4800"/>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01"/>
      <w:bookmarkEnd w:id="4802"/>
      <w:bookmarkEnd w:id="4803"/>
      <w:bookmarkEnd w:id="4804"/>
      <w:bookmarkEnd w:id="4805"/>
      <w:bookmarkEnd w:id="4806"/>
      <w:bookmarkEnd w:id="4807"/>
      <w:bookmarkEnd w:id="4808"/>
      <w:bookmarkEnd w:id="4809"/>
      <w:bookmarkEnd w:id="4810"/>
      <w:bookmarkEnd w:id="4811"/>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12" w:name="_CR9_3_1_88"/>
      <w:bookmarkStart w:id="4813" w:name="_Toc45881826"/>
      <w:bookmarkStart w:id="4814" w:name="_Toc51852465"/>
      <w:bookmarkStart w:id="4815" w:name="_Toc56620416"/>
      <w:bookmarkStart w:id="4816" w:name="_Toc64448056"/>
      <w:bookmarkStart w:id="4817" w:name="_Toc74152831"/>
      <w:bookmarkStart w:id="4818" w:name="_Toc88656256"/>
      <w:bookmarkStart w:id="4819" w:name="_Toc88657315"/>
      <w:bookmarkStart w:id="4820" w:name="_Toc105657378"/>
      <w:bookmarkStart w:id="4821" w:name="_Toc106108759"/>
      <w:bookmarkStart w:id="4822" w:name="_Toc112687852"/>
      <w:bookmarkStart w:id="4823" w:name="_Toc184819904"/>
      <w:bookmarkEnd w:id="481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13"/>
      <w:bookmarkEnd w:id="4814"/>
      <w:bookmarkEnd w:id="4815"/>
      <w:bookmarkEnd w:id="4816"/>
      <w:bookmarkEnd w:id="4817"/>
      <w:bookmarkEnd w:id="4818"/>
      <w:bookmarkEnd w:id="4819"/>
      <w:bookmarkEnd w:id="4820"/>
      <w:bookmarkEnd w:id="4821"/>
      <w:bookmarkEnd w:id="4822"/>
      <w:bookmarkEnd w:id="4823"/>
    </w:p>
    <w:p w14:paraId="5CE4BE52" w14:textId="77777777" w:rsidR="00FC324B" w:rsidRDefault="00FC324B" w:rsidP="007B1FA7">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24" w:name="_CR9_3_1_89"/>
      <w:bookmarkStart w:id="4825" w:name="_Toc5641451"/>
      <w:bookmarkStart w:id="4826" w:name="_Toc45881827"/>
      <w:bookmarkStart w:id="4827" w:name="_Toc51852466"/>
      <w:bookmarkStart w:id="4828" w:name="_Toc56620417"/>
      <w:bookmarkStart w:id="4829" w:name="_Toc64448057"/>
      <w:bookmarkStart w:id="4830" w:name="_Toc74152832"/>
      <w:bookmarkStart w:id="4831" w:name="_Toc88656257"/>
      <w:bookmarkStart w:id="4832" w:name="_Toc88657316"/>
      <w:bookmarkStart w:id="4833" w:name="_Toc105657379"/>
      <w:bookmarkStart w:id="4834" w:name="_Toc106108760"/>
      <w:bookmarkStart w:id="4835" w:name="_Toc112687853"/>
      <w:bookmarkStart w:id="4836" w:name="_Toc184819905"/>
      <w:bookmarkEnd w:id="4824"/>
      <w:r>
        <w:rPr>
          <w:rFonts w:eastAsia="Batang"/>
        </w:rPr>
        <w:t>9.3.1.89</w:t>
      </w:r>
      <w:r>
        <w:rPr>
          <w:rFonts w:eastAsia="Batang"/>
        </w:rPr>
        <w:tab/>
      </w:r>
      <w:bookmarkEnd w:id="4825"/>
      <w:r>
        <w:rPr>
          <w:rFonts w:eastAsia="SimSun"/>
          <w:lang w:eastAsia="zh-CN"/>
        </w:rPr>
        <w:t>MDT PLMN List</w:t>
      </w:r>
      <w:bookmarkEnd w:id="4826"/>
      <w:bookmarkEnd w:id="4827"/>
      <w:bookmarkEnd w:id="4828"/>
      <w:bookmarkEnd w:id="4829"/>
      <w:bookmarkEnd w:id="4830"/>
      <w:bookmarkEnd w:id="4831"/>
      <w:bookmarkEnd w:id="4832"/>
      <w:bookmarkEnd w:id="4833"/>
      <w:bookmarkEnd w:id="4834"/>
      <w:bookmarkEnd w:id="4835"/>
      <w:bookmarkEnd w:id="4836"/>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37" w:name="_CR9_3_1_90"/>
      <w:bookmarkStart w:id="4838" w:name="_Toc45881828"/>
      <w:bookmarkStart w:id="4839" w:name="_Toc51852467"/>
      <w:bookmarkStart w:id="4840" w:name="_Toc56620418"/>
      <w:bookmarkStart w:id="4841" w:name="_Toc64448058"/>
      <w:bookmarkStart w:id="4842" w:name="_Toc74152833"/>
      <w:bookmarkStart w:id="4843" w:name="_Toc88656258"/>
      <w:bookmarkStart w:id="4844" w:name="_Toc88657317"/>
      <w:bookmarkStart w:id="4845" w:name="_Toc105657380"/>
      <w:bookmarkStart w:id="4846" w:name="_Toc106108761"/>
      <w:bookmarkStart w:id="4847" w:name="_Toc112687854"/>
      <w:bookmarkStart w:id="4848" w:name="_Toc184819906"/>
      <w:bookmarkEnd w:id="4837"/>
      <w:r>
        <w:t>9.3.1.90</w:t>
      </w:r>
      <w:r w:rsidRPr="00DA21C4">
        <w:tab/>
      </w:r>
      <w:r>
        <w:t>EHC</w:t>
      </w:r>
      <w:r w:rsidRPr="00DA21C4">
        <w:t xml:space="preserve"> Parameters</w:t>
      </w:r>
      <w:bookmarkEnd w:id="4838"/>
      <w:bookmarkEnd w:id="4839"/>
      <w:bookmarkEnd w:id="4840"/>
      <w:bookmarkEnd w:id="4841"/>
      <w:bookmarkEnd w:id="4842"/>
      <w:bookmarkEnd w:id="4843"/>
      <w:bookmarkEnd w:id="4844"/>
      <w:bookmarkEnd w:id="4845"/>
      <w:bookmarkEnd w:id="4846"/>
      <w:bookmarkEnd w:id="4847"/>
      <w:bookmarkEnd w:id="4848"/>
    </w:p>
    <w:p w14:paraId="3D80112A" w14:textId="77777777" w:rsidR="00FC324B" w:rsidRDefault="00FC324B" w:rsidP="007B1FA7">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&gt;maxCID-EHC-DL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r>
              <w:t>drb-ContinueEHC-UL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49" w:name="_CR9_3_1_91"/>
      <w:bookmarkStart w:id="4850" w:name="_Toc45881829"/>
      <w:bookmarkStart w:id="4851" w:name="_Toc51852468"/>
      <w:bookmarkStart w:id="4852" w:name="_Toc56620419"/>
      <w:bookmarkStart w:id="4853" w:name="_Toc64448059"/>
      <w:bookmarkStart w:id="4854" w:name="_Toc74152834"/>
      <w:bookmarkStart w:id="4855" w:name="_Toc88656259"/>
      <w:bookmarkStart w:id="4856" w:name="_Toc88657318"/>
      <w:bookmarkStart w:id="4857" w:name="_Toc105657381"/>
      <w:bookmarkStart w:id="4858" w:name="_Toc106108762"/>
      <w:bookmarkStart w:id="4859" w:name="_Toc112687855"/>
      <w:bookmarkStart w:id="4860" w:name="_Toc184819907"/>
      <w:bookmarkEnd w:id="4849"/>
      <w:r>
        <w:t>9.3.1.91</w:t>
      </w:r>
      <w:r w:rsidRPr="00220989">
        <w:tab/>
      </w:r>
      <w:r w:rsidRPr="00E47740">
        <w:t xml:space="preserve">DAPS </w:t>
      </w:r>
      <w:r>
        <w:t>Request</w:t>
      </w:r>
      <w:r w:rsidRPr="00E47740">
        <w:t xml:space="preserve"> Information</w:t>
      </w:r>
      <w:bookmarkEnd w:id="4850"/>
      <w:bookmarkEnd w:id="4851"/>
      <w:bookmarkEnd w:id="4852"/>
      <w:bookmarkEnd w:id="4853"/>
      <w:bookmarkEnd w:id="4854"/>
      <w:bookmarkEnd w:id="4855"/>
      <w:bookmarkEnd w:id="4856"/>
      <w:bookmarkEnd w:id="4857"/>
      <w:bookmarkEnd w:id="4858"/>
      <w:bookmarkEnd w:id="4859"/>
      <w:bookmarkEnd w:id="4860"/>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61"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61"/>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62" w:name="_CR9_3_1_92"/>
      <w:bookmarkStart w:id="4863" w:name="_Toc45881830"/>
      <w:bookmarkStart w:id="4864" w:name="_Toc51852469"/>
      <w:bookmarkStart w:id="4865" w:name="_Toc56620420"/>
      <w:bookmarkStart w:id="4866" w:name="_Toc64448060"/>
      <w:bookmarkStart w:id="4867" w:name="_Toc74152835"/>
      <w:bookmarkStart w:id="4868" w:name="_Toc88656260"/>
      <w:bookmarkStart w:id="4869" w:name="_Toc88657319"/>
      <w:bookmarkStart w:id="4870" w:name="_Toc105657382"/>
      <w:bookmarkStart w:id="4871" w:name="_Toc106108763"/>
      <w:bookmarkStart w:id="4872" w:name="_Toc112687856"/>
      <w:bookmarkStart w:id="4873" w:name="_Toc184819908"/>
      <w:bookmarkEnd w:id="4862"/>
      <w:r>
        <w:t>9.3.1.92</w:t>
      </w:r>
      <w:r w:rsidRPr="00D629EF">
        <w:tab/>
      </w:r>
      <w:r>
        <w:t>Early Forwarding COUNT</w:t>
      </w:r>
      <w:r w:rsidRPr="00D629EF">
        <w:t xml:space="preserve"> Information</w:t>
      </w:r>
      <w:bookmarkEnd w:id="4863"/>
      <w:bookmarkEnd w:id="4864"/>
      <w:bookmarkEnd w:id="4865"/>
      <w:bookmarkEnd w:id="4866"/>
      <w:bookmarkEnd w:id="4867"/>
      <w:bookmarkEnd w:id="4868"/>
      <w:bookmarkEnd w:id="4869"/>
      <w:bookmarkEnd w:id="4870"/>
      <w:bookmarkEnd w:id="4871"/>
      <w:bookmarkEnd w:id="4872"/>
      <w:bookmarkEnd w:id="4873"/>
    </w:p>
    <w:p w14:paraId="3EF45206" w14:textId="77777777"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74" w:name="_CR9_3_1_93"/>
      <w:bookmarkStart w:id="4875" w:name="_Toc45881831"/>
      <w:bookmarkStart w:id="4876" w:name="_Toc51852470"/>
      <w:bookmarkStart w:id="4877" w:name="_Toc56620421"/>
      <w:bookmarkStart w:id="4878" w:name="_Toc64448061"/>
      <w:bookmarkStart w:id="4879" w:name="_Toc74152836"/>
      <w:bookmarkStart w:id="4880" w:name="_Toc88656261"/>
      <w:bookmarkStart w:id="4881" w:name="_Toc88657320"/>
      <w:bookmarkStart w:id="4882" w:name="_Toc105657383"/>
      <w:bookmarkStart w:id="4883" w:name="_Toc106108764"/>
      <w:bookmarkStart w:id="4884" w:name="_Toc112687857"/>
      <w:bookmarkStart w:id="4885" w:name="_Toc184819909"/>
      <w:bookmarkEnd w:id="4874"/>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75"/>
      <w:bookmarkEnd w:id="4876"/>
      <w:bookmarkEnd w:id="4877"/>
      <w:bookmarkEnd w:id="4878"/>
      <w:bookmarkEnd w:id="4879"/>
      <w:bookmarkEnd w:id="4880"/>
      <w:bookmarkEnd w:id="4881"/>
      <w:bookmarkEnd w:id="4882"/>
      <w:bookmarkEnd w:id="4883"/>
      <w:bookmarkEnd w:id="4884"/>
      <w:bookmarkEnd w:id="4885"/>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1..&lt;maxnoofQoSparaSets&gt;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886"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77777777" w:rsidR="00CE4202" w:rsidRPr="00C42F7A" w:rsidRDefault="00CE4202" w:rsidP="007B1FA7">
            <w:pPr>
              <w:pStyle w:val="TAL"/>
              <w:keepNext w:val="0"/>
              <w:keepLines w:val="0"/>
              <w:widowControl w:val="0"/>
              <w:rPr>
                <w:lang w:eastAsia="ja-JP"/>
              </w:rPr>
            </w:pP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77777777" w:rsidR="00CE4202" w:rsidRPr="00C42F7A" w:rsidRDefault="00CE4202" w:rsidP="007B1FA7">
            <w:pPr>
              <w:pStyle w:val="TAL"/>
              <w:keepNext w:val="0"/>
              <w:keepLines w:val="0"/>
              <w:widowControl w:val="0"/>
              <w:rPr>
                <w:lang w:eastAsia="ja-JP"/>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bookmarkEnd w:id="4886"/>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887" w:name="_CR9_3_1_94"/>
      <w:bookmarkStart w:id="4888" w:name="_Toc45881832"/>
      <w:bookmarkStart w:id="4889" w:name="_Toc51852471"/>
      <w:bookmarkStart w:id="4890" w:name="_Toc56620422"/>
      <w:bookmarkStart w:id="4891" w:name="_Toc64448062"/>
      <w:bookmarkStart w:id="4892" w:name="_Toc74152837"/>
      <w:bookmarkStart w:id="4893" w:name="_Toc88656262"/>
      <w:bookmarkStart w:id="4894" w:name="_Toc88657321"/>
      <w:bookmarkStart w:id="4895" w:name="_Toc105657384"/>
      <w:bookmarkStart w:id="4896" w:name="_Toc106108765"/>
      <w:bookmarkStart w:id="4897" w:name="_Toc112687858"/>
      <w:bookmarkStart w:id="4898" w:name="_Toc184819910"/>
      <w:bookmarkEnd w:id="4887"/>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888"/>
      <w:bookmarkEnd w:id="4889"/>
      <w:bookmarkEnd w:id="4890"/>
      <w:bookmarkEnd w:id="4891"/>
      <w:bookmarkEnd w:id="4892"/>
      <w:bookmarkEnd w:id="4893"/>
      <w:bookmarkEnd w:id="4894"/>
      <w:bookmarkEnd w:id="4895"/>
      <w:bookmarkEnd w:id="4896"/>
      <w:bookmarkEnd w:id="4897"/>
      <w:bookmarkEnd w:id="4898"/>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899" w:name="_CR9_3_1_95"/>
      <w:bookmarkStart w:id="4900" w:name="_Toc20955997"/>
      <w:bookmarkStart w:id="4901" w:name="_Toc29404336"/>
      <w:bookmarkStart w:id="4902" w:name="_Toc36556732"/>
      <w:bookmarkStart w:id="4903" w:name="_Toc51852472"/>
      <w:bookmarkStart w:id="4904" w:name="_Toc56620423"/>
      <w:bookmarkStart w:id="4905" w:name="_Toc64448063"/>
      <w:bookmarkStart w:id="4906" w:name="_Toc74152838"/>
      <w:bookmarkStart w:id="4907" w:name="_Toc88656263"/>
      <w:bookmarkStart w:id="4908" w:name="_Toc88657322"/>
      <w:bookmarkStart w:id="4909" w:name="_Toc105657385"/>
      <w:bookmarkStart w:id="4910" w:name="_Toc106108766"/>
      <w:bookmarkStart w:id="4911" w:name="_Toc112687859"/>
      <w:bookmarkStart w:id="4912" w:name="_Toc184819911"/>
      <w:bookmarkStart w:id="4913" w:name="_Toc20955648"/>
      <w:bookmarkStart w:id="4914" w:name="_Toc29461090"/>
      <w:bookmarkStart w:id="4915" w:name="_Toc29505822"/>
      <w:bookmarkStart w:id="4916" w:name="_Toc36556347"/>
      <w:bookmarkStart w:id="4917" w:name="_Toc45881833"/>
      <w:bookmarkEnd w:id="4899"/>
      <w:r w:rsidRPr="00356814">
        <w:t>9.3.</w:t>
      </w:r>
      <w:r>
        <w:t>1</w:t>
      </w:r>
      <w:r w:rsidRPr="00356814">
        <w:t>.</w:t>
      </w:r>
      <w:r>
        <w:t>95</w:t>
      </w:r>
      <w:r w:rsidRPr="00356814">
        <w:tab/>
      </w:r>
      <w:bookmarkEnd w:id="4900"/>
      <w:bookmarkEnd w:id="4901"/>
      <w:bookmarkEnd w:id="4902"/>
      <w:r w:rsidRPr="003A5FEB">
        <w:t>Extended gNB-CU-CP Name</w:t>
      </w:r>
      <w:bookmarkEnd w:id="4903"/>
      <w:bookmarkEnd w:id="4904"/>
      <w:bookmarkEnd w:id="4905"/>
      <w:bookmarkEnd w:id="4906"/>
      <w:bookmarkEnd w:id="4907"/>
      <w:bookmarkEnd w:id="4908"/>
      <w:bookmarkEnd w:id="4909"/>
      <w:bookmarkEnd w:id="4910"/>
      <w:bookmarkEnd w:id="4911"/>
      <w:bookmarkEnd w:id="4912"/>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18" w:name="_CR9_3_1_96"/>
      <w:bookmarkStart w:id="4919" w:name="_Toc51852473"/>
      <w:bookmarkStart w:id="4920" w:name="_Toc56620424"/>
      <w:bookmarkStart w:id="4921" w:name="_Toc64448064"/>
      <w:bookmarkStart w:id="4922" w:name="_Toc74152839"/>
      <w:bookmarkStart w:id="4923" w:name="_Toc88656264"/>
      <w:bookmarkStart w:id="4924" w:name="_Toc88657323"/>
      <w:bookmarkStart w:id="4925" w:name="_Toc105657386"/>
      <w:bookmarkStart w:id="4926" w:name="_Toc106108767"/>
      <w:bookmarkStart w:id="4927" w:name="_Toc112687860"/>
      <w:bookmarkStart w:id="4928" w:name="_Toc184819912"/>
      <w:bookmarkEnd w:id="4918"/>
      <w:r w:rsidRPr="00356814">
        <w:t>9.3.</w:t>
      </w:r>
      <w:r>
        <w:t>1</w:t>
      </w:r>
      <w:r w:rsidRPr="00356814">
        <w:t>.</w:t>
      </w:r>
      <w:r>
        <w:t>96</w:t>
      </w:r>
      <w:r w:rsidRPr="00356814">
        <w:tab/>
      </w:r>
      <w:r w:rsidRPr="003A5FEB">
        <w:t>Extended gNB-CU-</w:t>
      </w:r>
      <w:r>
        <w:t>U</w:t>
      </w:r>
      <w:r w:rsidRPr="003A5FEB">
        <w:t>P Name</w:t>
      </w:r>
      <w:bookmarkEnd w:id="4919"/>
      <w:bookmarkEnd w:id="4920"/>
      <w:bookmarkEnd w:id="4921"/>
      <w:bookmarkEnd w:id="4922"/>
      <w:bookmarkEnd w:id="4923"/>
      <w:bookmarkEnd w:id="4924"/>
      <w:bookmarkEnd w:id="4925"/>
      <w:bookmarkEnd w:id="4926"/>
      <w:bookmarkEnd w:id="4927"/>
      <w:bookmarkEnd w:id="4928"/>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29" w:name="_CR9_3_1_97"/>
      <w:bookmarkStart w:id="4930" w:name="_Toc74152840"/>
      <w:bookmarkStart w:id="4931" w:name="_Toc88656265"/>
      <w:bookmarkStart w:id="4932" w:name="_Toc88657324"/>
      <w:bookmarkStart w:id="4933" w:name="_Toc105657387"/>
      <w:bookmarkStart w:id="4934" w:name="_Toc106108768"/>
      <w:bookmarkStart w:id="4935" w:name="_Toc112687861"/>
      <w:bookmarkStart w:id="4936" w:name="_Toc184819913"/>
      <w:bookmarkStart w:id="4937" w:name="_Toc51852474"/>
      <w:bookmarkStart w:id="4938" w:name="_Toc56620425"/>
      <w:bookmarkStart w:id="4939" w:name="_Toc64448065"/>
      <w:bookmarkEnd w:id="4929"/>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30"/>
      <w:bookmarkEnd w:id="4931"/>
      <w:bookmarkEnd w:id="4932"/>
      <w:bookmarkEnd w:id="4933"/>
      <w:bookmarkEnd w:id="4934"/>
      <w:bookmarkEnd w:id="4935"/>
      <w:bookmarkEnd w:id="4936"/>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7B1FA7">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7B1FA7">
            <w:pPr>
              <w:pStyle w:val="TAL"/>
              <w:keepNext w:val="0"/>
              <w:keepLines w:val="0"/>
              <w:widowControl w:val="0"/>
              <w:rPr>
                <w:lang w:eastAsia="ja-JP"/>
              </w:rPr>
            </w:pPr>
          </w:p>
        </w:tc>
        <w:tc>
          <w:tcPr>
            <w:tcW w:w="1440" w:type="dxa"/>
          </w:tcPr>
          <w:p w14:paraId="7CDE8DE0" w14:textId="77777777" w:rsidR="00FC324B" w:rsidRPr="00DA3ED5" w:rsidRDefault="00FC324B" w:rsidP="007B1FA7">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00F5D778" w14:textId="77777777" w:rsidR="00FC324B" w:rsidRPr="00DA21C4" w:rsidRDefault="00FC324B" w:rsidP="007B1FA7">
            <w:pPr>
              <w:pStyle w:val="TAL"/>
              <w:keepNext w:val="0"/>
              <w:keepLines w:val="0"/>
              <w:widowControl w:val="0"/>
              <w:rPr>
                <w:lang w:eastAsia="ja-JP"/>
              </w:rPr>
            </w:pPr>
          </w:p>
        </w:tc>
        <w:tc>
          <w:tcPr>
            <w:tcW w:w="2880" w:type="dxa"/>
          </w:tcPr>
          <w:p w14:paraId="7257CB44" w14:textId="77777777" w:rsidR="00FC324B" w:rsidRPr="00DA21C4" w:rsidRDefault="00FC324B" w:rsidP="007B1FA7">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7B1FA7">
            <w:pPr>
              <w:pStyle w:val="TAL"/>
              <w:keepNext w:val="0"/>
              <w:keepLines w:val="0"/>
              <w:widowControl w:val="0"/>
              <w:ind w:leftChars="50" w:left="100"/>
            </w:pPr>
            <w:r w:rsidRPr="00DA21C4">
              <w:t>&gt;NR CGI</w:t>
            </w:r>
          </w:p>
        </w:tc>
        <w:tc>
          <w:tcPr>
            <w:tcW w:w="1080" w:type="dxa"/>
          </w:tcPr>
          <w:p w14:paraId="4317ED48" w14:textId="77777777" w:rsidR="00FC324B" w:rsidRDefault="00FC324B" w:rsidP="007B1FA7">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7B1FA7">
            <w:pPr>
              <w:pStyle w:val="TAL"/>
              <w:keepNext w:val="0"/>
              <w:keepLines w:val="0"/>
              <w:widowControl w:val="0"/>
              <w:rPr>
                <w:lang w:eastAsia="ja-JP"/>
              </w:rPr>
            </w:pPr>
          </w:p>
        </w:tc>
        <w:tc>
          <w:tcPr>
            <w:tcW w:w="1872" w:type="dxa"/>
          </w:tcPr>
          <w:p w14:paraId="1D956D24" w14:textId="77777777" w:rsidR="00FC324B" w:rsidRPr="00DA21C4" w:rsidRDefault="00FC324B" w:rsidP="007B1FA7">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7B1FA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r>
              <w:t>maxnoofExtNRCGI</w:t>
            </w:r>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40" w:name="_CR9_3_1_98"/>
      <w:bookmarkStart w:id="4941" w:name="_Toc88656266"/>
      <w:bookmarkStart w:id="4942" w:name="_Toc88657325"/>
      <w:bookmarkStart w:id="4943" w:name="_Toc105657388"/>
      <w:bookmarkStart w:id="4944" w:name="_Toc106108769"/>
      <w:bookmarkStart w:id="4945" w:name="_Toc112687862"/>
      <w:bookmarkStart w:id="4946" w:name="_Toc184819914"/>
      <w:bookmarkStart w:id="4947" w:name="_Toc74152841"/>
      <w:bookmarkEnd w:id="4940"/>
      <w:r w:rsidRPr="00D629EF">
        <w:t>9.3.1.</w:t>
      </w:r>
      <w:r>
        <w:t>98</w:t>
      </w:r>
      <w:r w:rsidRPr="00D629EF">
        <w:tab/>
      </w:r>
      <w:r w:rsidRPr="0060494F">
        <w:t>Direct Forwarding Path Availability</w:t>
      </w:r>
      <w:bookmarkEnd w:id="4941"/>
      <w:bookmarkEnd w:id="4942"/>
      <w:bookmarkEnd w:id="4943"/>
      <w:bookmarkEnd w:id="4944"/>
      <w:bookmarkEnd w:id="4945"/>
      <w:bookmarkEnd w:id="4946"/>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48" w:name="_Toc88656267"/>
      <w:bookmarkStart w:id="4949" w:name="_Toc88657326"/>
    </w:p>
    <w:p w14:paraId="6FA4C0C0" w14:textId="77777777" w:rsidR="00FC324B" w:rsidRPr="00135FF5" w:rsidRDefault="00FC324B" w:rsidP="007B1FA7">
      <w:pPr>
        <w:pStyle w:val="Heading4"/>
        <w:keepNext w:val="0"/>
        <w:keepLines w:val="0"/>
        <w:widowControl w:val="0"/>
      </w:pPr>
      <w:bookmarkStart w:id="4950" w:name="_CR9_3_1_99"/>
      <w:bookmarkStart w:id="4951" w:name="_Toc105657389"/>
      <w:bookmarkStart w:id="4952" w:name="_Toc106108770"/>
      <w:bookmarkStart w:id="4953" w:name="_Toc112687863"/>
      <w:bookmarkStart w:id="4954" w:name="_Toc184819915"/>
      <w:bookmarkEnd w:id="4950"/>
      <w:r w:rsidRPr="00135FF5">
        <w:t>9.3.1.99</w:t>
      </w:r>
      <w:r w:rsidRPr="00135FF5">
        <w:tab/>
        <w:t>IAB-donor-CU-UP PSK Info</w:t>
      </w:r>
      <w:bookmarkEnd w:id="4951"/>
      <w:bookmarkEnd w:id="4952"/>
      <w:bookmarkEnd w:id="4953"/>
      <w:bookmarkEnd w:id="4954"/>
    </w:p>
    <w:p w14:paraId="1E83741F" w14:textId="77777777" w:rsidR="00FC324B" w:rsidRDefault="00FC324B" w:rsidP="007B1FA7">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55" w:name="_CR9_3_1_100"/>
      <w:bookmarkStart w:id="4956" w:name="_Toc105657390"/>
      <w:bookmarkStart w:id="4957" w:name="_Toc106108771"/>
      <w:bookmarkStart w:id="4958" w:name="_Toc112687864"/>
      <w:bookmarkStart w:id="4959" w:name="_Toc184819916"/>
      <w:bookmarkEnd w:id="4955"/>
      <w:r w:rsidRPr="00792AD5">
        <w:t>9.3.1.</w:t>
      </w:r>
      <w:r>
        <w:t>100</w:t>
      </w:r>
      <w:r w:rsidRPr="00792AD5">
        <w:tab/>
        <w:t>ECGI Support List</w:t>
      </w:r>
      <w:bookmarkEnd w:id="4956"/>
      <w:bookmarkEnd w:id="4957"/>
      <w:bookmarkEnd w:id="4958"/>
      <w:bookmarkEnd w:id="4959"/>
    </w:p>
    <w:p w14:paraId="527CF22A" w14:textId="77777777" w:rsidR="00FC324B" w:rsidRPr="003C7D3F" w:rsidRDefault="00FC324B" w:rsidP="007B1FA7">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1..&lt;maxnoofECGI&gt;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r w:rsidRPr="003C7D3F">
              <w:t>maxnoofECGI</w:t>
            </w:r>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60" w:name="_CR9_3_1_101"/>
      <w:bookmarkStart w:id="4961" w:name="_Toc105657391"/>
      <w:bookmarkStart w:id="4962" w:name="_Toc106108772"/>
      <w:bookmarkStart w:id="4963" w:name="_Toc112687865"/>
      <w:bookmarkStart w:id="4964" w:name="_Toc184819917"/>
      <w:bookmarkEnd w:id="4960"/>
      <w:r w:rsidRPr="00792AD5">
        <w:t>9.3.1.10</w:t>
      </w:r>
      <w:r>
        <w:t>1</w:t>
      </w:r>
      <w:r w:rsidRPr="00792AD5">
        <w:tab/>
        <w:t>ECGI</w:t>
      </w:r>
      <w:bookmarkEnd w:id="4961"/>
      <w:bookmarkEnd w:id="4962"/>
      <w:bookmarkEnd w:id="4963"/>
      <w:bookmarkEnd w:id="4964"/>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65" w:name="_CR9_3_1_102"/>
      <w:bookmarkStart w:id="4966" w:name="_Toc105657392"/>
      <w:bookmarkStart w:id="4967" w:name="_Toc106108773"/>
      <w:bookmarkStart w:id="4968" w:name="_Toc112687866"/>
      <w:bookmarkStart w:id="4969" w:name="_Toc184819918"/>
      <w:bookmarkEnd w:id="4965"/>
      <w:r>
        <w:t>9.3.1.</w:t>
      </w:r>
      <w:r>
        <w:rPr>
          <w:lang w:eastAsia="zh-CN"/>
        </w:rPr>
        <w:t>102</w:t>
      </w:r>
      <w:r>
        <w:tab/>
      </w:r>
      <w:bookmarkStart w:id="4970" w:name="OLE_LINK119"/>
      <w:r>
        <w:t>UE Slice Maximum Bit Rate List</w:t>
      </w:r>
      <w:bookmarkEnd w:id="4966"/>
      <w:bookmarkEnd w:id="4967"/>
      <w:bookmarkEnd w:id="4968"/>
      <w:bookmarkEnd w:id="4969"/>
      <w:bookmarkEnd w:id="4970"/>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r w:rsidRPr="00836DD7">
              <w:rPr>
                <w:bCs/>
                <w:iCs/>
                <w:szCs w:val="18"/>
              </w:rPr>
              <w:t>maxnoofSMBRValues</w:t>
            </w:r>
            <w:r w:rsidRPr="009C09F3">
              <w:rPr>
                <w:iCs/>
              </w:rPr>
              <w:t>maxnoofAllowedS-NSSAIs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71" w:name="_CR9_3_1_103"/>
      <w:bookmarkStart w:id="4972" w:name="_Toc105657393"/>
      <w:bookmarkStart w:id="4973" w:name="_Toc106108774"/>
      <w:bookmarkStart w:id="4974" w:name="_Toc112687867"/>
      <w:bookmarkStart w:id="4975" w:name="_Toc184819919"/>
      <w:bookmarkEnd w:id="4971"/>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72"/>
      <w:bookmarkEnd w:id="4973"/>
      <w:bookmarkEnd w:id="4974"/>
      <w:bookmarkEnd w:id="4975"/>
    </w:p>
    <w:p w14:paraId="70E03D3D" w14:textId="77777777" w:rsidR="00FC324B" w:rsidRDefault="00FC324B" w:rsidP="007B1FA7">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76" w:name="_CR9_3_1_104"/>
      <w:bookmarkStart w:id="4977" w:name="_Toc105657394"/>
      <w:bookmarkStart w:id="4978" w:name="_Toc106108775"/>
      <w:bookmarkStart w:id="4979" w:name="_Toc112687868"/>
      <w:bookmarkStart w:id="4980" w:name="_Toc184819920"/>
      <w:bookmarkEnd w:id="4976"/>
      <w:r w:rsidRPr="00D629EF">
        <w:t>9.3.1.</w:t>
      </w:r>
      <w:r>
        <w:t>104</w:t>
      </w:r>
      <w:r w:rsidRPr="00D629EF">
        <w:tab/>
      </w:r>
      <w:r>
        <w:t>UDC</w:t>
      </w:r>
      <w:r w:rsidRPr="00D629EF">
        <w:t xml:space="preserve"> Parameters</w:t>
      </w:r>
      <w:bookmarkEnd w:id="4977"/>
      <w:bookmarkEnd w:id="4978"/>
      <w:bookmarkEnd w:id="4979"/>
      <w:bookmarkEnd w:id="4980"/>
    </w:p>
    <w:p w14:paraId="421922E2" w14:textId="77777777" w:rsidR="00FC324B" w:rsidRPr="00D629EF" w:rsidRDefault="00FC324B" w:rsidP="007B1FA7">
      <w:pPr>
        <w:widowControl w:val="0"/>
      </w:pPr>
      <w:bookmarkStart w:id="4981" w:name="_Toc105657395"/>
      <w:bookmarkStart w:id="4982" w:name="_Toc106108776"/>
      <w:bookmarkStart w:id="4983"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FC324B" w:rsidRPr="00D629EF" w14:paraId="24E456A8" w14:textId="77777777" w:rsidTr="009522B9">
        <w:trPr>
          <w:trHeight w:val="760"/>
        </w:trPr>
        <w:tc>
          <w:tcPr>
            <w:tcW w:w="2160" w:type="dxa"/>
          </w:tcPr>
          <w:p w14:paraId="00F2720B" w14:textId="0BB7559C" w:rsidR="00FC324B" w:rsidRPr="00135FF5" w:rsidRDefault="00FC324B" w:rsidP="007B1FA7">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7B1FA7">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7B1FA7">
            <w:pPr>
              <w:pStyle w:val="TAL"/>
              <w:keepNext w:val="0"/>
              <w:keepLines w:val="0"/>
              <w:widowControl w:val="0"/>
              <w:rPr>
                <w:lang w:eastAsia="zh-CN"/>
              </w:rPr>
            </w:pPr>
          </w:p>
        </w:tc>
        <w:tc>
          <w:tcPr>
            <w:tcW w:w="1512" w:type="dxa"/>
          </w:tcPr>
          <w:p w14:paraId="5D936072" w14:textId="77777777" w:rsidR="00FC324B" w:rsidRPr="00135FF5" w:rsidRDefault="00FC324B" w:rsidP="007B1FA7">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7B1FA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7B1FA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FC324B" w:rsidRDefault="00FC324B" w:rsidP="007B1FA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4984" w:name="_CR9_3_1_105"/>
      <w:bookmarkStart w:id="4985" w:name="_Toc184819921"/>
      <w:bookmarkEnd w:id="4984"/>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81"/>
      <w:bookmarkEnd w:id="4982"/>
      <w:bookmarkEnd w:id="4983"/>
      <w:bookmarkEnd w:id="4985"/>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4986" w:name="_CR9_3_1_106"/>
      <w:bookmarkStart w:id="4987" w:name="_Toc105657396"/>
      <w:bookmarkStart w:id="4988" w:name="_Toc106108777"/>
      <w:bookmarkStart w:id="4989" w:name="_Toc112687870"/>
      <w:bookmarkStart w:id="4990" w:name="_Toc184819922"/>
      <w:bookmarkEnd w:id="4986"/>
      <w:r w:rsidRPr="008C3F37">
        <w:t>9.3.1.</w:t>
      </w:r>
      <w:r>
        <w:t>106</w:t>
      </w:r>
      <w:r w:rsidRPr="008C3F37">
        <w:tab/>
        <w:t>gNB-CU-CP MBS E1AP ID</w:t>
      </w:r>
      <w:bookmarkEnd w:id="4987"/>
      <w:bookmarkEnd w:id="4988"/>
      <w:bookmarkEnd w:id="4989"/>
      <w:bookmarkEnd w:id="4990"/>
    </w:p>
    <w:p w14:paraId="5CEED47F" w14:textId="490F4D87" w:rsidR="00FC324B" w:rsidRPr="008C3F37" w:rsidRDefault="00FC324B" w:rsidP="007B1FA7">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4991" w:name="_CR9_3_1_107"/>
      <w:bookmarkStart w:id="4992" w:name="_Toc105657397"/>
      <w:bookmarkStart w:id="4993" w:name="_Toc106108778"/>
      <w:bookmarkStart w:id="4994" w:name="_Toc112687871"/>
      <w:bookmarkStart w:id="4995" w:name="_Toc184819923"/>
      <w:bookmarkEnd w:id="4991"/>
      <w:r w:rsidRPr="008C3F37">
        <w:t>9.3.1.</w:t>
      </w:r>
      <w:r>
        <w:t>107</w:t>
      </w:r>
      <w:r w:rsidRPr="008C3F37">
        <w:tab/>
        <w:t>gNB-CU-UP MBS E1AP ID</w:t>
      </w:r>
      <w:bookmarkEnd w:id="4992"/>
      <w:bookmarkEnd w:id="4993"/>
      <w:bookmarkEnd w:id="4994"/>
      <w:bookmarkEnd w:id="4995"/>
    </w:p>
    <w:p w14:paraId="1213A351" w14:textId="6B1E215C" w:rsidR="00FC324B" w:rsidRPr="008C3F37" w:rsidRDefault="00FC324B" w:rsidP="007B1FA7">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4996" w:name="_CR9_3_1_108"/>
      <w:bookmarkStart w:id="4997" w:name="_Toc105657398"/>
      <w:bookmarkStart w:id="4998" w:name="_Toc106108779"/>
      <w:bookmarkStart w:id="4999" w:name="_Toc112687872"/>
      <w:bookmarkStart w:id="5000" w:name="_Toc184819924"/>
      <w:bookmarkEnd w:id="4996"/>
      <w:r w:rsidRPr="008C3F37">
        <w:t>9.3.1.</w:t>
      </w:r>
      <w:r>
        <w:t>108</w:t>
      </w:r>
      <w:r w:rsidRPr="008C3F37">
        <w:tab/>
        <w:t>Global MBS Session ID</w:t>
      </w:r>
      <w:bookmarkEnd w:id="4997"/>
      <w:bookmarkEnd w:id="4998"/>
      <w:bookmarkEnd w:id="4999"/>
      <w:bookmarkEnd w:id="5000"/>
    </w:p>
    <w:p w14:paraId="67D55A19" w14:textId="77777777" w:rsidR="00FC324B" w:rsidRPr="008C3F37" w:rsidRDefault="00FC324B" w:rsidP="007B1FA7">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5001" w:name="_CR9_3_1_109"/>
      <w:bookmarkStart w:id="5002" w:name="_Toc105657399"/>
      <w:bookmarkStart w:id="5003" w:name="_Toc106108780"/>
      <w:bookmarkStart w:id="5004" w:name="_Toc112687873"/>
      <w:bookmarkStart w:id="5005" w:name="_Toc184819925"/>
      <w:bookmarkEnd w:id="5001"/>
      <w:r w:rsidRPr="008C3F37">
        <w:t>9.3.1.</w:t>
      </w:r>
      <w:r>
        <w:t>109</w:t>
      </w:r>
      <w:r w:rsidRPr="008C3F37">
        <w:tab/>
        <w:t>DU Cell Reference</w:t>
      </w:r>
      <w:bookmarkEnd w:id="5002"/>
      <w:bookmarkEnd w:id="5003"/>
      <w:bookmarkEnd w:id="5004"/>
      <w:bookmarkEnd w:id="5005"/>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06" w:name="_CR9_3_1_110"/>
      <w:bookmarkStart w:id="5007" w:name="_Toc56620678"/>
      <w:bookmarkStart w:id="5008" w:name="_Toc105657400"/>
      <w:bookmarkStart w:id="5009" w:name="_Toc106108781"/>
      <w:bookmarkStart w:id="5010" w:name="_Toc112687874"/>
      <w:bookmarkStart w:id="5011" w:name="_Toc184819926"/>
      <w:bookmarkEnd w:id="5006"/>
      <w:r>
        <w:t>9.3.1.110</w:t>
      </w:r>
      <w:r w:rsidRPr="008C3F37">
        <w:tab/>
        <w:t>gNB-CU-UP MBS Support Information</w:t>
      </w:r>
      <w:bookmarkEnd w:id="5007"/>
      <w:bookmarkEnd w:id="5008"/>
      <w:bookmarkEnd w:id="5009"/>
      <w:bookmarkEnd w:id="5010"/>
      <w:bookmarkEnd w:id="5011"/>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12" w:name="_CR9_3_1_111"/>
      <w:bookmarkStart w:id="5013" w:name="_Toc105657401"/>
      <w:bookmarkStart w:id="5014" w:name="_Toc106108782"/>
      <w:bookmarkStart w:id="5015" w:name="_Toc112687875"/>
      <w:bookmarkStart w:id="5016" w:name="_Toc184819927"/>
      <w:bookmarkEnd w:id="5012"/>
      <w:r>
        <w:t>9.3.1.111</w:t>
      </w:r>
      <w:r w:rsidRPr="008C3F37">
        <w:tab/>
        <w:t>MBS Area Session ID</w:t>
      </w:r>
      <w:bookmarkEnd w:id="5013"/>
      <w:bookmarkEnd w:id="5014"/>
      <w:bookmarkEnd w:id="5015"/>
      <w:bookmarkEnd w:id="5016"/>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17" w:name="_CR9_3_1_112"/>
      <w:bookmarkStart w:id="5018" w:name="_Toc105657402"/>
      <w:bookmarkStart w:id="5019" w:name="_Toc106108783"/>
      <w:bookmarkStart w:id="5020" w:name="_Toc112687876"/>
      <w:bookmarkStart w:id="5021" w:name="_Toc184819928"/>
      <w:bookmarkEnd w:id="5017"/>
      <w:r>
        <w:t>9.3.1.112</w:t>
      </w:r>
      <w:r w:rsidRPr="008C3F37">
        <w:tab/>
      </w:r>
      <w:r w:rsidRPr="008C3F37">
        <w:rPr>
          <w:noProof/>
          <w:lang w:eastAsia="ja-JP"/>
        </w:rPr>
        <w:t>BC Bearer Context NG-U TNL Info at 5GC</w:t>
      </w:r>
      <w:bookmarkEnd w:id="5018"/>
      <w:bookmarkEnd w:id="5019"/>
      <w:bookmarkEnd w:id="5020"/>
      <w:bookmarkEnd w:id="5021"/>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r w:rsidRPr="008C3F37">
              <w:t>maxnoofMBSAreaSessionIDs</w:t>
            </w:r>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22" w:name="_CR9_3_1_113"/>
      <w:bookmarkStart w:id="5023" w:name="_Toc105657403"/>
      <w:bookmarkStart w:id="5024" w:name="_Toc106108784"/>
      <w:bookmarkStart w:id="5025" w:name="_Toc112687877"/>
      <w:bookmarkStart w:id="5026" w:name="_Toc184819929"/>
      <w:bookmarkEnd w:id="5022"/>
      <w:r>
        <w:t>9.3.1.113</w:t>
      </w:r>
      <w:r w:rsidRPr="008C3F37">
        <w:tab/>
      </w:r>
      <w:r w:rsidRPr="008C3F37">
        <w:rPr>
          <w:bCs/>
          <w:noProof/>
          <w:lang w:eastAsia="ja-JP"/>
        </w:rPr>
        <w:t>MBS NG-U Information at 5GC</w:t>
      </w:r>
      <w:bookmarkEnd w:id="5023"/>
      <w:bookmarkEnd w:id="5024"/>
      <w:bookmarkEnd w:id="5025"/>
      <w:bookmarkEnd w:id="5026"/>
    </w:p>
    <w:p w14:paraId="4A9D0622" w14:textId="77777777" w:rsidR="00FC324B" w:rsidRPr="008C3F37" w:rsidRDefault="00FC324B" w:rsidP="007B1FA7">
      <w:pPr>
        <w:widowControl w:val="0"/>
      </w:pPr>
      <w:bookmarkStart w:id="5027" w:name="_Toc105657404"/>
      <w:bookmarkStart w:id="5028" w:name="_Toc106108785"/>
      <w:bookmarkStart w:id="502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30" w:name="_CR9_3_1_114"/>
      <w:bookmarkStart w:id="5031" w:name="_Toc184819930"/>
      <w:bookmarkEnd w:id="5030"/>
      <w:r>
        <w:t>9.3.1.114</w:t>
      </w:r>
      <w:r w:rsidRPr="008C3F37">
        <w:tab/>
        <w:t>BC MRB Setup Configuration</w:t>
      </w:r>
      <w:bookmarkEnd w:id="5027"/>
      <w:bookmarkEnd w:id="5028"/>
      <w:bookmarkEnd w:id="5029"/>
      <w:bookmarkEnd w:id="5031"/>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r w:rsidRPr="006B7F1D">
              <w:t>maxnoofMRBs</w:t>
            </w:r>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r w:rsidRPr="009C09F3">
              <w:t>maxnoofDUs</w:t>
            </w:r>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32" w:name="_CR9_3_1_115"/>
      <w:bookmarkStart w:id="5033" w:name="_Toc105657405"/>
      <w:bookmarkStart w:id="5034" w:name="_Toc106108786"/>
      <w:bookmarkStart w:id="5035" w:name="_Toc112687879"/>
      <w:bookmarkStart w:id="5036" w:name="_Toc184819931"/>
      <w:bookmarkEnd w:id="5032"/>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33"/>
      <w:bookmarkEnd w:id="5034"/>
      <w:bookmarkEnd w:id="5035"/>
      <w:bookmarkEnd w:id="5036"/>
    </w:p>
    <w:p w14:paraId="78EB809B" w14:textId="77777777" w:rsidR="00FC324B" w:rsidRPr="00F76772" w:rsidRDefault="00FC324B" w:rsidP="007B1FA7">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37" w:name="_CR9_3_1_116"/>
      <w:bookmarkStart w:id="5038" w:name="_Toc105657406"/>
      <w:bookmarkStart w:id="5039" w:name="_Toc106108787"/>
      <w:bookmarkStart w:id="5040" w:name="_Toc112687880"/>
      <w:bookmarkStart w:id="5041" w:name="_Toc184819932"/>
      <w:bookmarkEnd w:id="5037"/>
      <w:r>
        <w:t>9.3.1.116</w:t>
      </w:r>
      <w:r w:rsidRPr="008C3F37">
        <w:tab/>
      </w:r>
      <w:r w:rsidRPr="008C3F37">
        <w:rPr>
          <w:noProof/>
          <w:lang w:eastAsia="ja-JP"/>
        </w:rPr>
        <w:t>BC Bearer Context NG-U TNL Info at NG-RAN</w:t>
      </w:r>
      <w:bookmarkEnd w:id="5038"/>
      <w:bookmarkEnd w:id="5039"/>
      <w:bookmarkEnd w:id="5040"/>
      <w:bookmarkEnd w:id="5041"/>
    </w:p>
    <w:p w14:paraId="7A31FA4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r w:rsidRPr="008C3F37">
              <w:t>maxnoofMBSAreaSessionIDs</w:t>
            </w:r>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42" w:name="_CR9_3_1_117"/>
      <w:bookmarkStart w:id="5043" w:name="_Toc105657407"/>
      <w:bookmarkStart w:id="5044" w:name="_Toc106108788"/>
      <w:bookmarkStart w:id="5045" w:name="_Toc112687881"/>
      <w:bookmarkStart w:id="5046" w:name="_Toc184819933"/>
      <w:bookmarkEnd w:id="5042"/>
      <w:r>
        <w:t>9.3.1.117</w:t>
      </w:r>
      <w:r w:rsidRPr="008C3F37">
        <w:tab/>
      </w:r>
      <w:r w:rsidRPr="008C3F37">
        <w:rPr>
          <w:bCs/>
          <w:noProof/>
          <w:lang w:eastAsia="ja-JP"/>
        </w:rPr>
        <w:t>MBS NG-U Information at NG-RAN</w:t>
      </w:r>
      <w:bookmarkEnd w:id="5043"/>
      <w:bookmarkEnd w:id="5044"/>
      <w:bookmarkEnd w:id="5045"/>
      <w:bookmarkEnd w:id="5046"/>
    </w:p>
    <w:p w14:paraId="50EC7FB8" w14:textId="77777777" w:rsidR="00FC324B" w:rsidRPr="008C3F37" w:rsidRDefault="00FC324B" w:rsidP="007B1FA7">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47" w:name="_CR9_3_1_118"/>
      <w:bookmarkStart w:id="5048" w:name="_Toc105657408"/>
      <w:bookmarkStart w:id="5049" w:name="_Toc106108789"/>
      <w:bookmarkStart w:id="5050" w:name="_Toc112687882"/>
      <w:bookmarkStart w:id="5051" w:name="_Toc184819934"/>
      <w:bookmarkEnd w:id="5047"/>
      <w:r>
        <w:t>9.3.1.118</w:t>
      </w:r>
      <w:r w:rsidRPr="008C3F37">
        <w:tab/>
      </w:r>
      <w:r w:rsidRPr="008C3F37">
        <w:rPr>
          <w:noProof/>
          <w:lang w:eastAsia="ja-JP"/>
        </w:rPr>
        <w:t>BC Bearer Context F1-U TNL Info at CU</w:t>
      </w:r>
      <w:bookmarkEnd w:id="5048"/>
      <w:bookmarkEnd w:id="5049"/>
      <w:bookmarkEnd w:id="5050"/>
      <w:bookmarkEnd w:id="5051"/>
    </w:p>
    <w:p w14:paraId="10D22141" w14:textId="77777777" w:rsidR="00FC324B" w:rsidRPr="008C3F37" w:rsidRDefault="00FC324B" w:rsidP="007B1FA7">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522B9">
        <w:trP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r w:rsidRPr="008C3F37">
              <w:t>maxnoofMBSAreaSessionIDs</w:t>
            </w:r>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52" w:name="_CR9_3_1_119"/>
      <w:bookmarkStart w:id="5053" w:name="_Toc105657409"/>
      <w:bookmarkStart w:id="5054" w:name="_Toc106108790"/>
      <w:bookmarkStart w:id="5055" w:name="_Toc112687883"/>
      <w:bookmarkStart w:id="5056" w:name="_Toc184819935"/>
      <w:bookmarkEnd w:id="5052"/>
      <w:r>
        <w:rPr>
          <w:lang w:val="fr-FR"/>
        </w:rPr>
        <w:t>9.3.1.119</w:t>
      </w:r>
      <w:r w:rsidRPr="0076581A">
        <w:rPr>
          <w:lang w:val="fr-FR"/>
        </w:rPr>
        <w:tab/>
      </w:r>
      <w:r w:rsidRPr="0076581A">
        <w:rPr>
          <w:noProof/>
          <w:lang w:val="fr-FR" w:eastAsia="ja-JP"/>
        </w:rPr>
        <w:t>BC Bearer Context F1-U TNL Info at DU</w:t>
      </w:r>
      <w:bookmarkEnd w:id="5053"/>
      <w:bookmarkEnd w:id="5054"/>
      <w:bookmarkEnd w:id="5055"/>
      <w:bookmarkEnd w:id="5056"/>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r w:rsidRPr="008C3F37">
              <w:t>maxnoofMBSAreaSessionIDs</w:t>
            </w:r>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57" w:name="_CR9_3_1_120"/>
      <w:bookmarkStart w:id="5058" w:name="_Toc105657410"/>
      <w:bookmarkStart w:id="5059" w:name="_Toc106108791"/>
      <w:bookmarkStart w:id="5060" w:name="_Toc112687884"/>
      <w:bookmarkStart w:id="5061" w:name="_Toc184819936"/>
      <w:bookmarkEnd w:id="5057"/>
      <w:r>
        <w:t>9.3.1.120</w:t>
      </w:r>
      <w:r w:rsidRPr="008C3F37">
        <w:tab/>
      </w:r>
      <w:bookmarkStart w:id="5062" w:name="OLE_LINK96"/>
      <w:bookmarkStart w:id="5063" w:name="OLE_LINK97"/>
      <w:r w:rsidRPr="008C3F37">
        <w:t>MC MRB Setup Configuration</w:t>
      </w:r>
      <w:bookmarkEnd w:id="5058"/>
      <w:bookmarkEnd w:id="5059"/>
      <w:bookmarkEnd w:id="5060"/>
      <w:bookmarkEnd w:id="5061"/>
      <w:bookmarkEnd w:id="5062"/>
      <w:bookmarkEnd w:id="5063"/>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522B9">
        <w:trP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r w:rsidRPr="008C3F37">
              <w:t>maxnoofMRBs</w:t>
            </w:r>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64" w:name="_CR9_3_1_121"/>
      <w:bookmarkStart w:id="5065" w:name="_Toc105657411"/>
      <w:bookmarkStart w:id="5066" w:name="_Toc106108792"/>
      <w:bookmarkStart w:id="5067" w:name="_Toc112687885"/>
      <w:bookmarkStart w:id="5068" w:name="_Toc184819937"/>
      <w:bookmarkEnd w:id="5064"/>
      <w:r>
        <w:t>9.3.1.121</w:t>
      </w:r>
      <w:r w:rsidRPr="008C3F37">
        <w:tab/>
      </w:r>
      <w:r w:rsidRPr="008C3F37">
        <w:rPr>
          <w:noProof/>
          <w:lang w:eastAsia="ja-JP"/>
        </w:rPr>
        <w:t>MC Bearer Context NG-U TNL Info at NG-RAN</w:t>
      </w:r>
      <w:bookmarkEnd w:id="5065"/>
      <w:bookmarkEnd w:id="5066"/>
      <w:bookmarkEnd w:id="5067"/>
      <w:bookmarkEnd w:id="5068"/>
    </w:p>
    <w:p w14:paraId="4E319D2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r w:rsidRPr="008C3F37">
              <w:t>maxnoofMBSAreaSessionIDs</w:t>
            </w:r>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69" w:name="_CR9_3_1_122"/>
      <w:bookmarkStart w:id="5070" w:name="_Toc105657412"/>
      <w:bookmarkStart w:id="5071" w:name="_Toc106108793"/>
      <w:bookmarkStart w:id="5072" w:name="_Toc112687886"/>
      <w:bookmarkStart w:id="5073" w:name="_Toc184819938"/>
      <w:bookmarkEnd w:id="5069"/>
      <w:r>
        <w:t>9.3.1.122</w:t>
      </w:r>
      <w:r w:rsidRPr="008C3F37">
        <w:tab/>
      </w:r>
      <w:r w:rsidRPr="008C3F37">
        <w:rPr>
          <w:noProof/>
          <w:lang w:eastAsia="ja-JP"/>
        </w:rPr>
        <w:t>MC Bearer Context NG-U TNL Info at 5GC</w:t>
      </w:r>
      <w:bookmarkEnd w:id="5070"/>
      <w:bookmarkEnd w:id="5071"/>
      <w:bookmarkEnd w:id="5072"/>
      <w:bookmarkEnd w:id="5073"/>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74" w:name="_CR9_3_1_123"/>
      <w:bookmarkStart w:id="5075" w:name="_Toc105657413"/>
      <w:bookmarkStart w:id="5076" w:name="_Toc106108794"/>
      <w:bookmarkStart w:id="5077" w:name="_Toc112687887"/>
      <w:bookmarkStart w:id="5078" w:name="_Toc184819939"/>
      <w:bookmarkEnd w:id="5074"/>
      <w:r>
        <w:t>9.3.1.123</w:t>
      </w:r>
      <w:r w:rsidRPr="008C3F37">
        <w:tab/>
      </w:r>
      <w:r w:rsidRPr="008C3F37">
        <w:rPr>
          <w:noProof/>
          <w:lang w:eastAsia="ja-JP"/>
        </w:rPr>
        <w:t>MC Bearer Context NG-U TNL Info at NG-RAN Request</w:t>
      </w:r>
      <w:bookmarkEnd w:id="5075"/>
      <w:bookmarkEnd w:id="5076"/>
      <w:bookmarkEnd w:id="5077"/>
      <w:bookmarkEnd w:id="5078"/>
    </w:p>
    <w:p w14:paraId="2D8E83E5" w14:textId="77777777" w:rsidR="00FC324B" w:rsidRPr="008C3F37" w:rsidRDefault="00FC324B" w:rsidP="007B1FA7">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79" w:name="_CR9_3_1_124"/>
      <w:bookmarkStart w:id="5080" w:name="_Toc105657414"/>
      <w:bookmarkStart w:id="5081" w:name="_Toc106108795"/>
      <w:bookmarkStart w:id="5082" w:name="_Toc112687888"/>
      <w:bookmarkStart w:id="5083" w:name="_Toc184819940"/>
      <w:bookmarkEnd w:id="5079"/>
      <w:r>
        <w:t>9.3.1.124</w:t>
      </w:r>
      <w:r w:rsidRPr="008C3F37">
        <w:tab/>
      </w:r>
      <w:r w:rsidRPr="008C3F37">
        <w:rPr>
          <w:noProof/>
          <w:lang w:eastAsia="ja-JP"/>
        </w:rPr>
        <w:t>MC Bearer Context F1-U TNL Info at DU</w:t>
      </w:r>
      <w:bookmarkEnd w:id="5080"/>
      <w:bookmarkEnd w:id="5081"/>
      <w:bookmarkEnd w:id="5082"/>
      <w:bookmarkEnd w:id="5083"/>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522B9">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084" w:name="_CR9_3_1_125"/>
      <w:bookmarkStart w:id="5085" w:name="_Toc105657415"/>
      <w:bookmarkStart w:id="5086" w:name="_Toc106108796"/>
      <w:bookmarkStart w:id="5087" w:name="_Toc112687889"/>
      <w:bookmarkStart w:id="5088" w:name="_Toc184819941"/>
      <w:bookmarkEnd w:id="5084"/>
      <w:r>
        <w:t>9.3.1.125</w:t>
      </w:r>
      <w:r w:rsidRPr="008C3F37">
        <w:tab/>
        <w:t>MBS Multicast F1-U Context Descriptor</w:t>
      </w:r>
      <w:bookmarkEnd w:id="5085"/>
      <w:bookmarkEnd w:id="5086"/>
      <w:bookmarkEnd w:id="5087"/>
      <w:bookmarkEnd w:id="5088"/>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(ptm,</w:t>
            </w:r>
          </w:p>
          <w:p w14:paraId="59B0E549" w14:textId="77777777" w:rsidR="00FC324B" w:rsidRPr="00836DD7" w:rsidRDefault="00FC324B" w:rsidP="007B1FA7">
            <w:pPr>
              <w:pStyle w:val="TAL"/>
              <w:keepNext w:val="0"/>
              <w:keepLines w:val="0"/>
              <w:widowControl w:val="0"/>
            </w:pPr>
            <w:r w:rsidRPr="00836DD7">
              <w:t>ptp,</w:t>
            </w:r>
          </w:p>
          <w:p w14:paraId="72590014" w14:textId="77777777" w:rsidR="00FC324B" w:rsidRPr="00836DD7" w:rsidRDefault="00FC324B" w:rsidP="007B1FA7">
            <w:pPr>
              <w:pStyle w:val="TAL"/>
              <w:keepNext w:val="0"/>
              <w:keepLines w:val="0"/>
              <w:widowControl w:val="0"/>
            </w:pPr>
            <w:r w:rsidRPr="00836DD7">
              <w:t>ptp retransmission,</w:t>
            </w:r>
          </w:p>
          <w:p w14:paraId="5B64E1F2" w14:textId="77777777" w:rsidR="00FC324B" w:rsidRPr="00836DD7" w:rsidRDefault="00FC324B" w:rsidP="007B1FA7">
            <w:pPr>
              <w:pStyle w:val="TAL"/>
              <w:keepNext w:val="0"/>
              <w:keepLines w:val="0"/>
              <w:widowControl w:val="0"/>
            </w:pPr>
            <w:r w:rsidRPr="00836DD7">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r w:rsidRPr="00A16E1B">
              <w:t>ptm</w:t>
            </w:r>
            <w:r w:rsidRPr="00836DD7">
              <w:rPr>
                <w:rFonts w:eastAsia="Yu Mincho"/>
              </w:rPr>
              <w:t>"</w:t>
            </w:r>
            <w:r w:rsidRPr="00A16E1B">
              <w:t xml:space="preserve"> </w:t>
            </w:r>
            <w:r w:rsidRPr="00836DD7">
              <w:t>indicates that the Multicast F1-U Context is setup for pt</w:t>
            </w:r>
            <w:r w:rsidRPr="00A16E1B">
              <w:t>m</w:t>
            </w:r>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r w:rsidRPr="00A16E1B">
              <w:t>ptp</w:t>
            </w:r>
            <w:r w:rsidRPr="00836DD7">
              <w:rPr>
                <w:rFonts w:eastAsia="Yu Mincho"/>
              </w:rPr>
              <w:t xml:space="preserve">" </w:t>
            </w:r>
            <w:r w:rsidRPr="00836DD7">
              <w:t>indicates that the Multicast F1-U Context is setup for ptp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r w:rsidRPr="00A16E1B">
              <w:t>ptp retransmission</w:t>
            </w:r>
            <w:r w:rsidRPr="00836DD7">
              <w:rPr>
                <w:rFonts w:eastAsia="Yu Mincho"/>
              </w:rPr>
              <w:t xml:space="preserve">" </w:t>
            </w:r>
            <w:r w:rsidRPr="00A16E1B">
              <w:t>i</w:t>
            </w:r>
            <w:r w:rsidRPr="00836DD7">
              <w:t>ndicates that the Multicast F1-U Context is setup for ptp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r w:rsidRPr="00A16E1B">
              <w:t>ptp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To support per MBS Area Session F1-U tunnels and being 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089" w:name="_CR9_3_1_126"/>
      <w:bookmarkStart w:id="5090" w:name="_Toc105657416"/>
      <w:bookmarkStart w:id="5091" w:name="_Toc106108797"/>
      <w:bookmarkStart w:id="5092" w:name="_Toc112687890"/>
      <w:bookmarkStart w:id="5093" w:name="_Toc184819942"/>
      <w:bookmarkEnd w:id="5089"/>
      <w:r>
        <w:t>9.3.1.126</w:t>
      </w:r>
      <w:r w:rsidRPr="008C3F37">
        <w:tab/>
      </w:r>
      <w:r>
        <w:t>Void</w:t>
      </w:r>
      <w:bookmarkEnd w:id="5090"/>
      <w:bookmarkEnd w:id="5091"/>
      <w:bookmarkEnd w:id="5092"/>
      <w:bookmarkEnd w:id="5093"/>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094" w:name="_CR9_3_1_127"/>
      <w:bookmarkStart w:id="5095" w:name="_Toc105657417"/>
      <w:bookmarkStart w:id="5096" w:name="_Toc106108798"/>
      <w:bookmarkStart w:id="5097" w:name="_Toc112687891"/>
      <w:bookmarkStart w:id="5098" w:name="_Toc184819943"/>
      <w:bookmarkEnd w:id="5094"/>
      <w:r>
        <w:t>9.3.1.127</w:t>
      </w:r>
      <w:r w:rsidRPr="008C3F37">
        <w:tab/>
      </w:r>
      <w:r w:rsidRPr="008C3F37">
        <w:rPr>
          <w:noProof/>
          <w:lang w:eastAsia="ja-JP"/>
        </w:rPr>
        <w:t>MC Bearer Context NG-U TNL Info at NG-RAN Modify Response</w:t>
      </w:r>
      <w:bookmarkEnd w:id="5095"/>
      <w:bookmarkEnd w:id="5096"/>
      <w:bookmarkEnd w:id="5097"/>
      <w:bookmarkEnd w:id="5098"/>
    </w:p>
    <w:p w14:paraId="57B0CFFE" w14:textId="77777777" w:rsidR="00FC324B" w:rsidRPr="008C3F37" w:rsidRDefault="00FC324B" w:rsidP="007B1FA7">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099" w:name="_CR9_3_1_128"/>
      <w:bookmarkStart w:id="5100" w:name="_Toc97907928"/>
      <w:bookmarkStart w:id="5101" w:name="_Toc105657418"/>
      <w:bookmarkStart w:id="5102" w:name="_Toc106108799"/>
      <w:bookmarkStart w:id="5103" w:name="_Toc112687892"/>
      <w:bookmarkStart w:id="5104" w:name="_Toc184819944"/>
      <w:bookmarkEnd w:id="5099"/>
      <w:r w:rsidRPr="00D629EF">
        <w:t>9.3.1.</w:t>
      </w:r>
      <w:r>
        <w:t>128</w:t>
      </w:r>
      <w:r w:rsidRPr="00D629EF">
        <w:tab/>
        <w:t>Discard Timer</w:t>
      </w:r>
      <w:bookmarkEnd w:id="5100"/>
      <w:r>
        <w:t xml:space="preserve"> Extended</w:t>
      </w:r>
      <w:bookmarkEnd w:id="5101"/>
      <w:bookmarkEnd w:id="5102"/>
      <w:bookmarkEnd w:id="5103"/>
      <w:bookmarkEnd w:id="5104"/>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522B9">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05" w:name="_CR9_3_1_129"/>
      <w:bookmarkStart w:id="5106" w:name="_Toc45652436"/>
      <w:bookmarkStart w:id="5107" w:name="_Toc45658868"/>
      <w:bookmarkStart w:id="5108" w:name="_Toc99123568"/>
      <w:bookmarkStart w:id="5109" w:name="_Toc99662373"/>
      <w:bookmarkStart w:id="5110" w:name="_Toc97891425"/>
      <w:bookmarkStart w:id="5111" w:name="_Toc45720688"/>
      <w:bookmarkStart w:id="5112" w:name="_Toc88652382"/>
      <w:bookmarkStart w:id="5113" w:name="_Toc45897955"/>
      <w:bookmarkStart w:id="5114" w:name="_Toc51746159"/>
      <w:bookmarkStart w:id="5115" w:name="_Toc64446423"/>
      <w:bookmarkStart w:id="5116" w:name="_Toc73982293"/>
      <w:bookmarkStart w:id="5117" w:name="_Toc45798566"/>
      <w:bookmarkStart w:id="5118" w:name="_Toc105657419"/>
      <w:bookmarkStart w:id="5119" w:name="_Toc106108800"/>
      <w:bookmarkStart w:id="5120" w:name="_Toc112687893"/>
      <w:bookmarkStart w:id="5121" w:name="_Toc184819945"/>
      <w:bookmarkEnd w:id="5105"/>
      <w:r>
        <w:t>9.3.1.129</w:t>
      </w:r>
      <w:r>
        <w:tab/>
        <w:t xml:space="preserve">MDT PLMN </w:t>
      </w:r>
      <w:r>
        <w:rPr>
          <w:rFonts w:eastAsia="SimSun" w:hint="eastAsia"/>
          <w:lang w:val="en-US" w:eastAsia="zh-CN"/>
        </w:rPr>
        <w:t xml:space="preserve">Modification </w:t>
      </w:r>
      <w:r>
        <w:t>List</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22" w:name="_CR9_3_1_130"/>
      <w:bookmarkStart w:id="5123" w:name="_Toc112687894"/>
      <w:bookmarkStart w:id="5124" w:name="_Toc184819946"/>
      <w:bookmarkStart w:id="5125" w:name="_Toc105657420"/>
      <w:bookmarkStart w:id="5126" w:name="_Toc106108801"/>
      <w:bookmarkEnd w:id="5122"/>
      <w:r w:rsidRPr="0057718A">
        <w:t>9.3.1.</w:t>
      </w:r>
      <w:r>
        <w:t>130</w:t>
      </w:r>
      <w:r w:rsidRPr="0057718A">
        <w:tab/>
      </w:r>
      <w:r>
        <w:t>MRB</w:t>
      </w:r>
      <w:r w:rsidRPr="0057718A">
        <w:t xml:space="preserve"> Progress</w:t>
      </w:r>
      <w:r>
        <w:t xml:space="preserve"> Information</w:t>
      </w:r>
      <w:bookmarkEnd w:id="5123"/>
      <w:bookmarkEnd w:id="5124"/>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27" w:name="_CR9_3_1_131"/>
      <w:bookmarkStart w:id="5128" w:name="_Toc112687895"/>
      <w:bookmarkStart w:id="5129" w:name="_Toc184819947"/>
      <w:bookmarkEnd w:id="5127"/>
      <w:r w:rsidRPr="00EA4459">
        <w:t>9.3.1.</w:t>
      </w:r>
      <w:r>
        <w:t>131</w:t>
      </w:r>
      <w:r w:rsidRPr="00EA4459">
        <w:tab/>
        <w:t>MRB Progress Information Type</w:t>
      </w:r>
      <w:bookmarkEnd w:id="5128"/>
      <w:bookmarkEnd w:id="5129"/>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30" w:name="_CR9_3_1_132"/>
      <w:bookmarkStart w:id="5131" w:name="_Toc112687896"/>
      <w:bookmarkStart w:id="5132" w:name="_Toc184819948"/>
      <w:bookmarkEnd w:id="5130"/>
      <w:r w:rsidRPr="00C6587B">
        <w:t>9.3</w:t>
      </w:r>
      <w:r w:rsidRPr="00393174">
        <w:t>.</w:t>
      </w:r>
      <w:r w:rsidRPr="00C6587B">
        <w:t>1</w:t>
      </w:r>
      <w:r w:rsidRPr="00393174">
        <w:t>.</w:t>
      </w:r>
      <w:r>
        <w:t>132</w:t>
      </w:r>
      <w:r w:rsidRPr="00393174">
        <w:tab/>
      </w:r>
      <w:r w:rsidRPr="00C6587B">
        <w:t>M</w:t>
      </w:r>
      <w:r>
        <w:t>C Forwarding Resource ID</w:t>
      </w:r>
      <w:bookmarkEnd w:id="5131"/>
      <w:bookmarkEnd w:id="5132"/>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33" w:name="_CR9_3_1_133"/>
      <w:bookmarkStart w:id="5134" w:name="_Toc112687897"/>
      <w:bookmarkStart w:id="5135" w:name="_Toc184819949"/>
      <w:bookmarkEnd w:id="5133"/>
      <w:r w:rsidRPr="00C6587B">
        <w:t>9.3</w:t>
      </w:r>
      <w:r w:rsidRPr="00393174">
        <w:t>.</w:t>
      </w:r>
      <w:r w:rsidRPr="00C6587B">
        <w:t>1</w:t>
      </w:r>
      <w:r w:rsidRPr="00393174">
        <w:t>.</w:t>
      </w:r>
      <w:r>
        <w:t>133</w:t>
      </w:r>
      <w:r w:rsidRPr="00393174">
        <w:tab/>
      </w:r>
      <w:r>
        <w:t>MBS Session Associated Information</w:t>
      </w:r>
      <w:bookmarkEnd w:id="5134"/>
      <w:bookmarkEnd w:id="5135"/>
    </w:p>
    <w:p w14:paraId="1CD20574" w14:textId="77777777" w:rsidR="00FC324B" w:rsidRPr="00EA4459" w:rsidRDefault="00FC324B" w:rsidP="007B1FA7">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36" w:name="_CR9_3_1_134"/>
      <w:bookmarkStart w:id="5137" w:name="_Toc112687898"/>
      <w:bookmarkStart w:id="5138" w:name="_Toc184819950"/>
      <w:bookmarkEnd w:id="5136"/>
      <w:r w:rsidRPr="00C6587B">
        <w:t>9.3</w:t>
      </w:r>
      <w:r w:rsidRPr="00393174">
        <w:t>.</w:t>
      </w:r>
      <w:r w:rsidRPr="00C6587B">
        <w:t>1</w:t>
      </w:r>
      <w:r w:rsidRPr="00393174">
        <w:t>.</w:t>
      </w:r>
      <w:r>
        <w:t>134</w:t>
      </w:r>
      <w:r w:rsidRPr="00393174">
        <w:tab/>
      </w:r>
      <w:r w:rsidRPr="00C6587B">
        <w:t>M</w:t>
      </w:r>
      <w:r>
        <w:t>C Forwarding Resource Request</w:t>
      </w:r>
      <w:bookmarkEnd w:id="5137"/>
      <w:bookmarkEnd w:id="5138"/>
    </w:p>
    <w:p w14:paraId="62AC5EE8" w14:textId="77777777" w:rsidR="00FC324B" w:rsidRPr="00092DB1" w:rsidRDefault="00FC324B" w:rsidP="007B1FA7">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r w:rsidRPr="008C3F37">
              <w:t>maxnoofMRBs</w:t>
            </w:r>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39" w:name="_CR9_3_1_135"/>
      <w:bookmarkStart w:id="5140" w:name="_Toc112687899"/>
      <w:bookmarkStart w:id="5141" w:name="_Toc184819951"/>
      <w:bookmarkEnd w:id="5139"/>
      <w:r w:rsidRPr="00C6587B">
        <w:t>9.3</w:t>
      </w:r>
      <w:r w:rsidRPr="00393174">
        <w:t>.</w:t>
      </w:r>
      <w:r w:rsidRPr="00C6587B">
        <w:t>1</w:t>
      </w:r>
      <w:r w:rsidRPr="00393174">
        <w:t>.</w:t>
      </w:r>
      <w:r>
        <w:t>135</w:t>
      </w:r>
      <w:r w:rsidRPr="00393174">
        <w:tab/>
      </w:r>
      <w:r w:rsidRPr="00C6587B">
        <w:t>M</w:t>
      </w:r>
      <w:r>
        <w:t>C Forwarding Resource Indication</w:t>
      </w:r>
      <w:bookmarkEnd w:id="5140"/>
      <w:bookmarkEnd w:id="5141"/>
    </w:p>
    <w:p w14:paraId="5FE85A7A" w14:textId="77777777" w:rsidR="00FC324B" w:rsidRPr="00092DB1" w:rsidRDefault="00FC324B" w:rsidP="007B1FA7">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42" w:name="_CR9_3_1_136"/>
      <w:bookmarkStart w:id="5143" w:name="_Toc112687900"/>
      <w:bookmarkStart w:id="5144" w:name="_Toc184819952"/>
      <w:bookmarkEnd w:id="5142"/>
      <w:r w:rsidRPr="00C6587B">
        <w:t>9.3</w:t>
      </w:r>
      <w:r w:rsidRPr="00393174">
        <w:t>.</w:t>
      </w:r>
      <w:r w:rsidRPr="00C6587B">
        <w:t>1</w:t>
      </w:r>
      <w:r w:rsidRPr="00393174">
        <w:t>.</w:t>
      </w:r>
      <w:r>
        <w:t>136</w:t>
      </w:r>
      <w:r w:rsidRPr="00393174">
        <w:tab/>
      </w:r>
      <w:r w:rsidRPr="00C6587B">
        <w:t>M</w:t>
      </w:r>
      <w:r>
        <w:t>C Forwarding Resource Response</w:t>
      </w:r>
      <w:bookmarkEnd w:id="5143"/>
      <w:bookmarkEnd w:id="5144"/>
    </w:p>
    <w:p w14:paraId="545034CB" w14:textId="77777777" w:rsidR="00FC324B" w:rsidRPr="00092DB1" w:rsidRDefault="00FC324B" w:rsidP="007B1FA7">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45" w:name="_CR9_3_1_137"/>
      <w:bookmarkStart w:id="5146" w:name="_Toc112687901"/>
      <w:bookmarkStart w:id="5147" w:name="_Toc184819953"/>
      <w:bookmarkEnd w:id="5145"/>
      <w:r w:rsidRPr="00C6587B">
        <w:t>9.3</w:t>
      </w:r>
      <w:r w:rsidRPr="00393174">
        <w:t>.</w:t>
      </w:r>
      <w:r w:rsidRPr="00C6587B">
        <w:t>1</w:t>
      </w:r>
      <w:r w:rsidRPr="00393174">
        <w:t>.</w:t>
      </w:r>
      <w:r>
        <w:t>137</w:t>
      </w:r>
      <w:r w:rsidRPr="00393174">
        <w:tab/>
      </w:r>
      <w:r w:rsidRPr="00C6587B">
        <w:t>M</w:t>
      </w:r>
      <w:r>
        <w:t>C Forwarding Resource Release</w:t>
      </w:r>
      <w:bookmarkEnd w:id="5146"/>
      <w:bookmarkEnd w:id="5147"/>
    </w:p>
    <w:p w14:paraId="0015CFA2" w14:textId="77777777" w:rsidR="00FC324B" w:rsidRPr="00092DB1" w:rsidRDefault="00FC324B" w:rsidP="007B1FA7">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48" w:name="_CR9_3_1_138"/>
      <w:bookmarkStart w:id="5149" w:name="_Toc112687902"/>
      <w:bookmarkStart w:id="5150" w:name="_Toc184819954"/>
      <w:bookmarkEnd w:id="5148"/>
      <w:r w:rsidRPr="00C6587B">
        <w:t>9.3</w:t>
      </w:r>
      <w:r w:rsidRPr="00393174">
        <w:t>.</w:t>
      </w:r>
      <w:r w:rsidRPr="00C6587B">
        <w:t>1</w:t>
      </w:r>
      <w:r w:rsidRPr="00393174">
        <w:t>.</w:t>
      </w:r>
      <w:r>
        <w:t>138</w:t>
      </w:r>
      <w:r w:rsidRPr="00393174">
        <w:tab/>
      </w:r>
      <w:r w:rsidRPr="00C6587B">
        <w:t>M</w:t>
      </w:r>
      <w:r>
        <w:t>C Forwarding Resource Release Indication</w:t>
      </w:r>
      <w:bookmarkEnd w:id="5149"/>
      <w:bookmarkEnd w:id="5150"/>
    </w:p>
    <w:p w14:paraId="37B947C7" w14:textId="77777777" w:rsidR="00FC324B" w:rsidRPr="00092DB1" w:rsidRDefault="00FC324B" w:rsidP="007B1FA7">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51" w:name="_CR9_3_1_139"/>
      <w:bookmarkStart w:id="5152" w:name="_Toc112687903"/>
      <w:bookmarkStart w:id="5153" w:name="_Toc184819955"/>
      <w:bookmarkEnd w:id="5151"/>
      <w:r w:rsidRPr="00F85EA2">
        <w:t>9.3.</w:t>
      </w:r>
      <w:r>
        <w:t>1</w:t>
      </w:r>
      <w:r w:rsidRPr="00F85EA2">
        <w:t>.</w:t>
      </w:r>
      <w:r>
        <w:t>139</w:t>
      </w:r>
      <w:r w:rsidRPr="00F85EA2">
        <w:tab/>
        <w:t>Multicast F1-U</w:t>
      </w:r>
      <w:r>
        <w:t xml:space="preserve"> </w:t>
      </w:r>
      <w:r w:rsidRPr="00F85EA2">
        <w:t xml:space="preserve">Context </w:t>
      </w:r>
      <w:r>
        <w:t>ReferenceE1</w:t>
      </w:r>
      <w:bookmarkEnd w:id="5152"/>
      <w:bookmarkEnd w:id="5153"/>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54" w:name="_CR9_3_1_139a"/>
      <w:bookmarkStart w:id="5155" w:name="_Toc184819956"/>
      <w:bookmarkEnd w:id="5154"/>
      <w:r w:rsidRPr="00166A01">
        <w:t>9.3.1.139a</w:t>
      </w:r>
      <w:r w:rsidRPr="00166A01">
        <w:tab/>
        <w:t>Broadcast F1-U Context ReferenceE1</w:t>
      </w:r>
      <w:bookmarkEnd w:id="5155"/>
    </w:p>
    <w:p w14:paraId="259D2EF9" w14:textId="77777777" w:rsidR="00871B0B" w:rsidRPr="00735EC6" w:rsidRDefault="00871B0B" w:rsidP="007B1FA7">
      <w:pPr>
        <w:widowControl w:val="0"/>
      </w:pPr>
      <w:r w:rsidRPr="00166A01">
        <w:t xml:space="preserve">This IE contains a reference to a </w:t>
      </w:r>
      <w:bookmarkStart w:id="5156" w:name="OLE_LINK160"/>
      <w:bookmarkStart w:id="5157" w:name="OLE_LINK161"/>
      <w:r w:rsidRPr="00166A01">
        <w:t>Broadcast F1-U Context</w:t>
      </w:r>
      <w:bookmarkEnd w:id="5156"/>
      <w:bookmarkEnd w:id="5157"/>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58" w:name="OLE_LINK157"/>
      <w:bookmarkStart w:id="5159" w:name="OLE_LINK156"/>
      <w:r>
        <w:rPr>
          <w:lang w:eastAsia="zh-CN"/>
        </w:rPr>
        <w:t xml:space="preserve">one </w:t>
      </w:r>
      <w:r>
        <w:t>Broadcast F1-U Context</w:t>
      </w:r>
      <w:bookmarkEnd w:id="5158"/>
      <w:bookmarkEnd w:id="5159"/>
      <w:r>
        <w:rPr>
          <w:lang w:eastAsia="zh-CN"/>
        </w:rPr>
        <w:t xml:space="preserve"> </w:t>
      </w:r>
      <w:bookmarkStart w:id="5160" w:name="OLE_LINK162"/>
      <w:bookmarkStart w:id="5161" w:name="OLE_LINK163"/>
      <w:r>
        <w:rPr>
          <w:lang w:eastAsia="zh-CN"/>
        </w:rPr>
        <w:t>corresponds to all F1-U tunnel(s) toward one gNB-DU for one MRB</w:t>
      </w:r>
      <w:bookmarkEnd w:id="5160"/>
      <w:bookmarkEnd w:id="5161"/>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522B9">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62" w:name="_CR9_3_1_140"/>
      <w:bookmarkStart w:id="5163" w:name="_Toc98868321"/>
      <w:bookmarkStart w:id="5164" w:name="_Toc105174607"/>
      <w:bookmarkStart w:id="5165" w:name="_Toc106109444"/>
      <w:bookmarkStart w:id="5166" w:name="_Toc184819957"/>
      <w:bookmarkStart w:id="5167" w:name="_Toc112687904"/>
      <w:bookmarkEnd w:id="5162"/>
      <w:r w:rsidRPr="000007EC">
        <w:t>9.</w:t>
      </w:r>
      <w:r w:rsidRPr="000007EC">
        <w:rPr>
          <w:lang w:eastAsia="zh-CN"/>
        </w:rPr>
        <w:t>3</w:t>
      </w:r>
      <w:r w:rsidRPr="000007EC">
        <w:t>.1.</w:t>
      </w:r>
      <w:r>
        <w:rPr>
          <w:lang w:eastAsia="zh-CN"/>
        </w:rPr>
        <w:t>140</w:t>
      </w:r>
      <w:r w:rsidRPr="000007EC">
        <w:tab/>
        <w:t>MBS Session Associated Information</w:t>
      </w:r>
      <w:bookmarkEnd w:id="5163"/>
      <w:bookmarkEnd w:id="5164"/>
      <w:bookmarkEnd w:id="5165"/>
      <w:r>
        <w:rPr>
          <w:rFonts w:hint="eastAsia"/>
          <w:lang w:eastAsia="zh-CN"/>
        </w:rPr>
        <w:t xml:space="preserve"> Non-Support-to-Support</w:t>
      </w:r>
      <w:bookmarkEnd w:id="5166"/>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68" w:name="_CR9_3_1_141"/>
      <w:bookmarkStart w:id="5169" w:name="_Toc184819958"/>
      <w:bookmarkEnd w:id="5168"/>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69"/>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70" w:name="_CR9_3_1_142"/>
      <w:bookmarkStart w:id="5171" w:name="_Toc184819959"/>
      <w:bookmarkEnd w:id="5170"/>
      <w:r w:rsidRPr="00E07E32">
        <w:rPr>
          <w:noProof/>
        </w:rPr>
        <w:t>9.3.1.</w:t>
      </w:r>
      <w:r>
        <w:rPr>
          <w:noProof/>
        </w:rPr>
        <w:t>142</w:t>
      </w:r>
      <w:r w:rsidRPr="00E07E32">
        <w:rPr>
          <w:noProof/>
        </w:rPr>
        <w:tab/>
        <w:t>MT-</w:t>
      </w:r>
      <w:r w:rsidRPr="00E07E32">
        <w:rPr>
          <w:lang w:eastAsia="zh-CN"/>
        </w:rPr>
        <w:t>SDT Information</w:t>
      </w:r>
      <w:bookmarkEnd w:id="5171"/>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72" w:name="_CR9_3_1_143"/>
      <w:bookmarkStart w:id="5173" w:name="_Toc184819960"/>
      <w:bookmarkEnd w:id="5172"/>
      <w:r>
        <w:t>9.3.1.143</w:t>
      </w:r>
      <w:r>
        <w:tab/>
        <w:t>PDU Set QoS</w:t>
      </w:r>
      <w:r w:rsidR="00871B0B">
        <w:t xml:space="preserve"> Information</w:t>
      </w:r>
      <w:bookmarkEnd w:id="5173"/>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74" w:name="_CR9_3_1_144"/>
      <w:bookmarkStart w:id="5175" w:name="_Toc184819961"/>
      <w:bookmarkEnd w:id="5174"/>
      <w:r>
        <w:t>9.3.1.144</w:t>
      </w:r>
      <w:r>
        <w:tab/>
        <w:t>N6 Jitter Information</w:t>
      </w:r>
      <w:bookmarkEnd w:id="5175"/>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76" w:name="_CR9_3_1_145"/>
      <w:bookmarkStart w:id="5177" w:name="_Toc184819962"/>
      <w:bookmarkEnd w:id="5176"/>
      <w:r>
        <w:rPr>
          <w:rFonts w:eastAsia="SimSun"/>
        </w:rPr>
        <w:t>9.3.1.145</w:t>
      </w:r>
      <w:r>
        <w:rPr>
          <w:rFonts w:eastAsia="SimSun"/>
        </w:rPr>
        <w:tab/>
        <w:t>ECN Marking or Congestion Information Reporting Request</w:t>
      </w:r>
      <w:bookmarkEnd w:id="5177"/>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78" w:name="_CR9_3_1_146"/>
      <w:bookmarkStart w:id="5179" w:name="_Toc184819963"/>
      <w:bookmarkEnd w:id="5178"/>
      <w:r>
        <w:t>9.3.1.146</w:t>
      </w:r>
      <w:r>
        <w:tab/>
        <w:t>PSI Based Discard Timer</w:t>
      </w:r>
      <w:bookmarkEnd w:id="5179"/>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80" w:name="_Toc184819964"/>
      <w:r>
        <w:t>9.3.1.147</w:t>
      </w:r>
      <w:r w:rsidRPr="008C3F37">
        <w:tab/>
      </w:r>
      <w:r w:rsidRPr="008C3F37">
        <w:rPr>
          <w:noProof/>
          <w:lang w:eastAsia="ja-JP"/>
        </w:rPr>
        <w:t>BC Bearer Context NG-U TNL Info at NG-RAN</w:t>
      </w:r>
      <w:r>
        <w:rPr>
          <w:noProof/>
          <w:lang w:eastAsia="ja-JP"/>
        </w:rPr>
        <w:t xml:space="preserve"> Request</w:t>
      </w:r>
      <w:bookmarkEnd w:id="5180"/>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r w:rsidRPr="008C3F37">
              <w:t>maxnoofMBSAreaSessionIDs</w:t>
            </w:r>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81" w:name="_Toc184819965"/>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81"/>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 type and 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This IE is used to request the gNB-CU-UP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33060432" w14:textId="77777777" w:rsidR="00FC324B" w:rsidRPr="00D629EF" w:rsidRDefault="00FC324B" w:rsidP="007B1FA7">
      <w:pPr>
        <w:pStyle w:val="Heading3"/>
        <w:keepNext w:val="0"/>
        <w:keepLines w:val="0"/>
        <w:widowControl w:val="0"/>
      </w:pPr>
      <w:bookmarkStart w:id="5182" w:name="_CR9_3_2"/>
      <w:bookmarkStart w:id="5183" w:name="_Toc184819966"/>
      <w:bookmarkEnd w:id="5182"/>
      <w:r w:rsidRPr="00D629EF">
        <w:t>9.3.2</w:t>
      </w:r>
      <w:r w:rsidRPr="00D629EF">
        <w:tab/>
        <w:t>Transport Network Layer Related IEs</w:t>
      </w:r>
      <w:bookmarkEnd w:id="4913"/>
      <w:bookmarkEnd w:id="4914"/>
      <w:bookmarkEnd w:id="4915"/>
      <w:bookmarkEnd w:id="4916"/>
      <w:bookmarkEnd w:id="4917"/>
      <w:bookmarkEnd w:id="4937"/>
      <w:bookmarkEnd w:id="4938"/>
      <w:bookmarkEnd w:id="4939"/>
      <w:bookmarkEnd w:id="4947"/>
      <w:bookmarkEnd w:id="4948"/>
      <w:bookmarkEnd w:id="4949"/>
      <w:bookmarkEnd w:id="5125"/>
      <w:bookmarkEnd w:id="5126"/>
      <w:bookmarkEnd w:id="5167"/>
      <w:bookmarkEnd w:id="5183"/>
    </w:p>
    <w:p w14:paraId="08DBB707" w14:textId="77777777" w:rsidR="00FC324B" w:rsidRPr="00D629EF" w:rsidRDefault="00FC324B" w:rsidP="007B1FA7">
      <w:pPr>
        <w:pStyle w:val="Heading4"/>
        <w:keepNext w:val="0"/>
        <w:keepLines w:val="0"/>
        <w:widowControl w:val="0"/>
      </w:pPr>
      <w:bookmarkStart w:id="5184" w:name="_CR9_3_2_1"/>
      <w:bookmarkStart w:id="5185" w:name="_Toc20955649"/>
      <w:bookmarkStart w:id="5186" w:name="_Toc29461091"/>
      <w:bookmarkStart w:id="5187" w:name="_Toc29505823"/>
      <w:bookmarkStart w:id="5188" w:name="_Toc36556348"/>
      <w:bookmarkStart w:id="5189" w:name="_Toc45881834"/>
      <w:bookmarkStart w:id="5190" w:name="_Toc51852475"/>
      <w:bookmarkStart w:id="5191" w:name="_Toc56620426"/>
      <w:bookmarkStart w:id="5192" w:name="_Toc64448066"/>
      <w:bookmarkStart w:id="5193" w:name="_Toc74152842"/>
      <w:bookmarkStart w:id="5194" w:name="_Toc88656268"/>
      <w:bookmarkStart w:id="5195" w:name="_Toc88657327"/>
      <w:bookmarkStart w:id="5196" w:name="_Toc105657421"/>
      <w:bookmarkStart w:id="5197" w:name="_Toc106108802"/>
      <w:bookmarkStart w:id="5198" w:name="_Toc112687905"/>
      <w:bookmarkStart w:id="5199" w:name="_Toc184819967"/>
      <w:bookmarkEnd w:id="5184"/>
      <w:r w:rsidRPr="00D629EF">
        <w:t>9.3.2.1</w:t>
      </w:r>
      <w:r w:rsidRPr="00D629EF">
        <w:tab/>
        <w:t>UP Transport Layer Information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200" w:name="_CR9_3_2_2"/>
      <w:bookmarkStart w:id="5201" w:name="_Toc20955650"/>
      <w:bookmarkStart w:id="5202" w:name="_Toc29461092"/>
      <w:bookmarkStart w:id="5203" w:name="_Toc29505824"/>
      <w:bookmarkStart w:id="5204" w:name="_Toc36556349"/>
      <w:bookmarkStart w:id="5205" w:name="_Toc45881835"/>
      <w:bookmarkStart w:id="5206" w:name="_Toc51852476"/>
      <w:bookmarkStart w:id="5207" w:name="_Toc56620427"/>
      <w:bookmarkStart w:id="5208" w:name="_Toc64448067"/>
      <w:bookmarkStart w:id="5209" w:name="_Toc74152843"/>
      <w:bookmarkStart w:id="5210" w:name="_Toc88656269"/>
      <w:bookmarkStart w:id="5211" w:name="_Toc88657328"/>
      <w:bookmarkStart w:id="5212" w:name="_Toc105657422"/>
      <w:bookmarkStart w:id="5213" w:name="_Toc106108803"/>
      <w:bookmarkStart w:id="5214" w:name="_Toc112687906"/>
      <w:bookmarkStart w:id="5215" w:name="_Toc184819968"/>
      <w:bookmarkEnd w:id="5200"/>
      <w:r w:rsidRPr="00673604">
        <w:t>9.3.2.2</w:t>
      </w:r>
      <w:r w:rsidRPr="00673604">
        <w:tab/>
        <w:t>CP Transport Layer Information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30A2C18" w14:textId="77777777" w:rsidR="00FC324B" w:rsidRPr="00D629EF" w:rsidRDefault="00FC324B" w:rsidP="007B1FA7">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16" w:name="_CR9_3_2_3"/>
      <w:bookmarkStart w:id="5217" w:name="_Toc20955651"/>
      <w:bookmarkStart w:id="5218" w:name="_Toc29461093"/>
      <w:bookmarkStart w:id="5219" w:name="_Toc29505825"/>
      <w:bookmarkStart w:id="5220" w:name="_Toc36556350"/>
      <w:bookmarkStart w:id="5221" w:name="_Toc45881836"/>
      <w:bookmarkStart w:id="5222" w:name="_Toc51852477"/>
      <w:bookmarkStart w:id="5223" w:name="_Toc56620428"/>
      <w:bookmarkStart w:id="5224" w:name="_Toc64448068"/>
      <w:bookmarkStart w:id="5225" w:name="_Toc74152844"/>
      <w:bookmarkStart w:id="5226" w:name="_Toc88656270"/>
      <w:bookmarkStart w:id="5227" w:name="_Toc88657329"/>
      <w:bookmarkStart w:id="5228" w:name="_Toc105657423"/>
      <w:bookmarkStart w:id="5229" w:name="_Toc106108804"/>
      <w:bookmarkStart w:id="5230" w:name="_Toc112687907"/>
      <w:bookmarkStart w:id="5231" w:name="_Toc184819969"/>
      <w:bookmarkEnd w:id="5216"/>
      <w:r w:rsidRPr="00D629EF">
        <w:t>9.3.2.3</w:t>
      </w:r>
      <w:r w:rsidRPr="00D629EF">
        <w:tab/>
        <w:t>GTP-TEID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32" w:name="_CR9_3_2_4"/>
      <w:bookmarkStart w:id="5233" w:name="_Toc20955652"/>
      <w:bookmarkStart w:id="5234" w:name="_Toc29461094"/>
      <w:bookmarkStart w:id="5235" w:name="_Toc29505826"/>
      <w:bookmarkStart w:id="5236" w:name="_Toc36556351"/>
      <w:bookmarkStart w:id="5237" w:name="_Toc45881837"/>
      <w:bookmarkStart w:id="5238" w:name="_Toc51852478"/>
      <w:bookmarkStart w:id="5239" w:name="_Toc56620429"/>
      <w:bookmarkStart w:id="5240" w:name="_Toc64448069"/>
      <w:bookmarkStart w:id="5241" w:name="_Toc74152845"/>
      <w:bookmarkStart w:id="5242" w:name="_Toc88656271"/>
      <w:bookmarkStart w:id="5243" w:name="_Toc88657330"/>
      <w:bookmarkStart w:id="5244" w:name="_Toc105657424"/>
      <w:bookmarkStart w:id="5245" w:name="_Toc106108805"/>
      <w:bookmarkStart w:id="5246" w:name="_Toc112687908"/>
      <w:bookmarkStart w:id="5247" w:name="_Toc184819970"/>
      <w:bookmarkEnd w:id="5232"/>
      <w:r w:rsidRPr="00D629EF">
        <w:t>9.3.2.4</w:t>
      </w:r>
      <w:r w:rsidRPr="00D629EF">
        <w:tab/>
        <w:t>Transport Layer Address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48" w:name="_CR9_3_2_5"/>
      <w:bookmarkStart w:id="5249" w:name="_Toc20955653"/>
      <w:bookmarkStart w:id="5250" w:name="_Toc29461095"/>
      <w:bookmarkStart w:id="5251" w:name="_Toc29505827"/>
      <w:bookmarkStart w:id="5252" w:name="_Toc36556352"/>
      <w:bookmarkStart w:id="5253" w:name="_Toc45881838"/>
      <w:bookmarkStart w:id="5254" w:name="_Toc51852479"/>
      <w:bookmarkStart w:id="5255" w:name="_Toc56620430"/>
      <w:bookmarkStart w:id="5256" w:name="_Toc64448070"/>
      <w:bookmarkStart w:id="5257" w:name="_Toc74152846"/>
      <w:bookmarkStart w:id="5258" w:name="_Toc88656272"/>
      <w:bookmarkStart w:id="5259" w:name="_Toc88657331"/>
      <w:bookmarkStart w:id="5260" w:name="_Toc105657425"/>
      <w:bookmarkStart w:id="5261" w:name="_Toc106108806"/>
      <w:bookmarkStart w:id="5262" w:name="_Toc112687909"/>
      <w:bookmarkStart w:id="5263" w:name="_Toc184819971"/>
      <w:bookmarkEnd w:id="5248"/>
      <w:r w:rsidRPr="00673604">
        <w:t>9.3.2.5</w:t>
      </w:r>
      <w:r w:rsidRPr="00673604">
        <w:tab/>
        <w:t>Data Forwarding Information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BC7CCCE" w14:textId="77777777" w:rsidR="00FC324B" w:rsidRPr="00D629EF" w:rsidRDefault="00FC324B" w:rsidP="007B1FA7">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264" w:name="_CR9_3_2_6"/>
      <w:bookmarkStart w:id="5265" w:name="_Toc20955654"/>
      <w:bookmarkStart w:id="5266" w:name="_Toc29461096"/>
      <w:bookmarkStart w:id="5267" w:name="_Toc29505828"/>
      <w:bookmarkStart w:id="5268" w:name="_Toc36556353"/>
      <w:bookmarkStart w:id="5269" w:name="_Toc45881839"/>
      <w:bookmarkStart w:id="5270" w:name="_Toc51852480"/>
      <w:bookmarkStart w:id="5271" w:name="_Toc56620431"/>
      <w:bookmarkStart w:id="5272" w:name="_Toc64448071"/>
      <w:bookmarkStart w:id="5273" w:name="_Toc74152847"/>
      <w:bookmarkStart w:id="5274" w:name="_Toc88656273"/>
      <w:bookmarkStart w:id="5275" w:name="_Toc88657332"/>
      <w:bookmarkStart w:id="5276" w:name="_Toc105657426"/>
      <w:bookmarkStart w:id="5277" w:name="_Toc106108807"/>
      <w:bookmarkStart w:id="5278" w:name="_Toc112687910"/>
      <w:bookmarkStart w:id="5279" w:name="_Toc184819972"/>
      <w:bookmarkEnd w:id="5264"/>
      <w:r w:rsidRPr="00673604">
        <w:t>9.3.2.6</w:t>
      </w:r>
      <w:r w:rsidRPr="00673604">
        <w:tab/>
        <w:t>Data Forwarding Information</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1..&lt;maxnoofQoSflows&gt;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280" w:name="_CR9_3_2_7"/>
      <w:bookmarkStart w:id="5281" w:name="_Toc5694533"/>
      <w:bookmarkStart w:id="5282" w:name="_Toc29461097"/>
      <w:bookmarkStart w:id="5283" w:name="_Toc29505829"/>
      <w:bookmarkStart w:id="5284" w:name="_Toc36556354"/>
      <w:bookmarkStart w:id="5285" w:name="_Toc45881840"/>
      <w:bookmarkStart w:id="5286" w:name="_Toc51852481"/>
      <w:bookmarkStart w:id="5287" w:name="_Toc56620432"/>
      <w:bookmarkStart w:id="5288" w:name="_Toc64448072"/>
      <w:bookmarkStart w:id="5289" w:name="_Toc74152848"/>
      <w:bookmarkStart w:id="5290" w:name="_Toc88656274"/>
      <w:bookmarkStart w:id="5291" w:name="_Toc88657333"/>
      <w:bookmarkStart w:id="5292" w:name="_Toc105657427"/>
      <w:bookmarkStart w:id="5293" w:name="_Toc106108808"/>
      <w:bookmarkStart w:id="5294" w:name="_Toc112687911"/>
      <w:bookmarkStart w:id="5295" w:name="_Toc184819973"/>
      <w:bookmarkEnd w:id="5280"/>
      <w:r w:rsidRPr="00D629EF">
        <w:t>9.3.2.7</w:t>
      </w:r>
      <w:r w:rsidRPr="00D629EF">
        <w:tab/>
        <w:t>Transport Network Layer Address Info</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296" w:name="_Hlk22309735"/>
            <w:r w:rsidRPr="00D629EF">
              <w:rPr>
                <w:rFonts w:cs="Arial"/>
                <w:lang w:eastAsia="ja-JP"/>
              </w:rPr>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296"/>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297" w:name="_CR9_3_2_8"/>
      <w:bookmarkStart w:id="5298" w:name="_Toc45881841"/>
      <w:bookmarkStart w:id="5299" w:name="_Toc51852482"/>
      <w:bookmarkStart w:id="5300" w:name="_Toc56620433"/>
      <w:bookmarkStart w:id="5301" w:name="_Toc64448073"/>
      <w:bookmarkStart w:id="5302" w:name="_Toc74152849"/>
      <w:bookmarkStart w:id="5303" w:name="_Toc88656275"/>
      <w:bookmarkStart w:id="5304" w:name="_Toc88657334"/>
      <w:bookmarkStart w:id="5305" w:name="_Toc105657428"/>
      <w:bookmarkStart w:id="5306" w:name="_Toc106108809"/>
      <w:bookmarkStart w:id="5307" w:name="_Toc112687912"/>
      <w:bookmarkStart w:id="5308" w:name="_Toc184819974"/>
      <w:bookmarkEnd w:id="5297"/>
      <w:r>
        <w:t>9.3.2.8</w:t>
      </w:r>
      <w:r>
        <w:tab/>
      </w:r>
      <w:r>
        <w:rPr>
          <w:lang w:val="en-US"/>
        </w:rPr>
        <w:t>URI</w:t>
      </w:r>
      <w:bookmarkEnd w:id="5298"/>
      <w:bookmarkEnd w:id="5299"/>
      <w:bookmarkEnd w:id="5300"/>
      <w:bookmarkEnd w:id="5301"/>
      <w:bookmarkEnd w:id="5302"/>
      <w:bookmarkEnd w:id="5303"/>
      <w:bookmarkEnd w:id="5304"/>
      <w:bookmarkEnd w:id="5305"/>
      <w:bookmarkEnd w:id="5306"/>
      <w:bookmarkEnd w:id="5307"/>
      <w:bookmarkEnd w:id="5308"/>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09" w:name="_Toc184819975"/>
      <w:r>
        <w:t>9.3.2.9</w:t>
      </w:r>
      <w:r>
        <w:tab/>
      </w:r>
      <w:r w:rsidRPr="00473695">
        <w:rPr>
          <w:rFonts w:cs="Arial"/>
          <w:noProof/>
          <w:szCs w:val="18"/>
          <w:lang w:eastAsia="ja-JP"/>
        </w:rPr>
        <w:t xml:space="preserve">User Plane </w:t>
      </w:r>
      <w:r>
        <w:rPr>
          <w:rFonts w:cs="Arial"/>
          <w:noProof/>
          <w:szCs w:val="18"/>
          <w:lang w:eastAsia="ja-JP"/>
        </w:rPr>
        <w:t>Failure Indication</w:t>
      </w:r>
      <w:bookmarkEnd w:id="5309"/>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Identifies the NG-U 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r>
              <w:rPr>
                <w:b w:val="0"/>
                <w:bCs/>
                <w:lang w:eastAsia="zh-CN"/>
              </w:rPr>
              <w:t>gNB-CU-UP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10" w:name="_CR9_3_3"/>
      <w:bookmarkStart w:id="5311" w:name="_Toc20955655"/>
      <w:bookmarkStart w:id="5312" w:name="_Toc29461098"/>
      <w:bookmarkStart w:id="5313" w:name="_Toc29505830"/>
      <w:bookmarkStart w:id="5314" w:name="_Toc36556355"/>
      <w:bookmarkStart w:id="5315" w:name="_Toc45881842"/>
      <w:bookmarkStart w:id="5316" w:name="_Toc51852483"/>
      <w:bookmarkStart w:id="5317" w:name="_Toc56620434"/>
      <w:bookmarkStart w:id="5318" w:name="_Toc64448074"/>
      <w:bookmarkStart w:id="5319" w:name="_Toc74152850"/>
      <w:bookmarkStart w:id="5320" w:name="_Toc88656276"/>
      <w:bookmarkStart w:id="5321" w:name="_Toc88657335"/>
      <w:bookmarkStart w:id="5322" w:name="_Toc105657429"/>
      <w:bookmarkStart w:id="5323" w:name="_Toc106108810"/>
      <w:bookmarkStart w:id="5324" w:name="_Toc112687913"/>
      <w:bookmarkStart w:id="5325" w:name="_Toc184819976"/>
      <w:bookmarkEnd w:id="5310"/>
      <w:r w:rsidRPr="00D629EF">
        <w:t>9.3.3</w:t>
      </w:r>
      <w:r w:rsidRPr="00836DD7">
        <w:tab/>
      </w:r>
      <w:r w:rsidRPr="00D629EF">
        <w:t>Container and List IE definitions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C7CC124" w14:textId="77777777" w:rsidR="00FC324B" w:rsidRPr="00D629EF" w:rsidRDefault="00FC324B" w:rsidP="007B1FA7">
      <w:pPr>
        <w:pStyle w:val="Heading4"/>
        <w:keepNext w:val="0"/>
        <w:keepLines w:val="0"/>
        <w:widowControl w:val="0"/>
      </w:pPr>
      <w:bookmarkStart w:id="5326" w:name="_CR9_3_3_1"/>
      <w:bookmarkStart w:id="5327" w:name="_Toc20955656"/>
      <w:bookmarkStart w:id="5328" w:name="_Toc29461099"/>
      <w:bookmarkStart w:id="5329" w:name="_Toc29505831"/>
      <w:bookmarkStart w:id="5330" w:name="_Toc36556356"/>
      <w:bookmarkStart w:id="5331" w:name="_Toc45881843"/>
      <w:bookmarkStart w:id="5332" w:name="_Toc51852484"/>
      <w:bookmarkStart w:id="5333" w:name="_Toc56620435"/>
      <w:bookmarkStart w:id="5334" w:name="_Toc64448075"/>
      <w:bookmarkStart w:id="5335" w:name="_Toc74152851"/>
      <w:bookmarkStart w:id="5336" w:name="_Toc88656277"/>
      <w:bookmarkStart w:id="5337" w:name="_Toc88657336"/>
      <w:bookmarkStart w:id="5338" w:name="_Toc105657430"/>
      <w:bookmarkStart w:id="5339" w:name="_Toc106108811"/>
      <w:bookmarkStart w:id="5340" w:name="_Toc112687914"/>
      <w:bookmarkStart w:id="5341" w:name="_Toc184819977"/>
      <w:bookmarkEnd w:id="5326"/>
      <w:r w:rsidRPr="00D629EF">
        <w:t>9.3.3.1</w:t>
      </w:r>
      <w:r w:rsidRPr="00D629EF">
        <w:tab/>
        <w:t>DRB To Setup List E-UTRAN</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r w:rsidRPr="00D629EF">
              <w:t>maxnoofDRBs</w:t>
            </w:r>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42" w:name="_CR9_3_3_2"/>
      <w:bookmarkStart w:id="5343" w:name="_Toc20955657"/>
      <w:bookmarkStart w:id="5344" w:name="_Toc29461100"/>
      <w:bookmarkStart w:id="5345" w:name="_Toc29505832"/>
      <w:bookmarkStart w:id="5346" w:name="_Toc36556357"/>
      <w:bookmarkStart w:id="5347" w:name="_Toc45881844"/>
      <w:bookmarkStart w:id="5348" w:name="_Toc51852485"/>
      <w:bookmarkStart w:id="5349" w:name="_Toc56620436"/>
      <w:bookmarkStart w:id="5350" w:name="_Toc64448076"/>
      <w:bookmarkStart w:id="5351" w:name="_Toc74152852"/>
      <w:bookmarkStart w:id="5352" w:name="_Toc88656278"/>
      <w:bookmarkStart w:id="5353" w:name="_Toc88657337"/>
      <w:bookmarkStart w:id="5354" w:name="_Toc105657431"/>
      <w:bookmarkStart w:id="5355" w:name="_Toc106108812"/>
      <w:bookmarkStart w:id="5356" w:name="_Toc112687915"/>
      <w:bookmarkStart w:id="5357" w:name="_Toc184819978"/>
      <w:bookmarkEnd w:id="5342"/>
      <w:r w:rsidRPr="00D629EF">
        <w:t>9.3.3.2</w:t>
      </w:r>
      <w:r w:rsidRPr="00D629EF">
        <w:tab/>
        <w:t>PDU Session Resource To Setup List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r w:rsidRPr="00D629EF">
              <w:t>maxnoofDRBs</w:t>
            </w:r>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358" w:name="_CR9_3_3_3"/>
      <w:bookmarkStart w:id="5359" w:name="_Toc20955658"/>
      <w:bookmarkStart w:id="5360" w:name="_Toc29461101"/>
      <w:bookmarkStart w:id="5361" w:name="_Toc29505833"/>
      <w:bookmarkStart w:id="5362" w:name="_Toc36556358"/>
      <w:bookmarkStart w:id="5363" w:name="_Toc45881845"/>
      <w:bookmarkStart w:id="5364" w:name="_Toc51852486"/>
      <w:bookmarkStart w:id="5365" w:name="_Toc56620437"/>
      <w:bookmarkStart w:id="5366" w:name="_Toc64448077"/>
      <w:bookmarkStart w:id="5367" w:name="_Toc74152853"/>
      <w:bookmarkStart w:id="5368" w:name="_Toc88656279"/>
      <w:bookmarkStart w:id="5369" w:name="_Toc88657338"/>
      <w:bookmarkStart w:id="5370" w:name="_Toc105657432"/>
      <w:bookmarkStart w:id="5371" w:name="_Toc106108813"/>
      <w:bookmarkStart w:id="5372" w:name="_Toc112687916"/>
      <w:bookmarkStart w:id="5373" w:name="_Toc184819979"/>
      <w:bookmarkEnd w:id="5358"/>
      <w:r w:rsidRPr="00D629EF">
        <w:t>9.3.3.3</w:t>
      </w:r>
      <w:r w:rsidRPr="00D629EF">
        <w:tab/>
        <w:t>DRB Setup List E-UTRAN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5A98E17" w14:textId="77777777" w:rsidR="00FC324B" w:rsidRPr="00D629EF" w:rsidRDefault="00FC324B" w:rsidP="007B1FA7">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r w:rsidRPr="00D629EF">
              <w:t>maxnoofDRBs</w:t>
            </w:r>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374" w:name="_CR9_3_3_4"/>
      <w:bookmarkStart w:id="5375" w:name="_Toc20955659"/>
      <w:bookmarkStart w:id="5376" w:name="_Toc29461102"/>
      <w:bookmarkStart w:id="5377" w:name="_Toc29505834"/>
      <w:bookmarkStart w:id="5378" w:name="_Toc36556359"/>
      <w:bookmarkStart w:id="5379" w:name="_Toc45881846"/>
      <w:bookmarkStart w:id="5380" w:name="_Toc51852487"/>
      <w:bookmarkStart w:id="5381" w:name="_Toc56620438"/>
      <w:bookmarkStart w:id="5382" w:name="_Toc64448078"/>
      <w:bookmarkStart w:id="5383" w:name="_Toc74152854"/>
      <w:bookmarkStart w:id="5384" w:name="_Toc88656280"/>
      <w:bookmarkStart w:id="5385" w:name="_Toc88657339"/>
      <w:bookmarkStart w:id="5386" w:name="_Toc105657433"/>
      <w:bookmarkStart w:id="5387" w:name="_Toc106108814"/>
      <w:bookmarkStart w:id="5388" w:name="_Toc112687917"/>
      <w:bookmarkStart w:id="5389" w:name="_Toc184819980"/>
      <w:bookmarkEnd w:id="5374"/>
      <w:r w:rsidRPr="00D629EF">
        <w:t>9.3.3.4</w:t>
      </w:r>
      <w:r w:rsidRPr="00D629EF">
        <w:tab/>
        <w:t>DRB Failed List E-UTRAN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r w:rsidRPr="00D629EF">
              <w:t>maxnoofDRBs</w:t>
            </w:r>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390" w:name="_Hlk138603892"/>
    </w:p>
    <w:p w14:paraId="5BDA5594" w14:textId="77777777" w:rsidR="00FC324B" w:rsidRPr="00D629EF" w:rsidRDefault="00FC324B" w:rsidP="007B1FA7">
      <w:pPr>
        <w:pStyle w:val="Heading4"/>
        <w:keepNext w:val="0"/>
        <w:keepLines w:val="0"/>
        <w:widowControl w:val="0"/>
      </w:pPr>
      <w:bookmarkStart w:id="5391" w:name="_CR9_3_3_5"/>
      <w:bookmarkStart w:id="5392" w:name="_Toc20955660"/>
      <w:bookmarkStart w:id="5393" w:name="_Toc29461103"/>
      <w:bookmarkStart w:id="5394" w:name="_Toc29505835"/>
      <w:bookmarkStart w:id="5395" w:name="_Toc36556360"/>
      <w:bookmarkStart w:id="5396" w:name="_Toc45881847"/>
      <w:bookmarkStart w:id="5397" w:name="_Toc51852488"/>
      <w:bookmarkStart w:id="5398" w:name="_Toc56620439"/>
      <w:bookmarkStart w:id="5399" w:name="_Toc64448079"/>
      <w:bookmarkStart w:id="5400" w:name="_Toc74152855"/>
      <w:bookmarkStart w:id="5401" w:name="_Toc88656281"/>
      <w:bookmarkStart w:id="5402" w:name="_Toc88657340"/>
      <w:bookmarkStart w:id="5403" w:name="_Toc105657434"/>
      <w:bookmarkStart w:id="5404" w:name="_Toc106108815"/>
      <w:bookmarkStart w:id="5405" w:name="_Toc112687918"/>
      <w:bookmarkStart w:id="5406" w:name="_Toc184819981"/>
      <w:bookmarkEnd w:id="5391"/>
      <w:r w:rsidRPr="00D629EF">
        <w:t>9.3.3.5</w:t>
      </w:r>
      <w:r w:rsidRPr="00D629EF">
        <w:tab/>
        <w:t>PDU Session Resource Setup List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r w:rsidRPr="00D629EF">
              <w:t>maxnoofDRBs</w:t>
            </w:r>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07" w:name="_CR9_3_3_6"/>
      <w:bookmarkStart w:id="5408" w:name="_Toc20955661"/>
      <w:bookmarkStart w:id="5409" w:name="_Toc29461104"/>
      <w:bookmarkStart w:id="5410" w:name="_Toc29505836"/>
      <w:bookmarkStart w:id="5411" w:name="_Toc36556361"/>
      <w:bookmarkStart w:id="5412" w:name="_Toc45881848"/>
      <w:bookmarkStart w:id="5413" w:name="_Toc51852489"/>
      <w:bookmarkStart w:id="5414" w:name="_Toc56620440"/>
      <w:bookmarkStart w:id="5415" w:name="_Toc64448080"/>
      <w:bookmarkStart w:id="5416" w:name="_Toc74152856"/>
      <w:bookmarkStart w:id="5417" w:name="_Toc88656282"/>
      <w:bookmarkStart w:id="5418" w:name="_Toc88657341"/>
      <w:bookmarkStart w:id="5419" w:name="_Toc105657435"/>
      <w:bookmarkStart w:id="5420" w:name="_Toc106108816"/>
      <w:bookmarkStart w:id="5421" w:name="_Toc112687919"/>
      <w:bookmarkStart w:id="5422" w:name="_Toc184819982"/>
      <w:bookmarkEnd w:id="5390"/>
      <w:bookmarkEnd w:id="5407"/>
      <w:r w:rsidRPr="00D629EF">
        <w:t>9.3.3.6</w:t>
      </w:r>
      <w:r w:rsidRPr="00D629EF">
        <w:tab/>
        <w:t>PDU Session Resource Failed List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23" w:name="_CR9_3_3_7"/>
      <w:bookmarkStart w:id="5424" w:name="_Toc20955662"/>
      <w:bookmarkStart w:id="5425" w:name="_Toc29461105"/>
      <w:bookmarkStart w:id="5426" w:name="_Toc29505837"/>
      <w:bookmarkStart w:id="5427" w:name="_Toc36556362"/>
      <w:bookmarkStart w:id="5428" w:name="_Toc45881849"/>
      <w:bookmarkStart w:id="5429" w:name="_Toc51852490"/>
      <w:bookmarkStart w:id="5430" w:name="_Toc56620441"/>
      <w:bookmarkStart w:id="5431" w:name="_Toc64448081"/>
      <w:bookmarkStart w:id="5432" w:name="_Toc74152857"/>
      <w:bookmarkStart w:id="5433" w:name="_Toc88656283"/>
      <w:bookmarkStart w:id="5434" w:name="_Toc88657342"/>
      <w:bookmarkStart w:id="5435" w:name="_Toc105657436"/>
      <w:bookmarkStart w:id="5436" w:name="_Toc106108817"/>
      <w:bookmarkStart w:id="5437" w:name="_Toc112687920"/>
      <w:bookmarkStart w:id="5438" w:name="_Toc184819983"/>
      <w:bookmarkEnd w:id="5423"/>
      <w:r w:rsidRPr="00D629EF">
        <w:t>9.3.3.7</w:t>
      </w:r>
      <w:r w:rsidRPr="00D629EF">
        <w:tab/>
        <w:t>DRB To Setup Modification List E-UTRAN</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r w:rsidRPr="00D629EF">
              <w:t>maxnoofDRBs</w:t>
            </w:r>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39" w:name="_CR9_3_3_8"/>
      <w:bookmarkStart w:id="5440" w:name="_Toc20955663"/>
      <w:bookmarkStart w:id="5441" w:name="_Toc29461106"/>
      <w:bookmarkStart w:id="5442" w:name="_Toc29505838"/>
      <w:bookmarkStart w:id="5443" w:name="_Toc36556363"/>
      <w:bookmarkStart w:id="5444" w:name="_Toc45881850"/>
      <w:bookmarkStart w:id="5445" w:name="_Toc51852491"/>
      <w:bookmarkStart w:id="5446" w:name="_Toc56620442"/>
      <w:bookmarkStart w:id="5447" w:name="_Toc64448082"/>
      <w:bookmarkStart w:id="5448" w:name="_Toc74152858"/>
      <w:bookmarkStart w:id="5449" w:name="_Toc88656284"/>
      <w:bookmarkStart w:id="5450" w:name="_Toc88657343"/>
      <w:bookmarkStart w:id="5451" w:name="_Toc105657437"/>
      <w:bookmarkStart w:id="5452" w:name="_Toc106108818"/>
      <w:bookmarkStart w:id="5453" w:name="_Toc112687921"/>
      <w:bookmarkStart w:id="5454" w:name="_Toc184819984"/>
      <w:bookmarkEnd w:id="5439"/>
      <w:r w:rsidRPr="00D629EF">
        <w:t>9.3.3.8</w:t>
      </w:r>
      <w:r w:rsidRPr="00D629EF">
        <w:tab/>
        <w:t>DRB To Modify List E-UTRAN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r w:rsidRPr="00D629EF">
              <w:t>maxnoofDRBs</w:t>
            </w:r>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455" w:name="_CR9_3_3_9"/>
      <w:bookmarkStart w:id="5456" w:name="_Toc20955664"/>
      <w:bookmarkStart w:id="5457" w:name="_Toc29461107"/>
      <w:bookmarkStart w:id="5458" w:name="_Toc29505839"/>
      <w:bookmarkStart w:id="5459" w:name="_Toc36556364"/>
      <w:bookmarkStart w:id="5460" w:name="_Toc45881851"/>
      <w:bookmarkStart w:id="5461" w:name="_Toc51852492"/>
      <w:bookmarkStart w:id="5462" w:name="_Toc56620443"/>
      <w:bookmarkStart w:id="5463" w:name="_Toc64448083"/>
      <w:bookmarkStart w:id="5464" w:name="_Toc74152859"/>
      <w:bookmarkStart w:id="5465" w:name="_Toc88656285"/>
      <w:bookmarkStart w:id="5466" w:name="_Toc88657344"/>
      <w:bookmarkStart w:id="5467" w:name="_Toc105657438"/>
      <w:bookmarkStart w:id="5468" w:name="_Toc106108819"/>
      <w:bookmarkStart w:id="5469" w:name="_Toc112687922"/>
      <w:bookmarkStart w:id="5470" w:name="_Toc184819985"/>
      <w:bookmarkEnd w:id="5455"/>
      <w:r w:rsidRPr="00D629EF">
        <w:t>9.3.3.9</w:t>
      </w:r>
      <w:r w:rsidRPr="00D629EF">
        <w:tab/>
        <w:t>DRB To Remove List E-UTRAN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r w:rsidRPr="00D629EF">
              <w:t>maxnoofDRBs</w:t>
            </w:r>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471" w:name="_CR9_3_3_10"/>
      <w:bookmarkStart w:id="5472" w:name="_Toc20955665"/>
      <w:bookmarkStart w:id="5473" w:name="_Toc29461108"/>
      <w:bookmarkStart w:id="5474" w:name="_Toc29505840"/>
      <w:bookmarkStart w:id="5475" w:name="_Toc36556365"/>
      <w:bookmarkStart w:id="5476" w:name="_Toc45881852"/>
      <w:bookmarkStart w:id="5477" w:name="_Toc51852493"/>
      <w:bookmarkStart w:id="5478" w:name="_Toc56620444"/>
      <w:bookmarkStart w:id="5479" w:name="_Toc64448084"/>
      <w:bookmarkStart w:id="5480" w:name="_Toc74152860"/>
      <w:bookmarkStart w:id="5481" w:name="_Toc88656286"/>
      <w:bookmarkStart w:id="5482" w:name="_Toc88657345"/>
      <w:bookmarkStart w:id="5483" w:name="_Toc105657439"/>
      <w:bookmarkStart w:id="5484" w:name="_Toc106108820"/>
      <w:bookmarkStart w:id="5485" w:name="_Toc112687923"/>
      <w:bookmarkStart w:id="5486" w:name="_Toc184819986"/>
      <w:bookmarkEnd w:id="5471"/>
      <w:r w:rsidRPr="00D629EF">
        <w:t>9.3.3.10</w:t>
      </w:r>
      <w:r w:rsidRPr="00D629EF">
        <w:tab/>
        <w:t>PDU Session Resource To Setup Modification List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r w:rsidRPr="00D629EF">
              <w:t>maxnoofDRBs</w:t>
            </w:r>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487" w:name="_CR9_3_3_11"/>
      <w:bookmarkStart w:id="5488" w:name="_Toc20955666"/>
      <w:bookmarkStart w:id="5489" w:name="_Toc29461109"/>
      <w:bookmarkStart w:id="5490" w:name="_Toc29505841"/>
      <w:bookmarkStart w:id="5491" w:name="_Toc36556366"/>
      <w:bookmarkStart w:id="5492" w:name="_Toc45881853"/>
      <w:bookmarkStart w:id="5493" w:name="_Toc51852494"/>
      <w:bookmarkStart w:id="5494" w:name="_Toc56620445"/>
      <w:bookmarkStart w:id="5495" w:name="_Toc64448085"/>
      <w:bookmarkStart w:id="5496" w:name="_Toc74152861"/>
      <w:bookmarkStart w:id="5497" w:name="_Toc88656287"/>
      <w:bookmarkStart w:id="5498" w:name="_Toc88657346"/>
      <w:bookmarkStart w:id="5499" w:name="_Toc105657440"/>
      <w:bookmarkStart w:id="5500" w:name="_Toc106108821"/>
      <w:bookmarkStart w:id="5501" w:name="_Toc112687924"/>
      <w:bookmarkStart w:id="5502" w:name="_Toc184819987"/>
      <w:bookmarkEnd w:id="5487"/>
      <w:r w:rsidRPr="00D629EF">
        <w:t>9.3.3.11</w:t>
      </w:r>
      <w:r w:rsidRPr="00D629EF">
        <w:tab/>
        <w:t>PDU Session Resource To Modify List</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r w:rsidRPr="00D629EF">
              <w:t>maxnoofDRBs</w:t>
            </w:r>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r w:rsidRPr="00D629EF">
              <w:t>maxnoofPDUSessionResource</w:t>
            </w:r>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03" w:name="_CR9_3_3_12"/>
      <w:bookmarkStart w:id="5504" w:name="_Toc20955667"/>
      <w:bookmarkStart w:id="5505" w:name="_Toc29461110"/>
      <w:bookmarkStart w:id="5506" w:name="_Toc29505842"/>
      <w:bookmarkStart w:id="5507" w:name="_Toc36556367"/>
      <w:bookmarkStart w:id="5508" w:name="_Toc45881854"/>
      <w:bookmarkStart w:id="5509" w:name="_Toc51852495"/>
      <w:bookmarkStart w:id="5510" w:name="_Toc56620446"/>
      <w:bookmarkStart w:id="5511" w:name="_Toc64448086"/>
      <w:bookmarkStart w:id="5512" w:name="_Toc74152862"/>
      <w:bookmarkStart w:id="5513" w:name="_Toc88656288"/>
      <w:bookmarkStart w:id="5514" w:name="_Toc88657347"/>
      <w:bookmarkStart w:id="5515" w:name="_Toc105657441"/>
      <w:bookmarkStart w:id="5516" w:name="_Toc106108822"/>
      <w:bookmarkStart w:id="5517" w:name="_Toc112687925"/>
      <w:bookmarkStart w:id="5518" w:name="_Toc184819988"/>
      <w:bookmarkEnd w:id="5503"/>
      <w:r w:rsidRPr="00D629EF">
        <w:t>9.3.3.12</w:t>
      </w:r>
      <w:r w:rsidRPr="00D629EF">
        <w:tab/>
        <w:t>PDU Session Resource To Remove List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r w:rsidRPr="00D629EF">
              <w:t>maxnoofPDUSessionResource</w:t>
            </w:r>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19" w:name="_CR9_3_3_13"/>
      <w:bookmarkStart w:id="5520" w:name="_Toc20955668"/>
      <w:bookmarkStart w:id="5521" w:name="_Toc29461111"/>
      <w:bookmarkStart w:id="5522" w:name="_Toc29505843"/>
      <w:bookmarkStart w:id="5523" w:name="_Toc36556368"/>
      <w:bookmarkStart w:id="5524" w:name="_Toc45881855"/>
      <w:bookmarkStart w:id="5525" w:name="_Toc51852496"/>
      <w:bookmarkStart w:id="5526" w:name="_Toc56620447"/>
      <w:bookmarkStart w:id="5527" w:name="_Toc64448087"/>
      <w:bookmarkStart w:id="5528" w:name="_Toc74152863"/>
      <w:bookmarkStart w:id="5529" w:name="_Toc88656289"/>
      <w:bookmarkStart w:id="5530" w:name="_Toc88657348"/>
      <w:bookmarkStart w:id="5531" w:name="_Toc105657442"/>
      <w:bookmarkStart w:id="5532" w:name="_Toc106108823"/>
      <w:bookmarkStart w:id="5533" w:name="_Toc112687926"/>
      <w:bookmarkStart w:id="5534" w:name="_Toc184819989"/>
      <w:bookmarkEnd w:id="5519"/>
      <w:r w:rsidRPr="00D629EF">
        <w:t>9.3.3.13</w:t>
      </w:r>
      <w:r w:rsidRPr="00D629EF">
        <w:tab/>
        <w:t>DRB Setup Modification List E-UTRAN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r w:rsidRPr="00D629EF">
              <w:t>maxnoofDRBs</w:t>
            </w:r>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35" w:name="_CR9_3_3_14"/>
      <w:bookmarkStart w:id="5536" w:name="_Toc20955669"/>
      <w:bookmarkStart w:id="5537" w:name="_Toc29461112"/>
      <w:bookmarkStart w:id="5538" w:name="_Toc29505844"/>
      <w:bookmarkStart w:id="5539" w:name="_Toc36556369"/>
      <w:bookmarkStart w:id="5540" w:name="_Toc45881856"/>
      <w:bookmarkStart w:id="5541" w:name="_Toc51852497"/>
      <w:bookmarkStart w:id="5542" w:name="_Toc56620448"/>
      <w:bookmarkStart w:id="5543" w:name="_Toc64448088"/>
      <w:bookmarkStart w:id="5544" w:name="_Toc74152864"/>
      <w:bookmarkStart w:id="5545" w:name="_Toc88656290"/>
      <w:bookmarkStart w:id="5546" w:name="_Toc88657349"/>
      <w:bookmarkStart w:id="5547" w:name="_Toc105657443"/>
      <w:bookmarkStart w:id="5548" w:name="_Toc106108824"/>
      <w:bookmarkStart w:id="5549" w:name="_Toc112687927"/>
      <w:bookmarkStart w:id="5550" w:name="_Toc184819990"/>
      <w:bookmarkEnd w:id="5535"/>
      <w:r w:rsidRPr="00D629EF">
        <w:t>9.3.3.14</w:t>
      </w:r>
      <w:r w:rsidRPr="00D629EF">
        <w:tab/>
        <w:t>DRB Failed Modification List E-UTRAN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r w:rsidRPr="00D629EF">
              <w:t>maxnoofDRBs</w:t>
            </w:r>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551" w:name="_CR9_3_3_15"/>
      <w:bookmarkStart w:id="5552" w:name="_Toc20955670"/>
      <w:bookmarkStart w:id="5553" w:name="_Toc29461113"/>
      <w:bookmarkStart w:id="5554" w:name="_Toc29505845"/>
      <w:bookmarkStart w:id="5555" w:name="_Toc36556370"/>
      <w:bookmarkStart w:id="5556" w:name="_Toc45881857"/>
      <w:bookmarkStart w:id="5557" w:name="_Toc51852498"/>
      <w:bookmarkStart w:id="5558" w:name="_Toc56620449"/>
      <w:bookmarkStart w:id="5559" w:name="_Toc64448089"/>
      <w:bookmarkStart w:id="5560" w:name="_Toc74152865"/>
      <w:bookmarkStart w:id="5561" w:name="_Toc88656291"/>
      <w:bookmarkStart w:id="5562" w:name="_Toc88657350"/>
      <w:bookmarkStart w:id="5563" w:name="_Toc105657444"/>
      <w:bookmarkStart w:id="5564" w:name="_Toc106108825"/>
      <w:bookmarkStart w:id="5565" w:name="_Toc112687928"/>
      <w:bookmarkStart w:id="5566" w:name="_Toc184819991"/>
      <w:bookmarkEnd w:id="5551"/>
      <w:r w:rsidRPr="00D629EF">
        <w:t>9.3.3.15</w:t>
      </w:r>
      <w:r w:rsidRPr="00D629EF">
        <w:tab/>
        <w:t>DRB Modified List E-UTRAN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r w:rsidRPr="00D629EF">
              <w:t>maxnoofDRBs</w:t>
            </w:r>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567" w:name="_CR9_3_3_16"/>
      <w:bookmarkStart w:id="5568" w:name="_Toc20955671"/>
      <w:bookmarkStart w:id="5569" w:name="_Toc29461114"/>
      <w:bookmarkStart w:id="5570" w:name="_Toc29505846"/>
      <w:bookmarkStart w:id="5571" w:name="_Toc36556371"/>
      <w:bookmarkStart w:id="5572" w:name="_Toc45881858"/>
      <w:bookmarkStart w:id="5573" w:name="_Toc51852499"/>
      <w:bookmarkStart w:id="5574" w:name="_Toc56620450"/>
      <w:bookmarkStart w:id="5575" w:name="_Toc64448090"/>
      <w:bookmarkStart w:id="5576" w:name="_Toc74152866"/>
      <w:bookmarkStart w:id="5577" w:name="_Toc88656292"/>
      <w:bookmarkStart w:id="5578" w:name="_Toc88657351"/>
      <w:bookmarkStart w:id="5579" w:name="_Toc105657445"/>
      <w:bookmarkStart w:id="5580" w:name="_Toc106108826"/>
      <w:bookmarkStart w:id="5581" w:name="_Toc112687929"/>
      <w:bookmarkStart w:id="5582" w:name="_Toc184819992"/>
      <w:bookmarkEnd w:id="5567"/>
      <w:r w:rsidRPr="00D629EF">
        <w:t>9.3.3.16</w:t>
      </w:r>
      <w:r w:rsidRPr="00D629EF">
        <w:tab/>
        <w:t>DRB Failed To Modify List E-UTRAN</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r w:rsidRPr="00D629EF">
              <w:t>maxnoofDRBs</w:t>
            </w:r>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583" w:name="_CR9_3_3_17"/>
      <w:bookmarkStart w:id="5584" w:name="_Toc20955672"/>
      <w:bookmarkStart w:id="5585" w:name="_Toc29461115"/>
      <w:bookmarkStart w:id="5586" w:name="_Toc29505847"/>
      <w:bookmarkStart w:id="5587" w:name="_Toc36556372"/>
      <w:bookmarkStart w:id="5588" w:name="_Toc45881859"/>
      <w:bookmarkStart w:id="5589" w:name="_Toc51852500"/>
      <w:bookmarkStart w:id="5590" w:name="_Toc56620451"/>
      <w:bookmarkStart w:id="5591" w:name="_Toc64448091"/>
      <w:bookmarkStart w:id="5592" w:name="_Toc74152867"/>
      <w:bookmarkStart w:id="5593" w:name="_Toc88656293"/>
      <w:bookmarkStart w:id="5594" w:name="_Toc88657352"/>
      <w:bookmarkStart w:id="5595" w:name="_Toc105657446"/>
      <w:bookmarkStart w:id="5596" w:name="_Toc106108827"/>
      <w:bookmarkStart w:id="5597" w:name="_Toc112687930"/>
      <w:bookmarkStart w:id="5598" w:name="_Toc184819993"/>
      <w:bookmarkEnd w:id="5583"/>
      <w:r w:rsidRPr="00D629EF">
        <w:t>9.3.3.17</w:t>
      </w:r>
      <w:r w:rsidRPr="00D629EF">
        <w:tab/>
        <w:t>PDU Session Resource Setup Modification List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1142BBCF" w14:textId="77777777" w:rsidR="00FC324B" w:rsidRPr="00D629EF" w:rsidRDefault="00FC324B" w:rsidP="007B1FA7">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r w:rsidRPr="00D629EF">
              <w:t>maxnoofDRBs</w:t>
            </w:r>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r w:rsidRPr="00D629EF">
              <w:t>maxnoofPDUSessionResource</w:t>
            </w:r>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599" w:name="_CR9_3_3_18"/>
      <w:bookmarkStart w:id="5600" w:name="_Toc20955673"/>
      <w:bookmarkStart w:id="5601" w:name="_Toc29461116"/>
      <w:bookmarkStart w:id="5602" w:name="_Toc29505848"/>
      <w:bookmarkStart w:id="5603" w:name="_Toc36556373"/>
      <w:bookmarkStart w:id="5604" w:name="_Toc45881860"/>
      <w:bookmarkStart w:id="5605" w:name="_Toc51852501"/>
      <w:bookmarkStart w:id="5606" w:name="_Toc56620452"/>
      <w:bookmarkStart w:id="5607" w:name="_Toc64448092"/>
      <w:bookmarkStart w:id="5608" w:name="_Toc74152868"/>
      <w:bookmarkStart w:id="5609" w:name="_Toc88656294"/>
      <w:bookmarkStart w:id="5610" w:name="_Toc88657353"/>
      <w:bookmarkStart w:id="5611" w:name="_Toc105657447"/>
      <w:bookmarkStart w:id="5612" w:name="_Toc106108828"/>
      <w:bookmarkStart w:id="5613" w:name="_Toc112687931"/>
      <w:bookmarkStart w:id="5614" w:name="_Toc184819994"/>
      <w:bookmarkEnd w:id="5599"/>
      <w:r w:rsidRPr="00D629EF">
        <w:t>9.3.3.18</w:t>
      </w:r>
      <w:r w:rsidRPr="00D629EF">
        <w:tab/>
        <w:t>PDU Session Resource Failed Modification List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160CAAA" w14:textId="77777777" w:rsidR="00FC324B" w:rsidRPr="00D629EF" w:rsidRDefault="00FC324B" w:rsidP="007B1FA7">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r w:rsidRPr="00D629EF">
              <w:t>maxnoofPDUSessionResource</w:t>
            </w:r>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15" w:name="_CR9_3_3_19"/>
      <w:bookmarkStart w:id="5616" w:name="_Toc20955674"/>
      <w:bookmarkStart w:id="5617" w:name="_Toc29461117"/>
      <w:bookmarkStart w:id="5618" w:name="_Toc29505849"/>
      <w:bookmarkStart w:id="5619" w:name="_Toc36556374"/>
      <w:bookmarkStart w:id="5620" w:name="_Toc45881861"/>
      <w:bookmarkStart w:id="5621" w:name="_Toc51852502"/>
      <w:bookmarkStart w:id="5622" w:name="_Toc56620453"/>
      <w:bookmarkStart w:id="5623" w:name="_Toc64448093"/>
      <w:bookmarkStart w:id="5624" w:name="_Toc74152869"/>
      <w:bookmarkStart w:id="5625" w:name="_Toc88656295"/>
      <w:bookmarkStart w:id="5626" w:name="_Toc88657354"/>
      <w:bookmarkStart w:id="5627" w:name="_Toc105657448"/>
      <w:bookmarkStart w:id="5628" w:name="_Toc106108829"/>
      <w:bookmarkStart w:id="5629" w:name="_Toc112687932"/>
      <w:bookmarkStart w:id="5630" w:name="_Toc184819995"/>
      <w:bookmarkEnd w:id="5615"/>
      <w:r w:rsidRPr="00D629EF">
        <w:t>9.3.3.19</w:t>
      </w:r>
      <w:r w:rsidRPr="00D629EF">
        <w:tab/>
        <w:t>PDU Session Resource Modified List</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r w:rsidRPr="00D629EF">
              <w:t>maxnoofDRBs</w:t>
            </w:r>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31" w:name="_CR9_3_3_20"/>
      <w:bookmarkStart w:id="5632" w:name="_Toc20955675"/>
      <w:bookmarkStart w:id="5633" w:name="_Toc29461118"/>
      <w:bookmarkStart w:id="5634" w:name="_Toc29505850"/>
      <w:bookmarkStart w:id="5635" w:name="_Toc36556375"/>
      <w:bookmarkStart w:id="5636" w:name="_Toc45881862"/>
      <w:bookmarkStart w:id="5637" w:name="_Toc51852503"/>
      <w:bookmarkStart w:id="5638" w:name="_Toc56620454"/>
      <w:bookmarkStart w:id="5639" w:name="_Toc64448094"/>
      <w:bookmarkStart w:id="5640" w:name="_Toc74152870"/>
      <w:bookmarkStart w:id="5641" w:name="_Toc88656296"/>
      <w:bookmarkStart w:id="5642" w:name="_Toc88657355"/>
      <w:bookmarkStart w:id="5643" w:name="_Toc105657449"/>
      <w:bookmarkStart w:id="5644" w:name="_Toc106108830"/>
      <w:bookmarkStart w:id="5645" w:name="_Toc112687933"/>
      <w:bookmarkStart w:id="5646" w:name="_Toc184819996"/>
      <w:bookmarkEnd w:id="5631"/>
      <w:r w:rsidRPr="00D629EF">
        <w:t>9.3.3.20</w:t>
      </w:r>
      <w:r w:rsidRPr="00D629EF">
        <w:tab/>
        <w:t>PDU Session Resource Failed To Modify List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r w:rsidRPr="00D629EF">
              <w:t>maxnoofPDUSessionResource</w:t>
            </w:r>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47" w:name="_CR9_3_3_21"/>
      <w:bookmarkStart w:id="5648" w:name="_Toc20955676"/>
      <w:bookmarkStart w:id="5649" w:name="_Toc29461119"/>
      <w:bookmarkStart w:id="5650" w:name="_Toc29505851"/>
      <w:bookmarkStart w:id="5651" w:name="_Toc36556376"/>
      <w:bookmarkStart w:id="5652" w:name="_Toc45881863"/>
      <w:bookmarkStart w:id="5653" w:name="_Toc51852504"/>
      <w:bookmarkStart w:id="5654" w:name="_Toc56620455"/>
      <w:bookmarkStart w:id="5655" w:name="_Toc64448095"/>
      <w:bookmarkStart w:id="5656" w:name="_Toc74152871"/>
      <w:bookmarkStart w:id="5657" w:name="_Toc88656297"/>
      <w:bookmarkStart w:id="5658" w:name="_Toc88657356"/>
      <w:bookmarkStart w:id="5659" w:name="_Toc105657450"/>
      <w:bookmarkStart w:id="5660" w:name="_Toc106108831"/>
      <w:bookmarkStart w:id="5661" w:name="_Toc112687934"/>
      <w:bookmarkStart w:id="5662" w:name="_Toc184819997"/>
      <w:bookmarkEnd w:id="5647"/>
      <w:r w:rsidRPr="00D629EF">
        <w:t>9.3.3.21</w:t>
      </w:r>
      <w:r w:rsidRPr="00D629EF">
        <w:tab/>
        <w:t>DRB Required To Modify List E-UTRAN</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r w:rsidRPr="00D629EF">
              <w:t>maxnoofDRBs</w:t>
            </w:r>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663" w:name="_CR9_3_3_22"/>
      <w:bookmarkStart w:id="5664" w:name="_Toc20955677"/>
      <w:bookmarkStart w:id="5665" w:name="_Toc29461120"/>
      <w:bookmarkStart w:id="5666" w:name="_Toc29505852"/>
      <w:bookmarkStart w:id="5667" w:name="_Toc36556377"/>
      <w:bookmarkStart w:id="5668" w:name="_Toc45881864"/>
      <w:bookmarkStart w:id="5669" w:name="_Toc51852505"/>
      <w:bookmarkStart w:id="5670" w:name="_Toc56620456"/>
      <w:bookmarkStart w:id="5671" w:name="_Toc64448096"/>
      <w:bookmarkStart w:id="5672" w:name="_Toc74152872"/>
      <w:bookmarkStart w:id="5673" w:name="_Toc88656298"/>
      <w:bookmarkStart w:id="5674" w:name="_Toc88657357"/>
      <w:bookmarkStart w:id="5675" w:name="_Toc105657451"/>
      <w:bookmarkStart w:id="5676" w:name="_Toc106108832"/>
      <w:bookmarkStart w:id="5677" w:name="_Toc112687935"/>
      <w:bookmarkStart w:id="5678" w:name="_Toc184819998"/>
      <w:bookmarkEnd w:id="5663"/>
      <w:r w:rsidRPr="00D629EF">
        <w:t>9.3.3.22</w:t>
      </w:r>
      <w:r w:rsidRPr="00D629EF">
        <w:tab/>
        <w:t>DRB Required To Remove List E-UTRAN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r w:rsidRPr="00D629EF">
              <w:t>maxnoofDRBs</w:t>
            </w:r>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679" w:name="_CR9_3_3_23"/>
      <w:bookmarkStart w:id="5680" w:name="_Toc20955678"/>
      <w:bookmarkStart w:id="5681" w:name="_Toc29461121"/>
      <w:bookmarkStart w:id="5682" w:name="_Toc29505853"/>
      <w:bookmarkStart w:id="5683" w:name="_Toc36556378"/>
      <w:bookmarkStart w:id="5684" w:name="_Toc45881865"/>
      <w:bookmarkStart w:id="5685" w:name="_Toc51852506"/>
      <w:bookmarkStart w:id="5686" w:name="_Toc56620457"/>
      <w:bookmarkStart w:id="5687" w:name="_Toc64448097"/>
      <w:bookmarkStart w:id="5688" w:name="_Toc74152873"/>
      <w:bookmarkStart w:id="5689" w:name="_Toc88656299"/>
      <w:bookmarkStart w:id="5690" w:name="_Toc88657358"/>
      <w:bookmarkStart w:id="5691" w:name="_Toc105657452"/>
      <w:bookmarkStart w:id="5692" w:name="_Toc106108833"/>
      <w:bookmarkStart w:id="5693" w:name="_Toc112687936"/>
      <w:bookmarkStart w:id="5694" w:name="_Toc184819999"/>
      <w:bookmarkEnd w:id="5679"/>
      <w:r w:rsidRPr="00D629EF">
        <w:t>9.3.3.23</w:t>
      </w:r>
      <w:r w:rsidRPr="00D629EF">
        <w:tab/>
        <w:t>PDU Session Resource Required To Modify List</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r w:rsidRPr="00D629EF">
              <w:t>maxnoofDRBs</w:t>
            </w:r>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r w:rsidRPr="00D629EF">
              <w:t>maxnoofPDUSessionResource</w:t>
            </w:r>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695" w:name="_CR9_3_3_24"/>
      <w:bookmarkStart w:id="5696" w:name="_Toc20955679"/>
      <w:bookmarkStart w:id="5697" w:name="_Toc29461122"/>
      <w:bookmarkStart w:id="5698" w:name="_Toc29505854"/>
      <w:bookmarkStart w:id="5699" w:name="_Toc36556379"/>
      <w:bookmarkStart w:id="5700" w:name="_Toc45881866"/>
      <w:bookmarkStart w:id="5701" w:name="_Toc51852507"/>
      <w:bookmarkStart w:id="5702" w:name="_Toc56620458"/>
      <w:bookmarkStart w:id="5703" w:name="_Toc64448098"/>
      <w:bookmarkStart w:id="5704" w:name="_Toc74152874"/>
      <w:bookmarkStart w:id="5705" w:name="_Toc88656300"/>
      <w:bookmarkStart w:id="5706" w:name="_Toc88657359"/>
      <w:bookmarkStart w:id="5707" w:name="_Toc105657453"/>
      <w:bookmarkStart w:id="5708" w:name="_Toc106108834"/>
      <w:bookmarkStart w:id="5709" w:name="_Toc112687937"/>
      <w:bookmarkStart w:id="5710" w:name="_Toc184820000"/>
      <w:bookmarkEnd w:id="5695"/>
      <w:r w:rsidRPr="00D629EF">
        <w:t>9.3.3.24</w:t>
      </w:r>
      <w:r w:rsidRPr="00D629EF">
        <w:tab/>
        <w:t>DRB Confirm Modified List E-UTRAN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r w:rsidRPr="00D629EF">
              <w:t>maxnoofDRBs</w:t>
            </w:r>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11" w:name="_CR9_3_3_25"/>
      <w:bookmarkStart w:id="5712" w:name="_Toc20955680"/>
      <w:bookmarkStart w:id="5713" w:name="_Toc29461123"/>
      <w:bookmarkStart w:id="5714" w:name="_Toc29505855"/>
      <w:bookmarkStart w:id="5715" w:name="_Toc36556380"/>
      <w:bookmarkStart w:id="5716" w:name="_Toc45881867"/>
      <w:bookmarkStart w:id="5717" w:name="_Toc51852508"/>
      <w:bookmarkStart w:id="5718" w:name="_Toc56620459"/>
      <w:bookmarkStart w:id="5719" w:name="_Toc64448099"/>
      <w:bookmarkStart w:id="5720" w:name="_Toc74152875"/>
      <w:bookmarkStart w:id="5721" w:name="_Toc88656301"/>
      <w:bookmarkStart w:id="5722" w:name="_Toc88657360"/>
      <w:bookmarkStart w:id="5723" w:name="_Toc105657454"/>
      <w:bookmarkStart w:id="5724" w:name="_Toc106108835"/>
      <w:bookmarkStart w:id="5725" w:name="_Toc112687938"/>
      <w:bookmarkStart w:id="5726" w:name="_Toc184820001"/>
      <w:bookmarkEnd w:id="5711"/>
      <w:r w:rsidRPr="00D629EF">
        <w:t>9.3.3.25</w:t>
      </w:r>
      <w:r w:rsidRPr="00D629EF">
        <w:tab/>
        <w:t>PDU Session Resource Confirm Modified List</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4318AD7D" w14:textId="77777777" w:rsidR="00FC324B" w:rsidRPr="00D629EF" w:rsidRDefault="00FC324B" w:rsidP="007B1FA7">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r w:rsidRPr="00D629EF">
              <w:t>maxnoofDRBs</w:t>
            </w:r>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27" w:name="_CR9_3_3_26"/>
      <w:bookmarkStart w:id="5728" w:name="_Toc105657455"/>
      <w:bookmarkStart w:id="5729" w:name="_Toc106108836"/>
      <w:bookmarkStart w:id="5730" w:name="_Toc112687939"/>
      <w:bookmarkStart w:id="5731" w:name="_Toc184820002"/>
      <w:bookmarkEnd w:id="5727"/>
      <w:r w:rsidRPr="008C3F37">
        <w:t>9.3.3.</w:t>
      </w:r>
      <w:r>
        <w:t>26</w:t>
      </w:r>
      <w:r w:rsidRPr="008C3F37">
        <w:tab/>
        <w:t>BC Bearer Context To Setup</w:t>
      </w:r>
      <w:bookmarkEnd w:id="5728"/>
      <w:bookmarkEnd w:id="5729"/>
      <w:bookmarkEnd w:id="5730"/>
      <w:bookmarkEnd w:id="5731"/>
    </w:p>
    <w:p w14:paraId="4E477254" w14:textId="7AEA1E70" w:rsidR="00FC324B" w:rsidRPr="008C3F37" w:rsidRDefault="00FC324B" w:rsidP="007B1FA7">
      <w:pPr>
        <w:widowControl w:val="0"/>
      </w:pPr>
      <w:bookmarkStart w:id="5732" w:name="_Toc105657456"/>
      <w:bookmarkStart w:id="5733" w:name="_Toc106108837"/>
      <w:bookmarkStart w:id="5734"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35" w:name="_CR9_3_3_27"/>
      <w:bookmarkStart w:id="5736" w:name="_Toc184820003"/>
      <w:bookmarkEnd w:id="5735"/>
      <w:r w:rsidRPr="008C3F37">
        <w:t>9.3.3.</w:t>
      </w:r>
      <w:r>
        <w:t>27</w:t>
      </w:r>
      <w:r w:rsidRPr="008C3F37">
        <w:tab/>
        <w:t>BC Bearer Context To Setup Response</w:t>
      </w:r>
      <w:bookmarkEnd w:id="5732"/>
      <w:bookmarkEnd w:id="5733"/>
      <w:bookmarkEnd w:id="5734"/>
      <w:bookmarkEnd w:id="5736"/>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37" w:name="OLE_LINK89"/>
            <w:bookmarkStart w:id="5738" w:name="OLE_LINK90"/>
            <w:r w:rsidRPr="002C1210">
              <w:rPr>
                <w:b/>
                <w:bCs/>
                <w:noProof/>
                <w:lang w:eastAsia="ja-JP"/>
              </w:rPr>
              <w:t>F1-U TNL Info Added List</w:t>
            </w:r>
            <w:bookmarkEnd w:id="5737"/>
            <w:bookmarkEnd w:id="5738"/>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r w:rsidRPr="008C3F37">
              <w:t>maxnoofMRBs</w:t>
            </w:r>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r w:rsidRPr="00166A01">
              <w:t>maxnoofDUs</w:t>
            </w:r>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39" w:name="_CR9_3_3_28"/>
      <w:bookmarkStart w:id="5740" w:name="_Toc105657457"/>
      <w:bookmarkStart w:id="5741" w:name="_Toc106108838"/>
      <w:bookmarkStart w:id="5742" w:name="_Toc112687941"/>
      <w:bookmarkStart w:id="5743" w:name="_Toc184820004"/>
      <w:bookmarkEnd w:id="5739"/>
      <w:r w:rsidRPr="008C3F37">
        <w:t>9.3.3.</w:t>
      </w:r>
      <w:r>
        <w:t>28</w:t>
      </w:r>
      <w:r w:rsidRPr="008C3F37">
        <w:tab/>
        <w:t>BC Bearer Context To Modify</w:t>
      </w:r>
      <w:bookmarkEnd w:id="5740"/>
      <w:bookmarkEnd w:id="5741"/>
      <w:bookmarkEnd w:id="5742"/>
      <w:bookmarkEnd w:id="5743"/>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r w:rsidRPr="008C3F37">
              <w:t>maxnoofMRBs</w:t>
            </w:r>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44" w:name="_CR9_3_3_29"/>
      <w:bookmarkStart w:id="5745" w:name="_Toc105657458"/>
      <w:bookmarkStart w:id="5746" w:name="_Toc106108839"/>
      <w:bookmarkStart w:id="5747" w:name="_Toc112687942"/>
      <w:bookmarkStart w:id="5748" w:name="_Toc184820005"/>
      <w:bookmarkEnd w:id="5744"/>
      <w:r w:rsidRPr="008C3F37">
        <w:t>9.3.3.</w:t>
      </w:r>
      <w:r>
        <w:t>29</w:t>
      </w:r>
      <w:r w:rsidRPr="008C3F37">
        <w:tab/>
        <w:t>BC Bearer Context To Modify Response</w:t>
      </w:r>
      <w:bookmarkEnd w:id="5745"/>
      <w:bookmarkEnd w:id="5746"/>
      <w:bookmarkEnd w:id="5747"/>
      <w:bookmarkEnd w:id="5748"/>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r w:rsidRPr="00166A01">
              <w:t>maxnoofMRBs</w:t>
            </w:r>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749" w:name="_CR9_3_3_30"/>
      <w:bookmarkStart w:id="5750" w:name="_Toc105657459"/>
      <w:bookmarkStart w:id="5751" w:name="_Toc106108840"/>
      <w:bookmarkStart w:id="5752" w:name="_Toc112687943"/>
      <w:bookmarkStart w:id="5753" w:name="_Toc184820006"/>
      <w:bookmarkStart w:id="5754" w:name="OLE_LINK136"/>
      <w:bookmarkEnd w:id="5749"/>
      <w:r>
        <w:t>9.3.3.30</w:t>
      </w:r>
      <w:r w:rsidRPr="008C3F37">
        <w:tab/>
      </w:r>
      <w:r>
        <w:rPr>
          <w:rFonts w:hint="eastAsia"/>
          <w:lang w:eastAsia="zh-CN"/>
        </w:rPr>
        <w:t>B</w:t>
      </w:r>
      <w:r w:rsidRPr="008C3F37">
        <w:t>C Bearer Context To Modify Required</w:t>
      </w:r>
      <w:bookmarkEnd w:id="5750"/>
      <w:bookmarkEnd w:id="5751"/>
      <w:bookmarkEnd w:id="5752"/>
      <w:bookmarkEnd w:id="5753"/>
    </w:p>
    <w:bookmarkEnd w:id="5754"/>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r w:rsidRPr="008C3F37">
              <w:t>maxnoofMRBs</w:t>
            </w:r>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755" w:name="_CR9_3_3_31"/>
      <w:bookmarkStart w:id="5756" w:name="_Toc105657460"/>
      <w:bookmarkStart w:id="5757" w:name="_Toc106108841"/>
      <w:bookmarkStart w:id="5758" w:name="_Toc112687944"/>
      <w:bookmarkStart w:id="5759" w:name="_Toc184820007"/>
      <w:bookmarkEnd w:id="5755"/>
      <w:r>
        <w:t>9.3.3.31</w:t>
      </w:r>
      <w:r w:rsidRPr="008C3F37">
        <w:tab/>
      </w:r>
      <w:r>
        <w:rPr>
          <w:rFonts w:hint="eastAsia"/>
          <w:lang w:eastAsia="zh-CN"/>
        </w:rPr>
        <w:t>B</w:t>
      </w:r>
      <w:r w:rsidRPr="008C3F37">
        <w:t>C Bearer Context To Modify Confirm</w:t>
      </w:r>
      <w:bookmarkEnd w:id="5756"/>
      <w:bookmarkEnd w:id="5757"/>
      <w:bookmarkEnd w:id="5758"/>
      <w:bookmarkEnd w:id="5759"/>
    </w:p>
    <w:p w14:paraId="429C85A1" w14:textId="77777777" w:rsidR="00FC324B" w:rsidRPr="008C3F37" w:rsidRDefault="00FC324B" w:rsidP="007B1FA7">
      <w:pPr>
        <w:widowControl w:val="0"/>
      </w:pPr>
      <w:r w:rsidRPr="008C3F37">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760" w:name="_CR9_3_3_32"/>
      <w:bookmarkStart w:id="5761" w:name="_Toc105657461"/>
      <w:bookmarkStart w:id="5762" w:name="_Toc106108842"/>
      <w:bookmarkStart w:id="5763" w:name="_Toc112687945"/>
      <w:bookmarkStart w:id="5764" w:name="_Toc184820008"/>
      <w:bookmarkEnd w:id="5760"/>
      <w:r w:rsidRPr="008C3F37">
        <w:t>9.3.3.</w:t>
      </w:r>
      <w:r>
        <w:t>32</w:t>
      </w:r>
      <w:r w:rsidRPr="008C3F37">
        <w:tab/>
        <w:t>MC Bearer Context To Setup</w:t>
      </w:r>
      <w:bookmarkEnd w:id="5761"/>
      <w:bookmarkEnd w:id="5762"/>
      <w:bookmarkEnd w:id="5763"/>
      <w:bookmarkEnd w:id="5764"/>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765"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766" w:name="_Hlk144733522"/>
            <w:r w:rsidRPr="00D629EF">
              <w:rPr>
                <w:noProof/>
                <w:lang w:eastAsia="ja-JP"/>
              </w:rPr>
              <w:t>9.3.1.54</w:t>
            </w:r>
            <w:bookmarkEnd w:id="5765"/>
            <w:bookmarkEnd w:id="5766"/>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767" w:name="_CR9_3_3_33"/>
      <w:bookmarkStart w:id="5768" w:name="_Toc105657462"/>
      <w:bookmarkStart w:id="5769" w:name="_Toc106108843"/>
      <w:bookmarkStart w:id="5770" w:name="_Toc112687946"/>
      <w:bookmarkStart w:id="5771" w:name="_Toc184820009"/>
      <w:bookmarkEnd w:id="5767"/>
      <w:r w:rsidRPr="008C3F37">
        <w:t>9.3.3.</w:t>
      </w:r>
      <w:r>
        <w:t>33</w:t>
      </w:r>
      <w:r w:rsidRPr="008C3F37">
        <w:tab/>
        <w:t>MC Bearer Context To Setup Response</w:t>
      </w:r>
      <w:bookmarkEnd w:id="5768"/>
      <w:bookmarkEnd w:id="5769"/>
      <w:bookmarkEnd w:id="5770"/>
      <w:bookmarkEnd w:id="5771"/>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r w:rsidRPr="008C3F37">
              <w:t>maxnoofMRBs</w:t>
            </w:r>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772" w:name="_CR9_3_3_34"/>
      <w:bookmarkStart w:id="5773" w:name="_Toc105657463"/>
      <w:bookmarkStart w:id="5774" w:name="_Toc106108844"/>
      <w:bookmarkStart w:id="5775" w:name="_Toc112687947"/>
      <w:bookmarkStart w:id="5776" w:name="_Toc184820010"/>
      <w:bookmarkEnd w:id="5772"/>
      <w:r w:rsidRPr="008C3F37">
        <w:t>9.3.3.</w:t>
      </w:r>
      <w:r>
        <w:t>34</w:t>
      </w:r>
      <w:r w:rsidRPr="008C3F37">
        <w:tab/>
        <w:t>MC Bearer Context To Modify</w:t>
      </w:r>
      <w:bookmarkEnd w:id="5773"/>
      <w:bookmarkEnd w:id="5774"/>
      <w:bookmarkEnd w:id="5775"/>
      <w:bookmarkEnd w:id="5776"/>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r w:rsidRPr="008C3F37">
              <w:t>maxnoofMRBs</w:t>
            </w:r>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777" w:name="_CR9_3_3_35"/>
      <w:bookmarkStart w:id="5778" w:name="_Toc105657464"/>
      <w:bookmarkStart w:id="5779" w:name="_Toc106108845"/>
      <w:bookmarkStart w:id="5780" w:name="_Toc112687948"/>
      <w:bookmarkStart w:id="5781" w:name="_Toc184820011"/>
      <w:bookmarkEnd w:id="5777"/>
      <w:r w:rsidRPr="008C3F37">
        <w:t>9.3.3.</w:t>
      </w:r>
      <w:r>
        <w:t>35</w:t>
      </w:r>
      <w:r w:rsidRPr="008C3F37">
        <w:tab/>
        <w:t>MC Bearer Context To Modify Response</w:t>
      </w:r>
      <w:bookmarkEnd w:id="5778"/>
      <w:bookmarkEnd w:id="5779"/>
      <w:bookmarkEnd w:id="5780"/>
      <w:bookmarkEnd w:id="5781"/>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r w:rsidRPr="008C3F37">
              <w:t>maxnoofMRBs</w:t>
            </w:r>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782" w:name="_CR9_3_3_36"/>
      <w:bookmarkStart w:id="5783" w:name="_Toc105657465"/>
      <w:bookmarkStart w:id="5784" w:name="_Toc106108846"/>
      <w:bookmarkStart w:id="5785" w:name="_Toc112687949"/>
      <w:bookmarkStart w:id="5786" w:name="_Toc184820012"/>
      <w:bookmarkEnd w:id="5782"/>
      <w:r w:rsidRPr="008C3F37">
        <w:t>9.3.3.</w:t>
      </w:r>
      <w:r>
        <w:t>36</w:t>
      </w:r>
      <w:r w:rsidRPr="008C3F37">
        <w:tab/>
        <w:t>MC Bearer Context To Modify Required</w:t>
      </w:r>
      <w:bookmarkEnd w:id="5783"/>
      <w:bookmarkEnd w:id="5784"/>
      <w:bookmarkEnd w:id="5785"/>
      <w:bookmarkEnd w:id="5786"/>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r w:rsidRPr="008C3F37">
              <w:t>maxnoofMRBs</w:t>
            </w:r>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787" w:name="_CR9_3_3_37"/>
      <w:bookmarkStart w:id="5788" w:name="OLE_LINK142"/>
      <w:bookmarkStart w:id="5789" w:name="_Toc105657466"/>
      <w:bookmarkStart w:id="5790" w:name="_Toc106108847"/>
      <w:bookmarkStart w:id="5791" w:name="_Toc112687950"/>
      <w:bookmarkStart w:id="5792" w:name="_Toc184820013"/>
      <w:bookmarkStart w:id="5793" w:name="OLE_LINK149"/>
      <w:bookmarkEnd w:id="5787"/>
      <w:r w:rsidRPr="008C3F37">
        <w:t>9.3.3.</w:t>
      </w:r>
      <w:bookmarkEnd w:id="5788"/>
      <w:r>
        <w:t>37</w:t>
      </w:r>
      <w:r w:rsidRPr="008C3F37">
        <w:tab/>
      </w:r>
      <w:bookmarkStart w:id="5794" w:name="OLE_LINK138"/>
      <w:bookmarkStart w:id="5795" w:name="OLE_LINK139"/>
      <w:r w:rsidRPr="008C3F37">
        <w:t>MC Bearer Context To Modify Confirm</w:t>
      </w:r>
      <w:bookmarkEnd w:id="5789"/>
      <w:bookmarkEnd w:id="5790"/>
      <w:bookmarkEnd w:id="5791"/>
      <w:bookmarkEnd w:id="5792"/>
      <w:bookmarkEnd w:id="5794"/>
      <w:bookmarkEnd w:id="5795"/>
    </w:p>
    <w:bookmarkEnd w:id="5793"/>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796" w:name="OLE_LINK150"/>
            <w:bookmarkStart w:id="5797" w:name="OLE_LINK151"/>
            <w:bookmarkStart w:id="5798" w:name="OLE_LINK152"/>
            <w:r w:rsidRPr="008C3F37">
              <w:t>MBS Multicast F1-U Context Descriptor</w:t>
            </w:r>
            <w:bookmarkEnd w:id="5796"/>
            <w:bookmarkEnd w:id="5797"/>
            <w:bookmarkEnd w:id="5798"/>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r w:rsidRPr="008C3F37">
              <w:t>maxnoofMRBs</w:t>
            </w:r>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799" w:name="_CR9_3_3_38"/>
      <w:bookmarkStart w:id="5800" w:name="_Toc184820014"/>
      <w:bookmarkEnd w:id="5799"/>
      <w:r>
        <w:rPr>
          <w:lang w:eastAsia="zh-CN"/>
        </w:rPr>
        <w:t>9.3.3.38</w:t>
      </w:r>
      <w:r>
        <w:rPr>
          <w:lang w:eastAsia="zh-CN"/>
        </w:rPr>
        <w:tab/>
      </w:r>
      <w:r>
        <w:rPr>
          <w:lang w:val="en-US" w:eastAsia="zh-CN"/>
        </w:rPr>
        <w:t>Associated Session ID</w:t>
      </w:r>
      <w:bookmarkEnd w:id="5800"/>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801" w:name="_CR9_3_3_39"/>
      <w:bookmarkStart w:id="5802" w:name="_Toc138796018"/>
      <w:bookmarkStart w:id="5803" w:name="_Toc99731164"/>
      <w:bookmarkStart w:id="5804" w:name="_Toc120124652"/>
      <w:bookmarkStart w:id="5805" w:name="_Toc105927827"/>
      <w:bookmarkStart w:id="5806" w:name="_Toc106110367"/>
      <w:bookmarkStart w:id="5807" w:name="_Toc105511295"/>
      <w:bookmarkStart w:id="5808" w:name="_Toc99038901"/>
      <w:bookmarkStart w:id="5809" w:name="_Toc113835804"/>
      <w:bookmarkStart w:id="5810" w:name="_Toc184820015"/>
      <w:bookmarkEnd w:id="5801"/>
      <w:r>
        <w:t>9.3.3.39</w:t>
      </w:r>
      <w:r>
        <w:tab/>
        <w:t>MBS Service Area</w:t>
      </w:r>
      <w:bookmarkEnd w:id="5802"/>
      <w:bookmarkEnd w:id="5803"/>
      <w:bookmarkEnd w:id="5804"/>
      <w:bookmarkEnd w:id="5805"/>
      <w:bookmarkEnd w:id="5806"/>
      <w:bookmarkEnd w:id="5807"/>
      <w:bookmarkEnd w:id="5808"/>
      <w:bookmarkEnd w:id="5809"/>
      <w:bookmarkEnd w:id="5810"/>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211027" w14:paraId="2D699C0A" w14:textId="77777777" w:rsidTr="009522B9">
        <w:tc>
          <w:tcPr>
            <w:tcW w:w="2448" w:type="dxa"/>
          </w:tcPr>
          <w:p w14:paraId="0473A75E" w14:textId="2A3F9B96" w:rsidR="00211027" w:rsidRDefault="00211027" w:rsidP="00211027">
            <w:pPr>
              <w:pStyle w:val="TAL"/>
              <w:keepNext w:val="0"/>
              <w:keepLines w:val="0"/>
              <w:widowControl w:val="0"/>
            </w:pPr>
            <w:r w:rsidRPr="00836DD7">
              <w:rPr>
                <w:b/>
                <w:lang w:val="fr-FR" w:eastAsia="zh-CN"/>
              </w:rPr>
              <w:t>MBS Service Area Information List</w:t>
            </w:r>
          </w:p>
        </w:tc>
        <w:tc>
          <w:tcPr>
            <w:tcW w:w="1080" w:type="dxa"/>
          </w:tcPr>
          <w:p w14:paraId="63E871ED" w14:textId="2B3759A3" w:rsidR="00211027" w:rsidRDefault="00211027" w:rsidP="00211027">
            <w:pPr>
              <w:pStyle w:val="TAL"/>
              <w:keepNext w:val="0"/>
              <w:keepLines w:val="0"/>
              <w:widowControl w:val="0"/>
            </w:pPr>
            <w:r>
              <w:t>O</w:t>
            </w:r>
          </w:p>
        </w:tc>
        <w:tc>
          <w:tcPr>
            <w:tcW w:w="1440" w:type="dxa"/>
          </w:tcPr>
          <w:p w14:paraId="67677473" w14:textId="77777777" w:rsidR="00211027" w:rsidRDefault="00211027" w:rsidP="00211027">
            <w:pPr>
              <w:pStyle w:val="TAL"/>
              <w:keepNext w:val="0"/>
              <w:keepLines w:val="0"/>
              <w:widowControl w:val="0"/>
              <w:rPr>
                <w:i/>
              </w:rPr>
            </w:pPr>
          </w:p>
        </w:tc>
        <w:tc>
          <w:tcPr>
            <w:tcW w:w="1872" w:type="dxa"/>
          </w:tcPr>
          <w:p w14:paraId="06EB5A70" w14:textId="77777777" w:rsidR="00211027" w:rsidRDefault="00211027" w:rsidP="00211027">
            <w:pPr>
              <w:pStyle w:val="TAL"/>
              <w:keepNext w:val="0"/>
              <w:keepLines w:val="0"/>
              <w:widowControl w:val="0"/>
            </w:pPr>
          </w:p>
        </w:tc>
        <w:tc>
          <w:tcPr>
            <w:tcW w:w="2880" w:type="dxa"/>
          </w:tcPr>
          <w:p w14:paraId="0DF93B6E" w14:textId="77777777" w:rsidR="00211027" w:rsidRDefault="00211027" w:rsidP="00211027">
            <w:pPr>
              <w:pStyle w:val="TAL"/>
              <w:keepNext w:val="0"/>
              <w:keepLines w:val="0"/>
              <w:widowControl w:val="0"/>
            </w:pPr>
          </w:p>
        </w:tc>
      </w:tr>
      <w:tr w:rsidR="00211027" w14:paraId="641DF7FE" w14:textId="77777777" w:rsidTr="009522B9">
        <w:tc>
          <w:tcPr>
            <w:tcW w:w="2448" w:type="dxa"/>
          </w:tcPr>
          <w:p w14:paraId="71891F0D" w14:textId="78F26623" w:rsidR="00211027" w:rsidRPr="002C1210" w:rsidRDefault="00211027" w:rsidP="00211027">
            <w:pPr>
              <w:pStyle w:val="TAL"/>
              <w:keepNext w:val="0"/>
              <w:keepLines w:val="0"/>
              <w:widowControl w:val="0"/>
              <w:ind w:leftChars="50" w:left="100"/>
              <w:rPr>
                <w:b/>
                <w:bCs/>
              </w:rPr>
            </w:pPr>
            <w:r w:rsidRPr="00836DD7">
              <w:rPr>
                <w:b/>
                <w:bCs/>
                <w:lang w:eastAsia="ja-JP"/>
              </w:rPr>
              <w:t>&gt;MBS Service Area Information Item</w:t>
            </w:r>
          </w:p>
        </w:tc>
        <w:tc>
          <w:tcPr>
            <w:tcW w:w="1080" w:type="dxa"/>
          </w:tcPr>
          <w:p w14:paraId="34792F55" w14:textId="77777777" w:rsidR="00211027" w:rsidRDefault="00211027" w:rsidP="00211027">
            <w:pPr>
              <w:pStyle w:val="TAL"/>
              <w:keepNext w:val="0"/>
              <w:keepLines w:val="0"/>
              <w:widowControl w:val="0"/>
            </w:pPr>
          </w:p>
        </w:tc>
        <w:tc>
          <w:tcPr>
            <w:tcW w:w="1440" w:type="dxa"/>
          </w:tcPr>
          <w:p w14:paraId="2819A23A" w14:textId="5655F65D" w:rsidR="00211027" w:rsidRDefault="00211027" w:rsidP="00211027">
            <w:pPr>
              <w:pStyle w:val="TAL"/>
              <w:keepNext w:val="0"/>
              <w:keepLines w:val="0"/>
              <w:widowControl w:val="0"/>
              <w:rPr>
                <w:i/>
              </w:rPr>
            </w:pPr>
            <w:r w:rsidRPr="00836DD7">
              <w:rPr>
                <w:i/>
                <w:lang w:eastAsia="ja-JP"/>
              </w:rPr>
              <w:t>1..maxnoofMBSServiceArea Information</w:t>
            </w:r>
          </w:p>
        </w:tc>
        <w:tc>
          <w:tcPr>
            <w:tcW w:w="1872" w:type="dxa"/>
          </w:tcPr>
          <w:p w14:paraId="7A715672" w14:textId="77777777" w:rsidR="00211027" w:rsidRDefault="00211027" w:rsidP="00211027">
            <w:pPr>
              <w:pStyle w:val="TAL"/>
              <w:keepNext w:val="0"/>
              <w:keepLines w:val="0"/>
              <w:widowControl w:val="0"/>
            </w:pPr>
          </w:p>
        </w:tc>
        <w:tc>
          <w:tcPr>
            <w:tcW w:w="2880" w:type="dxa"/>
          </w:tcPr>
          <w:p w14:paraId="690E4946" w14:textId="77777777" w:rsidR="00211027" w:rsidRDefault="00211027" w:rsidP="00211027">
            <w:pPr>
              <w:pStyle w:val="TAL"/>
              <w:keepNext w:val="0"/>
              <w:keepLines w:val="0"/>
              <w:widowControl w:val="0"/>
            </w:pPr>
          </w:p>
        </w:tc>
      </w:tr>
      <w:tr w:rsidR="00211027" w14:paraId="08D8A457" w14:textId="77777777" w:rsidTr="009522B9">
        <w:tc>
          <w:tcPr>
            <w:tcW w:w="2448" w:type="dxa"/>
          </w:tcPr>
          <w:p w14:paraId="6CBFA4E3" w14:textId="06454F2B" w:rsidR="00211027" w:rsidRDefault="00211027" w:rsidP="0021102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211027" w:rsidRDefault="00211027" w:rsidP="00211027">
            <w:pPr>
              <w:pStyle w:val="TAL"/>
              <w:keepNext w:val="0"/>
              <w:keepLines w:val="0"/>
              <w:widowControl w:val="0"/>
            </w:pPr>
            <w:r w:rsidRPr="009E41CA">
              <w:t>M</w:t>
            </w:r>
          </w:p>
        </w:tc>
        <w:tc>
          <w:tcPr>
            <w:tcW w:w="1440" w:type="dxa"/>
          </w:tcPr>
          <w:p w14:paraId="2C035C0C" w14:textId="77777777" w:rsidR="00211027" w:rsidRDefault="00211027" w:rsidP="00211027">
            <w:pPr>
              <w:pStyle w:val="TAL"/>
              <w:keepNext w:val="0"/>
              <w:keepLines w:val="0"/>
              <w:widowControl w:val="0"/>
              <w:rPr>
                <w:i/>
              </w:rPr>
            </w:pPr>
          </w:p>
        </w:tc>
        <w:tc>
          <w:tcPr>
            <w:tcW w:w="1872" w:type="dxa"/>
          </w:tcPr>
          <w:p w14:paraId="17EF0C6F" w14:textId="184D017E" w:rsidR="00211027" w:rsidRDefault="00211027" w:rsidP="00211027">
            <w:pPr>
              <w:pStyle w:val="TAL"/>
              <w:keepNext w:val="0"/>
              <w:keepLines w:val="0"/>
              <w:widowControl w:val="0"/>
            </w:pPr>
            <w:r w:rsidRPr="009E41CA">
              <w:t>9.3.1.111</w:t>
            </w:r>
          </w:p>
        </w:tc>
        <w:tc>
          <w:tcPr>
            <w:tcW w:w="2880" w:type="dxa"/>
          </w:tcPr>
          <w:p w14:paraId="48BCAA28" w14:textId="77777777" w:rsidR="00211027" w:rsidRDefault="00211027" w:rsidP="00211027">
            <w:pPr>
              <w:pStyle w:val="TAL"/>
              <w:keepNext w:val="0"/>
              <w:keepLines w:val="0"/>
              <w:widowControl w:val="0"/>
            </w:pPr>
          </w:p>
        </w:tc>
      </w:tr>
      <w:tr w:rsidR="00211027" w14:paraId="6622C078" w14:textId="77777777" w:rsidTr="009522B9">
        <w:tc>
          <w:tcPr>
            <w:tcW w:w="2448" w:type="dxa"/>
          </w:tcPr>
          <w:p w14:paraId="7A254EFB" w14:textId="2BFAE13D" w:rsidR="00211027" w:rsidRDefault="00211027" w:rsidP="00211027">
            <w:pPr>
              <w:pStyle w:val="TAL"/>
              <w:keepNext w:val="0"/>
              <w:keepLines w:val="0"/>
              <w:widowControl w:val="0"/>
              <w:ind w:leftChars="100" w:left="200"/>
            </w:pPr>
            <w:r w:rsidRPr="00836DD7">
              <w:rPr>
                <w:lang w:eastAsia="ja-JP"/>
              </w:rPr>
              <w:t>&gt;&gt;MBS Service Area Information</w:t>
            </w:r>
          </w:p>
        </w:tc>
        <w:tc>
          <w:tcPr>
            <w:tcW w:w="1080" w:type="dxa"/>
          </w:tcPr>
          <w:p w14:paraId="0453E7ED" w14:textId="5835FC82" w:rsidR="00211027" w:rsidRDefault="00211027" w:rsidP="00211027">
            <w:pPr>
              <w:pStyle w:val="TAL"/>
              <w:keepNext w:val="0"/>
              <w:keepLines w:val="0"/>
              <w:widowControl w:val="0"/>
            </w:pPr>
            <w:r w:rsidRPr="009E41CA">
              <w:t>M</w:t>
            </w:r>
          </w:p>
        </w:tc>
        <w:tc>
          <w:tcPr>
            <w:tcW w:w="1440" w:type="dxa"/>
          </w:tcPr>
          <w:p w14:paraId="21F52293" w14:textId="77777777" w:rsidR="00211027" w:rsidRDefault="00211027" w:rsidP="00211027">
            <w:pPr>
              <w:pStyle w:val="TAL"/>
              <w:keepNext w:val="0"/>
              <w:keepLines w:val="0"/>
              <w:widowControl w:val="0"/>
              <w:rPr>
                <w:i/>
              </w:rPr>
            </w:pPr>
          </w:p>
        </w:tc>
        <w:tc>
          <w:tcPr>
            <w:tcW w:w="1872" w:type="dxa"/>
          </w:tcPr>
          <w:p w14:paraId="543C3313" w14:textId="65A9E606" w:rsidR="00211027" w:rsidRDefault="00211027" w:rsidP="00211027">
            <w:pPr>
              <w:pStyle w:val="TAL"/>
              <w:keepNext w:val="0"/>
              <w:keepLines w:val="0"/>
              <w:widowControl w:val="0"/>
            </w:pPr>
            <w:r w:rsidRPr="009E41CA">
              <w:t>9.3.3.40</w:t>
            </w:r>
          </w:p>
        </w:tc>
        <w:tc>
          <w:tcPr>
            <w:tcW w:w="2880" w:type="dxa"/>
          </w:tcPr>
          <w:p w14:paraId="2480394B" w14:textId="77777777" w:rsidR="00211027" w:rsidRDefault="00211027" w:rsidP="0021102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211027" w14:paraId="16480248" w14:textId="77777777" w:rsidTr="009522B9">
        <w:tc>
          <w:tcPr>
            <w:tcW w:w="3289" w:type="dxa"/>
          </w:tcPr>
          <w:p w14:paraId="707C8ADF" w14:textId="48579D49" w:rsidR="00211027" w:rsidRDefault="00211027" w:rsidP="00211027">
            <w:pPr>
              <w:pStyle w:val="TAL"/>
              <w:keepNext w:val="0"/>
              <w:keepLines w:val="0"/>
              <w:widowControl w:val="0"/>
            </w:pPr>
            <w:r>
              <w:t>maxnoofMBSServiceAreaInformation</w:t>
            </w:r>
          </w:p>
        </w:tc>
        <w:tc>
          <w:tcPr>
            <w:tcW w:w="6192" w:type="dxa"/>
          </w:tcPr>
          <w:p w14:paraId="74E87E73" w14:textId="2E0947E7" w:rsidR="00211027" w:rsidRDefault="00211027" w:rsidP="00211027">
            <w:pPr>
              <w:pStyle w:val="TAL"/>
              <w:keepNext w:val="0"/>
              <w:keepLines w:val="0"/>
              <w:widowControl w:val="0"/>
            </w:pPr>
            <w:r>
              <w:rPr>
                <w:rFonts w:cs="Arial"/>
                <w:szCs w:val="18"/>
              </w:rPr>
              <w:t xml:space="preserve">Maximum no. of </w:t>
            </w:r>
            <w:r w:rsidRPr="00433431">
              <w:rPr>
                <w:rFonts w:cs="Arial"/>
                <w:i/>
                <w:iCs/>
                <w:szCs w:val="18"/>
              </w:rPr>
              <w:t>MBS Service Area Information Item</w:t>
            </w:r>
            <w:r>
              <w:rPr>
                <w:rFonts w:cs="Arial"/>
                <w:szCs w:val="18"/>
              </w:rPr>
              <w:t xml:space="preserve"> IE in the </w:t>
            </w:r>
            <w:r w:rsidRPr="00433431">
              <w:rPr>
                <w:rFonts w:cs="Arial"/>
                <w:i/>
                <w:iCs/>
                <w:szCs w:val="18"/>
              </w:rPr>
              <w:t>MBS Service Area Information List</w:t>
            </w:r>
            <w:r>
              <w:rPr>
                <w:rFonts w:cs="Arial"/>
                <w:szCs w:val="18"/>
              </w:rPr>
              <w:t xml:space="preserve">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11" w:name="_CR9_3_3_40"/>
      <w:bookmarkStart w:id="5812" w:name="_Toc99038902"/>
      <w:bookmarkStart w:id="5813" w:name="_Toc99731165"/>
      <w:bookmarkStart w:id="5814" w:name="_Toc138796019"/>
      <w:bookmarkStart w:id="5815" w:name="_Toc105927828"/>
      <w:bookmarkStart w:id="5816" w:name="_Toc106110368"/>
      <w:bookmarkStart w:id="5817" w:name="_Toc105511296"/>
      <w:bookmarkStart w:id="5818" w:name="_Toc113835805"/>
      <w:bookmarkStart w:id="5819" w:name="_Toc120124653"/>
      <w:bookmarkStart w:id="5820" w:name="_Toc184820016"/>
      <w:bookmarkEnd w:id="5811"/>
      <w:r>
        <w:t>9.3.3.40</w:t>
      </w:r>
      <w:r>
        <w:tab/>
        <w:t>MBS Service Area information</w:t>
      </w:r>
      <w:bookmarkEnd w:id="5812"/>
      <w:bookmarkEnd w:id="5813"/>
      <w:bookmarkEnd w:id="5814"/>
      <w:bookmarkEnd w:id="5815"/>
      <w:bookmarkEnd w:id="5816"/>
      <w:bookmarkEnd w:id="5817"/>
      <w:bookmarkEnd w:id="5818"/>
      <w:bookmarkEnd w:id="5819"/>
      <w:bookmarkEnd w:id="5820"/>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0..&lt;maxnoofCellsforMBS&gt;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0..&lt;maxnoofTAIforMBS&gt;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r>
              <w:t>maxnoofCellsforMBS</w:t>
            </w:r>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r>
              <w:t>maxnoofTAIforMBS</w:t>
            </w:r>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21" w:name="_CR9_3_3_41"/>
      <w:bookmarkStart w:id="5822" w:name="_Toc184820017"/>
      <w:bookmarkEnd w:id="5821"/>
      <w:r>
        <w:t>9.3.3.41</w:t>
      </w:r>
      <w:r>
        <w:tab/>
        <w:t>5GS TAC</w:t>
      </w:r>
      <w:bookmarkEnd w:id="5822"/>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23" w:name="_CR9_4"/>
      <w:bookmarkStart w:id="5824" w:name="_Toc20955681"/>
      <w:bookmarkStart w:id="5825" w:name="_Toc29461124"/>
      <w:bookmarkStart w:id="5826" w:name="_Toc29505856"/>
      <w:bookmarkStart w:id="5827" w:name="_Toc36556381"/>
      <w:bookmarkStart w:id="5828" w:name="_Toc45881868"/>
      <w:bookmarkStart w:id="5829" w:name="_Toc51852509"/>
      <w:bookmarkStart w:id="5830" w:name="_Toc56620460"/>
      <w:bookmarkStart w:id="5831" w:name="_Toc64448100"/>
      <w:bookmarkStart w:id="5832" w:name="_Toc74152876"/>
      <w:bookmarkStart w:id="5833" w:name="_Toc88656302"/>
      <w:bookmarkStart w:id="5834" w:name="_Toc88657361"/>
      <w:bookmarkStart w:id="5835" w:name="_Toc105657467"/>
      <w:bookmarkStart w:id="5836" w:name="_Toc106108848"/>
      <w:bookmarkStart w:id="5837" w:name="_Toc112687951"/>
      <w:bookmarkStart w:id="5838" w:name="_Toc184820018"/>
      <w:bookmarkEnd w:id="5823"/>
      <w:r w:rsidRPr="00D629EF">
        <w:t>9.4</w:t>
      </w:r>
      <w:r w:rsidRPr="00D629EF">
        <w:tab/>
        <w:t>Message and Information Element Abstract Syntax (with ASN.1)</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77867655" w14:textId="77777777" w:rsidR="00FC324B" w:rsidRPr="00D629EF" w:rsidRDefault="00FC324B" w:rsidP="00FC324B">
      <w:pPr>
        <w:pStyle w:val="Heading3"/>
      </w:pPr>
      <w:bookmarkStart w:id="5839" w:name="_CR9_4_1"/>
      <w:bookmarkStart w:id="5840" w:name="_Toc20955682"/>
      <w:bookmarkStart w:id="5841" w:name="_Toc29461125"/>
      <w:bookmarkStart w:id="5842" w:name="_Toc29505857"/>
      <w:bookmarkStart w:id="5843" w:name="_Toc36556382"/>
      <w:bookmarkStart w:id="5844" w:name="_Toc45881869"/>
      <w:bookmarkStart w:id="5845" w:name="_Toc51852510"/>
      <w:bookmarkStart w:id="5846" w:name="_Toc56620461"/>
      <w:bookmarkStart w:id="5847" w:name="_Toc64448101"/>
      <w:bookmarkStart w:id="5848" w:name="_Toc74152877"/>
      <w:bookmarkStart w:id="5849" w:name="_Toc88656303"/>
      <w:bookmarkStart w:id="5850" w:name="_Toc88657362"/>
      <w:bookmarkStart w:id="5851" w:name="_Toc105657468"/>
      <w:bookmarkStart w:id="5852" w:name="_Toc106108849"/>
      <w:bookmarkStart w:id="5853" w:name="_Toc112687952"/>
      <w:bookmarkStart w:id="5854" w:name="_Toc184820019"/>
      <w:bookmarkEnd w:id="5839"/>
      <w:r w:rsidRPr="00D629EF">
        <w:t>9.4.1</w:t>
      </w:r>
      <w:r w:rsidRPr="00D629EF">
        <w:tab/>
        <w:t>General</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855" w:name="_CR9_4_2"/>
      <w:bookmarkStart w:id="5856" w:name="_Toc64448102"/>
      <w:bookmarkStart w:id="5857" w:name="_Toc74152878"/>
      <w:bookmarkStart w:id="5858" w:name="_Toc88656304"/>
      <w:bookmarkStart w:id="5859" w:name="_Toc88657363"/>
      <w:bookmarkStart w:id="5860" w:name="_Toc105657469"/>
      <w:bookmarkStart w:id="5861" w:name="_Toc106108850"/>
      <w:bookmarkStart w:id="5862" w:name="_Toc112687953"/>
      <w:bookmarkStart w:id="5863" w:name="_Toc184820020"/>
      <w:bookmarkEnd w:id="5855"/>
      <w:r w:rsidRPr="00D629EF">
        <w:t>9.4.2</w:t>
      </w:r>
      <w:r w:rsidRPr="00D629EF">
        <w:tab/>
        <w:t>Usage of private message mechanism for non-standard use</w:t>
      </w:r>
      <w:bookmarkEnd w:id="5856"/>
      <w:bookmarkEnd w:id="5857"/>
      <w:bookmarkEnd w:id="5858"/>
      <w:bookmarkEnd w:id="5859"/>
      <w:bookmarkEnd w:id="5860"/>
      <w:bookmarkEnd w:id="5861"/>
      <w:bookmarkEnd w:id="5862"/>
      <w:bookmarkEnd w:id="5863"/>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864" w:name="_CR9_4_3"/>
      <w:bookmarkStart w:id="5865" w:name="_Toc64448103"/>
      <w:bookmarkStart w:id="5866" w:name="_Toc74152879"/>
      <w:bookmarkStart w:id="5867" w:name="_Toc88656305"/>
      <w:bookmarkStart w:id="5868" w:name="_Toc88657364"/>
      <w:bookmarkStart w:id="5869" w:name="_Toc105657470"/>
      <w:bookmarkStart w:id="5870" w:name="_Toc106108851"/>
      <w:bookmarkStart w:id="5871" w:name="_Toc112687954"/>
      <w:bookmarkStart w:id="5872" w:name="_Toc184820021"/>
      <w:bookmarkEnd w:id="5864"/>
      <w:r w:rsidRPr="00D629EF">
        <w:t>9.4.3</w:t>
      </w:r>
      <w:r w:rsidRPr="00D629EF">
        <w:tab/>
        <w:t>Elementary Procedure Definitions</w:t>
      </w:r>
      <w:bookmarkEnd w:id="5865"/>
      <w:bookmarkEnd w:id="5866"/>
      <w:bookmarkEnd w:id="5867"/>
      <w:bookmarkEnd w:id="5868"/>
      <w:bookmarkEnd w:id="5869"/>
      <w:bookmarkEnd w:id="5870"/>
      <w:bookmarkEnd w:id="5871"/>
      <w:bookmarkEnd w:id="5872"/>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873"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873"/>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FC324B">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66E3DDAD" w14:textId="77777777" w:rsidR="00FC324B" w:rsidRPr="00D629EF" w:rsidRDefault="00FC324B" w:rsidP="00FC324B">
      <w:pPr>
        <w:pStyle w:val="PL"/>
        <w:rPr>
          <w:snapToGrid w:val="0"/>
        </w:rPr>
      </w:pPr>
      <w:r>
        <w:rPr>
          <w:snapToGrid w:val="0"/>
        </w:rPr>
        <w:tab/>
      </w:r>
      <w:r w:rsidRPr="005504FA">
        <w:rPr>
          <w:snapToGrid w:val="0"/>
        </w:rPr>
        <w:t>IABPSKNotification</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6E8A302C" w14:textId="77777777" w:rsidR="00FC324B" w:rsidRPr="00D629EF" w:rsidRDefault="00FC324B" w:rsidP="00FC324B">
      <w:pPr>
        <w:pStyle w:val="PL"/>
        <w:rPr>
          <w:snapToGrid w:val="0"/>
        </w:rPr>
      </w:pPr>
      <w:r w:rsidRPr="008C3F37">
        <w:rPr>
          <w:snapToGrid w:val="0"/>
        </w:rPr>
        <w:tab/>
        <w:t>id-MCBearerContextReleaseRequest</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r w:rsidRPr="00D629EF">
        <w:rPr>
          <w:noProof w:val="0"/>
          <w:snapToGrid w:val="0"/>
        </w:rPr>
        <w:t>InitiatingMessage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r w:rsidRPr="00D629EF">
        <w:rPr>
          <w:noProof w:val="0"/>
          <w:snapToGrid w:val="0"/>
        </w:rPr>
        <w:t>SuccessfulOutcome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r w:rsidRPr="00D629EF">
        <w:rPr>
          <w:noProof w:val="0"/>
          <w:snapToGrid w:val="0"/>
        </w:rPr>
        <w:t>UnsuccessfulOutcome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066B7AF4" w14:textId="77777777" w:rsidR="00FC324B" w:rsidRPr="00D629EF" w:rsidRDefault="00FC324B" w:rsidP="00FC324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836DD7">
        <w:rPr>
          <w:rFonts w:eastAsia="SimSun"/>
          <w:lang w:eastAsia="en-US"/>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62BADA84" w14:textId="77777777" w:rsidR="00FC324B" w:rsidRPr="00D629EF" w:rsidRDefault="00FC324B" w:rsidP="00FC324B">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r w:rsidRPr="00D629EF">
        <w:rPr>
          <w:noProof w:val="0"/>
        </w:rPr>
        <w:t>errorIndication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r w:rsidRPr="00D629EF">
        <w:rPr>
          <w:noProof w:val="0"/>
        </w:rPr>
        <w:t>gNB-CU-UP-ConfigurationUpdate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GNB-CU-UP-ConfigurationUpdateFailure</w:t>
      </w:r>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r w:rsidRPr="00D629EF">
        <w:rPr>
          <w:noProof w:val="0"/>
        </w:rPr>
        <w:t>gNB-CU-CP-ConfigurationUpdate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GNB-CU-CP-ConfigurationUpdateFailure</w:t>
      </w:r>
    </w:p>
    <w:p w14:paraId="78FCED9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r w:rsidRPr="00D629EF">
        <w:rPr>
          <w:noProof w:val="0"/>
        </w:rPr>
        <w:t>bearerContextSetup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BearerContextSetupFailure</w:t>
      </w:r>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r w:rsidRPr="00D629EF">
        <w:rPr>
          <w:noProof w:val="0"/>
        </w:rPr>
        <w:t>bearerContextModification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BearerContextModificationFailure</w:t>
      </w:r>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r w:rsidRPr="00D629EF">
        <w:rPr>
          <w:noProof w:val="0"/>
        </w:rPr>
        <w:t>bearerContextModificationRequired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r w:rsidRPr="00D629EF">
        <w:rPr>
          <w:noProof w:val="0"/>
        </w:rPr>
        <w:t>bearerContextRelease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r w:rsidRPr="00D629EF">
        <w:rPr>
          <w:noProof w:val="0"/>
        </w:rPr>
        <w:t>bearerContextReleaseRequest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r w:rsidRPr="00D629EF">
        <w:rPr>
          <w:noProof w:val="0"/>
        </w:rPr>
        <w:t>bearerContextInactivityNotification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r w:rsidRPr="00D629EF">
        <w:rPr>
          <w:noProof w:val="0"/>
        </w:rPr>
        <w:t>dLDataNotification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r w:rsidRPr="00D629EF">
        <w:rPr>
          <w:noProof w:val="0"/>
        </w:rPr>
        <w:t>uLDataNotification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552A74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r w:rsidRPr="00D629EF">
        <w:rPr>
          <w:noProof w:val="0"/>
        </w:rPr>
        <w:t>dataUsageReport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r w:rsidRPr="00D629EF">
        <w:rPr>
          <w:noProof w:val="0"/>
        </w:rPr>
        <w:t xml:space="preserve">gNB-CU-UP-StatusIndication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GNB-CU-UP-StatusIndication</w:t>
      </w:r>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r w:rsidRPr="00D629EF">
        <w:rPr>
          <w:noProof w:val="0"/>
        </w:rPr>
        <w:t>privateMessage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FC324B">
      <w:pPr>
        <w:pStyle w:val="PL"/>
        <w:rPr>
          <w:rFonts w:eastAsia="Malgun Gothic"/>
        </w:rPr>
      </w:pPr>
      <w:r w:rsidRPr="008C3F37">
        <w:t>}</w:t>
      </w:r>
    </w:p>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874" w:name="_CR9_4_4"/>
      <w:bookmarkStart w:id="5875" w:name="_Toc20955683"/>
      <w:bookmarkStart w:id="5876" w:name="_Toc29461126"/>
      <w:bookmarkStart w:id="5877" w:name="_Toc29505858"/>
      <w:bookmarkStart w:id="5878" w:name="_Toc36556383"/>
      <w:bookmarkStart w:id="5879" w:name="_Toc45881870"/>
      <w:bookmarkStart w:id="5880" w:name="_Toc51852511"/>
      <w:bookmarkStart w:id="5881" w:name="_Toc56620462"/>
      <w:bookmarkStart w:id="5882" w:name="_Toc64448104"/>
      <w:bookmarkStart w:id="5883" w:name="_Toc74152880"/>
      <w:bookmarkStart w:id="5884" w:name="_Toc88656306"/>
      <w:bookmarkStart w:id="5885" w:name="_Toc88657365"/>
      <w:bookmarkStart w:id="5886" w:name="_Toc105657471"/>
      <w:bookmarkStart w:id="5887" w:name="_Toc106108852"/>
      <w:bookmarkStart w:id="5888" w:name="_Toc112687955"/>
      <w:bookmarkStart w:id="5889" w:name="_Toc184820022"/>
      <w:bookmarkEnd w:id="5874"/>
      <w:r w:rsidRPr="00D629EF">
        <w:t>9.4.4</w:t>
      </w:r>
      <w:r w:rsidRPr="00D629EF">
        <w:tab/>
        <w:t>PDU Definitions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709FD72" w14:textId="77777777" w:rsidR="00FC324B" w:rsidRPr="00D629EF" w:rsidRDefault="00FC324B" w:rsidP="00FC324B">
      <w:pPr>
        <w:pStyle w:val="PL"/>
        <w:spacing w:line="0" w:lineRule="atLeast"/>
        <w:rPr>
          <w:noProof w:val="0"/>
          <w:snapToGrid w:val="0"/>
        </w:rPr>
      </w:pPr>
      <w:bookmarkStart w:id="5890"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r w:rsidRPr="00336B99">
        <w:rPr>
          <w:noProof w:val="0"/>
          <w:snapToGrid w:val="0"/>
        </w:rPr>
        <w:t>itu-t (0) identified-organization (4) etsi (0) mobileDomain (0)</w:t>
      </w:r>
    </w:p>
    <w:p w14:paraId="2FE7099C" w14:textId="77777777" w:rsidR="00FC324B" w:rsidRPr="00336B99" w:rsidRDefault="00FC324B" w:rsidP="00FC324B">
      <w:pPr>
        <w:pStyle w:val="PL"/>
        <w:spacing w:line="0" w:lineRule="atLeast"/>
        <w:rPr>
          <w:noProof w:val="0"/>
          <w:snapToGrid w:val="0"/>
        </w:rPr>
      </w:pPr>
      <w:r w:rsidRPr="00336B99">
        <w:rPr>
          <w:noProof w:val="0"/>
          <w:snapToGrid w:val="0"/>
        </w:rPr>
        <w:t>ngran-access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t>CriticalityDiagnostics,</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t>CNSupport,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t>SecurityInformation,</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t>BitRate,</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t>BearerContextStatusChange,</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05576D21"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t>TimeToWait,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t>ActivityNotificationLevel,</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t>ActivityInformation,</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t>TransactionID,</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tab/>
      </w:r>
      <w:r w:rsidRPr="001D2E49">
        <w:rPr>
          <w:noProof w:val="0"/>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891" w:name="OLE_LINK75"/>
      <w:bookmarkStart w:id="5892" w:name="OLE_LINK76"/>
      <w:bookmarkStart w:id="5893" w:name="OLE_LINK77"/>
      <w:bookmarkStart w:id="5894" w:name="OLE_LINK78"/>
      <w:r w:rsidRPr="008C3F37">
        <w:rPr>
          <w:snapToGrid w:val="0"/>
        </w:rPr>
        <w:t>BCBearerContextToSetup</w:t>
      </w:r>
      <w:bookmarkEnd w:id="5891"/>
      <w:bookmarkEnd w:id="5892"/>
      <w:bookmarkEnd w:id="5893"/>
      <w:bookmarkEnd w:id="5894"/>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tab/>
      </w:r>
      <w:r w:rsidRPr="00927103">
        <w:rPr>
          <w:rFonts w:hint="eastAsia"/>
          <w:noProof w:val="0"/>
          <w:snapToGrid w:val="0"/>
          <w:lang w:eastAsia="zh-CN"/>
        </w:rPr>
        <w:t>SDTContinueROHC</w:t>
      </w:r>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t>MBSSessionResource</w:t>
      </w:r>
      <w:r w:rsidRPr="00927103">
        <w:rPr>
          <w:snapToGrid w:val="0"/>
        </w:rPr>
        <w:t>Notification</w:t>
      </w:r>
      <w:bookmarkStart w:id="5895"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E2D9859" w14:textId="77777777" w:rsidR="00FC324B" w:rsidRPr="008F4287" w:rsidRDefault="00FC324B" w:rsidP="00FC324B">
      <w:pPr>
        <w:pStyle w:val="PL"/>
        <w:rPr>
          <w:snapToGrid w:val="0"/>
          <w:lang w:val="en-US"/>
        </w:rPr>
      </w:pPr>
      <w:r w:rsidRPr="008F4287">
        <w:rPr>
          <w:snapToGrid w:val="0"/>
          <w:lang w:val="en-US"/>
        </w:rPr>
        <w:tab/>
        <w:t>SDT-data-size-threshold-Crossed</w:t>
      </w:r>
    </w:p>
    <w:bookmarkEnd w:id="5895"/>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FROM E1AP-IEs</w:t>
      </w:r>
    </w:p>
    <w:p w14:paraId="58EA609F" w14:textId="77777777" w:rsidR="00FC324B" w:rsidRPr="004F4B56" w:rsidRDefault="00FC324B" w:rsidP="00FC324B">
      <w:pPr>
        <w:pStyle w:val="PL"/>
        <w:spacing w:line="0" w:lineRule="atLeast"/>
        <w:rPr>
          <w:noProof w:val="0"/>
          <w:snapToGrid w:val="0"/>
          <w:lang w:val="fr-FR"/>
        </w:rPr>
      </w:pPr>
    </w:p>
    <w:p w14:paraId="32899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PrivateIE-Container{},</w:t>
      </w:r>
    </w:p>
    <w:p w14:paraId="632F516D"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ProtocolIE-ContainerList{},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id-CriticalityDiagnostics,</w:t>
      </w:r>
    </w:p>
    <w:p w14:paraId="0BB6C34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 xml:space="preserve">id-gNB-CU-CP-UE-E1AP-ID, </w:t>
      </w:r>
    </w:p>
    <w:p w14:paraId="7D6E566D"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id-ResetType,</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id-gNB-CU-UP-ID,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id-gNB-CU-UP-Name,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id-gNB-CU-CP-Name,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id-CNSupport,</w:t>
      </w:r>
    </w:p>
    <w:p w14:paraId="7BAB6A45" w14:textId="77777777" w:rsidR="00FC324B" w:rsidRDefault="00FC324B" w:rsidP="00FC324B">
      <w:pPr>
        <w:pStyle w:val="PL"/>
        <w:spacing w:line="0" w:lineRule="atLeast"/>
        <w:rPr>
          <w:noProof w:val="0"/>
          <w:snapToGrid w:val="0"/>
        </w:rPr>
      </w:pPr>
      <w:r w:rsidRPr="00D629EF">
        <w:rPr>
          <w:noProof w:val="0"/>
          <w:snapToGrid w:val="0"/>
        </w:rPr>
        <w:tab/>
        <w:t>id-SupportedPLMNs,</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id-NPNSupportInfo,</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id-NPNContextInfo,</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id-SecurityInformation,</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id-UEDLAggregateMaximumBitRate,</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id-BearerContextStatusChange,</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id-System-BearerContextSetupRequest,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id-System-BearerContextSetupResponse,</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id-System-BearerContextModificationRequest,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id-System-BearerContextModificationResponse,</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id-System-BearerContextModificationConfirm,</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id-System-BearerContextModificationRequired,</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id-TimeToWait,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id-ActivityNotificationLevel,</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id-ActivityInformation,</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id-TransactionID,</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id-System-GNB-CU-UP-CounterCheckRequest,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id-gNB-CU-UP-Capacity,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id-UEDLMaximumIntegrityProtectedDataRate,</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id-DataDiscardRequired,</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id-gNB-CU-CP-Measurement-ID,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id-gNB-CU-UP-Measurement-ID,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id-RegistrationRequest,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id-ReportCharacteristics,</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id-ReportingPeriodicity,</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id-TNL-AvailableCapacityIndicator,</w:t>
      </w:r>
    </w:p>
    <w:p w14:paraId="17EBA2D9" w14:textId="77777777" w:rsidR="00FC324B" w:rsidRDefault="00FC324B" w:rsidP="00FC324B">
      <w:pPr>
        <w:pStyle w:val="PL"/>
        <w:spacing w:line="0" w:lineRule="atLeast"/>
        <w:rPr>
          <w:noProof w:val="0"/>
          <w:snapToGrid w:val="0"/>
        </w:rPr>
      </w:pPr>
      <w:r w:rsidRPr="005C2B60">
        <w:rPr>
          <w:noProof w:val="0"/>
          <w:snapToGrid w:val="0"/>
        </w:rPr>
        <w:tab/>
        <w:t>id-HW-CapacityIndicator,</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id-DLUPTNLAddressToUpdateList,</w:t>
      </w:r>
    </w:p>
    <w:p w14:paraId="4DB72F44" w14:textId="77777777" w:rsidR="00FC324B" w:rsidRDefault="00FC324B" w:rsidP="00FC324B">
      <w:pPr>
        <w:pStyle w:val="PL"/>
        <w:spacing w:line="0" w:lineRule="atLeast"/>
        <w:rPr>
          <w:noProof w:val="0"/>
          <w:snapToGrid w:val="0"/>
        </w:rPr>
      </w:pPr>
      <w:r w:rsidRPr="00696783">
        <w:rPr>
          <w:noProof w:val="0"/>
          <w:snapToGrid w:val="0"/>
        </w:rPr>
        <w:tab/>
        <w:t>id-ULUPTNLAddressToUpdateList,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id-ManagementBasedMDTPLMNList,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id-TraceCollectionEntityIPAddress,</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id-PrivacyIndicator,</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id-CHOInitiation,</w:t>
      </w:r>
    </w:p>
    <w:p w14:paraId="26687B42" w14:textId="77777777" w:rsidR="00FC324B" w:rsidRDefault="00FC324B" w:rsidP="00FC324B">
      <w:pPr>
        <w:pStyle w:val="PL"/>
        <w:spacing w:line="0" w:lineRule="atLeast"/>
        <w:rPr>
          <w:noProof w:val="0"/>
          <w:snapToGrid w:val="0"/>
        </w:rPr>
      </w:pPr>
      <w:r w:rsidRPr="003C4BB2">
        <w:rPr>
          <w:noProof w:val="0"/>
          <w:snapToGrid w:val="0"/>
        </w:rPr>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896" w:name="OLE_LINK122"/>
      <w:bookmarkStart w:id="5897" w:name="OLE_LINK121"/>
      <w:r>
        <w:rPr>
          <w:snapToGrid w:val="0"/>
        </w:rPr>
        <w:t>id-</w:t>
      </w:r>
      <w:r>
        <w:rPr>
          <w:snapToGrid w:val="0"/>
          <w:lang w:eastAsia="zh-CN"/>
        </w:rPr>
        <w:t>UESliceMaximumBitRateList</w:t>
      </w:r>
      <w:bookmarkEnd w:id="5896"/>
      <w:bookmarkEnd w:id="5897"/>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id-GlobalMBSSessionID,</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id-BCBearerContextToSetupResponse,</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id-BCBearerContextToModifyResponse,</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id-BCBearerContextToModifyRequired,</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id-BCBearerContextToModifyConfirm,</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id-MCBearerContextToSetupResponse,</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id-MCBearerContextToModifyResponse,</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898"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tab/>
        <w:t>id-SDT-data-size-threshold,</w:t>
      </w:r>
    </w:p>
    <w:p w14:paraId="1E10FAB7" w14:textId="77777777" w:rsidR="00FC324B" w:rsidRPr="000153A2" w:rsidRDefault="00FC324B" w:rsidP="00FC324B">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898"/>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t>maxnoofSPLMNs,</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t>maxnoofTNLAddresses</w:t>
      </w:r>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r w:rsidRPr="0002235C">
        <w:rPr>
          <w:noProof w:val="0"/>
          <w:snapToGrid w:val="0"/>
        </w:rPr>
        <w:t>maxnoofPSKs</w:t>
      </w:r>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890"/>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r w:rsidRPr="00D629EF">
        <w:rPr>
          <w:noProof w:val="0"/>
          <w:snapToGrid w:val="0"/>
          <w:lang w:eastAsia="zh-CN"/>
        </w:rPr>
        <w:t xml:space="preserve">ResetIEs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r w:rsidRPr="00D629EF">
        <w:rPr>
          <w:noProof w:val="0"/>
          <w:snapToGrid w:val="0"/>
          <w:lang w:eastAsia="zh-CN"/>
        </w:rPr>
        <w:t>ResetType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r w:rsidRPr="00D629EF">
        <w:rPr>
          <w:noProof w:val="0"/>
          <w:snapToGrid w:val="0"/>
          <w:lang w:eastAsia="zh-CN"/>
        </w:rPr>
        <w:t>ResetType-ExtIEs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r w:rsidRPr="00D629EF">
        <w:rPr>
          <w:noProof w:val="0"/>
          <w:snapToGrid w:val="0"/>
          <w:lang w:eastAsia="zh-CN"/>
        </w:rPr>
        <w:t>ResetAll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ResetAcknowledgeIEs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r w:rsidRPr="00D629EF">
        <w:rPr>
          <w:noProof w:val="0"/>
          <w:snapToGrid w:val="0"/>
        </w:rPr>
        <w:t>ErrorIndication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r w:rsidRPr="00D629EF">
        <w:rPr>
          <w:noProof w:val="0"/>
          <w:snapToGrid w:val="0"/>
        </w:rPr>
        <w:t>ErrorIndication-IEs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r w:rsidRPr="00D629EF">
        <w:rPr>
          <w:noProof w:val="0"/>
          <w:snapToGrid w:val="0"/>
        </w:rPr>
        <w:t>SupportedPLMNs-Item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r w:rsidRPr="00D629EF">
        <w:rPr>
          <w:noProof w:val="0"/>
          <w:snapToGrid w:val="0"/>
        </w:rPr>
        <w:t>SupportedPLMNs-ExtIEs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protocolIEs</w:t>
      </w:r>
      <w:r w:rsidRPr="00927103">
        <w:rPr>
          <w:noProof w:val="0"/>
          <w:snapToGrid w:val="0"/>
        </w:rPr>
        <w:tab/>
      </w:r>
      <w:r w:rsidRPr="00927103">
        <w:rPr>
          <w:noProof w:val="0"/>
          <w:snapToGrid w:val="0"/>
        </w:rPr>
        <w:tab/>
      </w:r>
      <w:r w:rsidRPr="00927103">
        <w:rPr>
          <w:noProof w:val="0"/>
          <w:snapToGrid w:val="0"/>
        </w:rPr>
        <w:tab/>
        <w:t>ProtocolIE-Container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GNB-CU-UP-ConfigurationUpdateIEs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GNB-CU-UP-ConfigurationUpdateAcknowledgeIEs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GNB-CU-UP-ConfigurationUpdateFailureIEs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GNB-CU-CP-ConfigurationUpdateIEs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GNB-CU-CP-ConfigurationUpdateAcknowledgeIEs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GNB-CU-CP-ConfigurationUpdateFailureIEs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r w:rsidRPr="00927103">
        <w:rPr>
          <w:noProof w:val="0"/>
          <w:snapToGrid w:val="0"/>
        </w:rPr>
        <w:t>BearerContextSetupRequest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BearerContextSetupRequestIEs}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899" w:name="OLE_LINK64"/>
      <w:bookmarkStart w:id="5900" w:name="OLE_LINK63"/>
      <w:r>
        <w:rPr>
          <w:snapToGrid w:val="0"/>
        </w:rPr>
        <w:t>{ ID id-</w:t>
      </w:r>
      <w:bookmarkStart w:id="5901" w:name="OLE_LINK123"/>
      <w:r>
        <w:rPr>
          <w:snapToGrid w:val="0"/>
          <w:lang w:eastAsia="zh-CN"/>
        </w:rPr>
        <w:t>UESliceMaximumBitRateList</w:t>
      </w:r>
      <w:bookmarkEnd w:id="5901"/>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899"/>
      <w:bookmarkEnd w:id="5900"/>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02" w:name="_Hlk152277866"/>
      <w:r>
        <w:rPr>
          <w:snapToGrid w:val="0"/>
        </w:rPr>
        <w:t>|</w:t>
      </w:r>
    </w:p>
    <w:p w14:paraId="17688995" w14:textId="77777777" w:rsidR="00FC324B" w:rsidRDefault="00FC324B" w:rsidP="00FC324B">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2072E81B"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02"/>
      <w:r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r w:rsidRPr="00927103">
        <w:rPr>
          <w:noProof w:val="0"/>
          <w:snapToGrid w:val="0"/>
        </w:rPr>
        <w:t>nG-RAN-BearerContextSetupRequest</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NG-RAN-BearerContextSetupRequest}},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System-BearerContextSetupRequest</w:t>
      </w:r>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Setup Response</w:t>
      </w:r>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BearerContextSetupResponseIEs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System-BearerContextSetupResponse::=</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{{EUTRAN-BearerContextSetupResponse}},</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t>nG-RAN-BearerContextSetupResponse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{{NG-RAN-BearerContextSetupResponse}},</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System-BearerContextSetupResponse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r w:rsidRPr="00D629EF">
        <w:rPr>
          <w:noProof w:val="0"/>
          <w:snapToGrid w:val="0"/>
        </w:rPr>
        <w:t>BearerContextSetupFailure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r w:rsidRPr="00D629EF">
        <w:rPr>
          <w:noProof w:val="0"/>
          <w:snapToGrid w:val="0"/>
        </w:rPr>
        <w:t>BearerContextSetupFailureIEs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Request</w:t>
      </w:r>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BearerContextModificationRequestIEs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903" w:name="OLE_LINK177"/>
      <w:bookmarkStart w:id="5904" w:name="OLE_LINK125"/>
      <w:r>
        <w:rPr>
          <w:snapToGrid w:val="0"/>
          <w:lang w:eastAsia="zh-CN"/>
        </w:rPr>
        <w:t>UESliceMaximumBitRate</w:t>
      </w:r>
      <w:bookmarkEnd w:id="5903"/>
      <w:r>
        <w:rPr>
          <w:snapToGrid w:val="0"/>
          <w:lang w:eastAsia="zh-CN"/>
        </w:rPr>
        <w:t>List</w:t>
      </w:r>
      <w:bookmarkEnd w:id="5904"/>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05"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48A080B1"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05"/>
      <w:r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Response</w:t>
      </w:r>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BearerContextModificationResponseIEs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id-UEInactivityInformation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TYPE UEInactivityInformation</w:t>
      </w:r>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System-BearerContextModificationResponse</w:t>
      </w:r>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e-UTRAN-BearerContextModificationResponse</w:t>
      </w:r>
      <w:r w:rsidRPr="00927103">
        <w:rPr>
          <w:noProof w:val="0"/>
          <w:snapToGrid w:val="0"/>
        </w:rPr>
        <w:tab/>
      </w:r>
      <w:r w:rsidRPr="00927103">
        <w:rPr>
          <w:noProof w:val="0"/>
          <w:snapToGrid w:val="0"/>
        </w:rPr>
        <w:tab/>
      </w:r>
      <w:r w:rsidRPr="00927103">
        <w:rPr>
          <w:noProof w:val="0"/>
          <w:snapToGrid w:val="0"/>
        </w:rPr>
        <w:tab/>
      </w:r>
      <w:bookmarkStart w:id="5906" w:name="_Hlk522991932"/>
      <w:r w:rsidRPr="00927103">
        <w:rPr>
          <w:rFonts w:eastAsia="DengXian"/>
          <w:snapToGrid w:val="0"/>
          <w:lang w:eastAsia="zh-CN"/>
        </w:rPr>
        <w:t>ProtocolIE-Container</w:t>
      </w:r>
      <w:r w:rsidRPr="00927103">
        <w:rPr>
          <w:noProof w:val="0"/>
          <w:snapToGrid w:val="0"/>
        </w:rPr>
        <w:t xml:space="preserve"> {{</w:t>
      </w:r>
      <w:bookmarkEnd w:id="5906"/>
      <w:r w:rsidRPr="00927103">
        <w:rPr>
          <w:noProof w:val="0"/>
          <w:snapToGrid w:val="0"/>
        </w:rPr>
        <w:t>EUTRAN-BearerContextModificationResponse}},</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t>nG-RAN-BearerContextModificationResponse</w:t>
      </w:r>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{{NG-RAN-BearerContextModificationResponse}},</w:t>
      </w:r>
    </w:p>
    <w:p w14:paraId="1588EA4A" w14:textId="77777777" w:rsidR="00FC324B" w:rsidRPr="00927103" w:rsidRDefault="00FC324B" w:rsidP="00FC324B">
      <w:pPr>
        <w:pStyle w:val="PL"/>
        <w:spacing w:line="0" w:lineRule="atLeast"/>
        <w:rPr>
          <w:noProof w:val="0"/>
          <w:snapToGrid w:val="0"/>
        </w:rPr>
      </w:pPr>
      <w:bookmarkStart w:id="5907"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System-BearerContextModificationResponse</w:t>
      </w:r>
      <w:r w:rsidRPr="00927103">
        <w:rPr>
          <w:rFonts w:eastAsia="SimSun"/>
        </w:rPr>
        <w:t>-ExtIEs}}</w:t>
      </w:r>
      <w:bookmarkEnd w:id="5907"/>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908" w:name="_Hlk522991977"/>
      <w:r w:rsidRPr="00927103">
        <w:rPr>
          <w:noProof w:val="0"/>
          <w:snapToGrid w:val="0"/>
        </w:rPr>
        <w:t>System-BearerContextModificationResponse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08"/>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BearerContextModificationFailureIEs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r w:rsidRPr="00927103">
        <w:rPr>
          <w:noProof w:val="0"/>
          <w:snapToGrid w:val="0"/>
        </w:rPr>
        <w:t>BearerContextModificationRequired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BearerContextModificationRequiredIEs}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r w:rsidRPr="00D629EF">
        <w:rPr>
          <w:noProof w:val="0"/>
          <w:snapToGrid w:val="0"/>
        </w:rPr>
        <w:t>BearerContextModificationRequiredIEs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Confirm</w:t>
      </w:r>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BearerContextModificationConfirmIEs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2049AF" w14:textId="77777777" w:rsidR="00FC324B" w:rsidRPr="007E6193" w:rsidRDefault="00FC324B" w:rsidP="00FC324B">
      <w:pPr>
        <w:pStyle w:val="PL"/>
        <w:spacing w:line="0" w:lineRule="atLeast"/>
        <w:rPr>
          <w:noProof w:val="0"/>
          <w:snapToGrid w:val="0"/>
          <w:lang w:val="fr-FR"/>
        </w:rPr>
      </w:pPr>
      <w:bookmarkStart w:id="5909"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5909"/>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r w:rsidRPr="00927103">
        <w:rPr>
          <w:noProof w:val="0"/>
          <w:snapToGrid w:val="0"/>
        </w:rPr>
        <w:t>BearerContextReleaseCommand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BearerContextReleaseCommandIEs}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r w:rsidRPr="00D629EF">
        <w:rPr>
          <w:noProof w:val="0"/>
          <w:snapToGrid w:val="0"/>
        </w:rPr>
        <w:t>BearerContextReleaseCommandIEs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BearerContextReleaseCompleteIEs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BearerContextReleaseRequestIEs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Inactivity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BearerContextInactivityNotificationIEs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r w:rsidRPr="00D629EF">
        <w:rPr>
          <w:noProof w:val="0"/>
          <w:snapToGrid w:val="0"/>
        </w:rPr>
        <w:t>DLDataNotification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r w:rsidRPr="00D629EF">
        <w:rPr>
          <w:noProof w:val="0"/>
          <w:snapToGrid w:val="0"/>
        </w:rPr>
        <w:t>DLDataNotificationIEs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10"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10"/>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1B7B22E3" w:rsidR="00FC324B" w:rsidRPr="00D629EF" w:rsidRDefault="00FC324B" w:rsidP="00836DD7">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r w:rsidRPr="00D629EF">
        <w:rPr>
          <w:noProof w:val="0"/>
          <w:snapToGrid w:val="0"/>
        </w:rPr>
        <w:t>ULDataNotification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r w:rsidRPr="00D629EF">
        <w:rPr>
          <w:noProof w:val="0"/>
          <w:snapToGrid w:val="0"/>
        </w:rPr>
        <w:t>ULDataNotificationIEs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r w:rsidRPr="00D629EF">
        <w:rPr>
          <w:noProof w:val="0"/>
          <w:snapToGrid w:val="0"/>
        </w:rPr>
        <w:t>DataUsageReport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r w:rsidRPr="00D629EF">
        <w:rPr>
          <w:noProof w:val="0"/>
          <w:snapToGrid w:val="0"/>
        </w:rPr>
        <w:t>DataUsageReportIEs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gNB-CU-UP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gNB-CU-UP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GNB-CU-UP-StatusIndication ::= SEQUENCE {</w:t>
      </w:r>
    </w:p>
    <w:p w14:paraId="1D1B572B" w14:textId="77777777" w:rsidR="00FC324B" w:rsidRPr="00D629EF" w:rsidRDefault="00FC324B" w:rsidP="00273403">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 xml:space="preserve">GNB-CU-UP-StatusIndicationIEs E1AP-PROTOCOL-IES ::= { </w:t>
      </w:r>
    </w:p>
    <w:p w14:paraId="22ABC537" w14:textId="77777777" w:rsidR="00FC324B" w:rsidRPr="00D629EF" w:rsidRDefault="00FC324B" w:rsidP="00FC324B">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r w:rsidRPr="00D629EF">
        <w:rPr>
          <w:noProof w:val="0"/>
          <w:snapToGrid w:val="0"/>
        </w:rPr>
        <w:t>TraceStart ::= SEQUENCE {</w:t>
      </w:r>
    </w:p>
    <w:p w14:paraId="0AED5711"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r w:rsidRPr="00D629EF">
        <w:rPr>
          <w:noProof w:val="0"/>
          <w:snapToGrid w:val="0"/>
        </w:rPr>
        <w:t>TraceStartIEs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r w:rsidRPr="00D629EF">
        <w:rPr>
          <w:noProof w:val="0"/>
          <w:snapToGrid w:val="0"/>
        </w:rPr>
        <w:t>DeactivateTrace ::= SEQUENCE {</w:t>
      </w:r>
    </w:p>
    <w:p w14:paraId="3FED712A"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r w:rsidRPr="00D629EF">
        <w:rPr>
          <w:noProof w:val="0"/>
          <w:snapToGrid w:val="0"/>
        </w:rPr>
        <w:t>DeactivateTraceIEs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BC89F1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BCBearerContextSetupRequest</w:t>
      </w:r>
      <w:r w:rsidRPr="00927103">
        <w:rPr>
          <w:noProof w:val="0"/>
          <w:snapToGrid w:val="0"/>
        </w:rPr>
        <w:t>IEs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BCBearerContextReleaseCommand</w:t>
      </w:r>
      <w:r w:rsidRPr="00927103">
        <w:rPr>
          <w:noProof w:val="0"/>
          <w:snapToGrid w:val="0"/>
        </w:rPr>
        <w:t>IEs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11"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911"/>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MCBearerContextSetupRequest</w:t>
      </w:r>
      <w:r w:rsidRPr="00927103">
        <w:rPr>
          <w:noProof w:val="0"/>
          <w:snapToGrid w:val="0"/>
        </w:rPr>
        <w:t>IEs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MCBearerContextReleaseCommand</w:t>
      </w:r>
      <w:r w:rsidRPr="00927103">
        <w:rPr>
          <w:noProof w:val="0"/>
          <w:snapToGrid w:val="0"/>
        </w:rPr>
        <w:t>IEs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836DD7">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12" w:name="_CR9_4_5"/>
      <w:bookmarkStart w:id="5913" w:name="_Toc20955684"/>
      <w:bookmarkStart w:id="5914" w:name="_Toc29461127"/>
      <w:bookmarkStart w:id="5915" w:name="_Toc29505859"/>
      <w:bookmarkStart w:id="5916" w:name="_Toc36556384"/>
      <w:bookmarkStart w:id="5917" w:name="_Toc45881871"/>
      <w:bookmarkStart w:id="5918" w:name="_Toc51852512"/>
      <w:bookmarkStart w:id="5919" w:name="_Toc56620463"/>
      <w:bookmarkStart w:id="5920" w:name="_Toc64448105"/>
      <w:bookmarkStart w:id="5921" w:name="_Toc74152881"/>
      <w:bookmarkStart w:id="5922" w:name="_Toc88656307"/>
      <w:bookmarkStart w:id="5923" w:name="_Toc88657366"/>
      <w:bookmarkStart w:id="5924" w:name="_Toc105657472"/>
      <w:bookmarkStart w:id="5925" w:name="_Toc106108853"/>
      <w:bookmarkStart w:id="5926" w:name="_Toc112687956"/>
      <w:bookmarkStart w:id="5927" w:name="_Toc184820023"/>
      <w:bookmarkEnd w:id="5912"/>
      <w:r w:rsidRPr="00D629EF">
        <w:t>9.4.5</w:t>
      </w:r>
      <w:r w:rsidRPr="00D629EF">
        <w:tab/>
        <w:t>Information Element Definitions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72A95555"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id-CommonNetworkInstance,</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id-OldQoSFlowMap-ULendmarkerexpected,</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id-NetworkInstance,</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QoSFlowMappingIndication,</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id-TNLAssociationTransportLayerAddressgNBCUUP,</w:t>
      </w:r>
    </w:p>
    <w:p w14:paraId="289B441A" w14:textId="77777777" w:rsidR="00585C14" w:rsidRDefault="00FC324B" w:rsidP="00585C14">
      <w:pPr>
        <w:pStyle w:val="PL"/>
        <w:spacing w:line="0" w:lineRule="atLeast"/>
        <w:rPr>
          <w:noProof w:val="0"/>
          <w:snapToGrid w:val="0"/>
        </w:rPr>
      </w:pPr>
      <w:r w:rsidRPr="00D629EF">
        <w:rPr>
          <w:noProof w:val="0"/>
          <w:snapToGrid w:val="0"/>
        </w:rPr>
        <w:tab/>
        <w:t>id-Cause,</w:t>
      </w:r>
    </w:p>
    <w:p w14:paraId="1EB077E1" w14:textId="67905DED" w:rsidR="00FC324B" w:rsidRDefault="00585C14" w:rsidP="00585C14">
      <w:pPr>
        <w:pStyle w:val="PL"/>
        <w:spacing w:line="0" w:lineRule="atLeast"/>
        <w:rPr>
          <w:noProof w:val="0"/>
          <w:snapToGrid w:val="0"/>
        </w:rPr>
      </w:pPr>
      <w:r>
        <w:rPr>
          <w:noProof w:val="0"/>
          <w:snapToGrid w:val="0"/>
        </w:rPr>
        <w:tab/>
      </w:r>
      <w:r w:rsidRPr="007A6AAE">
        <w:rPr>
          <w:snapToGrid w:val="0"/>
        </w:rPr>
        <w:t>id-</w:t>
      </w:r>
      <w:r w:rsidRPr="008C3F37">
        <w:rPr>
          <w:noProof w:val="0"/>
          <w:snapToGrid w:val="0"/>
        </w:rPr>
        <w:t>BCBearerContextNGU-TNLInfoatNGRAN</w:t>
      </w:r>
      <w:r>
        <w:rPr>
          <w:noProof w:val="0"/>
          <w:snapToGrid w:val="0"/>
        </w:rPr>
        <w:t>-Request,</w:t>
      </w:r>
    </w:p>
    <w:p w14:paraId="72F3A3D0" w14:textId="77777777" w:rsidR="00FC324B" w:rsidRDefault="00FC324B" w:rsidP="00FC324B">
      <w:pPr>
        <w:pStyle w:val="PL"/>
        <w:spacing w:line="0" w:lineRule="atLeast"/>
        <w:rPr>
          <w:noProof w:val="0"/>
          <w:snapToGrid w:val="0"/>
        </w:rPr>
      </w:pPr>
      <w:r w:rsidRPr="00CE7C72">
        <w:rPr>
          <w:noProof w:val="0"/>
          <w:snapToGrid w:val="0"/>
        </w:rPr>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id-PDCP-StatusReportIndication,</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id-RedundantCommonNetworkInstance,</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id-redundant-nG-UL-UP-TNL-Information,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id-redundant-nG-DL-UP-TNL-Information,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id-RedundantQosFlowIndicator,</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id-TSCTrafficCharacteristics,</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tab/>
        <w:t>id-ExtendedPacketDelayBudget,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id-CNPacketDelayBudgetDownlink,</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id-CNPacketDelayBudgetUplink,</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id-AdditionalPDCPduplicationInformation,</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id-RedundantPDUSessionInformation,</w:t>
      </w:r>
    </w:p>
    <w:p w14:paraId="67942064" w14:textId="77777777" w:rsidR="00FC324B" w:rsidRDefault="00FC324B" w:rsidP="00FC324B">
      <w:pPr>
        <w:pStyle w:val="PL"/>
        <w:spacing w:line="0" w:lineRule="atLeast"/>
        <w:rPr>
          <w:noProof w:val="0"/>
          <w:snapToGrid w:val="0"/>
        </w:rPr>
      </w:pPr>
      <w:r w:rsidRPr="008A32B8">
        <w:rPr>
          <w:noProof w:val="0"/>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28" w:name="_Hlk56618322"/>
      <w:r>
        <w:rPr>
          <w:snapToGrid w:val="0"/>
        </w:rPr>
        <w:t>id-MCG-OfferedGBRQoSFlowInfo</w:t>
      </w:r>
      <w:bookmarkEnd w:id="5928"/>
      <w:r>
        <w:rPr>
          <w:snapToGrid w:val="0"/>
        </w:rPr>
        <w:t>,</w:t>
      </w:r>
    </w:p>
    <w:p w14:paraId="34B3B46E" w14:textId="77777777" w:rsidR="00FC324B" w:rsidRDefault="00FC324B" w:rsidP="00FC324B">
      <w:pPr>
        <w:pStyle w:val="PL"/>
        <w:spacing w:line="0" w:lineRule="atLeast"/>
        <w:rPr>
          <w:snapToGrid w:val="0"/>
        </w:rPr>
      </w:pPr>
      <w:r>
        <w:rPr>
          <w:snapToGrid w:val="0"/>
        </w:rPr>
        <w:tab/>
      </w:r>
      <w:bookmarkStart w:id="5929" w:name="_Hlk56618347"/>
      <w:r>
        <w:rPr>
          <w:snapToGrid w:val="0"/>
        </w:rPr>
        <w:t>id-Number-of-tunnels</w:t>
      </w:r>
      <w:bookmarkEnd w:id="5929"/>
      <w:r>
        <w:rPr>
          <w:snapToGrid w:val="0"/>
        </w:rPr>
        <w:t>,</w:t>
      </w:r>
    </w:p>
    <w:p w14:paraId="6D1DAC29" w14:textId="77777777" w:rsidR="00FC324B" w:rsidRDefault="00FC324B" w:rsidP="00FC324B">
      <w:pPr>
        <w:pStyle w:val="PL"/>
        <w:spacing w:line="0" w:lineRule="atLeast"/>
        <w:rPr>
          <w:snapToGrid w:val="0"/>
        </w:rPr>
      </w:pPr>
      <w:r>
        <w:rPr>
          <w:snapToGrid w:val="0"/>
        </w:rPr>
        <w:tab/>
      </w:r>
      <w:bookmarkStart w:id="5930" w:name="_Hlk56618382"/>
      <w:r w:rsidRPr="00EB2B46">
        <w:rPr>
          <w:snapToGrid w:val="0"/>
        </w:rPr>
        <w:t>id-DataForwardingtoE-UTRANInformationList</w:t>
      </w:r>
      <w:bookmarkEnd w:id="5930"/>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31" w:name="OLE_LINK60"/>
      <w:bookmarkStart w:id="5932"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31"/>
    <w:bookmarkEnd w:id="5932"/>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noProof w:val="0"/>
          <w:snapToGrid w:val="0"/>
        </w:rPr>
      </w:pPr>
      <w:r>
        <w:rPr>
          <w:snapToGrid w:val="0"/>
        </w:rPr>
        <w:tab/>
      </w:r>
      <w:r w:rsidRPr="00D629EF">
        <w:rPr>
          <w:noProof w:val="0"/>
          <w:snapToGrid w:val="0"/>
        </w:rPr>
        <w:t>id-</w:t>
      </w:r>
      <w:r w:rsidRPr="00C05B0F">
        <w:rPr>
          <w:noProof w:val="0"/>
          <w:snapToGrid w:val="0"/>
        </w:rPr>
        <w:t>User</w:t>
      </w:r>
      <w:r>
        <w:rPr>
          <w:noProof w:val="0"/>
          <w:snapToGrid w:val="0"/>
        </w:rPr>
        <w:t>PlaneErrorIndicator,</w:t>
      </w:r>
    </w:p>
    <w:p w14:paraId="110F7043" w14:textId="2C8C0E90" w:rsidR="0079028E" w:rsidRPr="0079028E" w:rsidRDefault="00CE4202" w:rsidP="0079028E">
      <w:pPr>
        <w:pStyle w:val="PL"/>
        <w:rPr>
          <w:lang w:val="en-US" w:eastAsia="zh-CN"/>
        </w:rPr>
      </w:pPr>
      <w:r>
        <w:rPr>
          <w:lang w:val="en-US" w:eastAsia="zh-CN"/>
        </w:rPr>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4F4E2D79" w14:textId="77777777" w:rsidR="00FC324B" w:rsidRPr="00346C06" w:rsidRDefault="00FC324B" w:rsidP="00FC324B">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t>maxnoofSharedNG-UTerminations,</w:t>
      </w:r>
    </w:p>
    <w:p w14:paraId="1E207E16" w14:textId="77777777" w:rsidR="00FC324B" w:rsidRDefault="00FC324B" w:rsidP="00FC324B">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t>maxnoofSliceItems,</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t>maxnoofEUTRANQOSParameters,</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t>maxnoofNGRANQOSParameters,</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t>maxnoofPDUSessionResource,</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t>maxnoofQoSFlows,</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t>maxnoofUPParameters,</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t>maxnoofCellGroups,</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t>maxnooftimeperiods,</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t>maxnoofNRCGI</w:t>
      </w:r>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t>maxnoofTLAs,</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t>maxnoofGTPTLAs</w:t>
      </w:r>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t>maxnoofSPLMNs</w:t>
      </w:r>
      <w:r w:rsidRPr="00D44F5E">
        <w:rPr>
          <w:noProof w:val="0"/>
          <w:snapToGrid w:val="0"/>
        </w:rPr>
        <w:t>,</w:t>
      </w:r>
    </w:p>
    <w:p w14:paraId="416CD36B" w14:textId="77777777" w:rsidR="00FC324B" w:rsidRDefault="00FC324B" w:rsidP="00FC324B">
      <w:pPr>
        <w:pStyle w:val="PL"/>
        <w:spacing w:line="0" w:lineRule="atLeast"/>
      </w:pPr>
      <w:r>
        <w:rPr>
          <w:noProof w:val="0"/>
          <w:snapToGrid w:val="0"/>
        </w:rPr>
        <w:tab/>
      </w:r>
      <w:r w:rsidRPr="00D44F5E">
        <w:rPr>
          <w:noProof w:val="0"/>
          <w:snapToGrid w:val="0"/>
        </w:rPr>
        <w:t>maxnoofMDTPLMNs</w:t>
      </w:r>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tab/>
        <w:t>maxnoofExtSliceItems</w:t>
      </w:r>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t>maxnoofExt</w:t>
      </w:r>
      <w:r>
        <w:rPr>
          <w:noProof w:val="0"/>
          <w:snapToGrid w:val="0"/>
        </w:rPr>
        <w:t>NRCGI,</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778E37A3" w14:textId="7E775B71" w:rsidR="00FC324B" w:rsidRDefault="009E70E6" w:rsidP="009E70E6">
      <w:pPr>
        <w:pStyle w:val="PL"/>
        <w:spacing w:line="0" w:lineRule="atLeast"/>
        <w:rPr>
          <w:snapToGrid w:val="0"/>
        </w:rPr>
      </w:pPr>
      <w:r w:rsidRPr="00D26101">
        <w:rPr>
          <w:rFonts w:cs="Arial"/>
          <w:szCs w:val="18"/>
          <w:lang w:eastAsia="ja-JP"/>
        </w:rPr>
        <w:tab/>
        <w:t>maxnoofDUs</w:t>
      </w: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t>drb,</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t>pdu-session,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t>ue,</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r w:rsidRPr="00D629EF">
        <w:rPr>
          <w:noProof w:val="0"/>
          <w:snapToGrid w:val="0"/>
        </w:rPr>
        <w:t>AdditionalRRMPriorityIndex ::= BIT STRING (SIZE(32))</w:t>
      </w:r>
    </w:p>
    <w:p w14:paraId="3399A7DF" w14:textId="77777777" w:rsidR="00FC324B" w:rsidRPr="00D629EF" w:rsidRDefault="00FC324B" w:rsidP="00FC324B">
      <w:pPr>
        <w:pStyle w:val="PL"/>
        <w:spacing w:line="0" w:lineRule="atLeast"/>
        <w:rPr>
          <w:noProof w:val="0"/>
          <w:snapToGrid w:val="0"/>
        </w:rPr>
      </w:pPr>
    </w:p>
    <w:p w14:paraId="28C9D388" w14:textId="77777777" w:rsidR="00FC324B" w:rsidRPr="00D629EF" w:rsidRDefault="00FC324B" w:rsidP="00FC324B">
      <w:pPr>
        <w:pStyle w:val="PL"/>
        <w:spacing w:line="0" w:lineRule="atLeast"/>
        <w:rPr>
          <w:noProof w:val="0"/>
          <w:snapToGrid w:val="0"/>
        </w:rPr>
      </w:pPr>
      <w:r w:rsidRPr="00D629EF">
        <w:rPr>
          <w:noProof w:val="0"/>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788C7BB2" w14:textId="77777777" w:rsidR="00CE4202" w:rsidRDefault="00CE4202" w:rsidP="00CE4202">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r w:rsidRPr="00D629EF">
        <w:rPr>
          <w:noProof w:val="0"/>
          <w:snapToGrid w:val="0"/>
        </w:rPr>
        <w:t>MaxDataBurstVolume</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25671C59" w14:textId="77777777" w:rsidR="00FC324B" w:rsidRDefault="00FC324B" w:rsidP="00FC324B">
      <w:pPr>
        <w:pStyle w:val="PL"/>
      </w:pPr>
      <w:r>
        <w:rPr>
          <w:rFonts w:eastAsia="SimSun"/>
        </w:rPr>
        <w:t>AssociatedSessionID</w:t>
      </w:r>
      <w:r>
        <w:rPr>
          <w:rFonts w:eastAsia="SimSun"/>
          <w:snapToGrid w:val="0"/>
        </w:rPr>
        <w:t xml:space="preserve"> ::= OCTET STRING</w:t>
      </w: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BCBearerContextToSetup</w:t>
      </w:r>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r w:rsidRPr="00364B1C">
        <w:rPr>
          <w:noProof w:val="0"/>
          <w:snapToGrid w:val="0"/>
        </w:rPr>
        <w:t>BCBearerContextToSetup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r w:rsidRPr="00927103">
        <w:rPr>
          <w:noProof w:val="0"/>
          <w:snapToGrid w:val="0"/>
        </w:rPr>
        <w:t>BCMRBSetupConfiguration-Item</w:t>
      </w:r>
      <w:r w:rsidRPr="00927103">
        <w:rPr>
          <w:snapToGrid w:val="0"/>
        </w:rPr>
        <w:t>-ExtIEs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BCBearerContextToSetupResponse</w:t>
      </w:r>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r w:rsidRPr="00927103">
        <w:rPr>
          <w:noProof w:val="0"/>
          <w:snapToGrid w:val="0"/>
        </w:rPr>
        <w:t>BCBearerContextToSetupResponse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BCBearerContextNGU-TNLInfoatNGRAN-ExtIEs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r w:rsidRPr="008C3F37">
        <w:rPr>
          <w:noProof w:val="0"/>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noProof w:val="0"/>
          <w:snapToGrid w:val="0"/>
        </w:rPr>
      </w:pPr>
      <w:r w:rsidRPr="008C3F37">
        <w:rPr>
          <w:noProof w:val="0"/>
          <w:snapToGrid w:val="0"/>
        </w:rPr>
        <w:t>BCMRBSetupResponseList-Item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r w:rsidRPr="008C3F37">
        <w:rPr>
          <w:noProof w:val="0"/>
          <w:snapToGrid w:val="0"/>
        </w:rPr>
        <w:t>BCMRBSetupResponseList-Item</w:t>
      </w:r>
      <w:r w:rsidRPr="008C3F37">
        <w:rPr>
          <w:snapToGrid w:val="0"/>
        </w:rPr>
        <w:t>-ExtIEs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r w:rsidRPr="008C3F37">
        <w:rPr>
          <w:noProof w:val="0"/>
          <w:snapToGrid w:val="0"/>
        </w:rPr>
        <w:t>BCMRBFailedList ::= SEQUENCE (SIZE(1..maxnoofMRBs)) OF BCMRBFailedList-Item</w:t>
      </w:r>
    </w:p>
    <w:p w14:paraId="16BB1A21" w14:textId="77777777" w:rsidR="00FC324B" w:rsidRPr="008C3F37" w:rsidRDefault="00FC324B" w:rsidP="00FC324B">
      <w:pPr>
        <w:pStyle w:val="PL"/>
        <w:spacing w:line="0" w:lineRule="atLeast"/>
        <w:rPr>
          <w:noProof w:val="0"/>
          <w:snapToGrid w:val="0"/>
        </w:rPr>
      </w:pPr>
      <w:r w:rsidRPr="008C3F37">
        <w:rPr>
          <w:noProof w:val="0"/>
          <w:snapToGrid w:val="0"/>
        </w:rPr>
        <w:t>BCMRBFailedList-Item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r w:rsidRPr="008C3F37">
        <w:rPr>
          <w:noProof w:val="0"/>
          <w:snapToGrid w:val="0"/>
        </w:rPr>
        <w:t>BCMRBFailedList-Item</w:t>
      </w:r>
      <w:r w:rsidRPr="008C3F37">
        <w:rPr>
          <w:snapToGrid w:val="0"/>
        </w:rPr>
        <w:t>-ExtIEs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w:t>
      </w:r>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r w:rsidRPr="008C3F37">
        <w:rPr>
          <w:noProof w:val="0"/>
          <w:snapToGrid w:val="0"/>
        </w:rPr>
        <w:t>BCBearerContextToModify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r w:rsidRPr="008C3F37">
        <w:rPr>
          <w:noProof w:val="0"/>
          <w:snapToGrid w:val="0"/>
        </w:rPr>
        <w:t>BCBearerContextToModify</w:t>
      </w:r>
      <w:r w:rsidRPr="008C3F37">
        <w:rPr>
          <w:snapToGrid w:val="0"/>
        </w:rPr>
        <w:t>-ExtIEs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r w:rsidRPr="008C3F37">
        <w:rPr>
          <w:noProof w:val="0"/>
          <w:snapToGrid w:val="0"/>
        </w:rPr>
        <w:t>BCBearerContextNGU-TNLInfoatNGRAN</w:t>
      </w:r>
      <w:r>
        <w:rPr>
          <w:noProof w:val="0"/>
          <w:snapToGrid w:val="0"/>
        </w:rPr>
        <w:t>-Request</w:t>
      </w:r>
      <w:r>
        <w:rPr>
          <w:noProof w:val="0"/>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r w:rsidRPr="008C3F37">
        <w:rPr>
          <w:noProof w:val="0"/>
          <w:snapToGrid w:val="0"/>
        </w:rPr>
        <w:t>BCBearerContextNGU-TNLInfoatNGRAN</w:t>
      </w:r>
      <w:r>
        <w:rPr>
          <w:noProof w:val="0"/>
          <w:snapToGrid w:val="0"/>
        </w:rPr>
        <w:t>-Request</w:t>
      </w:r>
      <w:r>
        <w:rPr>
          <w:noProof w:val="0"/>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noProof w:val="0"/>
          <w:snapToGrid w:val="0"/>
        </w:rPr>
      </w:pPr>
    </w:p>
    <w:p w14:paraId="6C0EBA2B" w14:textId="77777777" w:rsidR="00585C14" w:rsidRPr="00974471" w:rsidRDefault="00585C14" w:rsidP="00585C14">
      <w:pPr>
        <w:pStyle w:val="PL"/>
        <w:spacing w:line="0" w:lineRule="atLeast"/>
        <w:rPr>
          <w:noProof w:val="0"/>
          <w:snapToGrid w:val="0"/>
        </w:rPr>
      </w:pPr>
      <w:r w:rsidRPr="008C3F37">
        <w:rPr>
          <w:noProof w:val="0"/>
          <w:snapToGrid w:val="0"/>
        </w:rPr>
        <w:t>BCBearerContextNGU-TNLInfoatNGRAN</w:t>
      </w:r>
      <w:r>
        <w:rPr>
          <w:noProof w:val="0"/>
          <w:snapToGrid w:val="0"/>
        </w:rPr>
        <w:t xml:space="preserve">-Request </w:t>
      </w:r>
      <w:r w:rsidRPr="00974471">
        <w:rPr>
          <w:noProof w:val="0"/>
          <w:snapToGrid w:val="0"/>
        </w:rPr>
        <w:t>::= CHOICE {</w:t>
      </w:r>
    </w:p>
    <w:p w14:paraId="0C08E1F6" w14:textId="77777777" w:rsidR="00585C14" w:rsidRPr="00974471" w:rsidRDefault="00585C14" w:rsidP="00585C14">
      <w:pPr>
        <w:pStyle w:val="PL"/>
        <w:spacing w:line="0" w:lineRule="atLeast"/>
        <w:rPr>
          <w:noProof w:val="0"/>
          <w:snapToGrid w:val="0"/>
        </w:rPr>
      </w:pPr>
      <w:r w:rsidRPr="00974471">
        <w:rPr>
          <w:noProof w:val="0"/>
          <w:snapToGrid w:val="0"/>
        </w:rPr>
        <w:tab/>
        <w:t>locationindependent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w:t>
      </w:r>
    </w:p>
    <w:p w14:paraId="4BD141DB" w14:textId="77777777" w:rsidR="00585C14" w:rsidRPr="00974471" w:rsidRDefault="00585C14" w:rsidP="00585C14">
      <w:pPr>
        <w:pStyle w:val="PL"/>
        <w:spacing w:line="0" w:lineRule="atLeast"/>
        <w:rPr>
          <w:noProof w:val="0"/>
          <w:snapToGrid w:val="0"/>
        </w:rPr>
      </w:pPr>
      <w:r w:rsidRPr="00974471">
        <w:rPr>
          <w:noProof w:val="0"/>
          <w:snapToGrid w:val="0"/>
        </w:rPr>
        <w:tab/>
        <w:t>locationdependent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MBSNGUInformationAtNGRAN-Request-List</w:t>
      </w:r>
      <w:r w:rsidRPr="00974471">
        <w:rPr>
          <w:noProof w:val="0"/>
        </w:rPr>
        <w:t>,</w:t>
      </w:r>
    </w:p>
    <w:p w14:paraId="35D83DD5" w14:textId="77777777" w:rsidR="00585C14" w:rsidRPr="00974471" w:rsidRDefault="00585C14" w:rsidP="00585C14">
      <w:pPr>
        <w:pStyle w:val="PL"/>
        <w:spacing w:line="0" w:lineRule="atLeast"/>
        <w:rPr>
          <w:noProof w:val="0"/>
          <w:snapToGrid w:val="0"/>
        </w:rPr>
      </w:pPr>
      <w:r w:rsidRPr="00974471">
        <w:rPr>
          <w:noProof w:val="0"/>
          <w:snapToGrid w:val="0"/>
        </w:rPr>
        <w:tab/>
        <w:t>choice-extension</w:t>
      </w:r>
      <w:r w:rsidRPr="00974471">
        <w:rPr>
          <w:noProof w:val="0"/>
          <w:snapToGrid w:val="0"/>
        </w:rPr>
        <w:tab/>
        <w:t>ProtocolIE-SingleContainer</w:t>
      </w:r>
      <w:r w:rsidRPr="00974471">
        <w:rPr>
          <w:noProof w:val="0"/>
          <w:snapToGrid w:val="0"/>
        </w:rPr>
        <w:tab/>
        <w:t>{{</w:t>
      </w:r>
      <w:r w:rsidRPr="009B5737">
        <w:rPr>
          <w:noProof w:val="0"/>
          <w:snapToGrid w:val="0"/>
        </w:rPr>
        <w:t xml:space="preserve"> </w:t>
      </w:r>
      <w:r w:rsidRPr="008C3F37">
        <w:rPr>
          <w:noProof w:val="0"/>
          <w:snapToGrid w:val="0"/>
        </w:rPr>
        <w:t>BCBearerContextNGU-TNLInfoatNGRAN</w:t>
      </w:r>
      <w:r>
        <w:rPr>
          <w:noProof w:val="0"/>
          <w:snapToGrid w:val="0"/>
        </w:rPr>
        <w:t>-Request</w:t>
      </w:r>
      <w:r w:rsidRPr="00974471">
        <w:rPr>
          <w:noProof w:val="0"/>
          <w:snapToGrid w:val="0"/>
        </w:rPr>
        <w:t>-ExtIEs}}</w:t>
      </w:r>
    </w:p>
    <w:p w14:paraId="43C8F4F6" w14:textId="77777777" w:rsidR="00585C14" w:rsidRPr="00974471" w:rsidRDefault="00585C14" w:rsidP="00585C14">
      <w:pPr>
        <w:pStyle w:val="PL"/>
        <w:spacing w:line="0" w:lineRule="atLeast"/>
        <w:rPr>
          <w:noProof w:val="0"/>
          <w:snapToGrid w:val="0"/>
        </w:rPr>
      </w:pPr>
      <w:r w:rsidRPr="00974471">
        <w:rPr>
          <w:noProof w:val="0"/>
          <w:snapToGrid w:val="0"/>
        </w:rPr>
        <w:t>}</w:t>
      </w:r>
    </w:p>
    <w:p w14:paraId="0F6A6061" w14:textId="77777777" w:rsidR="00585C14" w:rsidRPr="00974471" w:rsidRDefault="00585C14" w:rsidP="00585C14">
      <w:pPr>
        <w:pStyle w:val="PL"/>
        <w:spacing w:line="0" w:lineRule="atLeast"/>
        <w:rPr>
          <w:noProof w:val="0"/>
          <w:snapToGrid w:val="0"/>
        </w:rPr>
      </w:pPr>
    </w:p>
    <w:p w14:paraId="7F002900" w14:textId="77777777" w:rsidR="00585C14" w:rsidRPr="00974471" w:rsidRDefault="00585C14" w:rsidP="00585C14">
      <w:pPr>
        <w:pStyle w:val="PL"/>
        <w:spacing w:line="0" w:lineRule="atLeast"/>
        <w:rPr>
          <w:noProof w:val="0"/>
          <w:snapToGrid w:val="0"/>
        </w:rPr>
      </w:pPr>
      <w:r w:rsidRPr="00974471">
        <w:rPr>
          <w:noProof w:val="0"/>
          <w:snapToGrid w:val="0"/>
        </w:rPr>
        <w:t>BCBearerContextNGU-TNLInfoatNGRAN-Request-ExtIEs E1AP-PROTOCOL-IES ::= {</w:t>
      </w:r>
    </w:p>
    <w:p w14:paraId="4431D4F1" w14:textId="77777777" w:rsidR="00585C14" w:rsidRPr="00575FAC" w:rsidRDefault="00585C14" w:rsidP="00585C14">
      <w:pPr>
        <w:pStyle w:val="PL"/>
        <w:spacing w:line="0" w:lineRule="atLeast"/>
        <w:rPr>
          <w:noProof w:val="0"/>
          <w:snapToGrid w:val="0"/>
        </w:rPr>
      </w:pPr>
      <w:r w:rsidRPr="00974471">
        <w:rPr>
          <w:noProof w:val="0"/>
          <w:snapToGrid w:val="0"/>
        </w:rPr>
        <w:tab/>
      </w:r>
      <w:r w:rsidRPr="00575FAC">
        <w:rPr>
          <w:noProof w:val="0"/>
          <w:snapToGrid w:val="0"/>
        </w:rPr>
        <w:t>...</w:t>
      </w:r>
    </w:p>
    <w:p w14:paraId="46C309C7" w14:textId="77777777" w:rsidR="00585C14" w:rsidRDefault="00585C14" w:rsidP="00585C14">
      <w:pPr>
        <w:pStyle w:val="PL"/>
        <w:spacing w:line="0" w:lineRule="atLeast"/>
        <w:rPr>
          <w:noProof w:val="0"/>
          <w:snapToGrid w:val="0"/>
        </w:rPr>
      </w:pPr>
      <w:r w:rsidRPr="008C3F37">
        <w:rPr>
          <w:noProof w:val="0"/>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r w:rsidRPr="008C3F37">
        <w:rPr>
          <w:noProof w:val="0"/>
          <w:snapToGrid w:val="0"/>
        </w:rPr>
        <w:t>BCMRBModifyConfiguration ::= SEQUENCE (SIZE(1..maxnoofMRBs)) OF BCMRBModifyConfiguration-Item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r w:rsidRPr="00927103">
        <w:rPr>
          <w:noProof w:val="0"/>
          <w:snapToGrid w:val="0"/>
        </w:rPr>
        <w:t>BCMRBModifyConfiguration-Item</w:t>
      </w:r>
      <w:r w:rsidRPr="00927103">
        <w:rPr>
          <w:snapToGrid w:val="0"/>
        </w:rPr>
        <w:t>-ExtIEs E1AP-PROTOCOL-EXTENSION ::= {</w:t>
      </w:r>
    </w:p>
    <w:p w14:paraId="443EA492" w14:textId="77777777" w:rsidR="009E70E6" w:rsidRDefault="009E70E6" w:rsidP="009E70E6">
      <w:pPr>
        <w:pStyle w:val="PL"/>
        <w:rPr>
          <w:snapToGrid w:val="0"/>
          <w:lang w:eastAsia="zh-CN"/>
        </w:rPr>
      </w:pPr>
      <w:bookmarkStart w:id="5933" w:name="OLE_LINK65"/>
      <w:bookmarkStart w:id="5934"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33"/>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34"/>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t>locationindependent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t>locationdependent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t>ProtocolIE-SingleContainer</w:t>
      </w:r>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BCBearerContextToModifyResponse</w:t>
      </w:r>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r w:rsidRPr="008C3F37">
        <w:rPr>
          <w:noProof w:val="0"/>
          <w:snapToGrid w:val="0"/>
        </w:rPr>
        <w:t>BCBearerContextToModifyResponse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r w:rsidRPr="008C3F37">
        <w:rPr>
          <w:noProof w:val="0"/>
          <w:snapToGrid w:val="0"/>
        </w:rPr>
        <w:t>BCMRBSetupModifyResponseList-Item</w:t>
      </w:r>
      <w:r w:rsidRPr="008C3F37">
        <w:rPr>
          <w:snapToGrid w:val="0"/>
        </w:rPr>
        <w:t>-ExtIEs E1AP-PROTOCOL-EXTENSION ::= {</w:t>
      </w:r>
    </w:p>
    <w:p w14:paraId="39C6302C" w14:textId="77777777" w:rsidR="009E70E6" w:rsidRDefault="009E70E6" w:rsidP="009E70E6">
      <w:pPr>
        <w:pStyle w:val="PL"/>
        <w:rPr>
          <w:snapToGrid w:val="0"/>
          <w:lang w:eastAsia="zh-CN"/>
        </w:rPr>
      </w:pPr>
      <w:bookmarkStart w:id="5935"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35"/>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BCBearerContextToModifyRequired</w:t>
      </w:r>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r w:rsidRPr="008C3F37">
        <w:rPr>
          <w:noProof w:val="0"/>
          <w:snapToGrid w:val="0"/>
        </w:rPr>
        <w:t>BCBearerContextToModifyRequired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BCBearerContextToModifyRequired</w:t>
      </w:r>
      <w:r w:rsidRPr="00927103">
        <w:rPr>
          <w:snapToGrid w:val="0"/>
        </w:rPr>
        <w:t>-ExtIEs}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r w:rsidRPr="00927103">
        <w:rPr>
          <w:noProof w:val="0"/>
          <w:snapToGrid w:val="0"/>
        </w:rPr>
        <w:t>BCBearerContextToModifyRequired</w:t>
      </w:r>
      <w:r w:rsidRPr="00927103">
        <w:rPr>
          <w:snapToGrid w:val="0"/>
        </w:rPr>
        <w:t>-ExtIEs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BCBearerContextToModifyConfirm</w:t>
      </w:r>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r w:rsidRPr="00927103">
        <w:rPr>
          <w:noProof w:val="0"/>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BCBearerContextToModifyConfirm</w:t>
      </w:r>
      <w:r w:rsidRPr="00927103">
        <w:rPr>
          <w:snapToGrid w:val="0"/>
        </w:rPr>
        <w:t>-ExtIEs} }</w:t>
      </w:r>
      <w:bookmarkStart w:id="5936"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r w:rsidRPr="00927103">
        <w:rPr>
          <w:noProof w:val="0"/>
          <w:snapToGrid w:val="0"/>
        </w:rPr>
        <w:t>BCBearerContextToModifyConfirm</w:t>
      </w:r>
      <w:r w:rsidRPr="00927103">
        <w:rPr>
          <w:snapToGrid w:val="0"/>
        </w:rPr>
        <w:t>-ExtIEs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36"/>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r w:rsidRPr="00162431">
        <w:rPr>
          <w:noProof w:val="0"/>
          <w:snapToGrid w:val="0"/>
        </w:rPr>
        <w:t>resumeforSDT</w:t>
      </w:r>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r w:rsidRPr="00D629EF">
        <w:rPr>
          <w:noProof w:val="0"/>
          <w:snapToGrid w:val="0"/>
        </w:rPr>
        <w:t>BitRate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r w:rsidRPr="00D629EF">
        <w:rPr>
          <w:noProof w:val="0"/>
          <w:snapToGrid w:val="0"/>
        </w:rPr>
        <w:t>CauseMisc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r w:rsidRPr="00D629EF">
        <w:rPr>
          <w:noProof w:val="0"/>
          <w:snapToGrid w:val="0"/>
        </w:rPr>
        <w:t>CauseProtocol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r w:rsidRPr="00D629EF">
        <w:rPr>
          <w:noProof w:val="0"/>
          <w:snapToGrid w:val="0"/>
        </w:rPr>
        <w:t>CauseRadioNetwork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t>ue-dl-max-IP-data-rate-reason,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t>uP-integrity-protection-failure,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r w:rsidRPr="00D629EF">
        <w:rPr>
          <w:noProof w:val="0"/>
          <w:snapToGrid w:val="0"/>
        </w:rPr>
        <w:t>CauseTransport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r w:rsidRPr="00D629EF">
        <w:rPr>
          <w:noProof w:val="0"/>
          <w:snapToGrid w:val="0"/>
        </w:rPr>
        <w:t>CNSupport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c-epc,</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r w:rsidRPr="00D629EF">
        <w:rPr>
          <w:noProof w:val="0"/>
          <w:snapToGrid w:val="0"/>
        </w:rPr>
        <w:t>CommonNetworkInstance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r w:rsidRPr="00D629EF">
        <w:rPr>
          <w:noProof w:val="0"/>
          <w:snapToGrid w:val="0"/>
        </w:rPr>
        <w:t>ConfidentialityProtectionIndication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r w:rsidRPr="00D629EF">
        <w:rPr>
          <w:noProof w:val="0"/>
          <w:snapToGrid w:val="0"/>
        </w:rPr>
        <w:t>ConfidentialityProtectionResult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r w:rsidRPr="00D629EF">
        <w:rPr>
          <w:noProof w:val="0"/>
          <w:snapToGrid w:val="0"/>
        </w:rPr>
        <w:t>CriticalityDiagnostics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{CriticalityDiagnostics-ExtIEs}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r w:rsidRPr="00D629EF">
        <w:rPr>
          <w:noProof w:val="0"/>
          <w:snapToGrid w:val="0"/>
        </w:rPr>
        <w:t>CriticalityDiagnostics-ExtIEs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{CriticalityDiagnostics-IE-List-ExtIEs}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CriticalityDiagnostics-IE-List-ExtIEs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r w:rsidRPr="006C2819">
        <w:rPr>
          <w:noProof w:val="0"/>
          <w:snapToGrid w:val="0"/>
        </w:rPr>
        <w:t>DAPSRequestInfo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r w:rsidRPr="006C2819">
        <w:rPr>
          <w:noProof w:val="0"/>
          <w:snapToGrid w:val="0"/>
        </w:rPr>
        <w:t>DAPSRequestInfo-ExtIEs E1AP-PROTOCOL-EXTENSION ::= {</w:t>
      </w:r>
    </w:p>
    <w:p w14:paraId="1223B4C9" w14:textId="77777777" w:rsidR="00FC324B" w:rsidRPr="006C2819" w:rsidRDefault="00FC324B" w:rsidP="00FC324B">
      <w:pPr>
        <w:pStyle w:val="PL"/>
        <w:spacing w:line="0" w:lineRule="atLeast"/>
        <w:rPr>
          <w:noProof w:val="0"/>
          <w:snapToGrid w:val="0"/>
        </w:rPr>
      </w:pPr>
      <w:r w:rsidRPr="006C2819">
        <w:rPr>
          <w:noProof w:val="0"/>
          <w:snapToGrid w:val="0"/>
        </w:rPr>
        <w:tab/>
        <w:t>...</w:t>
      </w:r>
    </w:p>
    <w:p w14:paraId="7EDB2B1A" w14:textId="77777777" w:rsidR="00FC324B" w:rsidRDefault="00FC324B" w:rsidP="00FC324B">
      <w:pPr>
        <w:pStyle w:val="PL"/>
        <w:spacing w:line="0" w:lineRule="atLeast"/>
        <w:rPr>
          <w:noProof w:val="0"/>
          <w:snapToGrid w:val="0"/>
        </w:rPr>
      </w:pPr>
      <w:r w:rsidRPr="006C2819">
        <w:rPr>
          <w:noProof w:val="0"/>
          <w:snapToGrid w:val="0"/>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tab/>
        <w:t>uL,</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37" w:name="OLE_LINK23"/>
      <w:bookmarkStart w:id="5938" w:name="OLE_LINK24"/>
      <w:r>
        <w:rPr>
          <w:snapToGrid w:val="0"/>
        </w:rPr>
        <w:tab/>
      </w:r>
      <w:r>
        <w:rPr>
          <w:snapToGrid w:val="0"/>
        </w:rPr>
        <w:tab/>
      </w:r>
      <w:r>
        <w:rPr>
          <w:snapToGrid w:val="0"/>
        </w:rPr>
        <w:tab/>
      </w:r>
      <w:r>
        <w:rPr>
          <w:snapToGrid w:val="0"/>
        </w:rPr>
        <w:tab/>
      </w:r>
      <w:r w:rsidRPr="00D629EF">
        <w:rPr>
          <w:noProof w:val="0"/>
          <w:snapToGrid w:val="0"/>
        </w:rPr>
        <w:t>UP-TNL-Information</w:t>
      </w:r>
      <w:bookmarkEnd w:id="5937"/>
      <w:bookmarkEnd w:id="5938"/>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DataForwardingtoE-UTRANInformationListItem</w:t>
      </w:r>
      <w:r w:rsidRPr="00927103">
        <w:rPr>
          <w:snapToGrid w:val="0"/>
        </w:rPr>
        <w:t>-ExtIEs}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r w:rsidRPr="00927103">
        <w:rPr>
          <w:noProof w:val="0"/>
          <w:snapToGrid w:val="0"/>
        </w:rPr>
        <w:t>DataForwardingtoE-UTRANInformationListItem-ExtIEs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Data-Usage-per-PDU-Session-Report-ExtIEs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Data-Usage-per-QoS-Flow-Item-ExtIEs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r w:rsidRPr="001D2E49">
        <w:rPr>
          <w:noProof w:val="0"/>
          <w:snapToGrid w:val="0"/>
        </w:rPr>
        <w:t>DirectForwardingPathAvailability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r w:rsidRPr="00C97DA3">
        <w:rPr>
          <w:noProof w:val="0"/>
          <w:snapToGrid w:val="0"/>
        </w:rPr>
        <w:t>DLDiscarding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r w:rsidRPr="00C97DA3">
        <w:rPr>
          <w:noProof w:val="0"/>
          <w:snapToGrid w:val="0"/>
        </w:rPr>
        <w:t>DLDiscarding-ExtIEs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noProof w:val="0"/>
          <w:snapToGrid w:val="0"/>
        </w:rPr>
      </w:pPr>
    </w:p>
    <w:p w14:paraId="2920563A" w14:textId="77777777" w:rsidR="00FC324B" w:rsidRPr="002E74A3" w:rsidRDefault="00FC324B" w:rsidP="00FC324B">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r w:rsidRPr="00927103">
        <w:rPr>
          <w:noProof w:val="0"/>
          <w:snapToGrid w:val="0"/>
        </w:rPr>
        <w:t>iE-Extensions</w:t>
      </w:r>
      <w:r w:rsidRPr="00927103">
        <w:rPr>
          <w:noProof w:val="0"/>
          <w:snapToGrid w:val="0"/>
        </w:rPr>
        <w:tab/>
        <w:t>ProtocolExtensionContainer { { DLUPTNLAddressToUpdateItemExtIEs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r w:rsidRPr="00927103">
        <w:rPr>
          <w:noProof w:val="0"/>
          <w:snapToGrid w:val="0"/>
        </w:rPr>
        <w:t xml:space="preserve">DLUPTNLAddressToUpdateItemExtIEs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DRB-Activity-ItemExtIEs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DRB-Failed-Item-EUTRAN-ExtIEs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DRB-Failed-Item-NG-RAN-ExtIEs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939"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39"/>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940"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40"/>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94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941"/>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FC324B">
      <w:pPr>
        <w:pStyle w:val="PL"/>
        <w:spacing w:line="0" w:lineRule="atLeast"/>
        <w:rPr>
          <w:noProof w:val="0"/>
          <w:snapToGrid w:val="0"/>
        </w:rPr>
      </w:pPr>
      <w:r w:rsidRPr="00D629EF">
        <w:rPr>
          <w:noProof w:val="0"/>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DRB-Usage-Report-Item-ExtIEs}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DRB-Usage-Report-Item-ExtIEs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t>qoSPriorityLevel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QoSPriorityLevel,</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t>packetDelayBudget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PacketDelayBudget,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D9B208" w14:textId="77777777" w:rsidR="008B2C59" w:rsidRDefault="008B2C59" w:rsidP="008B2C59">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38FE235"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61E5C41F" w14:textId="77777777" w:rsidR="008B2C59" w:rsidRDefault="008B2C59" w:rsidP="008B2C59">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A1D44B"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495A24D3" w14:textId="77777777" w:rsidR="008B2C59" w:rsidRPr="00D629EF" w:rsidRDefault="008B2C59" w:rsidP="008B2C59">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9BDB" w14:textId="77777777" w:rsidR="008B2C59" w:rsidRPr="00211027" w:rsidRDefault="008B2C59" w:rsidP="008B2C59">
      <w:pPr>
        <w:pStyle w:val="PL"/>
        <w:spacing w:line="0" w:lineRule="atLeast"/>
        <w:rPr>
          <w:noProof w:val="0"/>
          <w:snapToGrid w:val="0"/>
        </w:rPr>
      </w:pPr>
      <w:r w:rsidRPr="00D629EF">
        <w:rPr>
          <w:noProof w:val="0"/>
          <w:snapToGrid w:val="0"/>
        </w:rPr>
        <w:tab/>
      </w:r>
      <w:r w:rsidRPr="00211027">
        <w:rPr>
          <w:noProof w:val="0"/>
          <w:snapToGrid w:val="0"/>
        </w:rPr>
        <w:t>iE-Extensions</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t>ProtocolExtensionContainer { { Dynamic5QIDescriptor-ExtIEs } } OPTIONAL</w:t>
      </w:r>
    </w:p>
    <w:p w14:paraId="2811C302" w14:textId="16BED4F0" w:rsidR="00FC324B" w:rsidRPr="00D629EF" w:rsidRDefault="008B2C59" w:rsidP="008B2C59">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Endpoint-IP-address-and-port-ExtIEs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EUTRANAllocationAndRetentionPriority-ExtIEs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ECGI-ExtIEs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EUTRAN-QoS-ExtIEs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r w:rsidRPr="003C4BB2">
        <w:rPr>
          <w:noProof w:val="0"/>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r w:rsidRPr="00C97DA3">
        <w:rPr>
          <w:noProof w:val="0"/>
          <w:snapToGrid w:val="0"/>
        </w:rPr>
        <w:t>FirstDLCount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r w:rsidRPr="00C97DA3">
        <w:rPr>
          <w:noProof w:val="0"/>
          <w:snapToGrid w:val="0"/>
        </w:rPr>
        <w:t>FirstDLCount-ExtIEs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5942"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942"/>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r w:rsidRPr="008C3F37">
        <w:rPr>
          <w:noProof w:val="0"/>
        </w:rPr>
        <w:t>GlobalMBSSessionID ::= SEQUENCE {</w:t>
      </w:r>
    </w:p>
    <w:p w14:paraId="65DDF356" w14:textId="77777777" w:rsidR="00FC324B" w:rsidRPr="008C3F37" w:rsidRDefault="00FC324B" w:rsidP="00FC324B">
      <w:pPr>
        <w:pStyle w:val="PL"/>
        <w:spacing w:line="0" w:lineRule="atLeast"/>
        <w:rPr>
          <w:noProof w:val="0"/>
        </w:rPr>
      </w:pPr>
      <w:r w:rsidRPr="008C3F37">
        <w:rPr>
          <w:noProof w:val="0"/>
        </w:rPr>
        <w:tab/>
        <w:t>tmgi</w:t>
      </w:r>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rPr>
          <w:noProof w:val="0"/>
        </w:rPr>
        <w:t>GlobalMBSSessionID-Ext</w:t>
      </w:r>
      <w:r w:rsidRPr="00927103">
        <w: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GNB-CU-UP-CellGroupRelatedConfiguration-Item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0984AF7E" w14:textId="77777777" w:rsidR="00FC324B" w:rsidRPr="00D629EF" w:rsidRDefault="00FC324B" w:rsidP="00FC324B">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GBR-QosInformation ::= SEQUENCE {</w:t>
      </w:r>
    </w:p>
    <w:p w14:paraId="25FF1E8D" w14:textId="77777777" w:rsidR="00FC324B" w:rsidRPr="00D629EF" w:rsidRDefault="00FC324B" w:rsidP="00FC324B">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4743CCAE" w14:textId="77777777" w:rsidR="00FC324B" w:rsidRPr="00D629EF" w:rsidRDefault="00FC324B" w:rsidP="00FC324B">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F1017AA" w14:textId="77777777" w:rsidR="00FC324B" w:rsidRPr="00D629EF" w:rsidRDefault="00FC324B" w:rsidP="00FC324B">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GBR-QosInformation-ExtIEs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GBR-QoSFlowInformation::= SEQUENCE {</w:t>
      </w:r>
    </w:p>
    <w:p w14:paraId="221DD1BB" w14:textId="77777777" w:rsidR="00FC324B" w:rsidRPr="00D629EF" w:rsidRDefault="00FC324B" w:rsidP="00FC324B">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6D03BCE3" w14:textId="77777777" w:rsidR="00FC324B" w:rsidRPr="00D629EF" w:rsidRDefault="00FC324B" w:rsidP="00FC324B">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43723505" w14:textId="77777777" w:rsidR="00FC324B" w:rsidRPr="00D629EF" w:rsidRDefault="00FC324B" w:rsidP="00FC324B">
      <w:pPr>
        <w:pStyle w:val="PL"/>
        <w:spacing w:line="0" w:lineRule="atLeast"/>
        <w:rPr>
          <w:noProof w:val="0"/>
        </w:rPr>
      </w:pPr>
      <w:r w:rsidRPr="00D629EF">
        <w:rPr>
          <w:noProof w:val="0"/>
        </w:rPr>
        <w:tab/>
        <w:t>guaranteedFlowBitRateDownlink</w:t>
      </w:r>
      <w:r w:rsidRPr="00D629EF">
        <w:rPr>
          <w:noProof w:val="0"/>
        </w:rPr>
        <w:tab/>
        <w:t>BitRate,</w:t>
      </w:r>
    </w:p>
    <w:p w14:paraId="0F68D1AB" w14:textId="77777777" w:rsidR="00FC324B" w:rsidRPr="00D629EF" w:rsidRDefault="00FC324B" w:rsidP="00FC324B">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43404039" w14:textId="77777777" w:rsidR="00FC324B" w:rsidRPr="00D629EF" w:rsidRDefault="00FC324B" w:rsidP="00FC324B">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GBR-QosFlowInformation-ExtIEs E1AP-PROTOCOL-EXTENSION ::= {</w:t>
      </w:r>
    </w:p>
    <w:p w14:paraId="08593037" w14:textId="77777777" w:rsidR="00FC324B" w:rsidRDefault="00FC324B" w:rsidP="00FC324B">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609B698C" w14:textId="77777777" w:rsidR="00FC324B" w:rsidRPr="00D629EF" w:rsidRDefault="00FC324B" w:rsidP="00FC324B">
      <w:pPr>
        <w:pStyle w:val="PL"/>
        <w:spacing w:line="0" w:lineRule="atLeast"/>
        <w:rPr>
          <w:noProof w:val="0"/>
        </w:rPr>
      </w:pPr>
      <w:r>
        <w:rPr>
          <w:noProof w:val="0"/>
        </w:rPr>
        <w:tab/>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115BA627"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GTPTLA-Item-ExtIEs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02AFB6B3"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729D3E19"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r w:rsidRPr="00D629EF">
        <w:rPr>
          <w:noProof w:val="0"/>
        </w:rPr>
        <w:t>GTPTunnel-ExtIEs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GNB-CU-UP-OverloadInformation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HW-CapacityIndicator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r w:rsidRPr="00D629EF">
        <w:rPr>
          <w:noProof w:val="0"/>
          <w:snapToGrid w:val="0"/>
        </w:rPr>
        <w:t>IntegrityProtectionIndication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r w:rsidRPr="00D629EF">
        <w:rPr>
          <w:noProof w:val="0"/>
          <w:snapToGrid w:val="0"/>
        </w:rPr>
        <w:t>IntegrityProtectionResult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r w:rsidRPr="00D44F5E">
        <w:rPr>
          <w:noProof w:val="0"/>
          <w:snapToGrid w:val="0"/>
        </w:rPr>
        <w:t xml:space="preserve">ImmediateMDT ::= SEQUENCE { </w:t>
      </w:r>
    </w:p>
    <w:p w14:paraId="27C65911" w14:textId="77777777" w:rsidR="00FC324B" w:rsidRPr="00D44F5E" w:rsidRDefault="00FC324B" w:rsidP="00FC324B">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48384DB3" w14:textId="77777777" w:rsidR="008B2C59" w:rsidRDefault="008B2C59" w:rsidP="008B2C59">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3309A352"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noProof w:val="0"/>
          <w:snapToGrid w:val="0"/>
        </w:rPr>
        <w:t>--</w:t>
      </w:r>
    </w:p>
    <w:p w14:paraId="13CB4BB8" w14:textId="77777777" w:rsidR="008B2C59" w:rsidRDefault="008B2C59" w:rsidP="008B2C59">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79249DE5"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seventh bit set to “1”.</w:t>
      </w:r>
      <w:r>
        <w:rPr>
          <w:noProof w:val="0"/>
          <w:snapToGrid w:val="0"/>
        </w:rPr>
        <w:t>--</w:t>
      </w:r>
    </w:p>
    <w:p w14:paraId="0CCA420C" w14:textId="77777777" w:rsidR="008B2C59" w:rsidRDefault="008B2C59" w:rsidP="008B2C59">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654708B"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eighth bit set to “1”.</w:t>
      </w:r>
      <w:r>
        <w:rPr>
          <w:noProof w:val="0"/>
          <w:snapToGrid w:val="0"/>
        </w:rPr>
        <w:t>--</w:t>
      </w:r>
    </w:p>
    <w:p w14:paraId="306E6874" w14:textId="77777777" w:rsidR="008B2C59" w:rsidRPr="008B2C59" w:rsidRDefault="008B2C59" w:rsidP="008B2C59">
      <w:pPr>
        <w:pStyle w:val="PL"/>
        <w:spacing w:line="0" w:lineRule="atLeast"/>
        <w:rPr>
          <w:noProof w:val="0"/>
          <w:snapToGrid w:val="0"/>
          <w:lang w:val="fr-FR"/>
        </w:rPr>
      </w:pPr>
      <w:r w:rsidRPr="00D44F5E">
        <w:rPr>
          <w:noProof w:val="0"/>
          <w:snapToGrid w:val="0"/>
        </w:rPr>
        <w:tab/>
      </w:r>
      <w:r w:rsidRPr="008B2C59">
        <w:rPr>
          <w:noProof w:val="0"/>
          <w:snapToGrid w:val="0"/>
          <w:lang w:val="fr-FR"/>
        </w:rPr>
        <w:t>iE-Extensions</w:t>
      </w:r>
      <w:r w:rsidRPr="008B2C59">
        <w:rPr>
          <w:noProof w:val="0"/>
          <w:snapToGrid w:val="0"/>
          <w:lang w:val="fr-FR"/>
        </w:rPr>
        <w:tab/>
      </w:r>
      <w:r w:rsidRPr="008B2C59">
        <w:rPr>
          <w:noProof w:val="0"/>
          <w:snapToGrid w:val="0"/>
          <w:lang w:val="fr-FR"/>
        </w:rPr>
        <w:tab/>
      </w:r>
      <w:r w:rsidRPr="008B2C59">
        <w:rPr>
          <w:noProof w:val="0"/>
          <w:snapToGrid w:val="0"/>
          <w:lang w:val="fr-FR"/>
        </w:rPr>
        <w:tab/>
      </w:r>
      <w:r w:rsidRPr="008B2C59">
        <w:rPr>
          <w:noProof w:val="0"/>
          <w:snapToGrid w:val="0"/>
          <w:lang w:val="fr-FR"/>
        </w:rPr>
        <w:tab/>
        <w:t>ProtocolExtensionContainer { { ImmediateMDT-ExtIEs} } OPTIONAL,</w:t>
      </w:r>
    </w:p>
    <w:p w14:paraId="44FCBD11" w14:textId="16A9E975" w:rsidR="00FC324B" w:rsidRPr="00D44F5E" w:rsidRDefault="008B2C59" w:rsidP="008B2C59">
      <w:pPr>
        <w:pStyle w:val="PL"/>
        <w:spacing w:line="0" w:lineRule="atLeast"/>
        <w:rPr>
          <w:noProof w:val="0"/>
          <w:snapToGrid w:val="0"/>
        </w:rPr>
      </w:pPr>
      <w:r w:rsidRPr="008B2C59">
        <w:rPr>
          <w:noProof w:val="0"/>
          <w:snapToGrid w:val="0"/>
          <w:lang w:val="fr-FR"/>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r w:rsidRPr="00D44F5E">
        <w:rPr>
          <w:noProof w:val="0"/>
          <w:snapToGrid w:val="0"/>
        </w:rPr>
        <w:t>ImmediateMDT-ExtIEs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273403">
      <w:pPr>
        <w:pStyle w:val="PL"/>
        <w:rPr>
          <w:lang w:val="sv-SE"/>
        </w:rPr>
      </w:pPr>
      <w:r w:rsidRPr="005B3C76">
        <w:rPr>
          <w:lang w:val="sv-SE"/>
        </w:rPr>
        <w:t>}</w:t>
      </w:r>
    </w:p>
    <w:p w14:paraId="5B717AD9" w14:textId="77777777" w:rsidR="00FC324B" w:rsidRPr="005B3C76" w:rsidRDefault="00FC324B" w:rsidP="00273403">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273403">
      <w:pPr>
        <w:pStyle w:val="PL"/>
        <w:rPr>
          <w:rFonts w:eastAsia="SimSun"/>
          <w:lang w:val="sv-SE"/>
        </w:rPr>
      </w:pPr>
    </w:p>
    <w:p w14:paraId="51B4B1A7" w14:textId="77777777" w:rsidR="00FC324B" w:rsidRPr="00FB31C9" w:rsidRDefault="00FC324B" w:rsidP="00273403">
      <w:pPr>
        <w:pStyle w:val="PL"/>
        <w:rPr>
          <w:snapToGrid w:val="0"/>
        </w:rPr>
      </w:pPr>
      <w:r w:rsidRPr="005A1099">
        <w:rPr>
          <w:noProof w:val="0"/>
          <w:snapToGrid w:val="0"/>
        </w:rPr>
        <w:t>InactivityInformationRequest ::= ENUMERATED {true, ...}</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1E66718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B1D1650" w14:textId="77777777" w:rsidR="00FC324B" w:rsidRDefault="00FC324B" w:rsidP="00FC324B">
      <w:pPr>
        <w:pStyle w:val="PL"/>
        <w:spacing w:line="0" w:lineRule="atLeast"/>
        <w:rPr>
          <w:noProof w:val="0"/>
          <w:snapToGrid w:val="0"/>
        </w:rPr>
      </w:pPr>
      <w:r w:rsidRPr="008C3F37">
        <w:rPr>
          <w:noProof w:val="0"/>
          <w:snapToGrid w:val="0"/>
        </w:rPr>
        <w:t>}</w:t>
      </w: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r w:rsidRPr="00D629EF">
        <w:rPr>
          <w:noProof w:val="0"/>
          <w:snapToGrid w:val="0"/>
        </w:rPr>
        <w:t xml:space="preserve">MaxDataBurstVolume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r w:rsidRPr="00927103">
        <w:rPr>
          <w:noProof w:val="0"/>
          <w:snapToGrid w:val="0"/>
        </w:rPr>
        <w:t>MaximumIPdatarate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r w:rsidRPr="00927103">
        <w:rPr>
          <w:noProof w:val="0"/>
          <w:snapToGrid w:val="0"/>
        </w:rPr>
        <w:t>MaximumIPdatarate-ExtIEs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r w:rsidRPr="00927103">
        <w:rPr>
          <w:noProof w:val="0"/>
          <w:snapToGrid w:val="0"/>
        </w:rPr>
        <w:t>MaxIPrate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r w:rsidRPr="00927103">
        <w:rPr>
          <w:noProof w:val="0"/>
          <w:snapToGrid w:val="0"/>
        </w:rPr>
        <w:t>MaxPacketLossRate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choice-extension</w:t>
      </w:r>
      <w:r w:rsidRPr="00927103">
        <w:rPr>
          <w:noProof w:val="0"/>
          <w:snapToGrid w:val="0"/>
          <w:lang w:val="fr-FR"/>
        </w:rPr>
        <w:tab/>
        <w:t>ProtocolIE-SingleContainer</w:t>
      </w:r>
      <w:r w:rsidRPr="00927103">
        <w:rPr>
          <w:noProof w:val="0"/>
          <w:snapToGrid w:val="0"/>
          <w:lang w:val="fr-FR"/>
        </w:rPr>
        <w:tab/>
        <w:t>{{MBSNGUInformationAtNGRAN-ExtIEs}}</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MBSNGUInformationAtNGRAN-ExtIEs E1AP-PROTOCOL-IES ::= {</w:t>
      </w:r>
    </w:p>
    <w:p w14:paraId="30B5C34F" w14:textId="77777777" w:rsidR="00FC324B" w:rsidRPr="00211027" w:rsidRDefault="00FC324B" w:rsidP="00FC324B">
      <w:pPr>
        <w:pStyle w:val="PL"/>
        <w:spacing w:line="0" w:lineRule="atLeast"/>
        <w:rPr>
          <w:noProof w:val="0"/>
          <w:snapToGrid w:val="0"/>
        </w:rPr>
      </w:pPr>
      <w:r w:rsidRPr="00927103">
        <w:rPr>
          <w:noProof w:val="0"/>
          <w:snapToGrid w:val="0"/>
          <w:lang w:val="fr-FR"/>
        </w:rPr>
        <w:tab/>
      </w:r>
      <w:r w:rsidRPr="00211027">
        <w:rPr>
          <w:noProof w:val="0"/>
          <w:snapToGrid w:val="0"/>
        </w:rPr>
        <w:t>...</w:t>
      </w:r>
    </w:p>
    <w:p w14:paraId="48126AFE" w14:textId="77777777" w:rsidR="00FC324B" w:rsidRPr="00211027" w:rsidRDefault="00FC324B" w:rsidP="00FC324B">
      <w:pPr>
        <w:pStyle w:val="PL"/>
        <w:spacing w:line="0" w:lineRule="atLeast"/>
        <w:rPr>
          <w:noProof w:val="0"/>
          <w:snapToGrid w:val="0"/>
        </w:rPr>
      </w:pPr>
      <w:r w:rsidRPr="00211027">
        <w:rPr>
          <w:noProof w:val="0"/>
          <w:snapToGrid w:val="0"/>
        </w:rPr>
        <w:t>}</w:t>
      </w:r>
    </w:p>
    <w:p w14:paraId="059F5C15" w14:textId="77777777" w:rsidR="00FC324B" w:rsidRPr="00211027" w:rsidRDefault="00FC324B" w:rsidP="00FC324B">
      <w:pPr>
        <w:pStyle w:val="PL"/>
        <w:spacing w:line="0" w:lineRule="atLeast"/>
        <w:rPr>
          <w:noProof w:val="0"/>
          <w:snapToGrid w:val="0"/>
        </w:rPr>
      </w:pPr>
    </w:p>
    <w:p w14:paraId="6AE42F09"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noProof w:val="0"/>
          <w:snapToGrid w:val="0"/>
        </w:rPr>
      </w:pPr>
    </w:p>
    <w:p w14:paraId="0364A6C8"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MBSNGUInformationAtNGRAN-Request-List</w:t>
      </w:r>
      <w:r w:rsidRPr="008C3F37">
        <w:rPr>
          <w:noProof w:val="0"/>
          <w:snapToGrid w:val="0"/>
        </w:rPr>
        <w:t xml:space="preserve"> ::= SEQUENCE (SIZE(1..maxnoofMBSAreaSessionIDs)) OF </w:t>
      </w:r>
      <w:r w:rsidRPr="00974471">
        <w:rPr>
          <w:noProof w:val="0"/>
          <w:snapToGrid w:val="0"/>
        </w:rPr>
        <w:t>MBSNGUInformationAtNGRAN-Request-</w:t>
      </w:r>
      <w:r w:rsidRPr="008C3F37">
        <w:rPr>
          <w:noProof w:val="0"/>
          <w:snapToGrid w:val="0"/>
        </w:rPr>
        <w:t>Item</w:t>
      </w:r>
    </w:p>
    <w:p w14:paraId="475F0273" w14:textId="77777777" w:rsidR="00585C14" w:rsidRPr="008C3F37" w:rsidRDefault="00585C14" w:rsidP="00585C14">
      <w:pPr>
        <w:pStyle w:val="PL"/>
        <w:spacing w:line="0" w:lineRule="atLeast"/>
        <w:rPr>
          <w:noProof w:val="0"/>
          <w:snapToGrid w:val="0"/>
        </w:rPr>
      </w:pPr>
    </w:p>
    <w:p w14:paraId="22EDCDAC"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 ::= SEQUENCE {</w:t>
      </w:r>
    </w:p>
    <w:p w14:paraId="17F7F56F" w14:textId="77777777" w:rsidR="00585C14" w:rsidRPr="008C3F37" w:rsidRDefault="00585C14" w:rsidP="00585C14">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E8F74C6" w14:textId="77777777" w:rsidR="00585C14" w:rsidRPr="008C3F37" w:rsidRDefault="00585C14" w:rsidP="00585C14">
      <w:pPr>
        <w:pStyle w:val="PL"/>
        <w:spacing w:line="0" w:lineRule="atLeast"/>
        <w:rPr>
          <w:noProof w:val="0"/>
          <w:snapToGrid w:val="0"/>
        </w:rPr>
      </w:pPr>
      <w:r w:rsidRPr="008C3F37">
        <w:rPr>
          <w:noProof w:val="0"/>
          <w:snapToGrid w:val="0"/>
        </w:rPr>
        <w:tab/>
        <w:t>mbsNGUInformationAt</w:t>
      </w:r>
      <w:r>
        <w:rPr>
          <w:noProof w:val="0"/>
          <w:snapToGrid w:val="0"/>
        </w:rPr>
        <w:t>NGRAN-Request</w:t>
      </w:r>
      <w:r w:rsidRPr="008C3F37">
        <w:rPr>
          <w:noProof w:val="0"/>
          <w:snapToGrid w:val="0"/>
        </w:rPr>
        <w:tab/>
      </w:r>
      <w:r w:rsidRPr="008C3F37">
        <w:rPr>
          <w:noProof w:val="0"/>
          <w:snapToGrid w:val="0"/>
        </w:rPr>
        <w:tab/>
      </w:r>
      <w:r w:rsidRPr="008C3F37">
        <w:rPr>
          <w:noProof w:val="0"/>
          <w:snapToGrid w:val="0"/>
        </w:rPr>
        <w:tab/>
      </w:r>
      <w:r w:rsidRPr="00974471">
        <w:rPr>
          <w:noProof w:val="0"/>
          <w:snapToGrid w:val="0"/>
        </w:rPr>
        <w:t>MBSNGUInformationAtNGRAN-Request</w:t>
      </w:r>
      <w:r w:rsidRPr="008C3F37">
        <w:rPr>
          <w:noProof w:val="0"/>
          <w:snapToGrid w:val="0"/>
        </w:rPr>
        <w:t>,</w:t>
      </w:r>
    </w:p>
    <w:p w14:paraId="007F946B" w14:textId="77777777" w:rsidR="00585C14" w:rsidRPr="008C3F37" w:rsidRDefault="00585C14" w:rsidP="00585C14">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xml:space="preserve">{ { </w:t>
      </w:r>
      <w:r w:rsidRPr="00974471">
        <w:rPr>
          <w:noProof w:val="0"/>
          <w:snapToGrid w:val="0"/>
        </w:rPr>
        <w:t>MBSNGUInformationAtNGRAN-Request</w:t>
      </w:r>
      <w:r w:rsidRPr="008C3F37">
        <w:rPr>
          <w:noProof w:val="0"/>
          <w:snapToGrid w:val="0"/>
        </w:rPr>
        <w:t>-Item-ExtIEs } }</w:t>
      </w:r>
      <w:r w:rsidRPr="008C3F37">
        <w:rPr>
          <w:noProof w:val="0"/>
          <w:snapToGrid w:val="0"/>
        </w:rPr>
        <w:tab/>
        <w:t>OPTIONAL,</w:t>
      </w:r>
    </w:p>
    <w:p w14:paraId="396D8119"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38FE66B6" w14:textId="77777777" w:rsidR="00585C14" w:rsidRPr="008C3F37" w:rsidRDefault="00585C14" w:rsidP="00585C14">
      <w:pPr>
        <w:pStyle w:val="PL"/>
        <w:spacing w:line="0" w:lineRule="atLeast"/>
        <w:rPr>
          <w:noProof w:val="0"/>
          <w:snapToGrid w:val="0"/>
        </w:rPr>
      </w:pPr>
      <w:r w:rsidRPr="008C3F37">
        <w:rPr>
          <w:noProof w:val="0"/>
          <w:snapToGrid w:val="0"/>
        </w:rPr>
        <w:t>}</w:t>
      </w:r>
    </w:p>
    <w:p w14:paraId="12B73620" w14:textId="77777777" w:rsidR="00585C14" w:rsidRPr="008C3F37" w:rsidRDefault="00585C14" w:rsidP="00585C14">
      <w:pPr>
        <w:pStyle w:val="PL"/>
        <w:spacing w:line="0" w:lineRule="atLeast"/>
        <w:rPr>
          <w:noProof w:val="0"/>
          <w:snapToGrid w:val="0"/>
        </w:rPr>
      </w:pPr>
    </w:p>
    <w:p w14:paraId="19A43395"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-Item-ExtIEs</w:t>
      </w:r>
      <w:r w:rsidRPr="008C3F37">
        <w:rPr>
          <w:noProof w:val="0"/>
          <w:snapToGrid w:val="0"/>
        </w:rPr>
        <w:tab/>
      </w:r>
      <w:r w:rsidRPr="008C3F37">
        <w:rPr>
          <w:noProof w:val="0"/>
          <w:snapToGrid w:val="0"/>
        </w:rPr>
        <w:tab/>
        <w:t>E1AP-PROTOCOL-EXTENSION ::= {</w:t>
      </w:r>
    </w:p>
    <w:p w14:paraId="4B5B9952"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1415AF7D" w14:textId="77777777" w:rsidR="00585C14" w:rsidRDefault="00585C14" w:rsidP="00585C14">
      <w:pPr>
        <w:pStyle w:val="PL"/>
        <w:spacing w:line="0" w:lineRule="atLeast"/>
        <w:rPr>
          <w:noProof w:val="0"/>
          <w:snapToGrid w:val="0"/>
        </w:rPr>
      </w:pPr>
      <w:r w:rsidRPr="008C3F37">
        <w:rPr>
          <w:noProof w:val="0"/>
          <w:snapToGrid w:val="0"/>
        </w:rPr>
        <w:t>}</w:t>
      </w:r>
    </w:p>
    <w:p w14:paraId="4D9C41E2" w14:textId="77777777" w:rsidR="00FC324B" w:rsidRPr="00211027" w:rsidRDefault="00FC324B" w:rsidP="00FC324B">
      <w:pPr>
        <w:pStyle w:val="PL"/>
        <w:rPr>
          <w:snapToGrid w:val="0"/>
        </w:rPr>
      </w:pPr>
    </w:p>
    <w:p w14:paraId="7E98540A" w14:textId="77777777" w:rsidR="00FC324B" w:rsidRPr="00211027" w:rsidRDefault="00FC324B" w:rsidP="00FC324B">
      <w:pPr>
        <w:pStyle w:val="PL"/>
        <w:spacing w:line="0" w:lineRule="atLeast"/>
        <w:rPr>
          <w:noProof w:val="0"/>
          <w:snapToGrid w:val="0"/>
        </w:rPr>
      </w:pPr>
      <w:r w:rsidRPr="00211027">
        <w:rPr>
          <w:noProof w:val="0"/>
          <w:snapToGrid w:val="0"/>
        </w:rPr>
        <w:t>MBSSessionAssociatedInfoNonSupport</w:t>
      </w:r>
      <w:r w:rsidRPr="00211027">
        <w:rPr>
          <w:rFonts w:hint="eastAsia"/>
          <w:noProof w:val="0"/>
          <w:snapToGrid w:val="0"/>
          <w:lang w:eastAsia="zh-CN"/>
        </w:rPr>
        <w:t>T</w:t>
      </w:r>
      <w:r w:rsidRPr="00211027">
        <w:rPr>
          <w:noProof w:val="0"/>
          <w:snapToGrid w:val="0"/>
        </w:rPr>
        <w:t>oSupport ::= SEQUENCE {</w:t>
      </w:r>
    </w:p>
    <w:p w14:paraId="34DCF4C7" w14:textId="77777777" w:rsidR="00FC324B" w:rsidRPr="00211027" w:rsidRDefault="00FC324B" w:rsidP="00FC324B">
      <w:pPr>
        <w:pStyle w:val="PL"/>
        <w:spacing w:line="0" w:lineRule="atLeast"/>
        <w:rPr>
          <w:noProof w:val="0"/>
          <w:snapToGrid w:val="0"/>
        </w:rPr>
      </w:pPr>
      <w:r w:rsidRPr="00211027">
        <w:rPr>
          <w:noProof w:val="0"/>
          <w:snapToGrid w:val="0"/>
        </w:rPr>
        <w:tab/>
      </w:r>
      <w:r w:rsidRPr="00211027">
        <w:rPr>
          <w:rFonts w:hint="eastAsia"/>
          <w:noProof w:val="0"/>
          <w:snapToGrid w:val="0"/>
          <w:lang w:eastAsia="zh-CN"/>
        </w:rPr>
        <w:t>ue-Reference-ID</w:t>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noProof w:val="0"/>
          <w:snapToGrid w:val="0"/>
        </w:rPr>
        <w:tab/>
      </w:r>
      <w:r w:rsidRPr="00211027">
        <w:rPr>
          <w:rFonts w:hint="eastAsia"/>
          <w:noProof w:val="0"/>
          <w:snapToGrid w:val="0"/>
          <w:lang w:eastAsia="zh-CN"/>
        </w:rPr>
        <w:tab/>
      </w:r>
      <w:r w:rsidRPr="00211027">
        <w:rPr>
          <w:noProof w:val="0"/>
          <w:snapToGrid w:val="0"/>
        </w:rPr>
        <w:t>GNB-CU-CP-UE-E1AP-ID,</w:t>
      </w:r>
    </w:p>
    <w:p w14:paraId="1BA73490" w14:textId="77777777" w:rsidR="00FC324B" w:rsidRPr="00927103" w:rsidRDefault="00FC324B" w:rsidP="00FC324B">
      <w:pPr>
        <w:pStyle w:val="PL"/>
        <w:spacing w:line="0" w:lineRule="atLeast"/>
        <w:rPr>
          <w:noProof w:val="0"/>
          <w:snapToGrid w:val="0"/>
          <w:lang w:val="fr-FR"/>
        </w:rPr>
      </w:pPr>
      <w:r w:rsidRPr="00211027">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r w:rsidRPr="00927103">
        <w:rPr>
          <w:rFonts w:hint="eastAsia"/>
          <w:noProof w:val="0"/>
          <w:snapToGrid w:val="0"/>
          <w:lang w:val="fr-FR" w:eastAsia="zh-CN"/>
        </w:rPr>
        <w:t>a</w:t>
      </w:r>
      <w:r w:rsidRPr="00927103">
        <w:rPr>
          <w:noProof w:val="0"/>
          <w:snapToGrid w:val="0"/>
          <w:lang w:val="fr-FR"/>
        </w:rPr>
        <w:t>ssociatedQoSFlowInformationList</w:t>
      </w:r>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w:t>
      </w: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211027" w:rsidRDefault="00FC324B" w:rsidP="00FC324B">
      <w:pPr>
        <w:pStyle w:val="PL"/>
        <w:rPr>
          <w:snapToGrid w:val="0"/>
        </w:rPr>
      </w:pPr>
      <w:r w:rsidRPr="00927103">
        <w:rPr>
          <w:snapToGrid w:val="0"/>
          <w:lang w:val="fr-FR"/>
        </w:rPr>
        <w:tab/>
      </w:r>
      <w:r w:rsidRPr="00211027">
        <w:rPr>
          <w:snapToGrid w:val="0"/>
        </w:rPr>
        <w:t>...</w:t>
      </w:r>
    </w:p>
    <w:p w14:paraId="2BDCC35C" w14:textId="77777777" w:rsidR="00FC324B" w:rsidRPr="00211027" w:rsidRDefault="00FC324B" w:rsidP="00FC324B">
      <w:pPr>
        <w:pStyle w:val="PL"/>
        <w:rPr>
          <w:snapToGrid w:val="0"/>
        </w:rPr>
      </w:pPr>
      <w:r w:rsidRPr="00211027">
        <w:rPr>
          <w:snapToGrid w:val="0"/>
        </w:rPr>
        <w:t>}</w:t>
      </w:r>
    </w:p>
    <w:p w14:paraId="4F3F5C37" w14:textId="77777777" w:rsidR="00FC324B" w:rsidRPr="00211027" w:rsidRDefault="00FC324B" w:rsidP="00FC324B">
      <w:pPr>
        <w:pStyle w:val="PL"/>
        <w:rPr>
          <w:snapToGrid w:val="0"/>
        </w:rPr>
      </w:pPr>
    </w:p>
    <w:p w14:paraId="4CC181DF" w14:textId="77777777" w:rsidR="00FC324B" w:rsidRPr="00211027" w:rsidRDefault="00FC324B" w:rsidP="00FC324B">
      <w:pPr>
        <w:pStyle w:val="PL"/>
        <w:rPr>
          <w:snapToGrid w:val="0"/>
        </w:rPr>
      </w:pPr>
      <w:r w:rsidRPr="00211027">
        <w:rPr>
          <w:snapToGrid w:val="0"/>
        </w:rPr>
        <w:t>MBSSessionAssociatedInformation-ExtIEs E1AP-PROTOCOL-EXTENSION ::= {</w:t>
      </w:r>
    </w:p>
    <w:p w14:paraId="36A02453" w14:textId="77777777" w:rsidR="00FC324B" w:rsidRPr="00EA4459" w:rsidRDefault="00FC324B" w:rsidP="00FC324B">
      <w:pPr>
        <w:pStyle w:val="PL"/>
        <w:rPr>
          <w:snapToGrid w:val="0"/>
        </w:rPr>
      </w:pPr>
      <w:r w:rsidRPr="00211027">
        <w:rPr>
          <w:snapToGrid w:val="0"/>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r w:rsidRPr="00927103">
        <w:rPr>
          <w:noProof w:val="0"/>
          <w:snapToGrid w:val="0"/>
        </w:rPr>
        <w:t>MCBearerContext-Inactivity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t>mcBearerContext-Inactivity-Indication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MCBearerContext-Inactivity</w:t>
      </w:r>
      <w:r w:rsidRPr="00927103">
        <w:rPr>
          <w:snapToGrid w:val="0"/>
        </w:rPr>
        <w:t>-ExtIEs}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w:t>
      </w:r>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r w:rsidRPr="008C3F37">
        <w:rPr>
          <w:noProof w:val="0"/>
          <w:snapToGrid w:val="0"/>
        </w:rPr>
        <w:t>MCBearerContextToSetup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r w:rsidRPr="00927103">
        <w:rPr>
          <w:noProof w:val="0"/>
          <w:snapToGrid w:val="0"/>
        </w:rPr>
        <w:t>mcMRBToSetupList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MCMRBSetupConfiguration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MCBearerContextToSetup</w:t>
      </w:r>
      <w:r w:rsidRPr="00927103">
        <w:rPr>
          <w:snapToGrid w:val="0"/>
        </w:rPr>
        <w:t>-ExtIEs}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noProof w:val="0"/>
          <w:snapToGrid w:val="0"/>
        </w:rPr>
        <w:t>MCBearerContextToSetup</w:t>
      </w:r>
      <w:r w:rsidRPr="00927103">
        <w:rPr>
          <w:snapToGrid w:val="0"/>
        </w:rPr>
        <w:t>-ExtIEs E1AP-PROTOCOL-EXTENSION ::= {</w:t>
      </w:r>
    </w:p>
    <w:p w14:paraId="05362F27" w14:textId="77777777" w:rsidR="00FC324B" w:rsidRDefault="00FC324B" w:rsidP="00FC324B">
      <w:pPr>
        <w:pStyle w:val="PL"/>
        <w:rPr>
          <w:snapToGrid w:val="0"/>
        </w:rPr>
      </w:pPr>
      <w:r w:rsidRPr="00927103">
        <w:rPr>
          <w:snapToGrid w:val="0"/>
        </w:rPr>
        <w:tab/>
      </w:r>
      <w:bookmarkStart w:id="5943"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943"/>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r w:rsidRPr="008C3F37">
        <w:rPr>
          <w:noProof w:val="0"/>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r w:rsidRPr="008C3F37">
        <w:rPr>
          <w:noProof w:val="0"/>
          <w:snapToGrid w:val="0"/>
        </w:rPr>
        <w:t>MCMRBSetupConfiguration-Item</w:t>
      </w:r>
      <w:r w:rsidRPr="008C3F37">
        <w:rPr>
          <w:snapToGrid w:val="0"/>
        </w:rPr>
        <w:t>-ExtIEs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MCBearerContextToSetupResponse</w:t>
      </w:r>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r w:rsidRPr="00CB242E">
        <w:rPr>
          <w:noProof w:val="0"/>
          <w:snapToGrid w:val="0"/>
        </w:rPr>
        <w:t>MCBearerContextToSetupResponse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MCBearerContextNGU-TNLInfoatNGRAN-ExtIEs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r w:rsidRPr="008C3F37">
        <w:rPr>
          <w:noProof w:val="0"/>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r w:rsidRPr="008C3F37">
        <w:rPr>
          <w:noProof w:val="0"/>
          <w:snapToGrid w:val="0"/>
        </w:rPr>
        <w:t>MCMRBSetupResponseList-Item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r w:rsidRPr="008C3F37">
        <w:rPr>
          <w:noProof w:val="0"/>
          <w:snapToGrid w:val="0"/>
        </w:rPr>
        <w:t>MCMRBSetupResponseList-Item</w:t>
      </w:r>
      <w:r w:rsidRPr="008C3F37">
        <w:rPr>
          <w:snapToGrid w:val="0"/>
        </w:rPr>
        <w:t>-ExtIEs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r w:rsidRPr="008C3F37">
        <w:rPr>
          <w:noProof w:val="0"/>
          <w:snapToGrid w:val="0"/>
        </w:rPr>
        <w:t>MCMRBFailedList ::= SEQUENCE (SIZE(1..maxnoofMRBs)) OF MCMRBFailedList-Item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r w:rsidRPr="008C3F37">
        <w:rPr>
          <w:noProof w:val="0"/>
          <w:snapToGrid w:val="0"/>
        </w:rPr>
        <w:t>MCMRBFailedList-Item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r w:rsidRPr="008C3F37">
        <w:rPr>
          <w:noProof w:val="0"/>
          <w:snapToGrid w:val="0"/>
        </w:rPr>
        <w:t>MCMRBFailedList-Item</w:t>
      </w:r>
      <w:r w:rsidRPr="008C3F37">
        <w:rPr>
          <w:snapToGrid w:val="0"/>
        </w:rPr>
        <w:t>-ExtIEs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w:t>
      </w:r>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r w:rsidRPr="008C3F37">
        <w:rPr>
          <w:noProof w:val="0"/>
          <w:snapToGrid w:val="0"/>
        </w:rPr>
        <w:t>MCBearerContextToModify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r w:rsidRPr="00575FAC">
        <w:rPr>
          <w:noProof w:val="0"/>
          <w:snapToGrid w:val="0"/>
        </w:rPr>
        <w:t>MCBearerContextToModify</w:t>
      </w:r>
      <w:r w:rsidRPr="00575FAC">
        <w:rPr>
          <w:snapToGrid w:val="0"/>
        </w:rPr>
        <w:t>-ExtIEs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7758C571"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r w:rsidRPr="00927103">
        <w:rPr>
          <w:noProof w:val="0"/>
          <w:snapToGrid w:val="0"/>
        </w:rPr>
        <w:t>MCBearerContextNGUTnlInfoatNGRANRequest ::= SEQUENCE {</w:t>
      </w:r>
    </w:p>
    <w:p w14:paraId="144226B0" w14:textId="77777777" w:rsidR="00FC324B" w:rsidRPr="00927103" w:rsidRDefault="00FC324B" w:rsidP="00FC324B">
      <w:pPr>
        <w:pStyle w:val="PL"/>
        <w:rPr>
          <w:noProof w:val="0"/>
          <w:snapToGrid w:val="0"/>
        </w:rPr>
      </w:pPr>
      <w:r w:rsidRPr="00927103">
        <w:rPr>
          <w:noProof w:val="0"/>
          <w:snapToGrid w:val="0"/>
        </w:rPr>
        <w:tab/>
        <w:t>ngRANNGUTNLRequested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t>mbsAreaSession-ID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MBSAreaSessionID</w:t>
      </w:r>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5944"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5944"/>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MCBearerContextToModifyResponse</w:t>
      </w:r>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r w:rsidRPr="008C3F37">
        <w:rPr>
          <w:noProof w:val="0"/>
          <w:snapToGrid w:val="0"/>
        </w:rPr>
        <w:t>MCBearerContextToModifyResponse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r w:rsidRPr="00575FAC">
        <w:rPr>
          <w:noProof w:val="0"/>
          <w:snapToGrid w:val="0"/>
        </w:rPr>
        <w:t>MCBearerContextNGU-TNLInfoatNGRANModifyResponse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r w:rsidRPr="00575FAC">
        <w:rPr>
          <w:noProof w:val="0"/>
          <w:snapToGrid w:val="0"/>
        </w:rPr>
        <w:t>MCBearerContextNGU-TNLInfoatNGRANModifyResponse</w:t>
      </w:r>
      <w:r w:rsidRPr="00575FAC">
        <w:rPr>
          <w:snapToGrid w:val="0"/>
        </w:rPr>
        <w:t>-ExtIEs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r w:rsidRPr="008C3F37">
        <w:rPr>
          <w:noProof w:val="0"/>
          <w:snapToGrid w:val="0"/>
        </w:rPr>
        <w:t>MCMRBSetupModifyResponseList-Item</w:t>
      </w:r>
      <w:r w:rsidRPr="008C3F37">
        <w:rPr>
          <w:snapToGrid w:val="0"/>
        </w:rPr>
        <w:t>-ExtIEs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MCBearerContextToModifyRequired</w:t>
      </w:r>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r w:rsidRPr="008C3F37">
        <w:rPr>
          <w:noProof w:val="0"/>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MCBearerContextToModifyRequired</w:t>
      </w:r>
      <w:r w:rsidRPr="00927103">
        <w:rPr>
          <w:snapToGrid w:val="0"/>
        </w:rPr>
        <w:t>-ExtIEs}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r w:rsidRPr="008C3F37">
        <w:rPr>
          <w:noProof w:val="0"/>
          <w:snapToGrid w:val="0"/>
        </w:rPr>
        <w:t>MCBearerContextToModifyRequired</w:t>
      </w:r>
      <w:r w:rsidRPr="008C3F37">
        <w:rPr>
          <w:snapToGrid w:val="0"/>
        </w:rPr>
        <w:t>-ExtIEs E1AP-PROTOCOL-EXTENSION ::= {</w:t>
      </w:r>
    </w:p>
    <w:p w14:paraId="69D0061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MCBearerContextToModifyConfirm</w:t>
      </w:r>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r w:rsidRPr="008C3F37">
        <w:rPr>
          <w:noProof w:val="0"/>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MCMRBModifyConfirmList-Item</w:t>
      </w:r>
      <w:r w:rsidRPr="00927103">
        <w:rPr>
          <w:snapToGrid w:val="0"/>
        </w:rPr>
        <w:t>-ExtIEs}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r w:rsidRPr="00927103">
        <w:rPr>
          <w:noProof w:val="0"/>
          <w:snapToGrid w:val="0"/>
        </w:rPr>
        <w:t>MCMRBModifyConfirmList-Item</w:t>
      </w:r>
      <w:r w:rsidRPr="00927103">
        <w:rPr>
          <w:snapToGrid w:val="0"/>
        </w:rPr>
        <w:t>-ExtIEs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r w:rsidRPr="00927103">
        <w:rPr>
          <w:noProof w:val="0"/>
          <w:snapToGrid w:val="0"/>
        </w:rPr>
        <w:t>MCBearerContextToModifyConfirm</w:t>
      </w:r>
      <w:r w:rsidRPr="00927103">
        <w:rPr>
          <w:snapToGrid w:val="0"/>
        </w:rPr>
        <w:t>-ExtIEs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MRDC-Data-Usage-Report-Item-ExtIEs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MRDC-Usage-Information-ExtIEs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MDT-Configuration-ExtIEs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r w:rsidRPr="00D44F5E">
        <w:rPr>
          <w:noProof w:val="0"/>
          <w:snapToGrid w:val="0"/>
        </w:rPr>
        <w:t>MDTMode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r w:rsidRPr="00D44F5E">
        <w:rPr>
          <w:noProof w:val="0"/>
          <w:snapToGrid w:val="0"/>
        </w:rPr>
        <w:t>MDTMode-ExtIEs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r w:rsidRPr="00D44F5E">
        <w:rPr>
          <w:noProof w:val="0"/>
          <w:snapToGrid w:val="0"/>
        </w:rPr>
        <w:t>MeasurementsToActivate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r w:rsidRPr="00D44F5E">
        <w:rPr>
          <w:noProof w:val="0"/>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5945"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5945"/>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7DA51BAD" w14:textId="77777777" w:rsidR="00FC324B" w:rsidRDefault="00FC324B" w:rsidP="00FC324B">
      <w:pPr>
        <w:pStyle w:val="PL"/>
      </w:pPr>
      <w:r>
        <w:t>}</w:t>
      </w:r>
    </w:p>
    <w:p w14:paraId="4223A93E" w14:textId="77777777" w:rsidR="00FC324B" w:rsidRDefault="00FC324B" w:rsidP="00FC324B">
      <w:pPr>
        <w:pStyle w:val="PL"/>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r w:rsidRPr="00D629EF">
        <w:rPr>
          <w:noProof w:val="0"/>
          <w:snapToGrid w:val="0"/>
        </w:rPr>
        <w:t>NetworkInstance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NGRANAllocationAndRetentionPriority-ExtIEs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r w:rsidRPr="00561D98">
        <w:rPr>
          <w:noProof w:val="0"/>
          <w:snapToGrid w:val="0"/>
        </w:rPr>
        <w:t>NPNSupportInfo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r w:rsidRPr="00561D98">
        <w:rPr>
          <w:noProof w:val="0"/>
          <w:snapToGrid w:val="0"/>
        </w:rPr>
        <w:t>NPNSupportInfo-ExtIEs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NPNContextInfo-ExtIEs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NR-CGI-ExtIEs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NR-CGI-Support-List ::= SEQUENCE (SIZE(1.. maxnoofNRCGI))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t>PDCP-Configuration-ExtIEs</w:t>
      </w:r>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id-AdditionalPDCPduplicationInformation</w:t>
      </w:r>
      <w:r w:rsidRPr="00927103">
        <w:rPr>
          <w:noProof w:val="0"/>
          <w:snapToGrid w:val="0"/>
        </w:rPr>
        <w:tab/>
      </w:r>
      <w:r w:rsidRPr="00927103">
        <w:rPr>
          <w:noProof w:val="0"/>
          <w:snapToGrid w:val="0"/>
        </w:rPr>
        <w:tab/>
        <w:t>CRITICALITY ignore</w:t>
      </w:r>
      <w:r w:rsidRPr="00927103">
        <w:rPr>
          <w:noProof w:val="0"/>
          <w:snapToGrid w:val="0"/>
        </w:rPr>
        <w:tab/>
        <w:t>EXTENSION AdditionalPDCPduplicationInformation</w:t>
      </w:r>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7E7179F5" w:rsidR="00CE4371" w:rsidRDefault="00FC324B" w:rsidP="00CE4371">
      <w:pPr>
        <w:pStyle w:val="PL"/>
        <w:spacing w:line="0" w:lineRule="atLeast"/>
        <w:rPr>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493D83AC" w14:textId="6DC4B444" w:rsidR="00CE4371" w:rsidRDefault="0079028E" w:rsidP="0079028E">
      <w:pPr>
        <w:pStyle w:val="PL"/>
        <w:tabs>
          <w:tab w:val="clear" w:pos="5376"/>
          <w:tab w:val="clear" w:pos="5760"/>
          <w:tab w:val="clear" w:pos="6144"/>
          <w:tab w:val="left" w:pos="5375"/>
        </w:tabs>
        <w:spacing w:line="0" w:lineRule="atLeast"/>
        <w:rPr>
          <w:snapToGrid w:val="0"/>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CE4371">
        <w:rPr>
          <w:snapToGrid w:val="0"/>
        </w:rPr>
        <w:t>,</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Default="00FC324B" w:rsidP="00FC324B">
      <w:pPr>
        <w:pStyle w:val="PL"/>
        <w:spacing w:line="0" w:lineRule="atLeast"/>
        <w:rPr>
          <w:noProof w:val="0"/>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PDU-Session-Resource-Data-Usage-Item-ExtIEs</w:t>
      </w:r>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PDU-Session-Resource-Failed-To-Modify-Item-ExtIEs</w:t>
      </w:r>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PDU-Session-Resource-Setup-Mod-Item-ExtIEs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C2D396A" w14:textId="77777777" w:rsidR="00676005" w:rsidRDefault="00FC324B" w:rsidP="00676005">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noProof w:val="0"/>
          <w:snapToGrid w:val="0"/>
        </w:rPr>
        <w:t>|</w:t>
      </w:r>
    </w:p>
    <w:p w14:paraId="4AB375D4" w14:textId="5E0057DF" w:rsidR="00FC324B" w:rsidRPr="00D629EF" w:rsidRDefault="00676005" w:rsidP="00676005">
      <w:pPr>
        <w:pStyle w:val="PL"/>
        <w:spacing w:line="0" w:lineRule="atLeast"/>
        <w:rPr>
          <w:noProof w:val="0"/>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FC324B"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PDU-Session-Resource-To-Remove-Item-ExtIEs</w:t>
      </w:r>
      <w:r w:rsidRPr="00927103">
        <w:rPr>
          <w:noProof w:val="0"/>
          <w:snapToGrid w:val="0"/>
          <w:lang w:val="fr-FR"/>
        </w:rPr>
        <w:tab/>
      </w:r>
      <w:r w:rsidRPr="00927103">
        <w:rPr>
          <w:noProof w:val="0"/>
          <w:snapToGrid w:val="0"/>
          <w:lang w:val="fr-FR"/>
        </w:rPr>
        <w:tab/>
        <w:t>E1AP-PROTOCOL-EXTENSION ::= {</w:t>
      </w:r>
    </w:p>
    <w:p w14:paraId="431CA24D" w14:textId="77777777" w:rsidR="00510D22" w:rsidRDefault="00FC324B" w:rsidP="00510D22">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r w:rsidR="00510D22">
        <w:rPr>
          <w:noProof w:val="0"/>
          <w:snapToGrid w:val="0"/>
        </w:rPr>
        <w:t>|</w:t>
      </w:r>
    </w:p>
    <w:p w14:paraId="5DCE80D6" w14:textId="3C8B31F9" w:rsidR="00FC324B" w:rsidRPr="00D629EF" w:rsidRDefault="00510D22" w:rsidP="00510D22">
      <w:pPr>
        <w:pStyle w:val="PL"/>
        <w:spacing w:line="0" w:lineRule="atLeast"/>
        <w:rPr>
          <w:noProof w:val="0"/>
          <w:snapToGrid w:val="0"/>
        </w:rPr>
      </w:pPr>
      <w:r>
        <w:rPr>
          <w:noProof w:val="0"/>
          <w:snapToGrid w:val="0"/>
        </w:rPr>
        <w:tab/>
      </w:r>
      <w:r w:rsidRPr="00D629EF">
        <w:rPr>
          <w:noProof w:val="0"/>
          <w:snapToGrid w:val="0"/>
        </w:rPr>
        <w:t>{ID id-</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PRESENCE optional}</w:t>
      </w:r>
      <w:r w:rsidR="00FC324B" w:rsidRPr="00D629EF">
        <w:rPr>
          <w:noProof w:val="0"/>
          <w:snapToGrid w:val="0"/>
        </w:rPr>
        <w:t>,</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C324B">
      <w:pPr>
        <w:pStyle w:val="PL"/>
        <w:spacing w:line="0" w:lineRule="atLeast"/>
        <w:rPr>
          <w:noProof w:val="0"/>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r w:rsidRPr="00D629EF">
        <w:rPr>
          <w:noProof w:val="0"/>
          <w:snapToGrid w:val="0"/>
        </w:rPr>
        <w:t>PortNumber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Pre-emptionCapability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Pre-emptionVulnerability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not-pre-emptable,</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pre-emptable</w:t>
      </w:r>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r w:rsidRPr="00D44F5E">
        <w:rPr>
          <w:noProof w:val="0"/>
          <w:snapToGrid w:val="0"/>
        </w:rPr>
        <w:t>PrivacyIndicator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5946" w:name="_Hlk162016230"/>
      <w:r>
        <w:rPr>
          <w:noProof w:val="0"/>
          <w:snapToGrid w:val="0"/>
        </w:rPr>
        <w:t>PDUSetQoS</w:t>
      </w:r>
      <w:r w:rsidRPr="00D948D5">
        <w:rPr>
          <w:rFonts w:hint="eastAsia"/>
          <w:noProof w:val="0"/>
          <w:snapToGrid w:val="0"/>
        </w:rPr>
        <w:t>Parameters</w:t>
      </w:r>
      <w:bookmarkEnd w:id="5946"/>
      <w:r>
        <w:rPr>
          <w:noProof w:val="0"/>
          <w:snapToGrid w:val="0"/>
        </w:rPr>
        <w:tab/>
        <w:t>::= SEQUENCE {</w:t>
      </w:r>
    </w:p>
    <w:p w14:paraId="42B89A91" w14:textId="395EFAD7" w:rsidR="00871B0B" w:rsidRDefault="00871B0B" w:rsidP="00871B0B">
      <w:pPr>
        <w:pStyle w:val="PL"/>
        <w:spacing w:line="0" w:lineRule="atLeast"/>
        <w:rPr>
          <w:noProof w:val="0"/>
          <w:snapToGrid w:val="0"/>
        </w:rPr>
      </w:pPr>
      <w:r>
        <w:rPr>
          <w:noProof w:val="0"/>
          <w:snapToGrid w:val="0"/>
        </w:rPr>
        <w:tab/>
        <w:t>ulPDUSetQoSInformation</w:t>
      </w:r>
      <w:r>
        <w:rPr>
          <w:noProof w:val="0"/>
          <w:snapToGrid w:val="0"/>
        </w:rPr>
        <w:tab/>
      </w:r>
      <w:bookmarkStart w:id="5947" w:name="_Hlk162016245"/>
      <w:r>
        <w:rPr>
          <w:noProof w:val="0"/>
          <w:snapToGrid w:val="0"/>
        </w:rPr>
        <w:t>PDU</w:t>
      </w:r>
      <w:r w:rsidR="00B9466B">
        <w:rPr>
          <w:noProof w:val="0"/>
          <w:snapToGrid w:val="0"/>
        </w:rPr>
        <w:t>S</w:t>
      </w:r>
      <w:r>
        <w:rPr>
          <w:noProof w:val="0"/>
          <w:snapToGrid w:val="0"/>
        </w:rPr>
        <w:t>etQoSInformation</w:t>
      </w:r>
      <w:bookmarkEnd w:id="5947"/>
      <w:r>
        <w:rPr>
          <w:noProof w:val="0"/>
          <w:snapToGrid w:val="0"/>
        </w:rPr>
        <w:tab/>
        <w:t>OPTIONAL,</w:t>
      </w:r>
    </w:p>
    <w:p w14:paraId="3F0E9563" w14:textId="24EB6B0B" w:rsidR="00871B0B" w:rsidRDefault="00871B0B" w:rsidP="00871B0B">
      <w:pPr>
        <w:pStyle w:val="PL"/>
        <w:spacing w:line="0" w:lineRule="atLeast"/>
        <w:rPr>
          <w:noProof w:val="0"/>
          <w:snapToGrid w:val="0"/>
        </w:rPr>
      </w:pPr>
      <w:r>
        <w:rPr>
          <w:noProof w:val="0"/>
          <w:snapToGrid w:val="0"/>
        </w:rPr>
        <w:tab/>
        <w:t>dlPDUSetQoSInformation</w:t>
      </w:r>
      <w:r>
        <w:rPr>
          <w:noProof w:val="0"/>
          <w:snapToGrid w:val="0"/>
        </w:rPr>
        <w:tab/>
        <w:t>PDU</w:t>
      </w:r>
      <w:r w:rsidR="00B9466B">
        <w:rPr>
          <w:noProof w:val="0"/>
          <w:snapToGrid w:val="0"/>
        </w:rPr>
        <w:t>S</w:t>
      </w:r>
      <w:r>
        <w:rPr>
          <w:noProof w:val="0"/>
          <w:snapToGrid w:val="0"/>
        </w:rPr>
        <w:t>etQoSInformation</w:t>
      </w:r>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r>
        <w:rPr>
          <w:noProof w:val="0"/>
          <w:snapToGrid w:val="0"/>
        </w:rPr>
        <w:t>PDUSetQoS</w:t>
      </w:r>
      <w:r w:rsidRPr="00D948D5">
        <w:rPr>
          <w:rFonts w:hint="eastAsia"/>
          <w:noProof w:val="0"/>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noProof w:val="0"/>
          <w:snapToGrid w:val="0"/>
        </w:rPr>
        <w:t>PDUSetQoS</w:t>
      </w:r>
      <w:r w:rsidRPr="00D948D5">
        <w:rPr>
          <w:rFonts w:hint="eastAsia"/>
          <w:noProof w:val="0"/>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QoS-Characteristics-</w:t>
      </w:r>
      <w:r w:rsidRPr="00067BA6">
        <w:rPr>
          <w:rFonts w:eastAsia="SimSun"/>
          <w:lang w:val="fr-FR"/>
        </w:rPr>
        <w:t xml:space="preserve">ExtIEs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QoS-Flow-Item-ExtIEs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QoS-Parameters-Support-List-ItemExtIEs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49B26780" w14:textId="77777777" w:rsidR="00FC324B" w:rsidRDefault="00FC324B" w:rsidP="00FC324B">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77777777"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48CE2AD" w14:textId="77777777" w:rsidR="00FC324B" w:rsidRDefault="00FC324B" w:rsidP="00FC324B">
      <w:pPr>
        <w:pStyle w:val="PL"/>
        <w:rPr>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77777777" w:rsidR="00FC324B" w:rsidRPr="00D629EF" w:rsidRDefault="00FC324B" w:rsidP="00FC324B">
      <w:pPr>
        <w:pStyle w:val="PL"/>
        <w:spacing w:line="0" w:lineRule="atLeast"/>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r w:rsidRPr="00CE7C72">
        <w:rPr>
          <w:noProof w:val="0"/>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t>nR,</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FC324B">
      <w:pPr>
        <w:pStyle w:val="PL"/>
        <w:rPr>
          <w:snapToGrid w:val="0"/>
        </w:rPr>
      </w:pP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Pr="005C2B60" w:rsidRDefault="00FC324B"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Pr="00D629EF" w:rsidRDefault="00FC324B" w:rsidP="00FC324B">
      <w:pPr>
        <w:pStyle w:val="PL"/>
        <w:rPr>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ROHC-Parameters-ExtIEs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ROHC-ExtIEs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ROHC-ExtIEs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77777777" w:rsidR="00FC324B" w:rsidRPr="00D629EF" w:rsidRDefault="00FC324B" w:rsidP="00FC324B">
      <w:pPr>
        <w:pStyle w:val="PL"/>
        <w:spacing w:line="0" w:lineRule="atLeast"/>
        <w:rPr>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5948"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948"/>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r w:rsidRPr="00D629EF">
        <w:rPr>
          <w:noProof w:val="0"/>
          <w:snapToGrid w:val="0"/>
        </w:rPr>
        <w:t>SecurityIndication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58CD923F" w14:textId="12BD5219" w:rsidR="00FC324B" w:rsidRPr="00D629EF" w:rsidRDefault="008B2C59" w:rsidP="008B2C59">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r w:rsidRPr="00D629EF">
        <w:rPr>
          <w:noProof w:val="0"/>
          <w:snapToGrid w:val="0"/>
        </w:rPr>
        <w:t>SecurityIndication-ExtIEs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r w:rsidRPr="00D629EF">
        <w:rPr>
          <w:noProof w:val="0"/>
          <w:snapToGrid w:val="0"/>
        </w:rPr>
        <w:t>SecurityInformation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SecurityInformation-ExtIEs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SecurityResult-ExtIEs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Slice-Support-List ::= SEQUENCE (SIZE(1.. maxnoofSliceItems))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sNSSAI</w:t>
      </w:r>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Slice-Support-Item-ExtIEs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SNSSAI-ExtIEs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SNSSAI-ExtIEs</w:t>
      </w:r>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r>
        <w:rPr>
          <w:noProof w:val="0"/>
        </w:rPr>
        <w:t>SDTindicatorSetup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r>
        <w:rPr>
          <w:noProof w:val="0"/>
        </w:rP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r w:rsidRPr="00D629EF">
        <w:rPr>
          <w:noProof w:val="0"/>
        </w:rPr>
        <w:t>SubscriberProfileIDforRFP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77777777" w:rsidR="00FC324B" w:rsidRDefault="00FC324B" w:rsidP="00FC324B">
      <w:pPr>
        <w:pStyle w:val="PL"/>
      </w:pPr>
      <w:r>
        <w:t>Periodicity</w:t>
      </w:r>
      <w:r>
        <w:tab/>
      </w:r>
      <w:r>
        <w:tab/>
      </w:r>
      <w:r>
        <w:tab/>
      </w:r>
      <w:r>
        <w:tab/>
      </w:r>
      <w:r>
        <w:tab/>
        <w:t>::= INTEGER</w:t>
      </w:r>
      <w:r>
        <w:tab/>
        <w:t>(1..640000,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r w:rsidRPr="00D629EF">
        <w:rPr>
          <w:noProof w:val="0"/>
          <w:snapToGrid w:val="0"/>
        </w:rPr>
        <w:t>TraceActivation ::= SEQUENCE {</w:t>
      </w:r>
    </w:p>
    <w:p w14:paraId="4E1C3201" w14:textId="77777777" w:rsidR="00FC324B" w:rsidRPr="00D629EF" w:rsidRDefault="00FC324B" w:rsidP="00FC324B">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2AB73837" w14:textId="77777777" w:rsidR="00FC324B" w:rsidRPr="00D629EF" w:rsidRDefault="00FC324B" w:rsidP="00FC324B">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51F46661" w14:textId="77777777" w:rsidR="00FC324B" w:rsidRPr="00D629EF" w:rsidRDefault="00FC324B" w:rsidP="00FC324B">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8086D42" w14:textId="77777777" w:rsidR="00FC324B" w:rsidRPr="00D629EF" w:rsidRDefault="00FC324B" w:rsidP="00FC324B">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{TraceActivation-ExtIEs}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r w:rsidRPr="00D629EF">
        <w:rPr>
          <w:noProof w:val="0"/>
          <w:snapToGrid w:val="0"/>
        </w:rPr>
        <w:t>TraceActivation-ExtIEs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r w:rsidRPr="00D629EF">
        <w:rPr>
          <w:noProof w:val="0"/>
        </w:rPr>
        <w:t xml:space="preserve">TraceDepth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01BF63EE" w14:textId="77777777" w:rsidR="00FC324B" w:rsidRPr="00D629EF" w:rsidRDefault="00FC324B" w:rsidP="00FC324B">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2669467A" w14:textId="77777777" w:rsidR="00FC324B" w:rsidRPr="00D629EF" w:rsidRDefault="00FC324B" w:rsidP="00FC324B">
      <w:pPr>
        <w:pStyle w:val="PL"/>
        <w:rPr>
          <w:noProof w:val="0"/>
        </w:rPr>
      </w:pPr>
      <w:r w:rsidRPr="00D629EF">
        <w:rPr>
          <w:noProof w:val="0"/>
        </w:rPr>
        <w:tab/>
        <w:t>...</w:t>
      </w:r>
    </w:p>
    <w:p w14:paraId="2FC185D3" w14:textId="77777777" w:rsidR="00FC324B" w:rsidRPr="00D629EF" w:rsidRDefault="00FC324B" w:rsidP="00FC324B">
      <w:pPr>
        <w:pStyle w:val="PL"/>
        <w:rPr>
          <w:noProof w:val="0"/>
          <w:snapToGrid w:val="0"/>
        </w:rPr>
      </w:pPr>
      <w:r w:rsidRPr="00D629EF">
        <w:rPr>
          <w:noProof w:val="0"/>
        </w:rP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r w:rsidRPr="00D629EF">
        <w:rPr>
          <w:noProof w:val="0"/>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r w:rsidRPr="00D629EF">
        <w:rPr>
          <w:noProof w:val="0"/>
        </w:rPr>
        <w:t>TypeOfError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FC324B">
      <w:pPr>
        <w:pStyle w:val="PL"/>
        <w:spacing w:line="0" w:lineRule="atLeast"/>
        <w:rPr>
          <w:noProof w:val="0"/>
          <w:snapToGrid w:val="0"/>
        </w:rPr>
      </w:pPr>
      <w:r w:rsidRPr="00D629EF">
        <w:rPr>
          <w:noProof w:val="0"/>
          <w:snapToGrid w:val="0"/>
        </w:rPr>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5949" w:name="OLE_LINK126"/>
      <w:bookmarkStart w:id="5950" w:name="OLE_LINK127"/>
      <w:bookmarkStart w:id="5951" w:name="OLE_LINK68"/>
      <w:bookmarkStart w:id="5952" w:name="OLE_LINK67"/>
      <w:r>
        <w:rPr>
          <w:snapToGrid w:val="0"/>
          <w:lang w:eastAsia="zh-CN"/>
        </w:rPr>
        <w:t>UESliceMaximumBitRate</w:t>
      </w:r>
      <w:bookmarkEnd w:id="5949"/>
      <w:r>
        <w:rPr>
          <w:snapToGrid w:val="0"/>
          <w:lang w:eastAsia="zh-CN"/>
        </w:rPr>
        <w:t>List</w:t>
      </w:r>
      <w:bookmarkEnd w:id="5950"/>
      <w:r>
        <w:rPr>
          <w:snapToGrid w:val="0"/>
        </w:rPr>
        <w:t xml:space="preserve"> ::= SEQUENCE (SIZE(1.. </w:t>
      </w:r>
      <w:r>
        <w:rPr>
          <w:rFonts w:cs="Arial"/>
          <w:szCs w:val="18"/>
          <w:lang w:eastAsia="ja-JP"/>
        </w:rPr>
        <w:t>maxnoofSMBRValues</w:t>
      </w:r>
      <w:r>
        <w:rPr>
          <w:snapToGrid w:val="0"/>
        </w:rPr>
        <w:t xml:space="preserve">)) OF </w:t>
      </w:r>
      <w:bookmarkStart w:id="5953" w:name="OLE_LINK131"/>
      <w:bookmarkStart w:id="5954" w:name="OLE_LINK130"/>
      <w:r>
        <w:rPr>
          <w:snapToGrid w:val="0"/>
          <w:lang w:eastAsia="zh-CN"/>
        </w:rPr>
        <w:t>UESliceMaximumBitRate</w:t>
      </w:r>
      <w:r>
        <w:rPr>
          <w:snapToGrid w:val="0"/>
        </w:rPr>
        <w:t>Item</w:t>
      </w:r>
      <w:bookmarkEnd w:id="5953"/>
      <w:bookmarkEnd w:id="5954"/>
    </w:p>
    <w:p w14:paraId="177335E3" w14:textId="77777777" w:rsidR="00FC324B" w:rsidRDefault="00FC324B" w:rsidP="00FC324B">
      <w:pPr>
        <w:pStyle w:val="PL"/>
        <w:rPr>
          <w:snapToGrid w:val="0"/>
        </w:rPr>
      </w:pPr>
      <w:bookmarkStart w:id="5955" w:name="OLE_LINK134"/>
      <w:r>
        <w:rPr>
          <w:snapToGrid w:val="0"/>
          <w:lang w:eastAsia="zh-CN"/>
        </w:rPr>
        <w:t>UESliceMaximumBitRate</w:t>
      </w:r>
      <w:r>
        <w:rPr>
          <w:snapToGrid w:val="0"/>
        </w:rPr>
        <w:t>Item</w:t>
      </w:r>
      <w:bookmarkEnd w:id="5955"/>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5956" w:name="OLE_LINK135"/>
      <w:r w:rsidRPr="00927103">
        <w:rPr>
          <w:snapToGrid w:val="0"/>
          <w:lang w:val="fr-FR" w:eastAsia="zh-CN"/>
        </w:rPr>
        <w:t>UESliceMaximumBitRate</w:t>
      </w:r>
      <w:r w:rsidRPr="00927103">
        <w:rPr>
          <w:snapToGrid w:val="0"/>
          <w:lang w:val="fr-FR"/>
        </w:rPr>
        <w:t>Item</w:t>
      </w:r>
      <w:bookmarkEnd w:id="5956"/>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5951"/>
      <w:bookmarkEnd w:id="5952"/>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r>
        <w:rPr>
          <w:noProof w:val="0"/>
        </w:rPr>
        <w:t>ULUPTNLAddressToUpdateItem</w:t>
      </w:r>
      <w:r>
        <w:rPr>
          <w:noProof w:val="0"/>
        </w:rPr>
        <w:tab/>
        <w:t>::= SEQUENCE {</w:t>
      </w:r>
    </w:p>
    <w:p w14:paraId="7F1602A4" w14:textId="77777777" w:rsidR="00FC324B" w:rsidRDefault="00FC324B" w:rsidP="00FC324B">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0A7047A4" w14:textId="77777777" w:rsidR="00FC324B" w:rsidRDefault="00FC324B" w:rsidP="00FC324B">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1079198D" w14:textId="77777777" w:rsidR="00FC324B" w:rsidRPr="00927103" w:rsidRDefault="00FC324B" w:rsidP="00FC324B">
      <w:pPr>
        <w:pStyle w:val="PL"/>
        <w:rPr>
          <w:noProof w:val="0"/>
        </w:rPr>
      </w:pPr>
      <w:r>
        <w:rPr>
          <w:noProof w:val="0"/>
        </w:rPr>
        <w:tab/>
      </w:r>
      <w:r w:rsidRPr="00927103">
        <w:rPr>
          <w:noProof w:val="0"/>
        </w:rPr>
        <w:t>iE-Extensions</w:t>
      </w:r>
      <w:r w:rsidRPr="00927103">
        <w:rPr>
          <w:noProof w:val="0"/>
        </w:rPr>
        <w:tab/>
        <w:t>ProtocolExtensionContainer { { ULUPTNLAddressToUpdateItemExtIEs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r w:rsidRPr="00927103">
        <w:rPr>
          <w:noProof w:val="0"/>
        </w:rPr>
        <w:t xml:space="preserve">ULUPTNLAddressToUpdateItemExtIEs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r w:rsidRPr="00927103">
        <w:rPr>
          <w:noProof w:val="0"/>
        </w:rPr>
        <w:t>ULDataSplitThreshold</w:t>
      </w:r>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UP-Parameters ::= SEQUENCE (SIZE(1.. maxnoofUPParameters))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37B75C2"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UP-Parameters-Item-ExtIEs</w:t>
      </w:r>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r w:rsidRPr="00D629EF">
        <w:rPr>
          <w:noProof w:val="0"/>
        </w:rPr>
        <w:t>UPSecuritykey</w:t>
      </w:r>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10E981C" w14:textId="77777777" w:rsidR="00FC324B" w:rsidRPr="00D629EF" w:rsidRDefault="00FC324B" w:rsidP="00FC324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r w:rsidRPr="00D629EF">
        <w:rPr>
          <w:noProof w:val="0"/>
        </w:rPr>
        <w:t>UPSecuritykey-ExtIEs</w:t>
      </w:r>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t>gTPTunnel</w:t>
      </w:r>
      <w:r w:rsidRPr="00D629EF">
        <w:rPr>
          <w:noProof w:val="0"/>
        </w:rPr>
        <w:tab/>
      </w:r>
      <w:r w:rsidRPr="00D629EF">
        <w:rPr>
          <w:noProof w:val="0"/>
        </w:rPr>
        <w:tab/>
        <w:t>GTPTunnel,</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r w:rsidRPr="00D629EF">
        <w:rPr>
          <w:noProof w:val="0"/>
          <w:snapToGrid w:val="0"/>
        </w:rPr>
        <w:t>UplinkOnlyROHC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UplinkOnlyROHC-ExtIEs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r w:rsidRPr="00927103">
        <w:rPr>
          <w:noProof w:val="0"/>
          <w:snapToGrid w:val="0"/>
        </w:rPr>
        <w:t>UplinkOnlyROHC-ExtIEs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15AD02D3" w14:textId="77777777" w:rsidR="00510D22" w:rsidRDefault="00FC324B" w:rsidP="00510D22">
      <w:pPr>
        <w:pStyle w:val="PL"/>
        <w:rPr>
          <w:noProof w:val="0"/>
        </w:rPr>
      </w:pPr>
      <w:r w:rsidRPr="00927103">
        <w:rPr>
          <w:noProof w:val="0"/>
        </w:rPr>
        <w:t>URIaddress ::= VisibleString</w:t>
      </w:r>
    </w:p>
    <w:p w14:paraId="29522588" w14:textId="77777777" w:rsidR="00510D22" w:rsidRDefault="00510D22" w:rsidP="00510D22">
      <w:pPr>
        <w:pStyle w:val="PL"/>
        <w:rPr>
          <w:noProof w:val="0"/>
        </w:rPr>
      </w:pPr>
    </w:p>
    <w:p w14:paraId="4F7693D1" w14:textId="77777777" w:rsidR="00510D22" w:rsidRPr="001D2E49" w:rsidRDefault="00510D22" w:rsidP="00510D22">
      <w:pPr>
        <w:pStyle w:val="PL"/>
        <w:rPr>
          <w:noProof w:val="0"/>
          <w:snapToGrid w:val="0"/>
        </w:rPr>
      </w:pPr>
      <w:r>
        <w:rPr>
          <w:noProof w:val="0"/>
          <w:snapToGrid w:val="0"/>
        </w:rPr>
        <w:t>UserPlaneErrorIndicator</w:t>
      </w:r>
      <w:r w:rsidRPr="001D2E49">
        <w:rPr>
          <w:noProof w:val="0"/>
          <w:snapToGrid w:val="0"/>
        </w:rPr>
        <w:t xml:space="preserve"> ::= ENUMERATED {</w:t>
      </w:r>
    </w:p>
    <w:p w14:paraId="1311A8B9" w14:textId="77777777" w:rsidR="00510D22" w:rsidRPr="001D2E49" w:rsidRDefault="00510D22" w:rsidP="00510D22">
      <w:pPr>
        <w:pStyle w:val="PL"/>
        <w:rPr>
          <w:noProof w:val="0"/>
          <w:snapToGrid w:val="0"/>
        </w:rPr>
      </w:pPr>
      <w:r w:rsidRPr="001D2E49">
        <w:rPr>
          <w:noProof w:val="0"/>
          <w:snapToGrid w:val="0"/>
        </w:rPr>
        <w:tab/>
      </w:r>
      <w:r>
        <w:rPr>
          <w:noProof w:val="0"/>
          <w:snapToGrid w:val="0"/>
        </w:rPr>
        <w:t>gTP-U-error-indication-received</w:t>
      </w:r>
      <w:r w:rsidRPr="001D2E49">
        <w:rPr>
          <w:noProof w:val="0"/>
          <w:snapToGrid w:val="0"/>
        </w:rPr>
        <w:t>,</w:t>
      </w:r>
    </w:p>
    <w:p w14:paraId="278274FC" w14:textId="77777777" w:rsidR="00510D22" w:rsidRPr="001D2E49" w:rsidRDefault="00510D22" w:rsidP="00510D22">
      <w:pPr>
        <w:pStyle w:val="PL"/>
        <w:rPr>
          <w:noProof w:val="0"/>
          <w:snapToGrid w:val="0"/>
        </w:rPr>
      </w:pPr>
      <w:r w:rsidRPr="001D2E49">
        <w:rPr>
          <w:noProof w:val="0"/>
          <w:snapToGrid w:val="0"/>
        </w:rPr>
        <w:tab/>
        <w:t>...</w:t>
      </w:r>
    </w:p>
    <w:p w14:paraId="76E39F9C" w14:textId="52CEAEBA" w:rsidR="00FC324B" w:rsidRPr="00927103" w:rsidRDefault="00510D22" w:rsidP="00510D22">
      <w:pPr>
        <w:pStyle w:val="PL"/>
        <w:rPr>
          <w:noProof w:val="0"/>
        </w:rPr>
      </w:pPr>
      <w:r w:rsidRPr="001D2E49">
        <w:rPr>
          <w:noProof w:val="0"/>
          <w:snapToGrid w:val="0"/>
        </w:rPr>
        <w:t>}</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5957" w:name="_CR9_4_6"/>
      <w:bookmarkStart w:id="5958" w:name="_Toc20955685"/>
      <w:bookmarkStart w:id="5959" w:name="_Toc29461128"/>
      <w:bookmarkStart w:id="5960" w:name="_Toc29505860"/>
      <w:bookmarkStart w:id="5961" w:name="_Toc36556385"/>
      <w:bookmarkStart w:id="5962" w:name="_Toc45881872"/>
      <w:bookmarkStart w:id="5963" w:name="_Toc51852513"/>
      <w:bookmarkStart w:id="5964" w:name="_Toc56620464"/>
      <w:bookmarkStart w:id="5965" w:name="_Toc64448106"/>
      <w:bookmarkStart w:id="5966" w:name="_Toc74152882"/>
      <w:bookmarkStart w:id="5967" w:name="_Toc88656308"/>
      <w:bookmarkStart w:id="5968" w:name="_Toc88657367"/>
      <w:bookmarkStart w:id="5969" w:name="_Toc105657473"/>
      <w:bookmarkStart w:id="5970" w:name="_Toc106108854"/>
      <w:bookmarkStart w:id="5971" w:name="_Toc112687957"/>
      <w:bookmarkStart w:id="5972" w:name="_Toc184820024"/>
      <w:bookmarkEnd w:id="5957"/>
      <w:r w:rsidRPr="00D629EF">
        <w:t>9.4.6</w:t>
      </w:r>
      <w:r w:rsidRPr="00D629EF">
        <w:tab/>
        <w:t>Common Definitions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258E1B56"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r w:rsidRPr="00927103">
        <w:rPr>
          <w:noProof w:val="0"/>
          <w:snapToGrid w:val="0"/>
        </w:rPr>
        <w:t xml:space="preserve">maxPrivateIEs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r w:rsidRPr="00927103">
        <w:rPr>
          <w:noProof w:val="0"/>
          <w:snapToGrid w:val="0"/>
        </w:rPr>
        <w:t xml:space="preserve">maxProtocolExtensions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5973" w:name="_CR9_4_7"/>
      <w:bookmarkStart w:id="5974" w:name="_Toc20955686"/>
      <w:bookmarkStart w:id="5975" w:name="_Toc29461129"/>
      <w:bookmarkStart w:id="5976" w:name="_Toc29505861"/>
      <w:bookmarkStart w:id="5977" w:name="_Toc36556386"/>
      <w:bookmarkStart w:id="5978" w:name="_Toc45881873"/>
      <w:bookmarkStart w:id="5979" w:name="_Toc51852514"/>
      <w:bookmarkStart w:id="5980" w:name="_Toc56620465"/>
      <w:bookmarkStart w:id="5981" w:name="_Toc64448107"/>
      <w:bookmarkStart w:id="5982" w:name="_Toc74152883"/>
      <w:bookmarkStart w:id="5983" w:name="_Toc88656309"/>
      <w:bookmarkStart w:id="5984" w:name="_Toc88657368"/>
      <w:bookmarkStart w:id="5985" w:name="_Toc105657474"/>
      <w:bookmarkStart w:id="5986" w:name="_Toc106108855"/>
      <w:bookmarkStart w:id="5987" w:name="_Toc112687958"/>
      <w:bookmarkStart w:id="5988" w:name="_Toc184820025"/>
      <w:bookmarkEnd w:id="5973"/>
      <w:r w:rsidRPr="00D629EF">
        <w:t>9.4.7</w:t>
      </w:r>
      <w:r w:rsidRPr="00D629EF">
        <w:tab/>
        <w:t>Constant Definitions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5609357A"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0C3AC1DD" w14:textId="77777777" w:rsidR="00FC324B" w:rsidRDefault="00FC324B" w:rsidP="00FC324B">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64E46D2B" w14:textId="77777777" w:rsidR="00FC324B" w:rsidRDefault="00FC324B" w:rsidP="00FC324B">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7E65A568" w14:textId="77777777" w:rsidR="00FC324B" w:rsidRDefault="00FC324B" w:rsidP="00FC324B">
      <w:pPr>
        <w:pStyle w:val="PL"/>
        <w:rPr>
          <w:snapToGrid w:val="0"/>
        </w:rPr>
      </w:pPr>
      <w:bookmarkStart w:id="598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FC324B">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547117A" w14:textId="77777777" w:rsidR="00FC324B" w:rsidRPr="00340237" w:rsidRDefault="00FC324B" w:rsidP="00FC324B">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89"/>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1A46FFB4" w14:textId="77777777" w:rsidR="009E70E6" w:rsidRPr="00A17D31" w:rsidRDefault="009E70E6" w:rsidP="009E70E6">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id-System-BearerContextModificationRequest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id-System-BearerContextModificationResponse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id-System-BearerContextModificationConfirm</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id-System-BearerContextModificationRequired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id-ActivityNotificationLevel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061CB7B5" w14:textId="77777777" w:rsidR="00FC324B" w:rsidRDefault="00FC324B" w:rsidP="00FC324B">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599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90"/>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id-SCGActivationStatus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5991"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5991"/>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5992" w:name="OLE_LINK70"/>
      <w:bookmarkStart w:id="5993"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992"/>
    <w:bookmarkEnd w:id="5993"/>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r w:rsidRPr="00C05B0F">
        <w:rPr>
          <w:noProof w:val="0"/>
          <w:snapToGrid w:val="0"/>
        </w:rPr>
        <w:t>User</w:t>
      </w:r>
      <w:r>
        <w:rPr>
          <w:noProof w:val="0"/>
          <w:snapToGrid w:val="0"/>
        </w:rPr>
        <w:t>PlaneErrorIndicator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Pr="00211027" w:rsidRDefault="00CE4202" w:rsidP="00CE4371">
      <w:pPr>
        <w:pStyle w:val="PL"/>
        <w:spacing w:line="0" w:lineRule="atLeast"/>
        <w:rPr>
          <w:lang w:val="it-IT"/>
        </w:rPr>
      </w:pPr>
      <w:r w:rsidRPr="00211027">
        <w:rPr>
          <w:lang w:val="it-IT"/>
        </w:rPr>
        <w:t xml:space="preserve">id-MaximumDataBurstVolume </w:t>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rFonts w:cs="Courier New"/>
          <w:snapToGrid w:val="0"/>
          <w:lang w:val="it-IT"/>
        </w:rPr>
        <w:tab/>
      </w:r>
      <w:r w:rsidRPr="00211027">
        <w:rPr>
          <w:rFonts w:cs="Courier New"/>
          <w:snapToGrid w:val="0"/>
          <w:lang w:val="it-IT"/>
        </w:rPr>
        <w:tab/>
      </w:r>
      <w:r w:rsidRPr="00211027">
        <w:rPr>
          <w:lang w:val="it-IT"/>
        </w:rPr>
        <w:tab/>
        <w:t>ProtocolIE-ID ::= 216</w:t>
      </w:r>
    </w:p>
    <w:p w14:paraId="3B717243" w14:textId="206F8DB3" w:rsidR="0079028E" w:rsidRPr="00211027" w:rsidRDefault="00585C14" w:rsidP="0079028E">
      <w:pPr>
        <w:pStyle w:val="PL"/>
        <w:spacing w:line="0" w:lineRule="atLeast"/>
        <w:rPr>
          <w:snapToGrid w:val="0"/>
          <w:lang w:val="it-IT"/>
        </w:rPr>
      </w:pPr>
      <w:r w:rsidRPr="00211027">
        <w:rPr>
          <w:snapToGrid w:val="0"/>
          <w:lang w:val="it-IT"/>
        </w:rPr>
        <w:t>id-</w:t>
      </w:r>
      <w:r w:rsidRPr="00211027">
        <w:rPr>
          <w:noProof w:val="0"/>
          <w:snapToGrid w:val="0"/>
          <w:lang w:val="it-IT"/>
        </w:rPr>
        <w:t>BCBearerContextNGU-TNLInfoatNGRAN-Request</w:t>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noProof w:val="0"/>
          <w:snapToGrid w:val="0"/>
          <w:lang w:val="it-IT"/>
        </w:rPr>
        <w:tab/>
      </w:r>
      <w:r w:rsidRPr="00211027">
        <w:rPr>
          <w:snapToGrid w:val="0"/>
          <w:lang w:val="it-IT"/>
        </w:rPr>
        <w:t>ProtocolIE-ID ::= 217</w:t>
      </w:r>
    </w:p>
    <w:p w14:paraId="46037A13" w14:textId="73930D1C" w:rsidR="0079028E" w:rsidRPr="00211027" w:rsidRDefault="0079028E" w:rsidP="0079028E">
      <w:pPr>
        <w:pStyle w:val="PL"/>
        <w:spacing w:line="0" w:lineRule="atLeast"/>
        <w:rPr>
          <w:rFonts w:eastAsia="Malgun Gothic"/>
          <w:snapToGrid w:val="0"/>
          <w:lang w:val="it-IT"/>
        </w:rPr>
      </w:pPr>
      <w:r w:rsidRPr="00943378">
        <w:rPr>
          <w:rFonts w:eastAsia="Malgun Gothic"/>
          <w:snapToGrid w:val="0"/>
          <w:lang w:val="it-IT"/>
        </w:rPr>
        <w:t>id-</w:t>
      </w:r>
      <w:r w:rsidRPr="00211027">
        <w:rPr>
          <w:snapToGrid w:val="0"/>
          <w:lang w:val="it-IT"/>
        </w:rPr>
        <w:t>PDCPSNGapReport</w:t>
      </w:r>
      <w:r w:rsidRPr="00211027">
        <w:rPr>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211027">
        <w:rPr>
          <w:snapToGrid w:val="0"/>
          <w:lang w:val="it-IT"/>
        </w:rPr>
        <w:t>ProtocolIE-ID ::= 218</w:t>
      </w:r>
    </w:p>
    <w:p w14:paraId="5F1BFBD4" w14:textId="42E603A6" w:rsidR="00676005" w:rsidRDefault="00676005" w:rsidP="00676005">
      <w:pPr>
        <w:pStyle w:val="PL"/>
        <w:spacing w:line="0" w:lineRule="atLeast"/>
        <w:rPr>
          <w:rFonts w:eastAsia="Malgun Gothic"/>
          <w:snapToGrid w:val="0"/>
          <w:lang w:val="it-IT"/>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22E8FED7" w14:textId="77777777" w:rsidR="00676005" w:rsidRPr="00211027" w:rsidRDefault="00676005" w:rsidP="00FC324B">
      <w:pPr>
        <w:pStyle w:val="PL"/>
        <w:spacing w:line="0" w:lineRule="atLeast"/>
        <w:rPr>
          <w:rFonts w:eastAsia="Malgun Gothic"/>
          <w:noProof w:val="0"/>
          <w:snapToGrid w:val="0"/>
        </w:rPr>
      </w:pPr>
    </w:p>
    <w:p w14:paraId="7F9501D7" w14:textId="77777777" w:rsidR="00CE4371" w:rsidRPr="00211027" w:rsidRDefault="00CE4371" w:rsidP="00FC324B">
      <w:pPr>
        <w:pStyle w:val="PL"/>
        <w:spacing w:line="0" w:lineRule="atLeast"/>
        <w:rPr>
          <w:rFonts w:eastAsia="Malgun Gothic"/>
          <w:noProof w:val="0"/>
          <w:snapToGrid w:val="0"/>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5994" w:name="_CR9_4_8"/>
      <w:bookmarkStart w:id="5995" w:name="_Toc20955687"/>
      <w:bookmarkStart w:id="5996" w:name="_Toc29461130"/>
      <w:bookmarkStart w:id="5997" w:name="_Toc29505862"/>
      <w:bookmarkStart w:id="5998" w:name="_Toc36556387"/>
      <w:bookmarkStart w:id="5999" w:name="_Toc45881874"/>
      <w:bookmarkStart w:id="6000" w:name="_Toc51852515"/>
      <w:bookmarkStart w:id="6001" w:name="_Toc56620466"/>
      <w:bookmarkStart w:id="6002" w:name="_Toc64448108"/>
      <w:bookmarkStart w:id="6003" w:name="_Toc74152884"/>
      <w:bookmarkStart w:id="6004" w:name="_Toc88656310"/>
      <w:bookmarkStart w:id="6005" w:name="_Toc88657369"/>
      <w:bookmarkStart w:id="6006" w:name="_Toc105657475"/>
      <w:bookmarkStart w:id="6007" w:name="_Toc106108856"/>
      <w:bookmarkStart w:id="6008" w:name="_Toc112687959"/>
      <w:bookmarkStart w:id="6009" w:name="_Toc184820026"/>
      <w:bookmarkEnd w:id="5994"/>
      <w:r w:rsidRPr="00673604">
        <w:t>9.4.8</w:t>
      </w:r>
      <w:r w:rsidRPr="00673604">
        <w:tab/>
        <w:t>Container Definitions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39FFBE1D"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t>maxPrivateIEs,</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t>maxProtocolExtensions,</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t>maxProtocolIEs,</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t>PrivateIE-ID,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r w:rsidRPr="00D629EF">
        <w:rPr>
          <w:noProof w:val="0"/>
          <w:snapToGrid w:val="0"/>
        </w:rPr>
        <w:t xml:space="preserve">ProtocolIE-SingleContainer { E1AP-PROTOCOL-IES : IEsSetParam}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r w:rsidRPr="00D629EF">
        <w:rPr>
          <w:noProof w:val="0"/>
          <w:snapToGrid w:val="0"/>
        </w:rPr>
        <w:t>ProtocolIE-Field { E1AP-PROTOCOL-IES : IEsSetParam}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(lowerBound..upperBound))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t>ProtocolIE-Container {{IEsSetParam}}</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r w:rsidRPr="00927103">
        <w:rPr>
          <w:noProof w:val="0"/>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t>ProtocolExtensionField {{ExtensionSetParam}}</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r w:rsidRPr="00D629EF">
        <w:rPr>
          <w:noProof w:val="0"/>
          <w:snapToGrid w:val="0"/>
        </w:rPr>
        <w:t>ProtocolExtensionField { E1AP-PROTOCOL-EXTENSION : ExtensionSetParam}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922B45">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10" w:name="_CR9_5"/>
      <w:bookmarkStart w:id="6011" w:name="_Toc184820027"/>
      <w:bookmarkEnd w:id="6010"/>
      <w:r w:rsidRPr="00D629EF">
        <w:t>9.5</w:t>
      </w:r>
      <w:r w:rsidRPr="00D629EF">
        <w:tab/>
        <w:t>Message Transfer Syntax</w:t>
      </w:r>
      <w:bookmarkEnd w:id="6011"/>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12" w:name="_CR9_6"/>
      <w:bookmarkStart w:id="6013" w:name="_Toc184820028"/>
      <w:bookmarkEnd w:id="6012"/>
      <w:r w:rsidRPr="00D629EF">
        <w:t>9.6</w:t>
      </w:r>
      <w:r w:rsidRPr="00D629EF">
        <w:tab/>
        <w:t>Timers</w:t>
      </w:r>
      <w:bookmarkEnd w:id="6013"/>
    </w:p>
    <w:p w14:paraId="1B8A186E" w14:textId="77777777" w:rsidR="00FC324B" w:rsidRPr="00D629EF" w:rsidRDefault="00FC324B" w:rsidP="00FC324B">
      <w:pPr>
        <w:pStyle w:val="Heading1"/>
      </w:pPr>
      <w:bookmarkStart w:id="6014" w:name="_CR10"/>
      <w:bookmarkStart w:id="6015" w:name="_Toc20955688"/>
      <w:bookmarkStart w:id="6016" w:name="_Toc29461131"/>
      <w:bookmarkStart w:id="6017" w:name="_Toc29505863"/>
      <w:bookmarkStart w:id="6018" w:name="_Toc36556388"/>
      <w:bookmarkStart w:id="6019" w:name="_Toc45881875"/>
      <w:bookmarkStart w:id="6020" w:name="_Toc51852516"/>
      <w:bookmarkStart w:id="6021" w:name="_Toc56620467"/>
      <w:bookmarkStart w:id="6022" w:name="_Toc64448109"/>
      <w:bookmarkStart w:id="6023" w:name="_Toc74152885"/>
      <w:bookmarkStart w:id="6024" w:name="_Toc88656311"/>
      <w:bookmarkStart w:id="6025" w:name="_Toc88657370"/>
      <w:bookmarkStart w:id="6026" w:name="_Toc105657476"/>
      <w:bookmarkStart w:id="6027" w:name="_Toc106108857"/>
      <w:bookmarkStart w:id="6028" w:name="_Toc112687960"/>
      <w:bookmarkStart w:id="6029" w:name="_Toc184820029"/>
      <w:bookmarkEnd w:id="6014"/>
      <w:r w:rsidRPr="00D629EF">
        <w:t>10</w:t>
      </w:r>
      <w:r w:rsidRPr="00D629EF">
        <w:tab/>
        <w:t>Handling of unknown, unforeseen and erroneous protocol data</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30"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30"/>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31" w:name="_CRAnnexAinformative"/>
      <w:bookmarkStart w:id="6032" w:name="historyclause"/>
      <w:bookmarkEnd w:id="6031"/>
      <w:r w:rsidRPr="00D629EF">
        <w:br w:type="page"/>
      </w:r>
      <w:bookmarkStart w:id="6033" w:name="_Toc20955689"/>
      <w:bookmarkStart w:id="6034" w:name="_Toc29461132"/>
      <w:bookmarkStart w:id="6035" w:name="_Toc29505864"/>
      <w:bookmarkStart w:id="6036" w:name="_Toc36556389"/>
      <w:bookmarkStart w:id="6037" w:name="_Toc45881876"/>
      <w:bookmarkStart w:id="6038" w:name="_Toc51852517"/>
      <w:bookmarkStart w:id="6039" w:name="_Toc56620468"/>
      <w:bookmarkStart w:id="6040" w:name="_Toc64448110"/>
      <w:bookmarkStart w:id="6041" w:name="_Toc74152886"/>
      <w:bookmarkStart w:id="6042" w:name="_Toc88656312"/>
      <w:bookmarkStart w:id="6043" w:name="_Toc88657371"/>
      <w:bookmarkStart w:id="6044" w:name="_Toc105657477"/>
      <w:bookmarkStart w:id="6045" w:name="_Toc106108858"/>
      <w:bookmarkStart w:id="6046" w:name="_Toc112687961"/>
      <w:bookmarkStart w:id="6047" w:name="_Toc184820030"/>
      <w:r w:rsidRPr="00D629EF">
        <w:t>Annex A (informative):</w:t>
      </w:r>
      <w:r w:rsidRPr="00D629EF">
        <w:br/>
        <w:t>Change History</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32"/>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0B337D90" w14:textId="031F587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65CF17DE" w14:textId="7F791F3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8F6E6D2" w14:textId="0FF5ED4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06FB53CE" w14:textId="5305B1B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60755237" w14:textId="37F95EA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2E410676" w14:textId="6818BCF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5887E2E3" w14:textId="2DC710CB"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05E2F3D" w14:textId="019C106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B009A1" w:rsidRPr="00D629EF" w14:paraId="27FCEA86" w14:textId="77777777" w:rsidTr="006527BA">
        <w:tc>
          <w:tcPr>
            <w:tcW w:w="418" w:type="pct"/>
            <w:shd w:val="solid" w:color="FFFFFF" w:fill="auto"/>
            <w:vAlign w:val="center"/>
          </w:tcPr>
          <w:p w14:paraId="007C8453" w14:textId="289D50CE"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2024-12</w:t>
            </w:r>
          </w:p>
        </w:tc>
        <w:tc>
          <w:tcPr>
            <w:tcW w:w="512" w:type="pct"/>
            <w:shd w:val="solid" w:color="FFFFFF" w:fill="auto"/>
            <w:vAlign w:val="center"/>
          </w:tcPr>
          <w:p w14:paraId="43ED04E5" w14:textId="61F90F02"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RAN#106</w:t>
            </w:r>
          </w:p>
        </w:tc>
        <w:tc>
          <w:tcPr>
            <w:tcW w:w="511" w:type="pct"/>
            <w:shd w:val="solid" w:color="FFFFFF" w:fill="auto"/>
          </w:tcPr>
          <w:p w14:paraId="76E1AD7D" w14:textId="34ADBB35" w:rsidR="00B009A1" w:rsidRPr="00A12331" w:rsidRDefault="00DC1768" w:rsidP="00B009A1">
            <w:pPr>
              <w:pStyle w:val="TAC"/>
              <w:keepNext w:val="0"/>
              <w:keepLines w:val="0"/>
              <w:widowControl w:val="0"/>
              <w:rPr>
                <w:rFonts w:cs="Arial"/>
                <w:color w:val="000000"/>
                <w:sz w:val="16"/>
                <w:szCs w:val="16"/>
              </w:rPr>
            </w:pPr>
            <w:r w:rsidRPr="00921BAC">
              <w:rPr>
                <w:rFonts w:cs="Arial"/>
                <w:color w:val="000000"/>
                <w:sz w:val="16"/>
                <w:szCs w:val="16"/>
              </w:rPr>
              <w:t>RP-243101</w:t>
            </w:r>
          </w:p>
        </w:tc>
        <w:tc>
          <w:tcPr>
            <w:tcW w:w="292" w:type="pct"/>
            <w:shd w:val="solid" w:color="FFFFFF" w:fill="auto"/>
            <w:vAlign w:val="center"/>
          </w:tcPr>
          <w:p w14:paraId="4AC99A15" w14:textId="709BCCCB" w:rsidR="00B009A1" w:rsidRPr="006F3282" w:rsidRDefault="00B009A1" w:rsidP="00B009A1">
            <w:pPr>
              <w:pStyle w:val="TAL"/>
              <w:keepNext w:val="0"/>
              <w:keepLines w:val="0"/>
              <w:widowControl w:val="0"/>
              <w:jc w:val="center"/>
              <w:rPr>
                <w:rFonts w:cs="Arial"/>
                <w:color w:val="000000"/>
                <w:sz w:val="16"/>
                <w:szCs w:val="16"/>
              </w:rPr>
            </w:pPr>
            <w:r>
              <w:rPr>
                <w:rFonts w:cs="Arial"/>
                <w:color w:val="000000"/>
                <w:sz w:val="16"/>
                <w:szCs w:val="16"/>
              </w:rPr>
              <w:t>0141</w:t>
            </w:r>
          </w:p>
        </w:tc>
        <w:tc>
          <w:tcPr>
            <w:tcW w:w="219" w:type="pct"/>
            <w:shd w:val="solid" w:color="FFFFFF" w:fill="auto"/>
            <w:vAlign w:val="center"/>
          </w:tcPr>
          <w:p w14:paraId="3328F344" w14:textId="7D6FDDFC" w:rsidR="00B009A1" w:rsidRPr="006F3282" w:rsidRDefault="00B009A1" w:rsidP="00B009A1">
            <w:pPr>
              <w:pStyle w:val="TAR"/>
              <w:keepNext w:val="0"/>
              <w:keepLines w:val="0"/>
              <w:widowControl w:val="0"/>
              <w:jc w:val="center"/>
              <w:rPr>
                <w:rFonts w:cs="Arial"/>
                <w:color w:val="000000"/>
                <w:sz w:val="16"/>
                <w:szCs w:val="16"/>
              </w:rPr>
            </w:pPr>
            <w:r w:rsidRPr="0068780A">
              <w:rPr>
                <w:rFonts w:cs="Arial"/>
                <w:color w:val="000000"/>
                <w:sz w:val="16"/>
                <w:szCs w:val="16"/>
              </w:rPr>
              <w:t>2</w:t>
            </w:r>
          </w:p>
        </w:tc>
        <w:tc>
          <w:tcPr>
            <w:tcW w:w="219" w:type="pct"/>
            <w:shd w:val="solid" w:color="FFFFFF" w:fill="auto"/>
            <w:vAlign w:val="center"/>
          </w:tcPr>
          <w:p w14:paraId="45095729" w14:textId="7BAC71F1" w:rsidR="00B009A1" w:rsidRPr="006F3282" w:rsidRDefault="00B009A1" w:rsidP="00B009A1">
            <w:pPr>
              <w:pStyle w:val="TAC"/>
              <w:keepNext w:val="0"/>
              <w:keepLines w:val="0"/>
              <w:widowControl w:val="0"/>
              <w:rPr>
                <w:rFonts w:cs="Arial"/>
                <w:color w:val="000000"/>
                <w:sz w:val="16"/>
                <w:szCs w:val="16"/>
              </w:rPr>
            </w:pPr>
            <w:r w:rsidRPr="0068780A">
              <w:rPr>
                <w:rFonts w:cs="Arial"/>
                <w:color w:val="000000"/>
                <w:sz w:val="16"/>
                <w:szCs w:val="16"/>
              </w:rPr>
              <w:t>F</w:t>
            </w:r>
          </w:p>
        </w:tc>
        <w:tc>
          <w:tcPr>
            <w:tcW w:w="2471" w:type="pct"/>
            <w:shd w:val="solid" w:color="FFFFFF" w:fill="auto"/>
            <w:vAlign w:val="center"/>
          </w:tcPr>
          <w:p w14:paraId="1261A979" w14:textId="69401FD1" w:rsidR="00B009A1" w:rsidRPr="006F3282" w:rsidRDefault="00B009A1" w:rsidP="00B009A1">
            <w:pPr>
              <w:pStyle w:val="TAL"/>
              <w:keepNext w:val="0"/>
              <w:keepLines w:val="0"/>
              <w:widowControl w:val="0"/>
              <w:rPr>
                <w:rFonts w:cs="Arial"/>
                <w:color w:val="000000"/>
                <w:sz w:val="16"/>
                <w:szCs w:val="16"/>
              </w:rPr>
            </w:pPr>
            <w:r w:rsidRPr="0068780A">
              <w:rPr>
                <w:rFonts w:cs="Arial"/>
                <w:color w:val="000000"/>
                <w:sz w:val="16"/>
                <w:szCs w:val="16"/>
              </w:rPr>
              <w:t>Correction on MBS Service Area</w:t>
            </w:r>
          </w:p>
        </w:tc>
        <w:tc>
          <w:tcPr>
            <w:tcW w:w="358" w:type="pct"/>
            <w:shd w:val="solid" w:color="FFFFFF" w:fill="auto"/>
            <w:vAlign w:val="center"/>
          </w:tcPr>
          <w:p w14:paraId="47AF37CF" w14:textId="5024C8AA"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18.3.0</w:t>
            </w:r>
          </w:p>
        </w:tc>
      </w:tr>
    </w:tbl>
    <w:p w14:paraId="5703FB3D" w14:textId="77777777" w:rsidR="00D4104A" w:rsidRPr="00D629EF" w:rsidRDefault="00D4104A" w:rsidP="00A85C4E"/>
    <w:sectPr w:rsidR="00D4104A" w:rsidRPr="00D629EF" w:rsidSect="00922B45">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C2AB36" w14:textId="77777777" w:rsidR="00A77EA0" w:rsidRDefault="00A77EA0">
      <w:r>
        <w:separator/>
      </w:r>
    </w:p>
  </w:endnote>
  <w:endnote w:type="continuationSeparator" w:id="0">
    <w:p w14:paraId="0C0A5084" w14:textId="77777777" w:rsidR="00A77EA0" w:rsidRDefault="00A77E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auto"/>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44E8C2" w14:textId="77777777" w:rsidR="00A77EA0" w:rsidRDefault="00A77EA0">
      <w:r>
        <w:separator/>
      </w:r>
    </w:p>
  </w:footnote>
  <w:footnote w:type="continuationSeparator" w:id="0">
    <w:p w14:paraId="7C4E40AB" w14:textId="77777777" w:rsidR="00A77EA0" w:rsidRDefault="00A77E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52FD36" w14:textId="295248CD"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04C6">
      <w:rPr>
        <w:rFonts w:ascii="Arial" w:hAnsi="Arial" w:cs="Arial"/>
        <w:b/>
        <w:noProof/>
        <w:sz w:val="18"/>
        <w:szCs w:val="18"/>
      </w:rPr>
      <w:t>3GPP TS 37.483 V18.23.0 (2024-0612)</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5A66E037"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04C6">
      <w:rPr>
        <w:rFonts w:ascii="Arial" w:hAnsi="Arial" w:cs="Arial"/>
        <w:b/>
        <w:noProof/>
        <w:sz w:val="18"/>
        <w:szCs w:val="18"/>
      </w:rPr>
      <w:t>Release 18</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2A62ED" w14:textId="006D52F5"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04C6">
      <w:rPr>
        <w:rFonts w:ascii="Arial" w:hAnsi="Arial" w:cs="Arial"/>
        <w:b/>
        <w:noProof/>
        <w:sz w:val="18"/>
        <w:szCs w:val="18"/>
      </w:rPr>
      <w:t>3GPP TS 37.483 V18.23.0 (2024-0612)</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0B2584C0"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04C6">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09EF"/>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905"/>
    <w:rsid w:val="002069C5"/>
    <w:rsid w:val="00211027"/>
    <w:rsid w:val="002113DD"/>
    <w:rsid w:val="00213370"/>
    <w:rsid w:val="00213E46"/>
    <w:rsid w:val="00214E12"/>
    <w:rsid w:val="00220933"/>
    <w:rsid w:val="00222426"/>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21D9"/>
    <w:rsid w:val="00303901"/>
    <w:rsid w:val="0030551A"/>
    <w:rsid w:val="00306B6F"/>
    <w:rsid w:val="00307043"/>
    <w:rsid w:val="00307D96"/>
    <w:rsid w:val="003103D5"/>
    <w:rsid w:val="00313AC8"/>
    <w:rsid w:val="00314CC6"/>
    <w:rsid w:val="003172DC"/>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262"/>
    <w:rsid w:val="003A78B0"/>
    <w:rsid w:val="003B09DB"/>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122"/>
    <w:rsid w:val="003F1A38"/>
    <w:rsid w:val="003F44B9"/>
    <w:rsid w:val="003F4503"/>
    <w:rsid w:val="003F4568"/>
    <w:rsid w:val="003F58C2"/>
    <w:rsid w:val="003F6B0E"/>
    <w:rsid w:val="00400A48"/>
    <w:rsid w:val="00402FAF"/>
    <w:rsid w:val="004043E1"/>
    <w:rsid w:val="00404F4A"/>
    <w:rsid w:val="00405C22"/>
    <w:rsid w:val="00405D99"/>
    <w:rsid w:val="0040734F"/>
    <w:rsid w:val="00407AF4"/>
    <w:rsid w:val="00411EB9"/>
    <w:rsid w:val="00412481"/>
    <w:rsid w:val="004125BA"/>
    <w:rsid w:val="00412892"/>
    <w:rsid w:val="004129AE"/>
    <w:rsid w:val="00412D27"/>
    <w:rsid w:val="00414033"/>
    <w:rsid w:val="004145D4"/>
    <w:rsid w:val="00414966"/>
    <w:rsid w:val="004153FA"/>
    <w:rsid w:val="00423AF0"/>
    <w:rsid w:val="00423BB8"/>
    <w:rsid w:val="0042532A"/>
    <w:rsid w:val="0042620C"/>
    <w:rsid w:val="00427A9D"/>
    <w:rsid w:val="0043207A"/>
    <w:rsid w:val="00433431"/>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AA5"/>
    <w:rsid w:val="00486D09"/>
    <w:rsid w:val="00487922"/>
    <w:rsid w:val="00490977"/>
    <w:rsid w:val="0049121D"/>
    <w:rsid w:val="00492417"/>
    <w:rsid w:val="0049247C"/>
    <w:rsid w:val="0049307C"/>
    <w:rsid w:val="00497358"/>
    <w:rsid w:val="004A1111"/>
    <w:rsid w:val="004A13DF"/>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475B"/>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912"/>
    <w:rsid w:val="00576419"/>
    <w:rsid w:val="00580ED7"/>
    <w:rsid w:val="00581FCA"/>
    <w:rsid w:val="00582311"/>
    <w:rsid w:val="00583969"/>
    <w:rsid w:val="00584771"/>
    <w:rsid w:val="0058556F"/>
    <w:rsid w:val="00585A09"/>
    <w:rsid w:val="00585C14"/>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0607"/>
    <w:rsid w:val="005B1265"/>
    <w:rsid w:val="005B12CF"/>
    <w:rsid w:val="005B1431"/>
    <w:rsid w:val="005B23C4"/>
    <w:rsid w:val="005B3C2D"/>
    <w:rsid w:val="005B3C76"/>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554D"/>
    <w:rsid w:val="005F58F9"/>
    <w:rsid w:val="005F5AE3"/>
    <w:rsid w:val="005F5EC8"/>
    <w:rsid w:val="005F6451"/>
    <w:rsid w:val="005F6FB4"/>
    <w:rsid w:val="005F72D3"/>
    <w:rsid w:val="005F7891"/>
    <w:rsid w:val="006004C7"/>
    <w:rsid w:val="00600781"/>
    <w:rsid w:val="00601F9E"/>
    <w:rsid w:val="0060289D"/>
    <w:rsid w:val="0060362B"/>
    <w:rsid w:val="00603AD2"/>
    <w:rsid w:val="00604928"/>
    <w:rsid w:val="0060494F"/>
    <w:rsid w:val="00607581"/>
    <w:rsid w:val="0061024F"/>
    <w:rsid w:val="0061094F"/>
    <w:rsid w:val="00614FDF"/>
    <w:rsid w:val="00617032"/>
    <w:rsid w:val="00617F28"/>
    <w:rsid w:val="00621F55"/>
    <w:rsid w:val="00622034"/>
    <w:rsid w:val="0062493A"/>
    <w:rsid w:val="006318F2"/>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76005"/>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2AD5"/>
    <w:rsid w:val="007931C4"/>
    <w:rsid w:val="00793F28"/>
    <w:rsid w:val="0079713E"/>
    <w:rsid w:val="00797BDA"/>
    <w:rsid w:val="007A09D7"/>
    <w:rsid w:val="007A1BAB"/>
    <w:rsid w:val="007A3A4D"/>
    <w:rsid w:val="007A4AC5"/>
    <w:rsid w:val="007A52F8"/>
    <w:rsid w:val="007A76C4"/>
    <w:rsid w:val="007B0DC4"/>
    <w:rsid w:val="007B1FA7"/>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5842"/>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2FC6"/>
    <w:rsid w:val="0081390E"/>
    <w:rsid w:val="00813C8C"/>
    <w:rsid w:val="0081485E"/>
    <w:rsid w:val="0081582B"/>
    <w:rsid w:val="00816676"/>
    <w:rsid w:val="0081753D"/>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60CEE"/>
    <w:rsid w:val="00860D73"/>
    <w:rsid w:val="008613EF"/>
    <w:rsid w:val="00862A8C"/>
    <w:rsid w:val="00866DE8"/>
    <w:rsid w:val="00870A51"/>
    <w:rsid w:val="00871B0B"/>
    <w:rsid w:val="008724D9"/>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77CF"/>
    <w:rsid w:val="0089214F"/>
    <w:rsid w:val="00892BFB"/>
    <w:rsid w:val="008935AB"/>
    <w:rsid w:val="00893E7F"/>
    <w:rsid w:val="00894D0C"/>
    <w:rsid w:val="0089500F"/>
    <w:rsid w:val="008956B8"/>
    <w:rsid w:val="008957CF"/>
    <w:rsid w:val="00896273"/>
    <w:rsid w:val="00896615"/>
    <w:rsid w:val="008A1843"/>
    <w:rsid w:val="008A32B8"/>
    <w:rsid w:val="008A32E3"/>
    <w:rsid w:val="008A5BF6"/>
    <w:rsid w:val="008A7707"/>
    <w:rsid w:val="008A791A"/>
    <w:rsid w:val="008B17C3"/>
    <w:rsid w:val="008B1AD4"/>
    <w:rsid w:val="008B2459"/>
    <w:rsid w:val="008B277F"/>
    <w:rsid w:val="008B2C59"/>
    <w:rsid w:val="008B3E63"/>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555F7"/>
    <w:rsid w:val="00960FE0"/>
    <w:rsid w:val="009624E3"/>
    <w:rsid w:val="00963239"/>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0E6"/>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CCB"/>
    <w:rsid w:val="00A10CD1"/>
    <w:rsid w:val="00A10F02"/>
    <w:rsid w:val="00A11E1D"/>
    <w:rsid w:val="00A13045"/>
    <w:rsid w:val="00A13B08"/>
    <w:rsid w:val="00A164B4"/>
    <w:rsid w:val="00A16E1B"/>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77EA0"/>
    <w:rsid w:val="00A811DA"/>
    <w:rsid w:val="00A82088"/>
    <w:rsid w:val="00A821BC"/>
    <w:rsid w:val="00A82346"/>
    <w:rsid w:val="00A827B4"/>
    <w:rsid w:val="00A8463D"/>
    <w:rsid w:val="00A84A87"/>
    <w:rsid w:val="00A85C4E"/>
    <w:rsid w:val="00A85DA5"/>
    <w:rsid w:val="00A85E84"/>
    <w:rsid w:val="00A91041"/>
    <w:rsid w:val="00A911CB"/>
    <w:rsid w:val="00A92AAF"/>
    <w:rsid w:val="00A93209"/>
    <w:rsid w:val="00A94BCD"/>
    <w:rsid w:val="00A95690"/>
    <w:rsid w:val="00A96898"/>
    <w:rsid w:val="00A9702F"/>
    <w:rsid w:val="00A970C5"/>
    <w:rsid w:val="00AA08DE"/>
    <w:rsid w:val="00AA2618"/>
    <w:rsid w:val="00AA306E"/>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F1377"/>
    <w:rsid w:val="00AF1D4E"/>
    <w:rsid w:val="00AF2355"/>
    <w:rsid w:val="00AF3DBB"/>
    <w:rsid w:val="00AF3F08"/>
    <w:rsid w:val="00AF47A4"/>
    <w:rsid w:val="00AF4F79"/>
    <w:rsid w:val="00AF749F"/>
    <w:rsid w:val="00B000E8"/>
    <w:rsid w:val="00B009A1"/>
    <w:rsid w:val="00B01D6E"/>
    <w:rsid w:val="00B02F20"/>
    <w:rsid w:val="00B03CBB"/>
    <w:rsid w:val="00B06371"/>
    <w:rsid w:val="00B068FD"/>
    <w:rsid w:val="00B10525"/>
    <w:rsid w:val="00B12B91"/>
    <w:rsid w:val="00B15449"/>
    <w:rsid w:val="00B1593E"/>
    <w:rsid w:val="00B1793C"/>
    <w:rsid w:val="00B2181E"/>
    <w:rsid w:val="00B222C2"/>
    <w:rsid w:val="00B225D1"/>
    <w:rsid w:val="00B22A5C"/>
    <w:rsid w:val="00B24816"/>
    <w:rsid w:val="00B24CC1"/>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F13"/>
    <w:rsid w:val="00B61209"/>
    <w:rsid w:val="00B61CC4"/>
    <w:rsid w:val="00B632E1"/>
    <w:rsid w:val="00B674A1"/>
    <w:rsid w:val="00B70124"/>
    <w:rsid w:val="00B72B15"/>
    <w:rsid w:val="00B72FD0"/>
    <w:rsid w:val="00B73571"/>
    <w:rsid w:val="00B774AA"/>
    <w:rsid w:val="00B77987"/>
    <w:rsid w:val="00B801A5"/>
    <w:rsid w:val="00B836F5"/>
    <w:rsid w:val="00B849C7"/>
    <w:rsid w:val="00B85619"/>
    <w:rsid w:val="00B85814"/>
    <w:rsid w:val="00B85E71"/>
    <w:rsid w:val="00B9466B"/>
    <w:rsid w:val="00B9540A"/>
    <w:rsid w:val="00B96F93"/>
    <w:rsid w:val="00B96FAC"/>
    <w:rsid w:val="00B97021"/>
    <w:rsid w:val="00B9734B"/>
    <w:rsid w:val="00BA02EE"/>
    <w:rsid w:val="00BA1518"/>
    <w:rsid w:val="00BA3614"/>
    <w:rsid w:val="00BB0F9F"/>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D48"/>
    <w:rsid w:val="00BE6A6D"/>
    <w:rsid w:val="00BE6AB8"/>
    <w:rsid w:val="00BF14BB"/>
    <w:rsid w:val="00BF1D41"/>
    <w:rsid w:val="00BF310F"/>
    <w:rsid w:val="00BF3D3A"/>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518C4"/>
    <w:rsid w:val="00C51B10"/>
    <w:rsid w:val="00C51FEC"/>
    <w:rsid w:val="00C5381F"/>
    <w:rsid w:val="00C57481"/>
    <w:rsid w:val="00C5795A"/>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28E"/>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AD0"/>
    <w:rsid w:val="00CB6C72"/>
    <w:rsid w:val="00CC01D7"/>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202"/>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1768"/>
    <w:rsid w:val="00DC309B"/>
    <w:rsid w:val="00DC407E"/>
    <w:rsid w:val="00DC4DA2"/>
    <w:rsid w:val="00DC75A2"/>
    <w:rsid w:val="00DD36D2"/>
    <w:rsid w:val="00DD6125"/>
    <w:rsid w:val="00DD7B9E"/>
    <w:rsid w:val="00DE0918"/>
    <w:rsid w:val="00DE0F75"/>
    <w:rsid w:val="00DE2742"/>
    <w:rsid w:val="00DE315D"/>
    <w:rsid w:val="00DE369B"/>
    <w:rsid w:val="00DE6837"/>
    <w:rsid w:val="00DE7BB0"/>
    <w:rsid w:val="00DF1061"/>
    <w:rsid w:val="00DF108B"/>
    <w:rsid w:val="00DF2932"/>
    <w:rsid w:val="00DF2A27"/>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B2E"/>
    <w:rsid w:val="00E96E7D"/>
    <w:rsid w:val="00E97B02"/>
    <w:rsid w:val="00EA1911"/>
    <w:rsid w:val="00EA40BE"/>
    <w:rsid w:val="00EA5432"/>
    <w:rsid w:val="00EA5579"/>
    <w:rsid w:val="00EA68F5"/>
    <w:rsid w:val="00EA7C06"/>
    <w:rsid w:val="00EA7F2E"/>
    <w:rsid w:val="00EB13C2"/>
    <w:rsid w:val="00EB182C"/>
    <w:rsid w:val="00EB33E4"/>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04C6"/>
    <w:rsid w:val="00F13122"/>
    <w:rsid w:val="00F13DAE"/>
    <w:rsid w:val="00F15916"/>
    <w:rsid w:val="00F159A1"/>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167"/>
    <w:rsid w:val="00F42225"/>
    <w:rsid w:val="00F424D4"/>
    <w:rsid w:val="00F43637"/>
    <w:rsid w:val="00F4735B"/>
    <w:rsid w:val="00F47A69"/>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A67B8"/>
    <w:rsid w:val="00FB0C69"/>
    <w:rsid w:val="00FB2D3B"/>
    <w:rsid w:val="00FB3062"/>
    <w:rsid w:val="00FB4F9C"/>
    <w:rsid w:val="00FB58D9"/>
    <w:rsid w:val="00FB5F42"/>
    <w:rsid w:val="00FB7092"/>
    <w:rsid w:val="00FC0D7B"/>
    <w:rsid w:val="00FC1192"/>
    <w:rsid w:val="00FC1879"/>
    <w:rsid w:val="00FC24EF"/>
    <w:rsid w:val="00FC2F30"/>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97391</Words>
  <Characters>555135</Characters>
  <Application>Microsoft Office Word</Application>
  <DocSecurity>0</DocSecurity>
  <Lines>4626</Lines>
  <Paragraphs>1302</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651224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22</cp:revision>
  <cp:lastPrinted>2017-12-03T16:24:00Z</cp:lastPrinted>
  <dcterms:created xsi:type="dcterms:W3CDTF">2024-06-27T07:47:00Z</dcterms:created>
  <dcterms:modified xsi:type="dcterms:W3CDTF">2024-12-11T17:24:00Z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