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0BB96" w14:textId="7144F92C"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2A7B26">
        <w:t>6</w:t>
      </w:r>
      <w:r w:rsidR="004F2DAC" w:rsidRPr="006C17E1">
        <w:t>.</w:t>
      </w:r>
      <w:r w:rsidR="00C61BC4">
        <w:t>5</w:t>
      </w:r>
      <w:r w:rsidRPr="006C17E1">
        <w:t>.</w:t>
      </w:r>
      <w:r w:rsidR="008054DA" w:rsidRPr="006C17E1">
        <w:t>0</w:t>
      </w:r>
      <w:r w:rsidRPr="006C17E1">
        <w:t xml:space="preserve"> </w:t>
      </w:r>
      <w:r w:rsidRPr="006C17E1">
        <w:rPr>
          <w:sz w:val="32"/>
        </w:rPr>
        <w:t>(</w:t>
      </w:r>
      <w:r w:rsidR="00C61BC4" w:rsidRPr="006C17E1">
        <w:rPr>
          <w:sz w:val="32"/>
        </w:rPr>
        <w:t>20</w:t>
      </w:r>
      <w:r w:rsidR="00C61BC4">
        <w:rPr>
          <w:sz w:val="32"/>
        </w:rPr>
        <w:t>24</w:t>
      </w:r>
      <w:r w:rsidR="008054DA" w:rsidRPr="006C17E1">
        <w:rPr>
          <w:sz w:val="32"/>
        </w:rPr>
        <w:t>-</w:t>
      </w:r>
      <w:r w:rsidR="00C61BC4">
        <w:rPr>
          <w:sz w:val="32"/>
        </w:rPr>
        <w:t>03</w:t>
      </w:r>
      <w:r w:rsidRPr="006C17E1">
        <w:rPr>
          <w:sz w:val="32"/>
        </w:rPr>
        <w:t>)</w:t>
      </w:r>
    </w:p>
    <w:p w14:paraId="77A93338" w14:textId="77777777" w:rsidR="00080512" w:rsidRPr="006C17E1" w:rsidRDefault="00080512">
      <w:pPr>
        <w:pStyle w:val="ZB"/>
        <w:framePr w:wrap="notBeside"/>
      </w:pPr>
      <w:r w:rsidRPr="006C17E1">
        <w:t>Technical Specification</w:t>
      </w:r>
    </w:p>
    <w:p w14:paraId="311EE15B" w14:textId="77777777" w:rsidR="00080512" w:rsidRPr="006C17E1" w:rsidRDefault="00080512">
      <w:pPr>
        <w:pStyle w:val="ZT"/>
        <w:framePr w:wrap="notBeside"/>
      </w:pPr>
      <w:r w:rsidRPr="006C17E1">
        <w:t>3rd Generation Partnership Project;</w:t>
      </w:r>
    </w:p>
    <w:p w14:paraId="08B83D33"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1F10788A" w14:textId="77777777" w:rsidR="00F34980" w:rsidRPr="006C17E1" w:rsidRDefault="00F34980" w:rsidP="00F34980">
      <w:pPr>
        <w:pStyle w:val="ZT"/>
        <w:framePr w:wrap="notBeside"/>
        <w:wordWrap w:val="0"/>
      </w:pPr>
      <w:r w:rsidRPr="006C17E1">
        <w:t xml:space="preserve">Application of the NG Application Protocol (NGAP) to </w:t>
      </w:r>
    </w:p>
    <w:p w14:paraId="55ED03A6" w14:textId="77777777" w:rsidR="00080512" w:rsidRPr="006C17E1" w:rsidRDefault="00F34980">
      <w:pPr>
        <w:pStyle w:val="ZT"/>
        <w:framePr w:wrap="notBeside"/>
      </w:pPr>
      <w:r w:rsidRPr="006C17E1">
        <w:t>non-3GPP access</w:t>
      </w:r>
    </w:p>
    <w:p w14:paraId="00B1D605"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2A7B26">
        <w:rPr>
          <w:rStyle w:val="ZGSM"/>
        </w:rPr>
        <w:t>6</w:t>
      </w:r>
      <w:r w:rsidRPr="006C17E1">
        <w:t>)</w:t>
      </w:r>
    </w:p>
    <w:p w14:paraId="416C21B5" w14:textId="11136BBC" w:rsidR="00917CCB" w:rsidRPr="006C17E1" w:rsidRDefault="00917CCB" w:rsidP="00917CCB">
      <w:pPr>
        <w:pStyle w:val="ZU"/>
        <w:framePr w:h="4929" w:hRule="exact" w:wrap="notBeside"/>
        <w:tabs>
          <w:tab w:val="right" w:pos="10206"/>
        </w:tabs>
        <w:jc w:val="left"/>
      </w:pPr>
      <w:r w:rsidRPr="006C17E1">
        <w:rPr>
          <w:i/>
        </w:rPr>
        <w:t xml:space="preserve">  </w:t>
      </w:r>
      <w:r w:rsidR="007301F2" w:rsidRPr="006C17E1">
        <w:rPr>
          <w:i/>
        </w:rPr>
        <w:drawing>
          <wp:inline distT="0" distB="0" distL="0" distR="0" wp14:anchorId="4F17D205" wp14:editId="10330A00">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7301F2" w:rsidRPr="006C17E1">
        <w:drawing>
          <wp:inline distT="0" distB="0" distL="0" distR="0" wp14:anchorId="5FE0D75E" wp14:editId="3D794B0F">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C55F6D1" w14:textId="77777777" w:rsidR="00080512" w:rsidRPr="006C17E1" w:rsidRDefault="00080512">
      <w:pPr>
        <w:pStyle w:val="ZU"/>
        <w:framePr w:h="4929" w:hRule="exact" w:wrap="notBeside"/>
        <w:tabs>
          <w:tab w:val="right" w:pos="10206"/>
        </w:tabs>
        <w:jc w:val="left"/>
      </w:pPr>
    </w:p>
    <w:p w14:paraId="38EAA1F8"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1C546C41" w14:textId="77777777" w:rsidR="00080512" w:rsidRPr="006C17E1" w:rsidRDefault="00080512">
      <w:pPr>
        <w:pStyle w:val="ZV"/>
        <w:framePr w:wrap="notBeside"/>
      </w:pPr>
    </w:p>
    <w:p w14:paraId="6DC9C630" w14:textId="77777777" w:rsidR="00080512" w:rsidRPr="006C17E1" w:rsidRDefault="00080512"/>
    <w:bookmarkEnd w:id="0"/>
    <w:p w14:paraId="70C511B3" w14:textId="77777777" w:rsidR="00080512" w:rsidRPr="006C17E1" w:rsidRDefault="00080512">
      <w:pPr>
        <w:sectPr w:rsidR="00080512" w:rsidRPr="006C17E1" w:rsidSect="00AE6E17">
          <w:footnotePr>
            <w:numRestart w:val="eachSect"/>
          </w:footnotePr>
          <w:pgSz w:w="11907" w:h="16840"/>
          <w:pgMar w:top="2268" w:right="851" w:bottom="10773" w:left="851" w:header="0" w:footer="0" w:gutter="0"/>
          <w:cols w:space="720"/>
        </w:sectPr>
      </w:pPr>
    </w:p>
    <w:p w14:paraId="53450061" w14:textId="77777777" w:rsidR="00080512" w:rsidRPr="006C17E1" w:rsidRDefault="00080512">
      <w:bookmarkStart w:id="1" w:name="page2"/>
    </w:p>
    <w:p w14:paraId="192C68ED"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57C1FDD9"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48345F0C" w14:textId="77777777" w:rsidR="00080512" w:rsidRPr="006C17E1" w:rsidRDefault="00080512">
      <w:pPr>
        <w:pStyle w:val="FP"/>
        <w:framePr w:wrap="notBeside" w:hAnchor="margin" w:yAlign="center"/>
        <w:ind w:left="2835" w:right="2835"/>
        <w:jc w:val="center"/>
        <w:rPr>
          <w:rFonts w:ascii="Arial" w:hAnsi="Arial"/>
          <w:sz w:val="18"/>
        </w:rPr>
      </w:pPr>
    </w:p>
    <w:p w14:paraId="1C2F3ACF"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AEFDCCE" w14:textId="77777777" w:rsidR="00080512" w:rsidRPr="00C61BC4" w:rsidRDefault="00080512">
      <w:pPr>
        <w:pStyle w:val="FP"/>
        <w:framePr w:wrap="notBeside" w:hAnchor="margin" w:yAlign="center"/>
        <w:ind w:left="2835" w:right="2835"/>
        <w:jc w:val="center"/>
        <w:rPr>
          <w:rFonts w:ascii="Arial" w:hAnsi="Arial"/>
          <w:sz w:val="18"/>
          <w:lang w:val="fr-FR"/>
        </w:rPr>
      </w:pPr>
      <w:r w:rsidRPr="00C61BC4">
        <w:rPr>
          <w:rFonts w:ascii="Arial" w:hAnsi="Arial"/>
          <w:sz w:val="18"/>
          <w:lang w:val="fr-FR"/>
        </w:rPr>
        <w:t>650 Route des Lucioles - Sophia Antipolis</w:t>
      </w:r>
    </w:p>
    <w:p w14:paraId="3EF6C139" w14:textId="77777777" w:rsidR="00080512" w:rsidRPr="00C61BC4" w:rsidRDefault="00080512">
      <w:pPr>
        <w:pStyle w:val="FP"/>
        <w:framePr w:wrap="notBeside" w:hAnchor="margin" w:yAlign="center"/>
        <w:ind w:left="2835" w:right="2835"/>
        <w:jc w:val="center"/>
        <w:rPr>
          <w:rFonts w:ascii="Arial" w:hAnsi="Arial"/>
          <w:sz w:val="18"/>
          <w:lang w:val="fr-FR"/>
        </w:rPr>
      </w:pPr>
      <w:r w:rsidRPr="00C61BC4">
        <w:rPr>
          <w:rFonts w:ascii="Arial" w:hAnsi="Arial"/>
          <w:sz w:val="18"/>
          <w:lang w:val="fr-FR"/>
        </w:rPr>
        <w:t>Valbonne - FRANCE</w:t>
      </w:r>
    </w:p>
    <w:p w14:paraId="1B5F8140"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39EE2A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00CFF83D"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4572E286" w14:textId="77777777" w:rsidR="00080512" w:rsidRPr="006C17E1" w:rsidRDefault="00080512"/>
    <w:p w14:paraId="63690885"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4F78B374"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64893A83" w14:textId="77777777" w:rsidR="00080512" w:rsidRPr="006C17E1" w:rsidRDefault="00080512" w:rsidP="00FA1266">
      <w:pPr>
        <w:pStyle w:val="FP"/>
        <w:framePr w:h="3057" w:hRule="exact" w:wrap="notBeside" w:vAnchor="page" w:hAnchor="margin" w:y="12605"/>
        <w:jc w:val="center"/>
        <w:rPr>
          <w:noProof/>
        </w:rPr>
      </w:pPr>
    </w:p>
    <w:p w14:paraId="7F969777" w14:textId="03D83916"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C61BC4" w:rsidRPr="006C17E1">
        <w:rPr>
          <w:noProof/>
          <w:sz w:val="18"/>
        </w:rPr>
        <w:t>20</w:t>
      </w:r>
      <w:r w:rsidR="00C61BC4">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4F3DB54D"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0D613B98" w14:textId="77777777" w:rsidR="00FC1192" w:rsidRPr="006C17E1" w:rsidRDefault="00FC1192" w:rsidP="00FA1266">
      <w:pPr>
        <w:pStyle w:val="FP"/>
        <w:framePr w:h="3057" w:hRule="exact" w:wrap="notBeside" w:vAnchor="page" w:hAnchor="margin" w:y="12605"/>
        <w:rPr>
          <w:noProof/>
          <w:sz w:val="18"/>
        </w:rPr>
      </w:pPr>
    </w:p>
    <w:p w14:paraId="6637E9EB"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0A15C2F4"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FE4B14D"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372CCB0" w14:textId="77777777" w:rsidR="002719E5" w:rsidRPr="006C17E1" w:rsidRDefault="002719E5" w:rsidP="0087599A"/>
    <w:p w14:paraId="66233D33" w14:textId="77777777" w:rsidR="002719E5" w:rsidRPr="006C17E1" w:rsidRDefault="002719E5" w:rsidP="00BC74D6">
      <w:pPr>
        <w:jc w:val="center"/>
      </w:pPr>
    </w:p>
    <w:p w14:paraId="70EFAF62" w14:textId="77777777" w:rsidR="002719E5" w:rsidRPr="006C17E1" w:rsidRDefault="002719E5" w:rsidP="00BC74D6"/>
    <w:p w14:paraId="362824FC" w14:textId="77777777" w:rsidR="00080512" w:rsidRPr="006C17E1" w:rsidRDefault="00080512">
      <w:pPr>
        <w:pStyle w:val="TT"/>
      </w:pPr>
      <w:r w:rsidRPr="006C17E1">
        <w:br w:type="page"/>
      </w:r>
      <w:r w:rsidRPr="006C17E1">
        <w:lastRenderedPageBreak/>
        <w:t>Contents</w:t>
      </w:r>
    </w:p>
    <w:p w14:paraId="7CADD178" w14:textId="38D9D817" w:rsidR="00CF1DF0" w:rsidRDefault="00026BA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CF1DF0">
        <w:t>Foreword</w:t>
      </w:r>
      <w:r w:rsidR="00CF1DF0">
        <w:tab/>
      </w:r>
      <w:r w:rsidR="00CF1DF0">
        <w:fldChar w:fldCharType="begin" w:fldLock="1"/>
      </w:r>
      <w:r w:rsidR="00CF1DF0">
        <w:instrText xml:space="preserve"> PAGEREF _Toc162598191 \h </w:instrText>
      </w:r>
      <w:r w:rsidR="00CF1DF0">
        <w:fldChar w:fldCharType="separate"/>
      </w:r>
      <w:r w:rsidR="00CF1DF0">
        <w:t>4</w:t>
      </w:r>
      <w:r w:rsidR="00CF1DF0">
        <w:fldChar w:fldCharType="end"/>
      </w:r>
    </w:p>
    <w:p w14:paraId="3349D431" w14:textId="1347FB31" w:rsidR="00CF1DF0" w:rsidRDefault="00CF1DF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_Toc162598192 \h </w:instrText>
      </w:r>
      <w:r>
        <w:fldChar w:fldCharType="separate"/>
      </w:r>
      <w:r>
        <w:t>5</w:t>
      </w:r>
      <w:r>
        <w:fldChar w:fldCharType="end"/>
      </w:r>
    </w:p>
    <w:p w14:paraId="325E2F59" w14:textId="741EF3C7" w:rsidR="00CF1DF0" w:rsidRDefault="00CF1DF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_Toc162598193 \h </w:instrText>
      </w:r>
      <w:r>
        <w:fldChar w:fldCharType="separate"/>
      </w:r>
      <w:r>
        <w:t>5</w:t>
      </w:r>
      <w:r>
        <w:fldChar w:fldCharType="end"/>
      </w:r>
    </w:p>
    <w:p w14:paraId="624B311D" w14:textId="7FA8DC13" w:rsidR="00CF1DF0" w:rsidRDefault="00CF1DF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_Toc162598194 \h </w:instrText>
      </w:r>
      <w:r>
        <w:fldChar w:fldCharType="separate"/>
      </w:r>
      <w:r>
        <w:t>5</w:t>
      </w:r>
      <w:r>
        <w:fldChar w:fldCharType="end"/>
      </w:r>
    </w:p>
    <w:p w14:paraId="79A7FFD2" w14:textId="73B91706" w:rsidR="00CF1DF0" w:rsidRDefault="00CF1DF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_Toc162598195 \h </w:instrText>
      </w:r>
      <w:r>
        <w:fldChar w:fldCharType="separate"/>
      </w:r>
      <w:r>
        <w:t>5</w:t>
      </w:r>
      <w:r>
        <w:fldChar w:fldCharType="end"/>
      </w:r>
    </w:p>
    <w:p w14:paraId="3D0E16C5" w14:textId="3C717521" w:rsidR="00CF1DF0" w:rsidRDefault="00CF1DF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_Toc162598196 \h </w:instrText>
      </w:r>
      <w:r>
        <w:fldChar w:fldCharType="separate"/>
      </w:r>
      <w:r>
        <w:t>5</w:t>
      </w:r>
      <w:r>
        <w:fldChar w:fldCharType="end"/>
      </w:r>
    </w:p>
    <w:p w14:paraId="608C6A97" w14:textId="1ED1407A" w:rsidR="00CF1DF0" w:rsidRDefault="00CF1DF0">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_Toc162598197 \h </w:instrText>
      </w:r>
      <w:r>
        <w:fldChar w:fldCharType="separate"/>
      </w:r>
      <w:r>
        <w:t>6</w:t>
      </w:r>
      <w:r>
        <w:fldChar w:fldCharType="end"/>
      </w:r>
    </w:p>
    <w:p w14:paraId="05E219B2" w14:textId="2FE1A8CA" w:rsidR="00CF1DF0" w:rsidRDefault="00CF1DF0">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_Toc162598198 \h </w:instrText>
      </w:r>
      <w:r>
        <w:fldChar w:fldCharType="separate"/>
      </w:r>
      <w:r>
        <w:t>6</w:t>
      </w:r>
      <w:r>
        <w:fldChar w:fldCharType="end"/>
      </w:r>
    </w:p>
    <w:p w14:paraId="4E007849" w14:textId="45528067" w:rsidR="00CF1DF0" w:rsidRDefault="00CF1DF0">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_Toc162598199 \h </w:instrText>
      </w:r>
      <w:r>
        <w:fldChar w:fldCharType="separate"/>
      </w:r>
      <w:r>
        <w:t>7</w:t>
      </w:r>
      <w:r>
        <w:fldChar w:fldCharType="end"/>
      </w:r>
    </w:p>
    <w:p w14:paraId="03137253" w14:textId="6B7F7B6C" w:rsidR="00CF1DF0" w:rsidRDefault="00CF1DF0">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_Toc162598200 \h </w:instrText>
      </w:r>
      <w:r>
        <w:fldChar w:fldCharType="separate"/>
      </w:r>
      <w:r>
        <w:t>8</w:t>
      </w:r>
      <w:r>
        <w:fldChar w:fldCharType="end"/>
      </w:r>
    </w:p>
    <w:p w14:paraId="1C15798D" w14:textId="6AB85C4D" w:rsidR="00CF1DF0" w:rsidRDefault="00CF1DF0">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_Toc162598201 \h </w:instrText>
      </w:r>
      <w:r>
        <w:fldChar w:fldCharType="separate"/>
      </w:r>
      <w:r>
        <w:t>12</w:t>
      </w:r>
      <w:r>
        <w:fldChar w:fldCharType="end"/>
      </w:r>
    </w:p>
    <w:p w14:paraId="7EE4CDD1" w14:textId="6A7E1678" w:rsidR="00CF1DF0" w:rsidRDefault="00CF1DF0" w:rsidP="00CF1DF0">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_Toc162598202 \h </w:instrText>
      </w:r>
      <w:r>
        <w:fldChar w:fldCharType="separate"/>
      </w:r>
      <w:r>
        <w:t>13</w:t>
      </w:r>
      <w:r>
        <w:fldChar w:fldCharType="end"/>
      </w:r>
    </w:p>
    <w:p w14:paraId="4EFBA84C" w14:textId="2AB8D997" w:rsidR="00080512" w:rsidRPr="006C17E1" w:rsidRDefault="00026BA1">
      <w:r>
        <w:rPr>
          <w:noProof/>
          <w:sz w:val="22"/>
        </w:rPr>
        <w:fldChar w:fldCharType="end"/>
      </w:r>
    </w:p>
    <w:p w14:paraId="27745962"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62598191"/>
      <w:r w:rsidRPr="006C17E1">
        <w:lastRenderedPageBreak/>
        <w:t>Foreword</w:t>
      </w:r>
      <w:bookmarkEnd w:id="3"/>
      <w:bookmarkEnd w:id="4"/>
      <w:bookmarkEnd w:id="5"/>
      <w:bookmarkEnd w:id="6"/>
      <w:bookmarkEnd w:id="7"/>
      <w:bookmarkEnd w:id="8"/>
    </w:p>
    <w:p w14:paraId="3595BC0D"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4C5C0215"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C8C4C9" w14:textId="77777777" w:rsidR="00080512" w:rsidRPr="006C17E1" w:rsidRDefault="00080512">
      <w:pPr>
        <w:pStyle w:val="B1"/>
      </w:pPr>
      <w:r w:rsidRPr="006C17E1">
        <w:t xml:space="preserve">Version </w:t>
      </w:r>
      <w:proofErr w:type="spellStart"/>
      <w:r w:rsidRPr="006C17E1">
        <w:t>x.y.z</w:t>
      </w:r>
      <w:proofErr w:type="spellEnd"/>
    </w:p>
    <w:p w14:paraId="31320EBD" w14:textId="77777777" w:rsidR="00080512" w:rsidRPr="006C17E1" w:rsidRDefault="00080512">
      <w:pPr>
        <w:pStyle w:val="B1"/>
      </w:pPr>
      <w:r w:rsidRPr="006C17E1">
        <w:t>where:</w:t>
      </w:r>
    </w:p>
    <w:p w14:paraId="686C3995" w14:textId="77777777" w:rsidR="00080512" w:rsidRPr="006C17E1" w:rsidRDefault="00080512">
      <w:pPr>
        <w:pStyle w:val="B2"/>
      </w:pPr>
      <w:r w:rsidRPr="006C17E1">
        <w:t>x</w:t>
      </w:r>
      <w:r w:rsidRPr="006C17E1">
        <w:tab/>
        <w:t>the first digit:</w:t>
      </w:r>
    </w:p>
    <w:p w14:paraId="1AE9F511" w14:textId="77777777" w:rsidR="00080512" w:rsidRPr="006C17E1" w:rsidRDefault="00080512">
      <w:pPr>
        <w:pStyle w:val="B3"/>
      </w:pPr>
      <w:r w:rsidRPr="006C17E1">
        <w:t>1</w:t>
      </w:r>
      <w:r w:rsidRPr="006C17E1">
        <w:tab/>
        <w:t>presented to TSG for information;</w:t>
      </w:r>
    </w:p>
    <w:p w14:paraId="1C6B4693" w14:textId="77777777" w:rsidR="00080512" w:rsidRPr="006C17E1" w:rsidRDefault="00080512">
      <w:pPr>
        <w:pStyle w:val="B3"/>
      </w:pPr>
      <w:r w:rsidRPr="006C17E1">
        <w:t>2</w:t>
      </w:r>
      <w:r w:rsidRPr="006C17E1">
        <w:tab/>
        <w:t>presented to TSG for approval;</w:t>
      </w:r>
    </w:p>
    <w:p w14:paraId="5A7F2E1F" w14:textId="77777777" w:rsidR="00080512" w:rsidRPr="006C17E1" w:rsidRDefault="00080512">
      <w:pPr>
        <w:pStyle w:val="B3"/>
      </w:pPr>
      <w:r w:rsidRPr="006C17E1">
        <w:t>3</w:t>
      </w:r>
      <w:r w:rsidRPr="006C17E1">
        <w:tab/>
        <w:t>or greater indicates TSG approved document under change control.</w:t>
      </w:r>
    </w:p>
    <w:p w14:paraId="5C19485B"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0F9B6E1" w14:textId="77777777" w:rsidR="00080512" w:rsidRPr="006C17E1" w:rsidRDefault="00080512">
      <w:pPr>
        <w:pStyle w:val="B2"/>
      </w:pPr>
      <w:r w:rsidRPr="006C17E1">
        <w:t>z</w:t>
      </w:r>
      <w:r w:rsidRPr="006C17E1">
        <w:tab/>
        <w:t>the third digit is incremented when editorial only changes have been incorporated in the document.</w:t>
      </w:r>
    </w:p>
    <w:p w14:paraId="16E9BE31"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62598192"/>
      <w:r w:rsidRPr="006C17E1">
        <w:lastRenderedPageBreak/>
        <w:t>1</w:t>
      </w:r>
      <w:r w:rsidRPr="006C17E1">
        <w:tab/>
        <w:t>Scope</w:t>
      </w:r>
      <w:bookmarkEnd w:id="9"/>
      <w:bookmarkEnd w:id="10"/>
      <w:bookmarkEnd w:id="11"/>
      <w:bookmarkEnd w:id="12"/>
      <w:bookmarkEnd w:id="13"/>
      <w:bookmarkEnd w:id="14"/>
    </w:p>
    <w:p w14:paraId="2032193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3CFE54C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62598193"/>
      <w:bookmarkEnd w:id="15"/>
      <w:r w:rsidRPr="006C17E1">
        <w:t>2</w:t>
      </w:r>
      <w:r w:rsidRPr="006C17E1">
        <w:tab/>
        <w:t>References</w:t>
      </w:r>
      <w:bookmarkEnd w:id="16"/>
      <w:bookmarkEnd w:id="17"/>
      <w:bookmarkEnd w:id="18"/>
      <w:bookmarkEnd w:id="19"/>
      <w:bookmarkEnd w:id="20"/>
      <w:bookmarkEnd w:id="21"/>
    </w:p>
    <w:p w14:paraId="04066109" w14:textId="77777777" w:rsidR="00080512" w:rsidRPr="006C17E1" w:rsidRDefault="00080512">
      <w:r w:rsidRPr="006C17E1">
        <w:t>The following documents contain provisions which, through reference in this text, constitute provisions of the present document.</w:t>
      </w:r>
    </w:p>
    <w:p w14:paraId="03C53F7C"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412127C7"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2FFFCBD2"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033AF88E" w14:textId="77777777" w:rsidR="00EC4A25" w:rsidRPr="006C17E1" w:rsidRDefault="00EC4A25" w:rsidP="00EC4A25">
      <w:pPr>
        <w:pStyle w:val="EX"/>
      </w:pPr>
      <w:r w:rsidRPr="006C17E1">
        <w:t>[1]</w:t>
      </w:r>
      <w:r w:rsidRPr="006C17E1">
        <w:tab/>
        <w:t>3GPP TR 21.905: "Vocabulary for 3GPP Specifications".</w:t>
      </w:r>
    </w:p>
    <w:p w14:paraId="085E1B15"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1D41B0A7"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7C22ADBA"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596FBCEE"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2EAFDE8A"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BF91313"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0D5D898F" w14:textId="77777777" w:rsidR="00080512" w:rsidRPr="006C17E1" w:rsidRDefault="00247899" w:rsidP="00C976CB">
      <w:pPr>
        <w:pStyle w:val="Heading1"/>
      </w:pPr>
      <w:bookmarkStart w:id="29" w:name="_Toc56516246"/>
      <w:bookmarkStart w:id="30" w:name="_Toc81228378"/>
      <w:bookmarkStart w:id="31" w:name="_Toc162598194"/>
      <w:r w:rsidRPr="006C17E1">
        <w:t>3</w:t>
      </w:r>
      <w:r w:rsidR="00080512" w:rsidRPr="006C17E1">
        <w:tab/>
        <w:t>Abbreviations</w:t>
      </w:r>
      <w:bookmarkEnd w:id="26"/>
      <w:bookmarkEnd w:id="27"/>
      <w:bookmarkEnd w:id="28"/>
      <w:bookmarkEnd w:id="29"/>
      <w:bookmarkEnd w:id="30"/>
      <w:bookmarkEnd w:id="31"/>
    </w:p>
    <w:p w14:paraId="5872FBA1"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4E2C30AB" w14:textId="77777777" w:rsidR="002A7B26" w:rsidRDefault="002A7B26" w:rsidP="002A7B26">
      <w:pPr>
        <w:pStyle w:val="EW"/>
      </w:pPr>
      <w:r>
        <w:t>5G-RG</w:t>
      </w:r>
      <w:r>
        <w:tab/>
        <w:t>5G Residential Gateway</w:t>
      </w:r>
    </w:p>
    <w:p w14:paraId="10540084" w14:textId="77777777" w:rsidR="002A7B26" w:rsidRDefault="002A7B26" w:rsidP="002A7B26">
      <w:pPr>
        <w:pStyle w:val="EW"/>
      </w:pPr>
      <w:r>
        <w:t>FN-RG</w:t>
      </w:r>
      <w:r>
        <w:tab/>
        <w:t>Fixed Network Residential Gateway</w:t>
      </w:r>
    </w:p>
    <w:p w14:paraId="01A48D1E"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0C65E1D" w14:textId="77777777" w:rsidR="002A7B26" w:rsidRDefault="002A7B26" w:rsidP="002A7B26">
      <w:pPr>
        <w:pStyle w:val="EW"/>
      </w:pPr>
      <w:r>
        <w:t>TNAP</w:t>
      </w:r>
      <w:r>
        <w:tab/>
        <w:t xml:space="preserve">Trusted Non-3GPP Access Point </w:t>
      </w:r>
    </w:p>
    <w:p w14:paraId="75154A70" w14:textId="77777777" w:rsidR="002A7B26" w:rsidRDefault="002A7B26" w:rsidP="002A7B26">
      <w:pPr>
        <w:pStyle w:val="EW"/>
      </w:pPr>
      <w:r>
        <w:t>TNGF</w:t>
      </w:r>
      <w:r>
        <w:tab/>
        <w:t>Trusted Non-3GPP Gateway Function</w:t>
      </w:r>
    </w:p>
    <w:p w14:paraId="4CD5901A" w14:textId="77777777" w:rsidR="002A7B26" w:rsidRDefault="002A7B26" w:rsidP="002A7B26">
      <w:pPr>
        <w:pStyle w:val="EW"/>
      </w:pPr>
      <w:r>
        <w:t>TWIF</w:t>
      </w:r>
      <w:r>
        <w:tab/>
        <w:t>Trusted WLAN Interworking Function</w:t>
      </w:r>
    </w:p>
    <w:p w14:paraId="38061CC6" w14:textId="77777777" w:rsidR="002A7B26" w:rsidRPr="006C17E1" w:rsidRDefault="002A7B26" w:rsidP="002A7B26">
      <w:pPr>
        <w:pStyle w:val="EW"/>
      </w:pPr>
      <w:r>
        <w:t>W-AGF</w:t>
      </w:r>
      <w:r>
        <w:tab/>
        <w:t>Wireline Access Gateway Function</w:t>
      </w:r>
    </w:p>
    <w:p w14:paraId="5D8A9DE9"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62598195"/>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29D8E683"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62598196"/>
      <w:r w:rsidRPr="006C17E1">
        <w:t>4.1</w:t>
      </w:r>
      <w:r w:rsidRPr="006C17E1">
        <w:tab/>
        <w:t>General</w:t>
      </w:r>
      <w:bookmarkEnd w:id="38"/>
      <w:bookmarkEnd w:id="39"/>
      <w:bookmarkEnd w:id="40"/>
      <w:bookmarkEnd w:id="41"/>
      <w:bookmarkEnd w:id="42"/>
      <w:bookmarkEnd w:id="43"/>
    </w:p>
    <w:p w14:paraId="010FF487"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5C2496B7"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62598197"/>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02B6C2C0"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62598198"/>
      <w:r w:rsidRPr="006C17E1">
        <w:t>5.1</w:t>
      </w:r>
      <w:r w:rsidRPr="006C17E1">
        <w:tab/>
      </w:r>
      <w:r w:rsidR="00D005CD" w:rsidRPr="006C17E1">
        <w:t>Use of the NGAP for non-3GPP access</w:t>
      </w:r>
      <w:bookmarkEnd w:id="50"/>
      <w:bookmarkEnd w:id="51"/>
      <w:bookmarkEnd w:id="52"/>
      <w:bookmarkEnd w:id="53"/>
      <w:bookmarkEnd w:id="54"/>
      <w:bookmarkEnd w:id="55"/>
    </w:p>
    <w:p w14:paraId="3859FDA4"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6F6457C4" w14:textId="77777777" w:rsidR="00092991" w:rsidRPr="006C17E1" w:rsidRDefault="00E2003F" w:rsidP="00E2003F">
      <w:pPr>
        <w:pStyle w:val="B1"/>
      </w:pPr>
      <w:r w:rsidRPr="006C17E1">
        <w:t>-</w:t>
      </w:r>
      <w:r w:rsidRPr="006C17E1">
        <w:tab/>
      </w:r>
      <w:r w:rsidR="00092991" w:rsidRPr="006C17E1">
        <w:t xml:space="preserve">PDU Session Management Procedures </w:t>
      </w:r>
    </w:p>
    <w:p w14:paraId="7787ED37" w14:textId="77777777" w:rsidR="00092991" w:rsidRPr="006C17E1" w:rsidRDefault="00E2003F" w:rsidP="00E2003F">
      <w:pPr>
        <w:pStyle w:val="B2"/>
      </w:pPr>
      <w:r w:rsidRPr="006C17E1">
        <w:t>-</w:t>
      </w:r>
      <w:r w:rsidRPr="006C17E1">
        <w:tab/>
      </w:r>
      <w:r w:rsidR="00092991" w:rsidRPr="006C17E1">
        <w:t>PDU Session Resource Setup</w:t>
      </w:r>
    </w:p>
    <w:p w14:paraId="34A4504A" w14:textId="77777777" w:rsidR="00092991" w:rsidRPr="006C17E1" w:rsidRDefault="00E2003F" w:rsidP="00E2003F">
      <w:pPr>
        <w:pStyle w:val="B2"/>
      </w:pPr>
      <w:r w:rsidRPr="006C17E1">
        <w:t>-</w:t>
      </w:r>
      <w:r w:rsidRPr="006C17E1">
        <w:tab/>
      </w:r>
      <w:r w:rsidR="00092991" w:rsidRPr="006C17E1">
        <w:t>PDU Session Resource Release</w:t>
      </w:r>
    </w:p>
    <w:p w14:paraId="1EA903B9" w14:textId="77777777" w:rsidR="00092991" w:rsidRPr="006C17E1" w:rsidRDefault="00E2003F" w:rsidP="00E2003F">
      <w:pPr>
        <w:pStyle w:val="B2"/>
      </w:pPr>
      <w:r w:rsidRPr="006C17E1">
        <w:t>-</w:t>
      </w:r>
      <w:r w:rsidRPr="006C17E1">
        <w:tab/>
      </w:r>
      <w:r w:rsidR="00092991" w:rsidRPr="006C17E1">
        <w:t>PDU Session Resource Modify</w:t>
      </w:r>
    </w:p>
    <w:p w14:paraId="550085B4" w14:textId="77777777" w:rsidR="00092991" w:rsidRPr="006C17E1" w:rsidRDefault="00E2003F" w:rsidP="00E2003F">
      <w:pPr>
        <w:pStyle w:val="B2"/>
      </w:pPr>
      <w:r w:rsidRPr="006C17E1">
        <w:t>-</w:t>
      </w:r>
      <w:r w:rsidRPr="006C17E1">
        <w:tab/>
      </w:r>
      <w:r w:rsidR="00092991" w:rsidRPr="006C17E1">
        <w:t>PDU Session Resource Notify</w:t>
      </w:r>
    </w:p>
    <w:p w14:paraId="10163EC2" w14:textId="77777777" w:rsidR="00092991" w:rsidRPr="006C17E1" w:rsidRDefault="00E2003F" w:rsidP="00E2003F">
      <w:pPr>
        <w:pStyle w:val="B1"/>
      </w:pPr>
      <w:r w:rsidRPr="006C17E1">
        <w:t>-</w:t>
      </w:r>
      <w:r w:rsidRPr="006C17E1">
        <w:tab/>
      </w:r>
      <w:r w:rsidR="00092991" w:rsidRPr="006C17E1">
        <w:t xml:space="preserve">UE Context Management Procedures </w:t>
      </w:r>
    </w:p>
    <w:p w14:paraId="40724F53" w14:textId="77777777" w:rsidR="00092991" w:rsidRPr="006C17E1" w:rsidRDefault="00E2003F" w:rsidP="00E2003F">
      <w:pPr>
        <w:pStyle w:val="B2"/>
      </w:pPr>
      <w:r w:rsidRPr="006C17E1">
        <w:t>-</w:t>
      </w:r>
      <w:r w:rsidRPr="006C17E1">
        <w:tab/>
      </w:r>
      <w:r w:rsidR="00092991" w:rsidRPr="006C17E1">
        <w:t>Initial Context Setup</w:t>
      </w:r>
    </w:p>
    <w:p w14:paraId="7C59FB7D" w14:textId="77777777" w:rsidR="00092991" w:rsidRPr="006C17E1" w:rsidRDefault="00E2003F" w:rsidP="00E2003F">
      <w:pPr>
        <w:pStyle w:val="B2"/>
      </w:pPr>
      <w:r w:rsidRPr="006C17E1">
        <w:t>-</w:t>
      </w:r>
      <w:r w:rsidRPr="006C17E1">
        <w:tab/>
      </w:r>
      <w:r w:rsidR="00092991" w:rsidRPr="006C17E1">
        <w:t>UE Context Release Request</w:t>
      </w:r>
    </w:p>
    <w:p w14:paraId="2311F089" w14:textId="77777777" w:rsidR="00092991" w:rsidRPr="006C17E1" w:rsidRDefault="00E2003F" w:rsidP="00E2003F">
      <w:pPr>
        <w:pStyle w:val="B2"/>
      </w:pPr>
      <w:r w:rsidRPr="006C17E1">
        <w:t>-</w:t>
      </w:r>
      <w:r w:rsidRPr="006C17E1">
        <w:tab/>
      </w:r>
      <w:r w:rsidR="00092991" w:rsidRPr="006C17E1">
        <w:t xml:space="preserve">UE Context Release </w:t>
      </w:r>
    </w:p>
    <w:p w14:paraId="024570A5" w14:textId="77777777" w:rsidR="00092991" w:rsidRPr="006C17E1" w:rsidRDefault="00E2003F" w:rsidP="00E2003F">
      <w:pPr>
        <w:pStyle w:val="B2"/>
      </w:pPr>
      <w:r w:rsidRPr="006C17E1">
        <w:t>-</w:t>
      </w:r>
      <w:r w:rsidRPr="006C17E1">
        <w:tab/>
      </w:r>
      <w:r w:rsidR="00092991" w:rsidRPr="006C17E1">
        <w:t>UE Context Modification</w:t>
      </w:r>
    </w:p>
    <w:p w14:paraId="3CFF183F" w14:textId="77777777" w:rsidR="00092991" w:rsidRPr="006C17E1" w:rsidRDefault="00E2003F" w:rsidP="00E2003F">
      <w:pPr>
        <w:pStyle w:val="B1"/>
      </w:pPr>
      <w:r w:rsidRPr="006C17E1">
        <w:t>-</w:t>
      </w:r>
      <w:r w:rsidRPr="006C17E1">
        <w:tab/>
      </w:r>
      <w:r w:rsidR="00092991" w:rsidRPr="006C17E1">
        <w:t>Transport of NAS Messages Procedures</w:t>
      </w:r>
    </w:p>
    <w:p w14:paraId="21520C79" w14:textId="77777777" w:rsidR="00092991" w:rsidRPr="006C17E1" w:rsidRDefault="00E2003F" w:rsidP="00E2003F">
      <w:pPr>
        <w:pStyle w:val="B2"/>
      </w:pPr>
      <w:r w:rsidRPr="006C17E1">
        <w:t>-</w:t>
      </w:r>
      <w:r w:rsidRPr="006C17E1">
        <w:tab/>
      </w:r>
      <w:r w:rsidR="00092991" w:rsidRPr="006C17E1">
        <w:t>Initial UE Message</w:t>
      </w:r>
    </w:p>
    <w:p w14:paraId="63B5316E" w14:textId="77777777" w:rsidR="00092991" w:rsidRPr="006C17E1" w:rsidRDefault="00E2003F" w:rsidP="00E2003F">
      <w:pPr>
        <w:pStyle w:val="B2"/>
      </w:pPr>
      <w:r w:rsidRPr="006C17E1">
        <w:t>-</w:t>
      </w:r>
      <w:r w:rsidRPr="006C17E1">
        <w:tab/>
      </w:r>
      <w:r w:rsidR="00092991" w:rsidRPr="006C17E1">
        <w:t>Downlink NAS Transport</w:t>
      </w:r>
    </w:p>
    <w:p w14:paraId="393640FF" w14:textId="77777777" w:rsidR="00092991" w:rsidRPr="006C17E1" w:rsidRDefault="00E2003F" w:rsidP="00E2003F">
      <w:pPr>
        <w:pStyle w:val="B2"/>
      </w:pPr>
      <w:r w:rsidRPr="006C17E1">
        <w:t>-</w:t>
      </w:r>
      <w:r w:rsidRPr="006C17E1">
        <w:tab/>
      </w:r>
      <w:r w:rsidR="00092991" w:rsidRPr="006C17E1">
        <w:t>Uplink NAS Transport</w:t>
      </w:r>
    </w:p>
    <w:p w14:paraId="71685006" w14:textId="77777777" w:rsidR="00092991" w:rsidRPr="006C17E1" w:rsidRDefault="00E2003F" w:rsidP="00E2003F">
      <w:pPr>
        <w:pStyle w:val="B2"/>
      </w:pPr>
      <w:r w:rsidRPr="006C17E1">
        <w:t>-</w:t>
      </w:r>
      <w:r w:rsidRPr="006C17E1">
        <w:tab/>
      </w:r>
      <w:r w:rsidR="00092991" w:rsidRPr="006C17E1">
        <w:t>NAS Non Delivery Indication</w:t>
      </w:r>
    </w:p>
    <w:p w14:paraId="49D2EAC5" w14:textId="77777777" w:rsidR="00092991" w:rsidRPr="006C17E1" w:rsidRDefault="00E2003F" w:rsidP="00E2003F">
      <w:pPr>
        <w:pStyle w:val="B2"/>
      </w:pPr>
      <w:r w:rsidRPr="006C17E1">
        <w:t>-</w:t>
      </w:r>
      <w:r w:rsidRPr="006C17E1">
        <w:tab/>
      </w:r>
      <w:r w:rsidR="00092991" w:rsidRPr="006C17E1">
        <w:t>Reroute NAS Request</w:t>
      </w:r>
    </w:p>
    <w:p w14:paraId="3B855352" w14:textId="77777777" w:rsidR="00092991" w:rsidRPr="006C17E1" w:rsidRDefault="00E2003F" w:rsidP="00E2003F">
      <w:pPr>
        <w:pStyle w:val="B1"/>
      </w:pPr>
      <w:r w:rsidRPr="006C17E1">
        <w:t>-</w:t>
      </w:r>
      <w:r w:rsidRPr="006C17E1">
        <w:tab/>
      </w:r>
      <w:r w:rsidR="00092991" w:rsidRPr="006C17E1">
        <w:t>Interface Management Procedures</w:t>
      </w:r>
    </w:p>
    <w:p w14:paraId="04DA3CC5" w14:textId="77777777" w:rsidR="00092991" w:rsidRPr="006C17E1" w:rsidRDefault="00E2003F" w:rsidP="00E2003F">
      <w:pPr>
        <w:pStyle w:val="B2"/>
      </w:pPr>
      <w:r w:rsidRPr="006C17E1">
        <w:t>-</w:t>
      </w:r>
      <w:r w:rsidRPr="006C17E1">
        <w:tab/>
      </w:r>
      <w:r w:rsidR="00092991" w:rsidRPr="006C17E1">
        <w:t>NG Setup</w:t>
      </w:r>
    </w:p>
    <w:p w14:paraId="435A0C16" w14:textId="77777777" w:rsidR="00092991" w:rsidRPr="006C17E1" w:rsidRDefault="00E2003F" w:rsidP="00E2003F">
      <w:pPr>
        <w:pStyle w:val="B2"/>
      </w:pPr>
      <w:r w:rsidRPr="006C17E1">
        <w:t>-</w:t>
      </w:r>
      <w:r w:rsidRPr="006C17E1">
        <w:tab/>
      </w:r>
      <w:r w:rsidR="00092991" w:rsidRPr="006C17E1">
        <w:t xml:space="preserve">RAN Configuration Update </w:t>
      </w:r>
    </w:p>
    <w:p w14:paraId="708E7C82" w14:textId="77777777" w:rsidR="00092991" w:rsidRPr="006C17E1" w:rsidRDefault="00E2003F" w:rsidP="00E2003F">
      <w:pPr>
        <w:pStyle w:val="B2"/>
      </w:pPr>
      <w:r w:rsidRPr="006C17E1">
        <w:t>-</w:t>
      </w:r>
      <w:r w:rsidRPr="006C17E1">
        <w:tab/>
      </w:r>
      <w:r w:rsidR="00092991" w:rsidRPr="006C17E1">
        <w:t>AMF Configuration Update</w:t>
      </w:r>
    </w:p>
    <w:p w14:paraId="254B833C" w14:textId="77777777" w:rsidR="00092991" w:rsidRPr="006C17E1" w:rsidRDefault="00E2003F" w:rsidP="00E2003F">
      <w:pPr>
        <w:pStyle w:val="B2"/>
      </w:pPr>
      <w:r w:rsidRPr="006C17E1">
        <w:t>-</w:t>
      </w:r>
      <w:r w:rsidRPr="006C17E1">
        <w:tab/>
      </w:r>
      <w:r w:rsidR="00092991" w:rsidRPr="006C17E1">
        <w:t>NG Reset</w:t>
      </w:r>
    </w:p>
    <w:p w14:paraId="5CF65FF3" w14:textId="77777777" w:rsidR="00092991" w:rsidRPr="006C17E1" w:rsidRDefault="00E2003F" w:rsidP="00E2003F">
      <w:pPr>
        <w:pStyle w:val="B2"/>
      </w:pPr>
      <w:r w:rsidRPr="006C17E1">
        <w:t>-</w:t>
      </w:r>
      <w:r w:rsidRPr="006C17E1">
        <w:tab/>
      </w:r>
      <w:r w:rsidR="00092991" w:rsidRPr="006C17E1">
        <w:t>Error Indication</w:t>
      </w:r>
    </w:p>
    <w:p w14:paraId="72CBCE3B" w14:textId="77777777" w:rsidR="00985D58" w:rsidRPr="006C17E1" w:rsidRDefault="00E2003F" w:rsidP="00985D58">
      <w:pPr>
        <w:pStyle w:val="B2"/>
      </w:pPr>
      <w:r w:rsidRPr="006C17E1">
        <w:t>-</w:t>
      </w:r>
      <w:r w:rsidRPr="006C17E1">
        <w:tab/>
      </w:r>
      <w:r w:rsidR="00092991" w:rsidRPr="006C17E1">
        <w:t>AMF Status Indication</w:t>
      </w:r>
    </w:p>
    <w:p w14:paraId="0FB3AF4A" w14:textId="77777777" w:rsidR="00985D58" w:rsidRPr="006C17E1" w:rsidRDefault="00985D58" w:rsidP="00985D58">
      <w:pPr>
        <w:pStyle w:val="B2"/>
      </w:pPr>
      <w:r w:rsidRPr="006C17E1">
        <w:t>-</w:t>
      </w:r>
      <w:r w:rsidRPr="006C17E1">
        <w:tab/>
        <w:t>Overload Start</w:t>
      </w:r>
    </w:p>
    <w:p w14:paraId="7B58551D" w14:textId="77777777" w:rsidR="00985D58" w:rsidRPr="006C17E1" w:rsidRDefault="00985D58" w:rsidP="00985D58">
      <w:pPr>
        <w:pStyle w:val="B2"/>
      </w:pPr>
      <w:r w:rsidRPr="006C17E1">
        <w:t>-</w:t>
      </w:r>
      <w:r w:rsidRPr="006C17E1">
        <w:tab/>
        <w:t>Overload Stop</w:t>
      </w:r>
    </w:p>
    <w:p w14:paraId="06C63253" w14:textId="77777777" w:rsidR="00985D58" w:rsidRPr="006C17E1" w:rsidRDefault="00985D58" w:rsidP="00985D58">
      <w:pPr>
        <w:pStyle w:val="B1"/>
      </w:pPr>
      <w:r w:rsidRPr="006C17E1">
        <w:t>-</w:t>
      </w:r>
      <w:r w:rsidRPr="006C17E1">
        <w:tab/>
        <w:t>UE TNLA Binding Procedures</w:t>
      </w:r>
    </w:p>
    <w:p w14:paraId="40270D3D" w14:textId="77777777" w:rsidR="00C61BC4" w:rsidRDefault="00985D58" w:rsidP="00C61BC4">
      <w:pPr>
        <w:pStyle w:val="B2"/>
      </w:pPr>
      <w:r w:rsidRPr="006C17E1">
        <w:t>-</w:t>
      </w:r>
      <w:r w:rsidRPr="006C17E1">
        <w:tab/>
        <w:t>UE TNLA Binding Release</w:t>
      </w:r>
    </w:p>
    <w:p w14:paraId="3533AF48" w14:textId="77777777" w:rsidR="00C61BC4" w:rsidRPr="006C17E1" w:rsidRDefault="00C61BC4" w:rsidP="00334B24">
      <w:bookmarkStart w:id="56" w:name="_Hlk159918591"/>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bookmarkEnd w:id="56"/>
    <w:p w14:paraId="1AD839FF" w14:textId="77777777" w:rsidR="00C61BC4" w:rsidRPr="006C17E1" w:rsidRDefault="00C61BC4" w:rsidP="00C61BC4">
      <w:pPr>
        <w:pStyle w:val="B1"/>
      </w:pPr>
      <w:r w:rsidRPr="006C17E1">
        <w:t>-</w:t>
      </w:r>
      <w:r w:rsidRPr="006C17E1">
        <w:tab/>
      </w:r>
      <w:r>
        <w:t>Trace</w:t>
      </w:r>
      <w:r w:rsidRPr="006C17E1">
        <w:t xml:space="preserve"> Procedures</w:t>
      </w:r>
    </w:p>
    <w:p w14:paraId="7435A122" w14:textId="77777777" w:rsidR="00C61BC4" w:rsidRPr="006C17E1" w:rsidRDefault="00C61BC4" w:rsidP="00C61BC4">
      <w:pPr>
        <w:pStyle w:val="B2"/>
      </w:pPr>
      <w:r w:rsidRPr="006C17E1">
        <w:t>-</w:t>
      </w:r>
      <w:r w:rsidRPr="006C17E1">
        <w:tab/>
      </w:r>
      <w:r w:rsidRPr="008112AF">
        <w:t>Trace Start</w:t>
      </w:r>
    </w:p>
    <w:p w14:paraId="487389B7" w14:textId="77777777" w:rsidR="00C61BC4" w:rsidRPr="006C17E1" w:rsidRDefault="00C61BC4" w:rsidP="00C61BC4">
      <w:pPr>
        <w:pStyle w:val="B2"/>
      </w:pPr>
      <w:r w:rsidRPr="006C17E1">
        <w:lastRenderedPageBreak/>
        <w:t>-</w:t>
      </w:r>
      <w:r w:rsidRPr="006C17E1">
        <w:tab/>
      </w:r>
      <w:r w:rsidRPr="008112AF">
        <w:t>Trace Failure Indication</w:t>
      </w:r>
    </w:p>
    <w:p w14:paraId="7C854622" w14:textId="13770EC5" w:rsidR="00092991" w:rsidRPr="006C17E1" w:rsidRDefault="00C61BC4" w:rsidP="00C61BC4">
      <w:pPr>
        <w:pStyle w:val="B2"/>
      </w:pPr>
      <w:r w:rsidRPr="006C17E1">
        <w:t>-</w:t>
      </w:r>
      <w:r w:rsidRPr="006C17E1">
        <w:tab/>
      </w:r>
      <w:r w:rsidRPr="008112AF">
        <w:t>Deactivate Trace</w:t>
      </w:r>
    </w:p>
    <w:p w14:paraId="1FE07818"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016C005F" w14:textId="77777777" w:rsidR="00D005CD" w:rsidRPr="006C17E1" w:rsidRDefault="00D005CD" w:rsidP="00D005CD">
      <w:pPr>
        <w:pStyle w:val="Heading2"/>
      </w:pPr>
      <w:bookmarkStart w:id="57" w:name="_Toc20953285"/>
      <w:bookmarkStart w:id="58" w:name="_Toc45830739"/>
      <w:bookmarkStart w:id="59" w:name="_Toc51762190"/>
      <w:bookmarkStart w:id="60" w:name="_Toc56516251"/>
      <w:bookmarkStart w:id="61" w:name="_Toc81228383"/>
      <w:bookmarkStart w:id="62" w:name="_Toc162598199"/>
      <w:r w:rsidRPr="006C17E1">
        <w:t>5</w:t>
      </w:r>
      <w:r w:rsidR="009D2823" w:rsidRPr="006C17E1">
        <w:t>.2</w:t>
      </w:r>
      <w:r w:rsidRPr="006C17E1">
        <w:tab/>
        <w:t xml:space="preserve">NGAP messages </w:t>
      </w:r>
      <w:r w:rsidR="009C4D2A" w:rsidRPr="006C17E1">
        <w:t>used</w:t>
      </w:r>
      <w:r w:rsidRPr="006C17E1">
        <w:t xml:space="preserve"> for non-3GPP access</w:t>
      </w:r>
      <w:bookmarkEnd w:id="57"/>
      <w:bookmarkEnd w:id="58"/>
      <w:bookmarkEnd w:id="59"/>
      <w:bookmarkEnd w:id="60"/>
      <w:bookmarkEnd w:id="61"/>
      <w:bookmarkEnd w:id="62"/>
    </w:p>
    <w:p w14:paraId="2756F336"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4DBD2906"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CDB9851" w14:textId="77777777" w:rsidR="00092991" w:rsidRPr="006C17E1" w:rsidRDefault="00E2003F" w:rsidP="00E2003F">
      <w:pPr>
        <w:pStyle w:val="B1"/>
      </w:pPr>
      <w:r w:rsidRPr="006C17E1">
        <w:t>-</w:t>
      </w:r>
      <w:r w:rsidRPr="006C17E1">
        <w:tab/>
      </w:r>
      <w:r w:rsidR="00092991" w:rsidRPr="006C17E1">
        <w:t>PDU SESSION RESOURCE SETUP REQUEST</w:t>
      </w:r>
    </w:p>
    <w:p w14:paraId="3F6F485F" w14:textId="77777777" w:rsidR="00092991" w:rsidRPr="006C17E1" w:rsidRDefault="00E2003F" w:rsidP="00E2003F">
      <w:pPr>
        <w:pStyle w:val="B1"/>
      </w:pPr>
      <w:r w:rsidRPr="006C17E1">
        <w:t>-</w:t>
      </w:r>
      <w:r w:rsidRPr="006C17E1">
        <w:tab/>
      </w:r>
      <w:r w:rsidR="00092991" w:rsidRPr="006C17E1">
        <w:t>PDU SESSION RESOURCE SETUP RESPONSE</w:t>
      </w:r>
    </w:p>
    <w:p w14:paraId="2B38428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285DCD20" w14:textId="77777777" w:rsidR="00092991" w:rsidRPr="006C17E1" w:rsidRDefault="00E2003F" w:rsidP="00E2003F">
      <w:pPr>
        <w:pStyle w:val="B1"/>
      </w:pPr>
      <w:r w:rsidRPr="006C17E1">
        <w:t>-</w:t>
      </w:r>
      <w:r w:rsidRPr="006C17E1">
        <w:tab/>
      </w:r>
      <w:r w:rsidR="00092991" w:rsidRPr="006C17E1">
        <w:t>PDU SESSION RESOURCE RELEASE RESPONSE</w:t>
      </w:r>
    </w:p>
    <w:p w14:paraId="31931D6B"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73DC4EB6"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PDU SESSION RESOURCE MODIFY RESPONSE</w:t>
      </w:r>
    </w:p>
    <w:p w14:paraId="65C488D6"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PDU SESSION RESOURCE NOTIFY</w:t>
      </w:r>
    </w:p>
    <w:p w14:paraId="3FC26929"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2049278F"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317F4E60" w14:textId="77777777" w:rsidR="00092991" w:rsidRPr="006C17E1" w:rsidRDefault="00E2003F" w:rsidP="00E2003F">
      <w:pPr>
        <w:pStyle w:val="B1"/>
      </w:pPr>
      <w:r w:rsidRPr="006C17E1">
        <w:t>-</w:t>
      </w:r>
      <w:r w:rsidRPr="006C17E1">
        <w:tab/>
      </w:r>
      <w:r w:rsidR="00092991" w:rsidRPr="006C17E1">
        <w:t>INITIAL CONTEXT SETUP FAILURE</w:t>
      </w:r>
    </w:p>
    <w:p w14:paraId="7BEE7FE7" w14:textId="77777777" w:rsidR="00092991" w:rsidRPr="006C17E1" w:rsidRDefault="00E2003F" w:rsidP="00E2003F">
      <w:pPr>
        <w:pStyle w:val="B1"/>
      </w:pPr>
      <w:r w:rsidRPr="006C17E1">
        <w:t>-</w:t>
      </w:r>
      <w:r w:rsidRPr="006C17E1">
        <w:tab/>
      </w:r>
      <w:r w:rsidR="00092991" w:rsidRPr="006C17E1">
        <w:t>UE CONTEXT RELEASE REQUEST</w:t>
      </w:r>
    </w:p>
    <w:p w14:paraId="07ADC89E"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30F60714"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7A4E26"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1414F760"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0362E31D"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UE CONTEXT MODIFICATION FAILURE</w:t>
      </w:r>
    </w:p>
    <w:p w14:paraId="03AF7CB9"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INITIAL UE MESSAGE</w:t>
      </w:r>
    </w:p>
    <w:p w14:paraId="7E50669F" w14:textId="77777777" w:rsidR="00092991" w:rsidRPr="006C17E1" w:rsidRDefault="00E2003F" w:rsidP="00E2003F">
      <w:pPr>
        <w:pStyle w:val="B1"/>
      </w:pPr>
      <w:r w:rsidRPr="006C17E1">
        <w:t>-</w:t>
      </w:r>
      <w:r w:rsidRPr="006C17E1">
        <w:tab/>
      </w:r>
      <w:r w:rsidR="00092991" w:rsidRPr="006C17E1">
        <w:t>DOWNLINK NAS TRANSPORT</w:t>
      </w:r>
    </w:p>
    <w:p w14:paraId="6D7DE269" w14:textId="77777777" w:rsidR="00092991" w:rsidRPr="006C17E1" w:rsidRDefault="00E2003F" w:rsidP="00E2003F">
      <w:pPr>
        <w:pStyle w:val="B1"/>
      </w:pPr>
      <w:r w:rsidRPr="006C17E1">
        <w:t>-</w:t>
      </w:r>
      <w:r w:rsidRPr="006C17E1">
        <w:tab/>
      </w:r>
      <w:r w:rsidR="00092991" w:rsidRPr="006C17E1">
        <w:t>UPLINK NAS TRANSPORT</w:t>
      </w:r>
    </w:p>
    <w:p w14:paraId="1163D1B4" w14:textId="77777777" w:rsidR="00092991" w:rsidRPr="006C17E1" w:rsidRDefault="00E2003F" w:rsidP="00E2003F">
      <w:pPr>
        <w:pStyle w:val="B1"/>
      </w:pPr>
      <w:r w:rsidRPr="006C17E1">
        <w:t>-</w:t>
      </w:r>
      <w:r w:rsidRPr="006C17E1">
        <w:tab/>
      </w:r>
      <w:r w:rsidR="00092991" w:rsidRPr="006C17E1">
        <w:t>NAS NON DELIVERY INDICATION</w:t>
      </w:r>
    </w:p>
    <w:p w14:paraId="3D70AE19" w14:textId="77777777" w:rsidR="00092991" w:rsidRPr="006C17E1" w:rsidRDefault="00E2003F" w:rsidP="00E2003F">
      <w:pPr>
        <w:pStyle w:val="B1"/>
      </w:pPr>
      <w:r w:rsidRPr="006C17E1">
        <w:t>-</w:t>
      </w:r>
      <w:r w:rsidRPr="006C17E1">
        <w:tab/>
      </w:r>
      <w:r w:rsidR="00092991" w:rsidRPr="006C17E1">
        <w:t>REROUTE NAS REQUEST</w:t>
      </w:r>
    </w:p>
    <w:p w14:paraId="26D3C86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5BBF0A9"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360C43AF" w14:textId="77777777" w:rsidR="00092991" w:rsidRPr="006C17E1" w:rsidRDefault="00E2003F" w:rsidP="00E2003F">
      <w:pPr>
        <w:pStyle w:val="B1"/>
      </w:pPr>
      <w:r w:rsidRPr="006C17E1">
        <w:t>-</w:t>
      </w:r>
      <w:r w:rsidRPr="006C17E1">
        <w:tab/>
      </w:r>
      <w:r w:rsidR="00092991" w:rsidRPr="006C17E1">
        <w:t>NG SETUP FAILURE</w:t>
      </w:r>
    </w:p>
    <w:p w14:paraId="0F8D6492"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3E580044"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510F18A1" w14:textId="77777777" w:rsidR="00092991" w:rsidRPr="006C17E1" w:rsidRDefault="00E2003F" w:rsidP="00E2003F">
      <w:pPr>
        <w:pStyle w:val="B1"/>
      </w:pPr>
      <w:r w:rsidRPr="006C17E1">
        <w:t>-</w:t>
      </w:r>
      <w:r w:rsidRPr="006C17E1">
        <w:tab/>
      </w:r>
      <w:r w:rsidR="00092991" w:rsidRPr="006C17E1">
        <w:t>RAN CONFIGURATION UPDATE FAILURE</w:t>
      </w:r>
    </w:p>
    <w:p w14:paraId="4B30AFDB"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25D7367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4C50EE6F" w14:textId="77777777" w:rsidR="00092991" w:rsidRPr="006C17E1" w:rsidRDefault="00E2003F" w:rsidP="00E2003F">
      <w:pPr>
        <w:pStyle w:val="B1"/>
      </w:pPr>
      <w:r w:rsidRPr="006C17E1">
        <w:t>-</w:t>
      </w:r>
      <w:r w:rsidRPr="006C17E1">
        <w:tab/>
      </w:r>
      <w:r w:rsidR="00092991" w:rsidRPr="006C17E1">
        <w:t>AMF CONFIGURATION UPDATE FAILURE</w:t>
      </w:r>
    </w:p>
    <w:p w14:paraId="57D8008C" w14:textId="77777777" w:rsidR="00092991" w:rsidRPr="006C17E1" w:rsidRDefault="00E2003F" w:rsidP="00E2003F">
      <w:pPr>
        <w:pStyle w:val="B1"/>
      </w:pPr>
      <w:r w:rsidRPr="006C17E1">
        <w:t>-</w:t>
      </w:r>
      <w:r w:rsidRPr="006C17E1">
        <w:tab/>
      </w:r>
      <w:r w:rsidR="00092991" w:rsidRPr="006C17E1">
        <w:t>NG RESET</w:t>
      </w:r>
      <w:r w:rsidR="00092991" w:rsidRPr="006C17E1">
        <w:tab/>
      </w:r>
    </w:p>
    <w:p w14:paraId="1499EE1A"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70501CDB" w14:textId="77777777" w:rsidR="00092991" w:rsidRPr="006C17E1" w:rsidRDefault="00E2003F" w:rsidP="00E2003F">
      <w:pPr>
        <w:pStyle w:val="B1"/>
      </w:pPr>
      <w:r w:rsidRPr="006C17E1">
        <w:t>-</w:t>
      </w:r>
      <w:r w:rsidRPr="006C17E1">
        <w:tab/>
      </w:r>
      <w:r w:rsidR="00092991" w:rsidRPr="006C17E1">
        <w:t>ERROR INDICATION</w:t>
      </w:r>
    </w:p>
    <w:p w14:paraId="4C6FED5A" w14:textId="77777777" w:rsidR="00985D58" w:rsidRPr="006C17E1" w:rsidRDefault="00E2003F" w:rsidP="00985D58">
      <w:pPr>
        <w:pStyle w:val="B1"/>
      </w:pPr>
      <w:r w:rsidRPr="006C17E1">
        <w:t>-</w:t>
      </w:r>
      <w:r w:rsidRPr="006C17E1">
        <w:tab/>
      </w:r>
      <w:r w:rsidR="00092991" w:rsidRPr="006C17E1">
        <w:t>AMF STATUS INDICATION</w:t>
      </w:r>
    </w:p>
    <w:p w14:paraId="7CF16FD5" w14:textId="77777777" w:rsidR="00985D58" w:rsidRPr="006C17E1" w:rsidRDefault="00985D58" w:rsidP="00985D58">
      <w:pPr>
        <w:pStyle w:val="B1"/>
      </w:pPr>
      <w:r w:rsidRPr="006C17E1">
        <w:t>-</w:t>
      </w:r>
      <w:r w:rsidRPr="006C17E1">
        <w:tab/>
        <w:t>OVERLOAD START</w:t>
      </w:r>
    </w:p>
    <w:p w14:paraId="555C2BEC" w14:textId="77777777" w:rsidR="00D005CD" w:rsidRPr="006C17E1" w:rsidRDefault="00985D58" w:rsidP="00985D58">
      <w:pPr>
        <w:pStyle w:val="B1"/>
      </w:pPr>
      <w:r w:rsidRPr="006C17E1">
        <w:t>-</w:t>
      </w:r>
      <w:r w:rsidRPr="006C17E1">
        <w:tab/>
        <w:t>OVERLOAD STOP</w:t>
      </w:r>
    </w:p>
    <w:p w14:paraId="155DF61C" w14:textId="77777777" w:rsidR="00C61BC4" w:rsidRDefault="00985D58" w:rsidP="00C61BC4">
      <w:pPr>
        <w:pStyle w:val="B1"/>
      </w:pPr>
      <w:r w:rsidRPr="006C17E1">
        <w:t>-</w:t>
      </w:r>
      <w:r w:rsidRPr="006C17E1">
        <w:tab/>
        <w:t>UE TNLA BINDING RELEASE REQUEST</w:t>
      </w:r>
    </w:p>
    <w:p w14:paraId="241ACCEA" w14:textId="5FEB7E45" w:rsidR="00C61BC4" w:rsidRPr="006C17E1" w:rsidRDefault="00C61BC4" w:rsidP="00334B24">
      <w:bookmarkStart w:id="63" w:name="_Hlk159918615"/>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r>
        <w:rPr>
          <w:lang w:val="en-US" w:eastAsia="zh-CN"/>
        </w:rPr>
        <w:t xml:space="preserve"> </w:t>
      </w:r>
      <w:r w:rsidRPr="006C17E1">
        <w:rPr>
          <w:lang w:val="en-US" w:eastAsia="zh-CN"/>
        </w:rPr>
        <w:t xml:space="preserve">(ASN.1 notation) that are used between the </w:t>
      </w:r>
      <w:r>
        <w:rPr>
          <w:lang w:eastAsia="zh-CN"/>
        </w:rPr>
        <w:t xml:space="preserve">N3IWF </w:t>
      </w:r>
      <w:r w:rsidRPr="00555AC8">
        <w:rPr>
          <w:lang w:eastAsia="zh-CN"/>
        </w:rPr>
        <w:t>node</w:t>
      </w:r>
      <w:r w:rsidRPr="006C17E1">
        <w:rPr>
          <w:lang w:val="en-US" w:eastAsia="zh-CN"/>
        </w:rPr>
        <w:t xml:space="preserve"> and the AMF.</w:t>
      </w:r>
      <w:bookmarkEnd w:id="63"/>
    </w:p>
    <w:p w14:paraId="3333FA7C" w14:textId="77777777" w:rsidR="00C61BC4" w:rsidRDefault="00C61BC4" w:rsidP="00C61BC4">
      <w:pPr>
        <w:pStyle w:val="B1"/>
      </w:pPr>
      <w:r>
        <w:t>-</w:t>
      </w:r>
      <w:r>
        <w:tab/>
        <w:t>TRACE START</w:t>
      </w:r>
    </w:p>
    <w:p w14:paraId="6C1D39D7" w14:textId="77777777" w:rsidR="00C61BC4" w:rsidRDefault="00C61BC4" w:rsidP="00C61BC4">
      <w:pPr>
        <w:pStyle w:val="B1"/>
      </w:pPr>
      <w:r>
        <w:t>-</w:t>
      </w:r>
      <w:r>
        <w:tab/>
      </w:r>
      <w:r w:rsidRPr="001D2E49">
        <w:t>TRACE FAILURE INDICATION</w:t>
      </w:r>
    </w:p>
    <w:p w14:paraId="4C0DEC27" w14:textId="3840E24B" w:rsidR="00985D58" w:rsidRPr="006C17E1" w:rsidRDefault="00C61BC4" w:rsidP="00C61BC4">
      <w:pPr>
        <w:pStyle w:val="B1"/>
      </w:pPr>
      <w:r>
        <w:t>-</w:t>
      </w:r>
      <w:r>
        <w:tab/>
      </w:r>
      <w:r w:rsidRPr="001D2E49">
        <w:t>DEACTIVATE TRACE</w:t>
      </w:r>
    </w:p>
    <w:p w14:paraId="4D2971D4" w14:textId="77777777" w:rsidR="009D2823" w:rsidRPr="006C17E1" w:rsidRDefault="009D2823" w:rsidP="009D2823">
      <w:pPr>
        <w:pStyle w:val="Heading2"/>
      </w:pPr>
      <w:bookmarkStart w:id="64" w:name="_Toc20953286"/>
      <w:bookmarkStart w:id="65" w:name="_Toc45830740"/>
      <w:bookmarkStart w:id="66" w:name="_Toc51762191"/>
      <w:bookmarkStart w:id="67" w:name="_Toc56516252"/>
      <w:bookmarkStart w:id="68" w:name="_Toc81228384"/>
      <w:bookmarkStart w:id="69" w:name="_Toc162598200"/>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4"/>
      <w:bookmarkEnd w:id="65"/>
      <w:bookmarkEnd w:id="66"/>
      <w:bookmarkEnd w:id="67"/>
      <w:bookmarkEnd w:id="68"/>
      <w:bookmarkEnd w:id="69"/>
      <w:r w:rsidRPr="006C17E1">
        <w:t xml:space="preserve"> </w:t>
      </w:r>
    </w:p>
    <w:p w14:paraId="4A00ADCD"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17187EDF" w14:textId="77777777" w:rsidR="00F7117D" w:rsidRPr="006C17E1" w:rsidRDefault="00F7117D" w:rsidP="00F7117D">
      <w:r w:rsidRPr="006C17E1">
        <w:t>PDU SESSION RESOURCE SETUP REQUEST message:</w:t>
      </w:r>
    </w:p>
    <w:p w14:paraId="21C7EBFC" w14:textId="77777777" w:rsidR="00F7117D" w:rsidRPr="006C17E1" w:rsidRDefault="00E2003F" w:rsidP="00E2003F">
      <w:pPr>
        <w:pStyle w:val="B1"/>
      </w:pPr>
      <w:r w:rsidRPr="006C17E1">
        <w:t>-</w:t>
      </w:r>
      <w:r w:rsidRPr="006C17E1">
        <w:tab/>
      </w:r>
      <w:r w:rsidR="00F7117D" w:rsidRPr="006C17E1">
        <w:t>the following IEs shall be ignored, when received:</w:t>
      </w:r>
    </w:p>
    <w:p w14:paraId="0DB4D42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6D3B9915"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226CAE52"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3E6844A6" w14:textId="77777777" w:rsidR="002A7B26"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411E6B5F" w14:textId="77777777" w:rsidR="00F7117D" w:rsidRPr="006C17E1" w:rsidRDefault="00F7117D" w:rsidP="00F7117D">
      <w:r w:rsidRPr="006C17E1">
        <w:t>PDU SESSION RESOURCE RELEASE COMMAND message:</w:t>
      </w:r>
    </w:p>
    <w:p w14:paraId="4709F7E6" w14:textId="77777777" w:rsidR="00F7117D" w:rsidRPr="006C17E1" w:rsidRDefault="00E2003F" w:rsidP="00E2003F">
      <w:pPr>
        <w:pStyle w:val="B1"/>
      </w:pPr>
      <w:r w:rsidRPr="006C17E1">
        <w:t>-</w:t>
      </w:r>
      <w:r w:rsidRPr="006C17E1">
        <w:tab/>
      </w:r>
      <w:r w:rsidR="00F7117D" w:rsidRPr="006C17E1">
        <w:t>the following IEs shall be ignored, when received:</w:t>
      </w:r>
    </w:p>
    <w:p w14:paraId="64780AF8"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6C49B2D1" w14:textId="77777777" w:rsidR="00F7117D" w:rsidRPr="006C17E1" w:rsidRDefault="00F7117D" w:rsidP="00F7117D">
      <w:r w:rsidRPr="006C17E1">
        <w:t>PDU SESSION RESOURCE MODIFY REQUEST message:</w:t>
      </w:r>
    </w:p>
    <w:p w14:paraId="625DFD40" w14:textId="77777777" w:rsidR="00F7117D" w:rsidRPr="006C17E1" w:rsidRDefault="00E2003F" w:rsidP="00E2003F">
      <w:pPr>
        <w:pStyle w:val="B1"/>
      </w:pPr>
      <w:r w:rsidRPr="006C17E1">
        <w:t>-</w:t>
      </w:r>
      <w:r w:rsidRPr="006C17E1">
        <w:tab/>
      </w:r>
      <w:r w:rsidR="00F7117D" w:rsidRPr="006C17E1">
        <w:t>the following IEs shall be ignored, when received:</w:t>
      </w:r>
    </w:p>
    <w:p w14:paraId="4AC96DD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2C88D3E3"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18357712"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5625AB94" w14:textId="77777777" w:rsidR="00092991" w:rsidRPr="006C17E1" w:rsidRDefault="00092991" w:rsidP="00092991">
      <w:r w:rsidRPr="006C17E1">
        <w:t>INITIAL CONTEXT SETUP REQUEST</w:t>
      </w:r>
      <w:r w:rsidRPr="006C17E1">
        <w:tab/>
        <w:t>message:</w:t>
      </w:r>
    </w:p>
    <w:p w14:paraId="7E3435E3"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34043F99"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0" w:name="_Hlk509393909"/>
      <w:r w:rsidR="009F789C" w:rsidRPr="00C31CB7">
        <w:rPr>
          <w:i/>
        </w:rPr>
        <w:t>for RRC INACTIVE</w:t>
      </w:r>
      <w:r w:rsidR="009F789C" w:rsidRPr="006C17E1">
        <w:t xml:space="preserve"> </w:t>
      </w:r>
      <w:r w:rsidR="00092991" w:rsidRPr="006C17E1">
        <w:t>IE</w:t>
      </w:r>
      <w:bookmarkEnd w:id="70"/>
    </w:p>
    <w:p w14:paraId="2208AD6C" w14:textId="74610E65"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C61BC4">
        <w:t xml:space="preserve"> </w:t>
      </w:r>
      <w:bookmarkStart w:id="71" w:name="_Hlk159918646"/>
      <w:r w:rsidR="00C61BC4">
        <w:t>(except for non-trusted non-3GPP access as specified in TS 23.501 [3])</w:t>
      </w:r>
      <w:bookmarkEnd w:id="71"/>
    </w:p>
    <w:p w14:paraId="41F1BDB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7208A34B"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506D77D2"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129A8BA2"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EB7F3F"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5E7D72F8"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0DB08131"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4758FA42"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3B859E6D"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01B9D62"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0E716DA7"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30886A39"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5FDC47"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04928C41"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51B41DB"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01BA106E"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5A150355"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32DB6A2"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3BC46521" w14:textId="77777777" w:rsidR="00ED0469" w:rsidRPr="00C61BC4" w:rsidRDefault="00ED0469" w:rsidP="00ED0469">
      <w:pPr>
        <w:pStyle w:val="B2"/>
        <w:rPr>
          <w:lang w:val="fr-FR"/>
        </w:rPr>
      </w:pPr>
      <w:r w:rsidRPr="00C61BC4">
        <w:rPr>
          <w:lang w:val="fr-FR"/>
        </w:rPr>
        <w:t>-</w:t>
      </w:r>
      <w:r w:rsidRPr="00C61BC4">
        <w:rPr>
          <w:lang w:val="fr-FR"/>
        </w:rPr>
        <w:tab/>
      </w:r>
      <w:r w:rsidRPr="00C61BC4">
        <w:rPr>
          <w:i/>
          <w:iCs/>
          <w:lang w:val="fr-FR"/>
        </w:rPr>
        <w:t xml:space="preserve">PC5 QoS </w:t>
      </w:r>
      <w:proofErr w:type="spellStart"/>
      <w:r w:rsidRPr="00C61BC4">
        <w:rPr>
          <w:i/>
          <w:iCs/>
          <w:lang w:val="fr-FR"/>
        </w:rPr>
        <w:t>Parameters</w:t>
      </w:r>
      <w:proofErr w:type="spellEnd"/>
      <w:r w:rsidRPr="00C61BC4">
        <w:rPr>
          <w:i/>
          <w:iCs/>
          <w:lang w:val="fr-FR"/>
        </w:rPr>
        <w:t xml:space="preserve"> </w:t>
      </w:r>
      <w:r w:rsidRPr="00C61BC4">
        <w:rPr>
          <w:lang w:val="fr-FR"/>
        </w:rPr>
        <w:t>IE</w:t>
      </w:r>
    </w:p>
    <w:p w14:paraId="78687BA0" w14:textId="77777777" w:rsidR="00ED0469" w:rsidRPr="00C61BC4" w:rsidRDefault="00ED0469" w:rsidP="00ED0469">
      <w:pPr>
        <w:pStyle w:val="B2"/>
        <w:rPr>
          <w:lang w:val="fr-FR"/>
        </w:rPr>
      </w:pPr>
      <w:r w:rsidRPr="00C61BC4">
        <w:rPr>
          <w:lang w:val="fr-FR"/>
        </w:rPr>
        <w:t>-</w:t>
      </w:r>
      <w:r w:rsidRPr="00C61BC4">
        <w:rPr>
          <w:lang w:val="fr-FR"/>
        </w:rPr>
        <w:tab/>
      </w:r>
      <w:r w:rsidRPr="00C61BC4">
        <w:rPr>
          <w:i/>
          <w:iCs/>
          <w:lang w:val="fr-FR"/>
        </w:rPr>
        <w:t xml:space="preserve">CE-mode-B </w:t>
      </w:r>
      <w:proofErr w:type="spellStart"/>
      <w:r w:rsidRPr="00C61BC4">
        <w:rPr>
          <w:i/>
          <w:iCs/>
          <w:lang w:val="fr-FR"/>
        </w:rPr>
        <w:t>Restricted</w:t>
      </w:r>
      <w:proofErr w:type="spellEnd"/>
      <w:r w:rsidRPr="00C61BC4">
        <w:rPr>
          <w:lang w:val="fr-FR"/>
        </w:rPr>
        <w:t xml:space="preserve"> IE</w:t>
      </w:r>
    </w:p>
    <w:p w14:paraId="5B5BA4C1"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65CC7539"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6FBA083C"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4EDAE1A7"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E0FA740" w14:textId="77777777" w:rsidR="005A2642" w:rsidRDefault="005A2642" w:rsidP="005A2642">
      <w:pPr>
        <w:pStyle w:val="B2"/>
      </w:pPr>
      <w:r w:rsidRPr="006C17E1">
        <w:t>-</w:t>
      </w:r>
      <w:r w:rsidRPr="006C17E1">
        <w:tab/>
      </w:r>
      <w:r w:rsidRPr="007301F2">
        <w:rPr>
          <w:i/>
          <w:iCs/>
        </w:rPr>
        <w:t>UE Security Capabilities</w:t>
      </w:r>
      <w:r w:rsidRPr="006C17E1">
        <w:t xml:space="preserve"> IE</w:t>
      </w:r>
    </w:p>
    <w:p w14:paraId="79900515" w14:textId="77777777" w:rsidR="00182C70" w:rsidRDefault="002A7B26" w:rsidP="00182C70">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251FF7BB"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566F9993"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126371AD" w14:textId="77777777" w:rsidR="00092991" w:rsidRPr="006C17E1" w:rsidRDefault="00092991" w:rsidP="00092991">
      <w:r w:rsidRPr="006C17E1">
        <w:t>UE CONTEXT RELEASE COMPLETE message:</w:t>
      </w:r>
    </w:p>
    <w:p w14:paraId="0C0CA216" w14:textId="77777777" w:rsidR="00092991" w:rsidRPr="006C17E1" w:rsidRDefault="00E2003F" w:rsidP="00E2003F">
      <w:pPr>
        <w:pStyle w:val="B1"/>
      </w:pPr>
      <w:r w:rsidRPr="006C17E1">
        <w:t>-</w:t>
      </w:r>
      <w:r w:rsidRPr="006C17E1">
        <w:tab/>
      </w:r>
      <w:r w:rsidR="00092991" w:rsidRPr="006C17E1">
        <w:t>the following IEs shall be ignored, when received:</w:t>
      </w:r>
    </w:p>
    <w:p w14:paraId="5BB2EE39"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7A69DE70" w14:textId="77777777" w:rsidR="00661D54" w:rsidRPr="006C17E1" w:rsidRDefault="00661D54" w:rsidP="00661D54">
      <w:pPr>
        <w:pStyle w:val="B2"/>
      </w:pPr>
      <w:r w:rsidRPr="006C17E1">
        <w:lastRenderedPageBreak/>
        <w:t>-</w:t>
      </w:r>
      <w:r w:rsidRPr="006C17E1">
        <w:tab/>
      </w:r>
      <w:r w:rsidRPr="00946265">
        <w:rPr>
          <w:i/>
        </w:rPr>
        <w:t>Paging Assistance Data for CE Capable UE</w:t>
      </w:r>
      <w:r w:rsidRPr="006C17E1">
        <w:t xml:space="preserve"> IE</w:t>
      </w:r>
    </w:p>
    <w:p w14:paraId="4A8777CE" w14:textId="77777777" w:rsidR="00092991" w:rsidRPr="006C17E1" w:rsidRDefault="00092991" w:rsidP="00092991">
      <w:r w:rsidRPr="006C17E1">
        <w:t>UE CONTEXT MODIFICATION REQUEST message:</w:t>
      </w:r>
    </w:p>
    <w:p w14:paraId="4A0C0342" w14:textId="77777777" w:rsidR="00092991" w:rsidRPr="006C17E1" w:rsidRDefault="00E2003F" w:rsidP="00E2003F">
      <w:pPr>
        <w:pStyle w:val="B1"/>
      </w:pPr>
      <w:r w:rsidRPr="006C17E1">
        <w:t>-</w:t>
      </w:r>
      <w:r w:rsidRPr="006C17E1">
        <w:tab/>
      </w:r>
      <w:r w:rsidR="00092991" w:rsidRPr="006C17E1">
        <w:t>the following IEs shall be ignored, when received:</w:t>
      </w:r>
    </w:p>
    <w:p w14:paraId="49E5EA9F"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1466A1F7"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40605028"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49EFD6B0"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110BF4B5"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12B78445"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255A0D9B"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0AC8B22D"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50682B0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4747C512"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7602459"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2E5F37E2"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5EFB2DE"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27ADB95B"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4EAC8F35"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CFEB21B" w14:textId="77777777" w:rsidR="005A2642" w:rsidRPr="006C17E1" w:rsidRDefault="005A2642" w:rsidP="005A2642">
      <w:pPr>
        <w:pStyle w:val="B2"/>
      </w:pPr>
      <w:r w:rsidRPr="006C17E1">
        <w:t>-</w:t>
      </w:r>
      <w:r w:rsidRPr="006C17E1">
        <w:tab/>
      </w:r>
      <w:r w:rsidRPr="007301F2">
        <w:rPr>
          <w:i/>
          <w:iCs/>
        </w:rPr>
        <w:t>UE Security Capabilities</w:t>
      </w:r>
      <w:r w:rsidRPr="006C17E1">
        <w:t xml:space="preserve"> IE</w:t>
      </w:r>
    </w:p>
    <w:p w14:paraId="62038515"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C15573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9BF91A1" w14:textId="77777777" w:rsidR="00985D58" w:rsidRPr="00C61BC4" w:rsidRDefault="00985D58" w:rsidP="00985D58">
      <w:pPr>
        <w:rPr>
          <w:lang w:val="fr-FR"/>
        </w:rPr>
      </w:pPr>
      <w:r w:rsidRPr="00C61BC4">
        <w:rPr>
          <w:lang w:val="fr-FR"/>
        </w:rPr>
        <w:t>UE CONTEXT MODIFICATION RESPONSE message:</w:t>
      </w:r>
    </w:p>
    <w:p w14:paraId="65428D40" w14:textId="77777777" w:rsidR="00985D58" w:rsidRPr="006C17E1" w:rsidRDefault="00985D58" w:rsidP="00985D58">
      <w:pPr>
        <w:pStyle w:val="B1"/>
      </w:pPr>
      <w:r w:rsidRPr="006C17E1">
        <w:t>-</w:t>
      </w:r>
      <w:r w:rsidRPr="006C17E1">
        <w:tab/>
        <w:t>the following IEs shall be ignored, when received:</w:t>
      </w:r>
    </w:p>
    <w:p w14:paraId="4531C031"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20A6FFE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41B319AE" w14:textId="77777777" w:rsidR="00661D54" w:rsidRPr="006C17E1" w:rsidRDefault="00661D54" w:rsidP="00661D54">
      <w:pPr>
        <w:pStyle w:val="B1"/>
      </w:pPr>
      <w:r w:rsidRPr="006C17E1">
        <w:t>-</w:t>
      </w:r>
      <w:r w:rsidRPr="006C17E1">
        <w:tab/>
        <w:t>the following IEs shall be ignored, when received:</w:t>
      </w:r>
    </w:p>
    <w:p w14:paraId="0EECF1DE"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IAB Node Indication</w:t>
      </w:r>
      <w:r w:rsidRPr="00C61BC4">
        <w:rPr>
          <w:lang w:val="fr-FR"/>
        </w:rPr>
        <w:t xml:space="preserve"> IE</w:t>
      </w:r>
    </w:p>
    <w:p w14:paraId="33079A54"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CE-mode-B Support Indicator</w:t>
      </w:r>
      <w:r w:rsidRPr="00C61BC4">
        <w:rPr>
          <w:lang w:val="fr-FR"/>
        </w:rPr>
        <w:t xml:space="preserve"> IE</w:t>
      </w:r>
    </w:p>
    <w:p w14:paraId="45B869B3"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 xml:space="preserve">LTE-M Indication </w:t>
      </w:r>
      <w:r w:rsidRPr="00C61BC4">
        <w:rPr>
          <w:lang w:val="fr-FR"/>
        </w:rPr>
        <w:t>IE</w:t>
      </w:r>
    </w:p>
    <w:p w14:paraId="4EBBC20E"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EDT Session</w:t>
      </w:r>
      <w:r w:rsidRPr="00C61BC4">
        <w:rPr>
          <w:lang w:val="fr-FR"/>
        </w:rPr>
        <w:t xml:space="preserve"> IE</w:t>
      </w:r>
    </w:p>
    <w:p w14:paraId="14107E9C" w14:textId="77777777" w:rsidR="00661D54" w:rsidRPr="006C17E1" w:rsidRDefault="00661D54" w:rsidP="00661D54">
      <w:pPr>
        <w:pStyle w:val="B2"/>
      </w:pPr>
      <w:r w:rsidRPr="006C17E1">
        <w:t>-</w:t>
      </w:r>
      <w:r w:rsidRPr="006C17E1">
        <w:tab/>
      </w:r>
      <w:r w:rsidRPr="001C5996">
        <w:rPr>
          <w:i/>
        </w:rPr>
        <w:t>NPN Access Information</w:t>
      </w:r>
      <w:r w:rsidRPr="006C17E1">
        <w:t xml:space="preserve"> IE</w:t>
      </w:r>
    </w:p>
    <w:p w14:paraId="57D5F33F"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45E1AA27"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7D497414"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05F72246"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4EA8668" w14:textId="77777777" w:rsidR="00092991" w:rsidRPr="006C17E1" w:rsidRDefault="00092991" w:rsidP="00092991">
      <w:r w:rsidRPr="006C17E1">
        <w:t>DOWNLINK NAS TRANSPORT</w:t>
      </w:r>
      <w:r w:rsidRPr="006C17E1">
        <w:rPr>
          <w:lang w:eastAsia="zh-CN"/>
        </w:rPr>
        <w:t xml:space="preserve"> </w:t>
      </w:r>
      <w:r w:rsidRPr="006C17E1">
        <w:t>message:</w:t>
      </w:r>
    </w:p>
    <w:p w14:paraId="64333FB6" w14:textId="77777777" w:rsidR="00092991" w:rsidRPr="006C17E1" w:rsidRDefault="00E2003F" w:rsidP="00E2003F">
      <w:pPr>
        <w:pStyle w:val="B1"/>
      </w:pPr>
      <w:r w:rsidRPr="006C17E1">
        <w:t>-</w:t>
      </w:r>
      <w:r w:rsidRPr="006C17E1">
        <w:tab/>
      </w:r>
      <w:r w:rsidR="00092991" w:rsidRPr="006C17E1">
        <w:t>the following IEs shall be ignored, when received:</w:t>
      </w:r>
    </w:p>
    <w:p w14:paraId="1D2013BE"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72A225B4"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18D67BF"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8D1DFE1"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66869E3E"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557192C1"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0117D4FA"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0A522CA7" w14:textId="77777777" w:rsidR="00661D54" w:rsidRDefault="00661D54" w:rsidP="00661D54">
      <w:pPr>
        <w:pStyle w:val="B2"/>
      </w:pPr>
      <w:r w:rsidRPr="006C17E1">
        <w:t>-</w:t>
      </w:r>
      <w:r w:rsidRPr="006C17E1">
        <w:tab/>
      </w:r>
      <w:r w:rsidRPr="008E38E2">
        <w:rPr>
          <w:i/>
          <w:iCs/>
        </w:rPr>
        <w:t>CE-mode-B Restricted</w:t>
      </w:r>
      <w:r w:rsidRPr="006C17E1">
        <w:t xml:space="preserve"> IE</w:t>
      </w:r>
    </w:p>
    <w:p w14:paraId="0D87AE2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292FF474"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C1DAC6" w14:textId="77777777" w:rsidR="00661D54" w:rsidRDefault="00661D54" w:rsidP="00661D54">
      <w:pPr>
        <w:pStyle w:val="B2"/>
      </w:pPr>
      <w:r w:rsidRPr="006C17E1">
        <w:t>-</w:t>
      </w:r>
      <w:r w:rsidRPr="006C17E1">
        <w:tab/>
      </w:r>
      <w:r w:rsidRPr="007B5F41">
        <w:rPr>
          <w:i/>
          <w:iCs/>
        </w:rPr>
        <w:t>End Indication</w:t>
      </w:r>
      <w:r w:rsidRPr="006C17E1">
        <w:t xml:space="preserve"> IE</w:t>
      </w:r>
    </w:p>
    <w:p w14:paraId="3AF2AAD8"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0A90F88D" w14:textId="77777777" w:rsidR="00661D54" w:rsidRPr="006C17E1" w:rsidRDefault="00661D54" w:rsidP="00661D54">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769BED5F" w14:textId="77777777" w:rsidR="002A7B26" w:rsidRDefault="002A7B26" w:rsidP="002A7B26">
      <w:r>
        <w:t>UP</w:t>
      </w:r>
      <w:r w:rsidRPr="00EA3035">
        <w:t>LINK NAS TRANSPORT</w:t>
      </w:r>
      <w:r w:rsidRPr="00EA3035">
        <w:rPr>
          <w:lang w:eastAsia="zh-CN"/>
        </w:rPr>
        <w:t xml:space="preserve"> </w:t>
      </w:r>
      <w:r w:rsidRPr="00EA3035">
        <w:t>message:</w:t>
      </w:r>
    </w:p>
    <w:p w14:paraId="56EE3F89"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0D084583"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115F64CC"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13AA8E0D" w14:textId="77777777" w:rsidR="00092991" w:rsidRPr="006C17E1" w:rsidRDefault="00092991" w:rsidP="00092991">
      <w:r w:rsidRPr="006C17E1">
        <w:t>NG SETUP REQUEST message:</w:t>
      </w:r>
    </w:p>
    <w:p w14:paraId="11183515" w14:textId="77777777" w:rsidR="00092991" w:rsidRPr="006C17E1" w:rsidRDefault="00E2003F" w:rsidP="00E2003F">
      <w:pPr>
        <w:pStyle w:val="B1"/>
      </w:pPr>
      <w:r w:rsidRPr="006C17E1">
        <w:t>-</w:t>
      </w:r>
      <w:r w:rsidRPr="006C17E1">
        <w:tab/>
      </w:r>
      <w:r w:rsidR="00092991" w:rsidRPr="006C17E1">
        <w:t>the following IEs shall be ignored, when received:</w:t>
      </w:r>
    </w:p>
    <w:p w14:paraId="68B92E7C"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23392C4E"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63657D55" w14:textId="77777777" w:rsidR="00661D54" w:rsidRPr="006C17E1" w:rsidRDefault="00661D54" w:rsidP="00661D54">
      <w:r w:rsidRPr="006C17E1">
        <w:t xml:space="preserve">NG SETUP </w:t>
      </w:r>
      <w:r>
        <w:t>RESPONSE</w:t>
      </w:r>
      <w:r w:rsidRPr="006C17E1">
        <w:t xml:space="preserve"> message:</w:t>
      </w:r>
    </w:p>
    <w:p w14:paraId="47860D48" w14:textId="77777777" w:rsidR="00661D54" w:rsidRPr="006C17E1" w:rsidRDefault="00661D54" w:rsidP="00661D54">
      <w:pPr>
        <w:pStyle w:val="B1"/>
      </w:pPr>
      <w:r w:rsidRPr="006C17E1">
        <w:t>-</w:t>
      </w:r>
      <w:r w:rsidRPr="006C17E1">
        <w:tab/>
        <w:t>the following IEs shall be ignored, when received:</w:t>
      </w:r>
    </w:p>
    <w:p w14:paraId="7CB8501B" w14:textId="77777777" w:rsidR="00661D54" w:rsidRDefault="00661D54" w:rsidP="00661D54">
      <w:pPr>
        <w:pStyle w:val="B2"/>
      </w:pPr>
      <w:r w:rsidRPr="006C17E1">
        <w:t>-</w:t>
      </w:r>
      <w:r w:rsidRPr="006C17E1">
        <w:tab/>
      </w:r>
      <w:r w:rsidRPr="00F300AE">
        <w:rPr>
          <w:i/>
        </w:rPr>
        <w:t>IAB Supported</w:t>
      </w:r>
      <w:r w:rsidRPr="006C17E1">
        <w:t xml:space="preserve"> IE</w:t>
      </w:r>
    </w:p>
    <w:p w14:paraId="45E60A8D" w14:textId="77777777" w:rsidR="00985D58" w:rsidRPr="006C17E1" w:rsidRDefault="00985D58" w:rsidP="00985D58">
      <w:r w:rsidRPr="006C17E1">
        <w:t>RAN CONFIGURATION UPDATE message:</w:t>
      </w:r>
    </w:p>
    <w:p w14:paraId="252FAF0C" w14:textId="77777777" w:rsidR="00985D58" w:rsidRPr="006C17E1" w:rsidRDefault="00985D58" w:rsidP="00985D58">
      <w:pPr>
        <w:pStyle w:val="B1"/>
      </w:pPr>
      <w:r w:rsidRPr="006C17E1">
        <w:t>-</w:t>
      </w:r>
      <w:r w:rsidRPr="006C17E1">
        <w:tab/>
        <w:t>the following IEs shall be ignored, when received:</w:t>
      </w:r>
    </w:p>
    <w:p w14:paraId="315B2173" w14:textId="77777777" w:rsidR="00985D58" w:rsidRPr="006C17E1" w:rsidRDefault="00985D58" w:rsidP="00D75DEC">
      <w:pPr>
        <w:pStyle w:val="B2"/>
      </w:pPr>
      <w:r w:rsidRPr="006C17E1">
        <w:lastRenderedPageBreak/>
        <w:t>-</w:t>
      </w:r>
      <w:r w:rsidRPr="006C17E1">
        <w:tab/>
      </w:r>
      <w:r w:rsidRPr="006C17E1">
        <w:rPr>
          <w:i/>
        </w:rPr>
        <w:t>Default Paging DRX</w:t>
      </w:r>
      <w:r w:rsidRPr="006C17E1">
        <w:t xml:space="preserve"> IE</w:t>
      </w:r>
    </w:p>
    <w:p w14:paraId="101EF43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E8AFD94" w14:textId="77777777" w:rsidR="00BA2766" w:rsidRPr="006C17E1" w:rsidRDefault="00BA2766" w:rsidP="00BA2766">
      <w:r>
        <w:t xml:space="preserve">OVERLOAD START </w:t>
      </w:r>
      <w:r w:rsidRPr="006C17E1">
        <w:t>message:</w:t>
      </w:r>
    </w:p>
    <w:p w14:paraId="052EE153"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7286D65C"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6A31566F" w14:textId="77777777" w:rsidR="00C61BC4" w:rsidRPr="006C17E1" w:rsidRDefault="00C61BC4" w:rsidP="00C61BC4">
      <w:r w:rsidRPr="001D2E49">
        <w:t>TRACE START</w:t>
      </w:r>
      <w:r w:rsidRPr="006C17E1">
        <w:t xml:space="preserve"> message:</w:t>
      </w:r>
    </w:p>
    <w:p w14:paraId="01CDC242" w14:textId="77777777" w:rsidR="00C61BC4" w:rsidRPr="006C17E1" w:rsidRDefault="00C61BC4" w:rsidP="00C61BC4">
      <w:pPr>
        <w:pStyle w:val="B1"/>
      </w:pPr>
      <w:r w:rsidRPr="006C17E1">
        <w:t>-</w:t>
      </w:r>
      <w:r w:rsidRPr="006C17E1">
        <w:tab/>
        <w:t>the following IE shall be ignored, when received:</w:t>
      </w:r>
    </w:p>
    <w:p w14:paraId="6DEE8CE5" w14:textId="4DA220F6" w:rsidR="00C61BC4" w:rsidRPr="006C17E1" w:rsidRDefault="00C61BC4" w:rsidP="00334B24">
      <w:pPr>
        <w:pStyle w:val="B2"/>
      </w:pPr>
      <w:r w:rsidRPr="006C17E1">
        <w:t>-</w:t>
      </w:r>
      <w:r w:rsidRPr="006C17E1">
        <w:tab/>
      </w:r>
      <w:r w:rsidRPr="000C3F0F">
        <w:rPr>
          <w:i/>
        </w:rPr>
        <w:t>MDT Configuration</w:t>
      </w:r>
      <w:r w:rsidRPr="006C17E1">
        <w:t xml:space="preserve"> IE</w:t>
      </w:r>
    </w:p>
    <w:p w14:paraId="39DA83E1"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0F021D57"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5F2C5AD6"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43A5A17A"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4430A813"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9ACCA2E"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14D5020F" w14:textId="77777777" w:rsidR="00717DEA" w:rsidRDefault="00717DEA" w:rsidP="00913E87">
      <w:pPr>
        <w:pStyle w:val="B1"/>
      </w:pPr>
      <w:r w:rsidRPr="007D5EC1">
        <w:t>-</w:t>
      </w:r>
      <w:r w:rsidRPr="007D5EC1">
        <w:tab/>
      </w:r>
      <w:r w:rsidRPr="00725682">
        <w:rPr>
          <w:i/>
          <w:lang w:eastAsia="zh-CN"/>
        </w:rPr>
        <w:t>IP address</w:t>
      </w:r>
      <w:r w:rsidRPr="007D5EC1">
        <w:t xml:space="preserve"> IE</w:t>
      </w:r>
      <w:r>
        <w:t xml:space="preserve"> and </w:t>
      </w:r>
      <w:r w:rsidRPr="00725682">
        <w:rPr>
          <w:i/>
          <w:lang w:eastAsia="zh-CN"/>
        </w:rPr>
        <w:t>port number</w:t>
      </w:r>
      <w:r>
        <w:t xml:space="preserve"> IE for the untrusted non-3GPP access</w:t>
      </w:r>
      <w:r w:rsidRPr="007D5EC1">
        <w:t>.</w:t>
      </w:r>
    </w:p>
    <w:p w14:paraId="4ABCA788"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4273DB15"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1A883D3"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8D635A1"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CD4449D"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76594726" w14:textId="77777777" w:rsidR="00C021B2" w:rsidRPr="006C17E1" w:rsidRDefault="00C021B2" w:rsidP="00C021B2">
      <w:pPr>
        <w:pStyle w:val="Heading2"/>
      </w:pPr>
      <w:bookmarkStart w:id="72" w:name="_Toc20953287"/>
      <w:bookmarkStart w:id="73" w:name="_Toc45830741"/>
      <w:bookmarkStart w:id="74" w:name="_Toc51762192"/>
      <w:bookmarkStart w:id="75" w:name="_Toc56516253"/>
      <w:bookmarkStart w:id="76" w:name="_Toc81228385"/>
      <w:bookmarkStart w:id="77" w:name="_Toc162598201"/>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72"/>
      <w:bookmarkEnd w:id="73"/>
      <w:bookmarkEnd w:id="74"/>
      <w:bookmarkEnd w:id="75"/>
      <w:bookmarkEnd w:id="76"/>
      <w:bookmarkEnd w:id="77"/>
    </w:p>
    <w:p w14:paraId="5A0B706B"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03E49D34" w14:textId="77777777" w:rsidR="00080512" w:rsidRPr="006C17E1" w:rsidRDefault="006C1D7E">
      <w:pPr>
        <w:pStyle w:val="Heading8"/>
      </w:pPr>
      <w:bookmarkStart w:id="78" w:name="historyclause"/>
      <w:r w:rsidRPr="006C17E1">
        <w:br w:type="page"/>
      </w:r>
      <w:bookmarkStart w:id="79" w:name="_Toc20953288"/>
      <w:bookmarkStart w:id="80" w:name="_Toc45830742"/>
      <w:bookmarkStart w:id="81" w:name="_Toc51762193"/>
      <w:bookmarkStart w:id="82" w:name="_Toc56516254"/>
      <w:bookmarkStart w:id="83" w:name="_Toc81228386"/>
      <w:bookmarkStart w:id="84" w:name="_Toc162598202"/>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9"/>
      <w:bookmarkEnd w:id="80"/>
      <w:bookmarkEnd w:id="81"/>
      <w:bookmarkEnd w:id="82"/>
      <w:bookmarkEnd w:id="83"/>
      <w:bookmarkEnd w:id="84"/>
    </w:p>
    <w:bookmarkEnd w:id="78"/>
    <w:p w14:paraId="746F8FAE"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6C17E1" w14:paraId="3E00259E" w14:textId="77777777" w:rsidTr="00D75DEC">
        <w:trPr>
          <w:cantSplit/>
        </w:trPr>
        <w:tc>
          <w:tcPr>
            <w:tcW w:w="9714" w:type="dxa"/>
            <w:gridSpan w:val="8"/>
            <w:tcBorders>
              <w:bottom w:val="nil"/>
            </w:tcBorders>
            <w:shd w:val="solid" w:color="FFFFFF" w:fill="auto"/>
          </w:tcPr>
          <w:p w14:paraId="76E80476" w14:textId="77777777" w:rsidR="003C3971" w:rsidRPr="006C17E1" w:rsidRDefault="003C3971" w:rsidP="00C72833">
            <w:pPr>
              <w:pStyle w:val="TAL"/>
              <w:jc w:val="center"/>
              <w:rPr>
                <w:b/>
                <w:sz w:val="16"/>
              </w:rPr>
            </w:pPr>
            <w:r w:rsidRPr="006C17E1">
              <w:rPr>
                <w:b/>
              </w:rPr>
              <w:t>Change history</w:t>
            </w:r>
          </w:p>
        </w:tc>
      </w:tr>
      <w:tr w:rsidR="003C3971" w:rsidRPr="006C17E1" w14:paraId="35D6326D" w14:textId="77777777" w:rsidTr="00D75DEC">
        <w:tc>
          <w:tcPr>
            <w:tcW w:w="800" w:type="dxa"/>
            <w:shd w:val="pct10" w:color="auto" w:fill="FFFFFF"/>
          </w:tcPr>
          <w:p w14:paraId="26AFF6E4" w14:textId="77777777" w:rsidR="003C3971" w:rsidRPr="006C17E1" w:rsidRDefault="003C3971" w:rsidP="00C72833">
            <w:pPr>
              <w:pStyle w:val="TAL"/>
              <w:rPr>
                <w:b/>
                <w:sz w:val="16"/>
              </w:rPr>
            </w:pPr>
            <w:r w:rsidRPr="006C17E1">
              <w:rPr>
                <w:b/>
                <w:sz w:val="16"/>
              </w:rPr>
              <w:t>Date</w:t>
            </w:r>
          </w:p>
        </w:tc>
        <w:tc>
          <w:tcPr>
            <w:tcW w:w="800" w:type="dxa"/>
            <w:shd w:val="pct10" w:color="auto" w:fill="FFFFFF"/>
          </w:tcPr>
          <w:p w14:paraId="479F5029" w14:textId="77777777" w:rsidR="003C3971" w:rsidRPr="006C17E1" w:rsidRDefault="00DF2B1F" w:rsidP="00C72833">
            <w:pPr>
              <w:pStyle w:val="TAL"/>
              <w:rPr>
                <w:b/>
                <w:sz w:val="16"/>
              </w:rPr>
            </w:pPr>
            <w:r w:rsidRPr="006C17E1">
              <w:rPr>
                <w:b/>
                <w:sz w:val="16"/>
              </w:rPr>
              <w:t>Meeting</w:t>
            </w:r>
          </w:p>
        </w:tc>
        <w:tc>
          <w:tcPr>
            <w:tcW w:w="1094" w:type="dxa"/>
            <w:shd w:val="pct10" w:color="auto" w:fill="FFFFFF"/>
          </w:tcPr>
          <w:p w14:paraId="45D30BBD" w14:textId="77777777" w:rsidR="003C3971" w:rsidRPr="006C17E1" w:rsidRDefault="003C3971" w:rsidP="00DF2B1F">
            <w:pPr>
              <w:pStyle w:val="TAL"/>
              <w:rPr>
                <w:b/>
                <w:sz w:val="16"/>
              </w:rPr>
            </w:pPr>
            <w:proofErr w:type="spellStart"/>
            <w:r w:rsidRPr="006C17E1">
              <w:rPr>
                <w:b/>
                <w:sz w:val="16"/>
              </w:rPr>
              <w:t>TDoc</w:t>
            </w:r>
            <w:proofErr w:type="spellEnd"/>
          </w:p>
        </w:tc>
        <w:tc>
          <w:tcPr>
            <w:tcW w:w="500" w:type="dxa"/>
            <w:shd w:val="pct10" w:color="auto" w:fill="FFFFFF"/>
          </w:tcPr>
          <w:p w14:paraId="4C761924" w14:textId="77777777" w:rsidR="003C3971" w:rsidRPr="006C17E1" w:rsidRDefault="003C3971" w:rsidP="00C72833">
            <w:pPr>
              <w:pStyle w:val="TAL"/>
              <w:rPr>
                <w:b/>
                <w:sz w:val="16"/>
              </w:rPr>
            </w:pPr>
            <w:r w:rsidRPr="006C17E1">
              <w:rPr>
                <w:b/>
                <w:sz w:val="16"/>
              </w:rPr>
              <w:t>CR</w:t>
            </w:r>
          </w:p>
        </w:tc>
        <w:tc>
          <w:tcPr>
            <w:tcW w:w="425" w:type="dxa"/>
            <w:shd w:val="pct10" w:color="auto" w:fill="FFFFFF"/>
          </w:tcPr>
          <w:p w14:paraId="69AF5EDB" w14:textId="77777777" w:rsidR="003C3971" w:rsidRPr="006C17E1" w:rsidRDefault="003C3971" w:rsidP="00C72833">
            <w:pPr>
              <w:pStyle w:val="TAL"/>
              <w:rPr>
                <w:b/>
                <w:sz w:val="16"/>
              </w:rPr>
            </w:pPr>
            <w:r w:rsidRPr="006C17E1">
              <w:rPr>
                <w:b/>
                <w:sz w:val="16"/>
              </w:rPr>
              <w:t>Rev</w:t>
            </w:r>
          </w:p>
        </w:tc>
        <w:tc>
          <w:tcPr>
            <w:tcW w:w="425" w:type="dxa"/>
            <w:shd w:val="pct10" w:color="auto" w:fill="FFFFFF"/>
          </w:tcPr>
          <w:p w14:paraId="07D6DD2A" w14:textId="77777777" w:rsidR="003C3971" w:rsidRPr="006C17E1" w:rsidRDefault="003C3971" w:rsidP="00C72833">
            <w:pPr>
              <w:pStyle w:val="TAL"/>
              <w:rPr>
                <w:b/>
                <w:sz w:val="16"/>
              </w:rPr>
            </w:pPr>
            <w:r w:rsidRPr="006C17E1">
              <w:rPr>
                <w:b/>
                <w:sz w:val="16"/>
              </w:rPr>
              <w:t>Cat</w:t>
            </w:r>
          </w:p>
        </w:tc>
        <w:tc>
          <w:tcPr>
            <w:tcW w:w="4962" w:type="dxa"/>
            <w:shd w:val="pct10" w:color="auto" w:fill="FFFFFF"/>
          </w:tcPr>
          <w:p w14:paraId="58EF536C" w14:textId="77777777" w:rsidR="003C3971" w:rsidRPr="006C17E1" w:rsidRDefault="003C3971" w:rsidP="00C72833">
            <w:pPr>
              <w:pStyle w:val="TAL"/>
              <w:rPr>
                <w:b/>
                <w:sz w:val="16"/>
              </w:rPr>
            </w:pPr>
            <w:r w:rsidRPr="006C17E1">
              <w:rPr>
                <w:b/>
                <w:sz w:val="16"/>
              </w:rPr>
              <w:t>Subject/Comment</w:t>
            </w:r>
          </w:p>
        </w:tc>
        <w:tc>
          <w:tcPr>
            <w:tcW w:w="708" w:type="dxa"/>
            <w:shd w:val="pct10" w:color="auto" w:fill="FFFFFF"/>
          </w:tcPr>
          <w:p w14:paraId="706034CB" w14:textId="77777777" w:rsidR="003C3971" w:rsidRPr="006C17E1" w:rsidRDefault="003C3971" w:rsidP="00C72833">
            <w:pPr>
              <w:pStyle w:val="TAL"/>
              <w:rPr>
                <w:b/>
                <w:sz w:val="16"/>
              </w:rPr>
            </w:pPr>
            <w:r w:rsidRPr="006C17E1">
              <w:rPr>
                <w:b/>
                <w:sz w:val="16"/>
              </w:rPr>
              <w:t>New vers</w:t>
            </w:r>
            <w:r w:rsidR="00DF2B1F" w:rsidRPr="006C17E1">
              <w:rPr>
                <w:b/>
                <w:sz w:val="16"/>
              </w:rPr>
              <w:t>ion</w:t>
            </w:r>
          </w:p>
        </w:tc>
      </w:tr>
      <w:tr w:rsidR="003C3971" w:rsidRPr="006C17E1" w14:paraId="1CC267A4" w14:textId="77777777" w:rsidTr="00D75DEC">
        <w:tc>
          <w:tcPr>
            <w:tcW w:w="800" w:type="dxa"/>
            <w:shd w:val="solid" w:color="FFFFFF" w:fill="auto"/>
          </w:tcPr>
          <w:p w14:paraId="755961FA" w14:textId="77777777" w:rsidR="003C3971" w:rsidRPr="006C17E1" w:rsidRDefault="00974FE8" w:rsidP="00C72833">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0110A09F" w14:textId="77777777" w:rsidR="003C3971" w:rsidRPr="006C17E1" w:rsidRDefault="00111F62" w:rsidP="00C72833">
            <w:pPr>
              <w:pStyle w:val="TAC"/>
              <w:rPr>
                <w:sz w:val="16"/>
                <w:szCs w:val="16"/>
                <w:lang w:eastAsia="zh-CN"/>
              </w:rPr>
            </w:pPr>
            <w:r w:rsidRPr="006C17E1">
              <w:rPr>
                <w:rFonts w:hint="eastAsia"/>
                <w:sz w:val="16"/>
                <w:szCs w:val="16"/>
                <w:lang w:eastAsia="zh-CN"/>
              </w:rPr>
              <w:t>R3#99bis</w:t>
            </w:r>
          </w:p>
        </w:tc>
        <w:tc>
          <w:tcPr>
            <w:tcW w:w="1094" w:type="dxa"/>
            <w:shd w:val="solid" w:color="FFFFFF" w:fill="auto"/>
          </w:tcPr>
          <w:p w14:paraId="75EE9D58" w14:textId="77777777" w:rsidR="003C3971" w:rsidRPr="006C17E1" w:rsidRDefault="00111F62" w:rsidP="00C72833">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E1731E7" w14:textId="77777777" w:rsidR="003C3971" w:rsidRPr="006C17E1" w:rsidRDefault="00111F62" w:rsidP="00C72833">
            <w:pPr>
              <w:pStyle w:val="TAL"/>
              <w:rPr>
                <w:sz w:val="16"/>
                <w:szCs w:val="16"/>
                <w:lang w:eastAsia="zh-CN"/>
              </w:rPr>
            </w:pPr>
            <w:r w:rsidRPr="006C17E1">
              <w:rPr>
                <w:rFonts w:hint="eastAsia"/>
                <w:sz w:val="16"/>
                <w:szCs w:val="16"/>
                <w:lang w:eastAsia="zh-CN"/>
              </w:rPr>
              <w:t>-</w:t>
            </w:r>
          </w:p>
        </w:tc>
        <w:tc>
          <w:tcPr>
            <w:tcW w:w="425" w:type="dxa"/>
            <w:shd w:val="solid" w:color="FFFFFF" w:fill="auto"/>
          </w:tcPr>
          <w:p w14:paraId="3AE256BE" w14:textId="77777777" w:rsidR="003C3971" w:rsidRPr="006C17E1" w:rsidRDefault="00111F62" w:rsidP="00C72833">
            <w:pPr>
              <w:pStyle w:val="TAR"/>
              <w:rPr>
                <w:sz w:val="16"/>
                <w:szCs w:val="16"/>
                <w:lang w:eastAsia="zh-CN"/>
              </w:rPr>
            </w:pPr>
            <w:r w:rsidRPr="006C17E1">
              <w:rPr>
                <w:rFonts w:hint="eastAsia"/>
                <w:sz w:val="16"/>
                <w:szCs w:val="16"/>
                <w:lang w:eastAsia="zh-CN"/>
              </w:rPr>
              <w:t>-</w:t>
            </w:r>
          </w:p>
        </w:tc>
        <w:tc>
          <w:tcPr>
            <w:tcW w:w="425" w:type="dxa"/>
            <w:shd w:val="solid" w:color="FFFFFF" w:fill="auto"/>
          </w:tcPr>
          <w:p w14:paraId="1826791D" w14:textId="77777777" w:rsidR="003C3971" w:rsidRPr="006C17E1" w:rsidRDefault="00111F62" w:rsidP="00C72833">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70108F5"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1DC1540E"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2F772D6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90ECE26"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78442"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9CCDD"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E521EA"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2C981"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15E2"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4589"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D68B8"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4A177C29"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A161BCB"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4FDE3"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C975A"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471FC7"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AE518"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38E5A"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8FB38"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A7C18"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5A02F1C0"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20309C3"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A41A6"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65E8"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B355A4"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93EB0"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68BB4"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40D8"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69C9D"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58B25152"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DDD" w14:textId="77777777" w:rsidR="00BA285D" w:rsidRPr="006C17E1" w:rsidRDefault="00BA285D" w:rsidP="00BA285D">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4C54" w14:textId="77777777" w:rsidR="00BA285D" w:rsidRPr="006C17E1" w:rsidRDefault="00BA285D" w:rsidP="00BA285D">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21292" w14:textId="77777777" w:rsidR="00BA285D" w:rsidRPr="006C17E1" w:rsidRDefault="00BA285D" w:rsidP="00BA285D">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8F6600" w14:textId="77777777" w:rsidR="00BA285D" w:rsidRPr="006C17E1" w:rsidRDefault="00BA285D" w:rsidP="00BA285D">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C453" w14:textId="77777777" w:rsidR="00BA285D" w:rsidRPr="006C17E1" w:rsidRDefault="00BA285D" w:rsidP="00BA285D">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7215" w14:textId="77777777" w:rsidR="00BA285D" w:rsidRPr="006C17E1" w:rsidRDefault="00BA285D" w:rsidP="00BA285D">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53F82"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3AB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1D819807"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4BE69965" w14:textId="77777777" w:rsidR="009F6A1A" w:rsidRPr="006C17E1" w:rsidRDefault="009F6A1A" w:rsidP="00BA285D">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79307" w14:textId="77777777" w:rsidR="009F6A1A" w:rsidRPr="006C17E1" w:rsidRDefault="009F6A1A" w:rsidP="00BA285D">
            <w:pPr>
              <w:pStyle w:val="TAC"/>
              <w:rPr>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05D7F" w14:textId="77777777" w:rsidR="009F6A1A" w:rsidRPr="006C17E1" w:rsidRDefault="009F6A1A" w:rsidP="00BA285D">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3F7E78" w14:textId="77777777" w:rsidR="009F6A1A" w:rsidRPr="006C17E1" w:rsidRDefault="009F6A1A" w:rsidP="00BA285D">
            <w:pPr>
              <w:pStyle w:val="TAL"/>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974F" w14:textId="77777777" w:rsidR="009F6A1A" w:rsidRPr="006C17E1" w:rsidRDefault="009F6A1A" w:rsidP="00BA285D">
            <w:pPr>
              <w:pStyle w:val="TA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AA1C" w14:textId="77777777" w:rsidR="009F6A1A" w:rsidRPr="006C17E1" w:rsidRDefault="009F6A1A"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CA0B"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5C19E"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0C5E6CD8"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FEEA" w14:textId="77777777" w:rsidR="0067342E" w:rsidRPr="006C17E1" w:rsidRDefault="0067342E" w:rsidP="00BA285D">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1D97" w14:textId="77777777" w:rsidR="0067342E" w:rsidRPr="006C17E1" w:rsidRDefault="0067342E" w:rsidP="00BA285D">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07BD" w14:textId="77777777" w:rsidR="0067342E" w:rsidRPr="006C17E1" w:rsidRDefault="0067342E" w:rsidP="00BA285D">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F6CE5B" w14:textId="77777777" w:rsidR="0067342E" w:rsidRPr="006C17E1" w:rsidRDefault="0067342E" w:rsidP="00BA285D">
            <w:pPr>
              <w:pStyle w:val="TAL"/>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733BA" w14:textId="77777777" w:rsidR="0067342E" w:rsidRPr="006C17E1" w:rsidRDefault="0067342E"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4906" w14:textId="77777777" w:rsidR="0067342E" w:rsidRPr="006C17E1" w:rsidRDefault="0067342E"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65EF1"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535D1"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50159CD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D824CC0" w14:textId="77777777" w:rsidR="00D64F11" w:rsidRPr="006C17E1" w:rsidRDefault="00D64F11" w:rsidP="00BA285D">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710A8" w14:textId="77777777" w:rsidR="00D64F11" w:rsidRPr="006C17E1" w:rsidRDefault="00D64F11" w:rsidP="00BA285D">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6CBA2" w14:textId="77777777" w:rsidR="00D64F11" w:rsidRPr="006C17E1" w:rsidRDefault="00D64F11" w:rsidP="00BA285D">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4ECE16" w14:textId="77777777" w:rsidR="00D64F11" w:rsidRPr="006C17E1" w:rsidRDefault="00D64F11" w:rsidP="00BA285D">
            <w:pPr>
              <w:pStyle w:val="TAL"/>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D95E" w14:textId="77777777" w:rsidR="00D64F11" w:rsidRPr="006C17E1" w:rsidRDefault="00D64F11"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3A78A" w14:textId="77777777" w:rsidR="00D64F11" w:rsidRPr="006C17E1" w:rsidRDefault="00D64F11"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F426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717E"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73F30BB2"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82F4C3B" w14:textId="77777777" w:rsidR="00DE2075" w:rsidRPr="006C17E1" w:rsidRDefault="00DE2075" w:rsidP="00BA285D">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8FE" w14:textId="77777777" w:rsidR="00DE2075" w:rsidRPr="006C17E1" w:rsidRDefault="00DE2075" w:rsidP="00BA285D">
            <w:pPr>
              <w:pStyle w:val="TAC"/>
              <w:rPr>
                <w:sz w:val="16"/>
                <w:szCs w:val="16"/>
                <w:lang w:eastAsia="zh-CN"/>
              </w:rPr>
            </w:pPr>
            <w:r>
              <w:rPr>
                <w:sz w:val="16"/>
                <w:szCs w:val="16"/>
                <w:lang w:eastAsia="zh-CN"/>
              </w:rPr>
              <w:t>RP-8</w:t>
            </w:r>
            <w:r w:rsidR="002A7B26">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4D841" w14:textId="77777777" w:rsidR="00DE2075" w:rsidRPr="006C17E1" w:rsidRDefault="00DE2075" w:rsidP="00BA285D">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08F261" w14:textId="77777777" w:rsidR="00DE2075" w:rsidRPr="006C17E1" w:rsidRDefault="00DE2075" w:rsidP="00BA285D">
            <w:pPr>
              <w:pStyle w:val="TAL"/>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58FF" w14:textId="77777777" w:rsidR="00DE2075" w:rsidRPr="006C17E1" w:rsidRDefault="00DE2075" w:rsidP="00BA285D">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D560" w14:textId="77777777" w:rsidR="00DE2075" w:rsidRPr="006C17E1" w:rsidRDefault="00DE2075"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F9A31"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D3B"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53B2EA75"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4E148EA5" w14:textId="77777777" w:rsidR="002A7B26" w:rsidRDefault="002A7B26" w:rsidP="00BA285D">
            <w:pPr>
              <w:pStyle w:val="TAC"/>
              <w:rPr>
                <w:sz w:val="16"/>
                <w:szCs w:val="16"/>
                <w:lang w:eastAsia="zh-CN"/>
              </w:rPr>
            </w:pPr>
            <w:r>
              <w:rPr>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127D6" w14:textId="77777777" w:rsidR="002A7B26" w:rsidRDefault="002A7B26" w:rsidP="00BA285D">
            <w:pPr>
              <w:pStyle w:val="TAC"/>
              <w:rPr>
                <w:sz w:val="16"/>
                <w:szCs w:val="16"/>
                <w:lang w:eastAsia="zh-CN"/>
              </w:rPr>
            </w:pPr>
            <w:r>
              <w:rPr>
                <w:sz w:val="16"/>
                <w:szCs w:val="16"/>
                <w:lang w:eastAsia="zh-CN"/>
              </w:rPr>
              <w:t>RP-88-e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1F2B0" w14:textId="77777777" w:rsidR="002A7B26" w:rsidRPr="00DE2075" w:rsidRDefault="002A7B26" w:rsidP="00BA285D">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841BF" w14:textId="77777777" w:rsidR="002A7B26" w:rsidRDefault="002A7B26" w:rsidP="00BA285D">
            <w:pPr>
              <w:pStyle w:val="TAL"/>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F274F" w14:textId="77777777" w:rsidR="002A7B26" w:rsidRDefault="002A7B26" w:rsidP="00BA285D">
            <w:pPr>
              <w:pStyle w:val="TA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E355" w14:textId="77777777" w:rsidR="002A7B26" w:rsidRDefault="002A7B26" w:rsidP="00BA285D">
            <w:pPr>
              <w:pStyle w:val="TAC"/>
              <w:rPr>
                <w:sz w:val="16"/>
                <w:szCs w:val="16"/>
                <w:lang w:eastAsia="zh-CN"/>
              </w:rPr>
            </w:pPr>
            <w:r>
              <w:rPr>
                <w:sz w:val="16"/>
                <w:szCs w:val="16"/>
                <w:lang w:eastAsia="zh-CN"/>
              </w:rPr>
              <w:t xml:space="preserve"> 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5015A"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1D2DB" w14:textId="77777777" w:rsidR="002A7B26" w:rsidRDefault="002A7B26" w:rsidP="00BA285D">
            <w:pPr>
              <w:pStyle w:val="TAC"/>
              <w:rPr>
                <w:sz w:val="16"/>
                <w:szCs w:val="16"/>
                <w:lang w:eastAsia="zh-CN"/>
              </w:rPr>
            </w:pPr>
            <w:r>
              <w:rPr>
                <w:sz w:val="16"/>
                <w:szCs w:val="16"/>
                <w:lang w:eastAsia="zh-CN"/>
              </w:rPr>
              <w:t>16.0.0</w:t>
            </w:r>
          </w:p>
        </w:tc>
      </w:tr>
      <w:tr w:rsidR="00AF6D5C" w:rsidRPr="006C17E1" w14:paraId="2F5CF171"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6E9C" w14:textId="77777777" w:rsidR="00AF6D5C" w:rsidRDefault="00AF6D5C" w:rsidP="00BA285D">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523EC" w14:textId="77777777" w:rsidR="00AF6D5C" w:rsidRDefault="00AF6D5C" w:rsidP="00BA285D">
            <w:pPr>
              <w:pStyle w:val="TAC"/>
              <w:rPr>
                <w:sz w:val="16"/>
                <w:szCs w:val="16"/>
                <w:lang w:eastAsia="zh-CN"/>
              </w:rPr>
            </w:pPr>
            <w:r>
              <w:rPr>
                <w:sz w:val="16"/>
                <w:szCs w:val="16"/>
                <w:lang w:eastAsia="zh-CN"/>
              </w:rPr>
              <w:t>RP-89-e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FF8FC" w14:textId="77777777" w:rsidR="00AF6D5C" w:rsidRPr="002A7B26" w:rsidRDefault="00AF6D5C" w:rsidP="00BA285D">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2FDD1A" w14:textId="77777777" w:rsidR="00AF6D5C" w:rsidRDefault="00AF6D5C" w:rsidP="00BA285D">
            <w:pPr>
              <w:pStyle w:val="TAL"/>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E42C" w14:textId="77777777" w:rsidR="00AF6D5C" w:rsidRDefault="00AF6D5C" w:rsidP="00BA285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B2887" w14:textId="77777777" w:rsidR="00AF6D5C" w:rsidRDefault="00AF6D5C" w:rsidP="00BA285D">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E93E5"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C6B4B"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758FB553"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1BA743AF" w14:textId="77777777" w:rsidR="00190380" w:rsidRDefault="00190380" w:rsidP="00190380">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C5CEC" w14:textId="77777777" w:rsidR="00190380" w:rsidRDefault="00190380" w:rsidP="00190380">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5CD75" w14:textId="77777777" w:rsidR="00190380" w:rsidRPr="00190380" w:rsidRDefault="00190380" w:rsidP="00190380">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07E7EE" w14:textId="77777777" w:rsidR="00190380" w:rsidRDefault="00190380" w:rsidP="00190380">
            <w:pPr>
              <w:pStyle w:val="TAL"/>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97AFD" w14:textId="77777777" w:rsidR="00190380" w:rsidRDefault="0019038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01A8B" w14:textId="77777777" w:rsidR="00190380" w:rsidRDefault="0019038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73025"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D9A0" w14:textId="77777777" w:rsidR="00190380" w:rsidRDefault="00190380" w:rsidP="00190380">
            <w:pPr>
              <w:pStyle w:val="TAC"/>
              <w:rPr>
                <w:sz w:val="16"/>
                <w:szCs w:val="16"/>
                <w:lang w:eastAsia="zh-CN"/>
              </w:rPr>
            </w:pPr>
            <w:r>
              <w:rPr>
                <w:sz w:val="16"/>
                <w:szCs w:val="16"/>
                <w:lang w:eastAsia="zh-CN"/>
              </w:rPr>
              <w:t>16.2.0</w:t>
            </w:r>
          </w:p>
        </w:tc>
      </w:tr>
      <w:tr w:rsidR="00190380" w:rsidRPr="006C17E1" w14:paraId="32745E8A"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252C2811" w14:textId="77777777" w:rsidR="00190380" w:rsidRDefault="00190380" w:rsidP="00190380">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D1D8" w14:textId="77777777" w:rsidR="00190380" w:rsidRDefault="00190380" w:rsidP="00190380">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411C0" w14:textId="77777777" w:rsidR="00190380" w:rsidRPr="00190380" w:rsidRDefault="00190380" w:rsidP="00190380">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E9DB20" w14:textId="77777777" w:rsidR="00190380" w:rsidRDefault="00190380" w:rsidP="00190380">
            <w:pPr>
              <w:pStyle w:val="TAL"/>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356F" w14:textId="77777777" w:rsidR="00190380" w:rsidRDefault="0019038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E938" w14:textId="77777777" w:rsidR="00190380" w:rsidRDefault="0019038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DF9F7"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B2C6E" w14:textId="77777777" w:rsidR="00190380" w:rsidRDefault="00190380" w:rsidP="00190380">
            <w:pPr>
              <w:pStyle w:val="TAC"/>
              <w:rPr>
                <w:sz w:val="16"/>
                <w:szCs w:val="16"/>
                <w:lang w:eastAsia="zh-CN"/>
              </w:rPr>
            </w:pPr>
            <w:r>
              <w:rPr>
                <w:sz w:val="16"/>
                <w:szCs w:val="16"/>
                <w:lang w:eastAsia="zh-CN"/>
              </w:rPr>
              <w:t>16.2.0</w:t>
            </w:r>
          </w:p>
        </w:tc>
      </w:tr>
      <w:tr w:rsidR="00EE0410" w:rsidRPr="006C17E1" w14:paraId="3AA19DF6"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129" w14:textId="77777777" w:rsidR="00EE0410" w:rsidRDefault="00EE0410" w:rsidP="00190380">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2713F" w14:textId="77777777" w:rsidR="00EE0410" w:rsidRDefault="00EE0410" w:rsidP="00190380">
            <w:pPr>
              <w:pStyle w:val="TAC"/>
              <w:rPr>
                <w:sz w:val="16"/>
                <w:szCs w:val="16"/>
                <w:lang w:eastAsia="zh-CN"/>
              </w:rPr>
            </w:pPr>
            <w:r>
              <w:rPr>
                <w:sz w:val="16"/>
                <w:szCs w:val="16"/>
                <w:lang w:eastAsia="zh-CN"/>
              </w:rPr>
              <w:t>RP-93-e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F3F12" w14:textId="77777777" w:rsidR="00EE0410" w:rsidRPr="00190380" w:rsidRDefault="00964A6A" w:rsidP="00190380">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396CA" w14:textId="77777777" w:rsidR="00EE0410" w:rsidRDefault="00EE0410" w:rsidP="00190380">
            <w:pPr>
              <w:pStyle w:val="TAL"/>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CA9F6" w14:textId="77777777" w:rsidR="00EE0410" w:rsidRDefault="00EE041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0F65" w14:textId="77777777" w:rsidR="00EE0410" w:rsidRDefault="00EE041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650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182F" w14:textId="77777777" w:rsidR="00EE0410" w:rsidRDefault="00EE0410" w:rsidP="00190380">
            <w:pPr>
              <w:pStyle w:val="TAC"/>
              <w:rPr>
                <w:sz w:val="16"/>
                <w:szCs w:val="16"/>
                <w:lang w:eastAsia="zh-CN"/>
              </w:rPr>
            </w:pPr>
            <w:r>
              <w:rPr>
                <w:sz w:val="16"/>
                <w:szCs w:val="16"/>
                <w:lang w:eastAsia="zh-CN"/>
              </w:rPr>
              <w:t>16.3.0</w:t>
            </w:r>
          </w:p>
        </w:tc>
      </w:tr>
      <w:tr w:rsidR="00B774F4" w:rsidRPr="006C17E1" w14:paraId="41CBD155"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6535CCDE" w14:textId="77777777" w:rsidR="00B774F4" w:rsidRDefault="00B774F4" w:rsidP="00190380">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14D11" w14:textId="77777777" w:rsidR="00B774F4" w:rsidRDefault="00B774F4" w:rsidP="00190380">
            <w:pPr>
              <w:pStyle w:val="TAC"/>
              <w:rPr>
                <w:sz w:val="16"/>
                <w:szCs w:val="16"/>
                <w:lang w:eastAsia="zh-CN"/>
              </w:rPr>
            </w:pPr>
            <w:r>
              <w:rPr>
                <w:sz w:val="16"/>
                <w:szCs w:val="16"/>
                <w:lang w:eastAsia="zh-CN"/>
              </w:rPr>
              <w:t>RP-96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67F03" w14:textId="77777777" w:rsidR="00B774F4" w:rsidRPr="00964A6A" w:rsidRDefault="00B774F4" w:rsidP="00190380">
            <w:pPr>
              <w:pStyle w:val="TAC"/>
              <w:rPr>
                <w:sz w:val="16"/>
                <w:szCs w:val="16"/>
                <w:lang w:eastAsia="zh-CN"/>
              </w:rPr>
            </w:pPr>
            <w:r w:rsidRPr="00B774F4">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7356E7" w14:textId="77777777" w:rsidR="00B774F4" w:rsidRDefault="00B774F4" w:rsidP="00190380">
            <w:pPr>
              <w:pStyle w:val="TAL"/>
              <w:rPr>
                <w:sz w:val="16"/>
                <w:szCs w:val="16"/>
                <w:lang w:eastAsia="zh-CN"/>
              </w:rPr>
            </w:pPr>
            <w:r>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9BA54" w14:textId="77777777" w:rsidR="00B774F4" w:rsidRDefault="00B774F4" w:rsidP="0019038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FD42" w14:textId="77777777" w:rsidR="00B774F4" w:rsidRDefault="00B774F4"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9B787" w14:textId="77777777" w:rsidR="00B774F4" w:rsidRDefault="00B774F4" w:rsidP="00190380">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74E8" w14:textId="77777777" w:rsidR="00B774F4" w:rsidRDefault="00B774F4" w:rsidP="00190380">
            <w:pPr>
              <w:pStyle w:val="TAC"/>
              <w:rPr>
                <w:sz w:val="16"/>
                <w:szCs w:val="16"/>
                <w:lang w:eastAsia="zh-CN"/>
              </w:rPr>
            </w:pPr>
            <w:r>
              <w:rPr>
                <w:sz w:val="16"/>
                <w:szCs w:val="16"/>
                <w:lang w:eastAsia="zh-CN"/>
              </w:rPr>
              <w:t>16.4.0</w:t>
            </w:r>
          </w:p>
        </w:tc>
      </w:tr>
      <w:tr w:rsidR="008469A2" w:rsidRPr="006C17E1" w14:paraId="38C29783" w14:textId="77777777" w:rsidTr="00334B2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C641C7" w14:textId="3554030E" w:rsidR="008469A2" w:rsidRDefault="008469A2" w:rsidP="008469A2">
            <w:pPr>
              <w:pStyle w:val="TAC"/>
              <w:rPr>
                <w:sz w:val="16"/>
                <w:szCs w:val="16"/>
                <w:lang w:eastAsia="zh-CN"/>
              </w:rPr>
            </w:pPr>
            <w:r w:rsidRPr="00EF319B">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D65C51" w14:textId="46A6DE13" w:rsidR="008469A2" w:rsidRDefault="008469A2" w:rsidP="008469A2">
            <w:pPr>
              <w:pStyle w:val="TAC"/>
              <w:rPr>
                <w:sz w:val="16"/>
                <w:szCs w:val="16"/>
                <w:lang w:eastAsia="zh-CN"/>
              </w:rPr>
            </w:pPr>
            <w:r w:rsidRPr="00EF319B">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04DEA" w14:textId="1304EDBF" w:rsidR="008469A2" w:rsidRPr="00B774F4" w:rsidRDefault="008469A2" w:rsidP="008469A2">
            <w:pPr>
              <w:pStyle w:val="TAC"/>
              <w:rPr>
                <w:sz w:val="16"/>
                <w:szCs w:val="16"/>
                <w:lang w:eastAsia="zh-CN"/>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74D9F693" w14:textId="0392282A" w:rsidR="008469A2" w:rsidRDefault="008469A2" w:rsidP="008469A2">
            <w:pPr>
              <w:pStyle w:val="TAL"/>
              <w:rPr>
                <w:sz w:val="16"/>
                <w:szCs w:val="16"/>
                <w:lang w:eastAsia="zh-CN"/>
              </w:rPr>
            </w:pPr>
            <w:r w:rsidRPr="00EF319B">
              <w:rPr>
                <w:rFonts w:cs="Arial"/>
                <w:color w:val="000000"/>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D56D2C" w14:textId="4EADFBBF" w:rsidR="008469A2" w:rsidRDefault="008469A2" w:rsidP="008469A2">
            <w:pPr>
              <w:pStyle w:val="TAR"/>
              <w:rPr>
                <w:sz w:val="16"/>
                <w:szCs w:val="16"/>
                <w:lang w:eastAsia="zh-CN"/>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A0FEB" w14:textId="1F8F8489" w:rsidR="008469A2" w:rsidRDefault="008469A2" w:rsidP="008469A2">
            <w:pPr>
              <w:pStyle w:val="TAC"/>
              <w:rPr>
                <w:sz w:val="16"/>
                <w:szCs w:val="16"/>
                <w:lang w:eastAsia="zh-CN"/>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8D18989" w14:textId="21D5DE78" w:rsidR="008469A2" w:rsidRDefault="008469A2" w:rsidP="008469A2">
            <w:pPr>
              <w:pStyle w:val="TAL"/>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5F41B" w14:textId="6217956C" w:rsidR="008469A2" w:rsidRDefault="008469A2" w:rsidP="008469A2">
            <w:pPr>
              <w:pStyle w:val="TAC"/>
              <w:rPr>
                <w:sz w:val="16"/>
                <w:szCs w:val="16"/>
                <w:lang w:eastAsia="zh-CN"/>
              </w:rPr>
            </w:pPr>
            <w:r>
              <w:rPr>
                <w:sz w:val="16"/>
                <w:szCs w:val="16"/>
                <w:lang w:eastAsia="zh-CN"/>
              </w:rPr>
              <w:t>16.5.0</w:t>
            </w:r>
          </w:p>
        </w:tc>
      </w:tr>
    </w:tbl>
    <w:p w14:paraId="432A76AE"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D2DC" w14:textId="77777777" w:rsidR="00AE6E17" w:rsidRDefault="00AE6E17">
      <w:r>
        <w:separator/>
      </w:r>
    </w:p>
  </w:endnote>
  <w:endnote w:type="continuationSeparator" w:id="0">
    <w:p w14:paraId="7CFA645F" w14:textId="77777777" w:rsidR="00AE6E17" w:rsidRDefault="00AE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9E8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7B34" w14:textId="77777777" w:rsidR="00AE6E17" w:rsidRDefault="00AE6E17">
      <w:r>
        <w:separator/>
      </w:r>
    </w:p>
  </w:footnote>
  <w:footnote w:type="continuationSeparator" w:id="0">
    <w:p w14:paraId="66DE23D9" w14:textId="77777777" w:rsidR="00AE6E17" w:rsidRDefault="00AE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23FBD" w14:textId="3750E00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DF0">
      <w:rPr>
        <w:rFonts w:ascii="Arial" w:hAnsi="Arial" w:cs="Arial"/>
        <w:b/>
        <w:noProof/>
        <w:sz w:val="18"/>
        <w:szCs w:val="18"/>
      </w:rPr>
      <w:t>3GPP TS 29.413 V16.5.0 (2024-03)</w:t>
    </w:r>
    <w:r>
      <w:rPr>
        <w:rFonts w:ascii="Arial" w:hAnsi="Arial" w:cs="Arial"/>
        <w:b/>
        <w:sz w:val="18"/>
        <w:szCs w:val="18"/>
      </w:rPr>
      <w:fldChar w:fldCharType="end"/>
    </w:r>
  </w:p>
  <w:p w14:paraId="4ED41DB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3A859AAD" w14:textId="5B169BC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DF0">
      <w:rPr>
        <w:rFonts w:ascii="Arial" w:hAnsi="Arial" w:cs="Arial"/>
        <w:b/>
        <w:noProof/>
        <w:sz w:val="18"/>
        <w:szCs w:val="18"/>
      </w:rPr>
      <w:t>Release 16</w:t>
    </w:r>
    <w:r>
      <w:rPr>
        <w:rFonts w:ascii="Arial" w:hAnsi="Arial" w:cs="Arial"/>
        <w:b/>
        <w:sz w:val="18"/>
        <w:szCs w:val="18"/>
      </w:rPr>
      <w:fldChar w:fldCharType="end"/>
    </w:r>
  </w:p>
  <w:p w14:paraId="328BAF7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512190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18381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1601439">
    <w:abstractNumId w:val="1"/>
  </w:num>
  <w:num w:numId="4" w16cid:durableId="2135635074">
    <w:abstractNumId w:val="2"/>
  </w:num>
  <w:num w:numId="5" w16cid:durableId="511920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BA1"/>
    <w:rsid w:val="00026D46"/>
    <w:rsid w:val="00032B12"/>
    <w:rsid w:val="00033397"/>
    <w:rsid w:val="00040095"/>
    <w:rsid w:val="00051834"/>
    <w:rsid w:val="00054A22"/>
    <w:rsid w:val="000655A6"/>
    <w:rsid w:val="00080512"/>
    <w:rsid w:val="00092991"/>
    <w:rsid w:val="000D58AB"/>
    <w:rsid w:val="00111F62"/>
    <w:rsid w:val="00115DF6"/>
    <w:rsid w:val="00116955"/>
    <w:rsid w:val="00145F24"/>
    <w:rsid w:val="001815DA"/>
    <w:rsid w:val="00182C70"/>
    <w:rsid w:val="0019038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72DC"/>
    <w:rsid w:val="00334B24"/>
    <w:rsid w:val="0035462D"/>
    <w:rsid w:val="0037024E"/>
    <w:rsid w:val="00371BF1"/>
    <w:rsid w:val="0037725B"/>
    <w:rsid w:val="003976AA"/>
    <w:rsid w:val="003B7D55"/>
    <w:rsid w:val="003C3971"/>
    <w:rsid w:val="003D6D3D"/>
    <w:rsid w:val="00445EDA"/>
    <w:rsid w:val="00451209"/>
    <w:rsid w:val="00463539"/>
    <w:rsid w:val="00476664"/>
    <w:rsid w:val="0049318C"/>
    <w:rsid w:val="004A09C1"/>
    <w:rsid w:val="004D3578"/>
    <w:rsid w:val="004E213A"/>
    <w:rsid w:val="004F2DAC"/>
    <w:rsid w:val="00543E6C"/>
    <w:rsid w:val="005575B7"/>
    <w:rsid w:val="00562E3E"/>
    <w:rsid w:val="00565087"/>
    <w:rsid w:val="00575994"/>
    <w:rsid w:val="005A2642"/>
    <w:rsid w:val="005C49C9"/>
    <w:rsid w:val="005D2E01"/>
    <w:rsid w:val="00614FDF"/>
    <w:rsid w:val="0064782A"/>
    <w:rsid w:val="00661D54"/>
    <w:rsid w:val="00670C7F"/>
    <w:rsid w:val="0067342E"/>
    <w:rsid w:val="006B0E29"/>
    <w:rsid w:val="006C05D7"/>
    <w:rsid w:val="006C17E1"/>
    <w:rsid w:val="006C1D7E"/>
    <w:rsid w:val="006E5C86"/>
    <w:rsid w:val="00717DEA"/>
    <w:rsid w:val="007301F2"/>
    <w:rsid w:val="00731503"/>
    <w:rsid w:val="00734A5B"/>
    <w:rsid w:val="00740B35"/>
    <w:rsid w:val="007415B1"/>
    <w:rsid w:val="00744E76"/>
    <w:rsid w:val="00770F88"/>
    <w:rsid w:val="00781F0F"/>
    <w:rsid w:val="007A78AB"/>
    <w:rsid w:val="008028A4"/>
    <w:rsid w:val="00803D65"/>
    <w:rsid w:val="008054DA"/>
    <w:rsid w:val="008469A2"/>
    <w:rsid w:val="008637BC"/>
    <w:rsid w:val="00870779"/>
    <w:rsid w:val="0087599A"/>
    <w:rsid w:val="008768CA"/>
    <w:rsid w:val="00877009"/>
    <w:rsid w:val="008878BF"/>
    <w:rsid w:val="00892549"/>
    <w:rsid w:val="008A4C1E"/>
    <w:rsid w:val="008B4C95"/>
    <w:rsid w:val="0090271F"/>
    <w:rsid w:val="00902E23"/>
    <w:rsid w:val="0091348E"/>
    <w:rsid w:val="00913E87"/>
    <w:rsid w:val="00917CCB"/>
    <w:rsid w:val="00925C19"/>
    <w:rsid w:val="00942EC2"/>
    <w:rsid w:val="00944238"/>
    <w:rsid w:val="00964A6A"/>
    <w:rsid w:val="0096779D"/>
    <w:rsid w:val="00974FE8"/>
    <w:rsid w:val="00985D58"/>
    <w:rsid w:val="009C4D2A"/>
    <w:rsid w:val="009D2823"/>
    <w:rsid w:val="009E7C80"/>
    <w:rsid w:val="009F14A7"/>
    <w:rsid w:val="009F37B7"/>
    <w:rsid w:val="009F6872"/>
    <w:rsid w:val="009F6A1A"/>
    <w:rsid w:val="009F789C"/>
    <w:rsid w:val="00A10F02"/>
    <w:rsid w:val="00A164B4"/>
    <w:rsid w:val="00A20EDB"/>
    <w:rsid w:val="00A53724"/>
    <w:rsid w:val="00A54B7F"/>
    <w:rsid w:val="00A55E48"/>
    <w:rsid w:val="00A82346"/>
    <w:rsid w:val="00A84180"/>
    <w:rsid w:val="00AB487F"/>
    <w:rsid w:val="00AC0A3D"/>
    <w:rsid w:val="00AD1727"/>
    <w:rsid w:val="00AD2BB6"/>
    <w:rsid w:val="00AD36CC"/>
    <w:rsid w:val="00AE6E17"/>
    <w:rsid w:val="00AF6D5C"/>
    <w:rsid w:val="00B15449"/>
    <w:rsid w:val="00B21017"/>
    <w:rsid w:val="00B24CFC"/>
    <w:rsid w:val="00B40666"/>
    <w:rsid w:val="00B774F4"/>
    <w:rsid w:val="00B9219C"/>
    <w:rsid w:val="00BA0F86"/>
    <w:rsid w:val="00BA2766"/>
    <w:rsid w:val="00BA285D"/>
    <w:rsid w:val="00BC05C1"/>
    <w:rsid w:val="00BC0F7D"/>
    <w:rsid w:val="00BC74D6"/>
    <w:rsid w:val="00C021B2"/>
    <w:rsid w:val="00C05D87"/>
    <w:rsid w:val="00C33079"/>
    <w:rsid w:val="00C404CA"/>
    <w:rsid w:val="00C45231"/>
    <w:rsid w:val="00C54066"/>
    <w:rsid w:val="00C54F9F"/>
    <w:rsid w:val="00C61BC4"/>
    <w:rsid w:val="00C72833"/>
    <w:rsid w:val="00C93F40"/>
    <w:rsid w:val="00C976CB"/>
    <w:rsid w:val="00CA2CFE"/>
    <w:rsid w:val="00CA3D0C"/>
    <w:rsid w:val="00CB1507"/>
    <w:rsid w:val="00CE3EEB"/>
    <w:rsid w:val="00CF0507"/>
    <w:rsid w:val="00CF1DF0"/>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43E7A"/>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52854"/>
  <w15:chartTrackingRefBased/>
  <w15:docId w15:val="{3A10423B-61C3-4FF5-9C1A-9848B5D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1F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301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301F2"/>
    <w:pPr>
      <w:pBdr>
        <w:top w:val="none" w:sz="0" w:space="0" w:color="auto"/>
      </w:pBdr>
      <w:spacing w:before="180"/>
      <w:outlineLvl w:val="1"/>
    </w:pPr>
    <w:rPr>
      <w:sz w:val="32"/>
    </w:rPr>
  </w:style>
  <w:style w:type="paragraph" w:styleId="Heading3">
    <w:name w:val="heading 3"/>
    <w:basedOn w:val="Heading2"/>
    <w:next w:val="Normal"/>
    <w:qFormat/>
    <w:rsid w:val="007301F2"/>
    <w:pPr>
      <w:spacing w:before="120"/>
      <w:outlineLvl w:val="2"/>
    </w:pPr>
    <w:rPr>
      <w:sz w:val="28"/>
    </w:rPr>
  </w:style>
  <w:style w:type="paragraph" w:styleId="Heading4">
    <w:name w:val="heading 4"/>
    <w:basedOn w:val="Heading3"/>
    <w:next w:val="Normal"/>
    <w:qFormat/>
    <w:rsid w:val="007301F2"/>
    <w:pPr>
      <w:ind w:left="1418" w:hanging="1418"/>
      <w:outlineLvl w:val="3"/>
    </w:pPr>
    <w:rPr>
      <w:sz w:val="24"/>
    </w:rPr>
  </w:style>
  <w:style w:type="paragraph" w:styleId="Heading5">
    <w:name w:val="heading 5"/>
    <w:basedOn w:val="Heading4"/>
    <w:next w:val="Normal"/>
    <w:qFormat/>
    <w:rsid w:val="007301F2"/>
    <w:pPr>
      <w:ind w:left="1701" w:hanging="1701"/>
      <w:outlineLvl w:val="4"/>
    </w:pPr>
    <w:rPr>
      <w:sz w:val="22"/>
    </w:rPr>
  </w:style>
  <w:style w:type="paragraph" w:styleId="Heading6">
    <w:name w:val="heading 6"/>
    <w:basedOn w:val="H6"/>
    <w:next w:val="Normal"/>
    <w:qFormat/>
    <w:rsid w:val="007301F2"/>
    <w:pPr>
      <w:outlineLvl w:val="5"/>
    </w:pPr>
  </w:style>
  <w:style w:type="paragraph" w:styleId="Heading7">
    <w:name w:val="heading 7"/>
    <w:basedOn w:val="H6"/>
    <w:next w:val="Normal"/>
    <w:qFormat/>
    <w:rsid w:val="007301F2"/>
    <w:pPr>
      <w:outlineLvl w:val="6"/>
    </w:pPr>
  </w:style>
  <w:style w:type="paragraph" w:styleId="Heading8">
    <w:name w:val="heading 8"/>
    <w:basedOn w:val="Heading1"/>
    <w:next w:val="Normal"/>
    <w:qFormat/>
    <w:rsid w:val="007301F2"/>
    <w:pPr>
      <w:ind w:left="0" w:firstLine="0"/>
      <w:outlineLvl w:val="7"/>
    </w:pPr>
  </w:style>
  <w:style w:type="paragraph" w:styleId="Heading9">
    <w:name w:val="heading 9"/>
    <w:basedOn w:val="Heading8"/>
    <w:next w:val="Normal"/>
    <w:qFormat/>
    <w:rsid w:val="007301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01F2"/>
    <w:pPr>
      <w:ind w:left="1985" w:hanging="1985"/>
      <w:outlineLvl w:val="9"/>
    </w:pPr>
    <w:rPr>
      <w:sz w:val="20"/>
    </w:rPr>
  </w:style>
  <w:style w:type="paragraph" w:styleId="TOC9">
    <w:name w:val="toc 9"/>
    <w:basedOn w:val="TOC8"/>
    <w:semiHidden/>
    <w:rsid w:val="007301F2"/>
    <w:pPr>
      <w:ind w:left="1418" w:hanging="1418"/>
    </w:pPr>
  </w:style>
  <w:style w:type="paragraph" w:styleId="TOC8">
    <w:name w:val="toc 8"/>
    <w:basedOn w:val="TOC1"/>
    <w:uiPriority w:val="39"/>
    <w:rsid w:val="007301F2"/>
    <w:pPr>
      <w:spacing w:before="180"/>
      <w:ind w:left="2693" w:hanging="2693"/>
    </w:pPr>
    <w:rPr>
      <w:b/>
    </w:rPr>
  </w:style>
  <w:style w:type="paragraph" w:styleId="TOC1">
    <w:name w:val="toc 1"/>
    <w:uiPriority w:val="39"/>
    <w:rsid w:val="007301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301F2"/>
    <w:pPr>
      <w:keepLines/>
      <w:tabs>
        <w:tab w:val="center" w:pos="4536"/>
        <w:tab w:val="right" w:pos="9072"/>
      </w:tabs>
    </w:pPr>
    <w:rPr>
      <w:noProof/>
    </w:rPr>
  </w:style>
  <w:style w:type="character" w:customStyle="1" w:styleId="ZGSM">
    <w:name w:val="ZGSM"/>
    <w:rsid w:val="007301F2"/>
  </w:style>
  <w:style w:type="paragraph" w:styleId="Header">
    <w:name w:val="header"/>
    <w:rsid w:val="007301F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301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301F2"/>
    <w:pPr>
      <w:ind w:left="1701" w:hanging="1701"/>
    </w:pPr>
  </w:style>
  <w:style w:type="paragraph" w:styleId="TOC4">
    <w:name w:val="toc 4"/>
    <w:basedOn w:val="TOC3"/>
    <w:semiHidden/>
    <w:rsid w:val="007301F2"/>
    <w:pPr>
      <w:ind w:left="1418" w:hanging="1418"/>
    </w:pPr>
  </w:style>
  <w:style w:type="paragraph" w:styleId="TOC3">
    <w:name w:val="toc 3"/>
    <w:basedOn w:val="TOC2"/>
    <w:semiHidden/>
    <w:rsid w:val="007301F2"/>
    <w:pPr>
      <w:ind w:left="1134" w:hanging="1134"/>
    </w:pPr>
  </w:style>
  <w:style w:type="paragraph" w:styleId="TOC2">
    <w:name w:val="toc 2"/>
    <w:basedOn w:val="TOC1"/>
    <w:uiPriority w:val="39"/>
    <w:rsid w:val="007301F2"/>
    <w:pPr>
      <w:keepNext w:val="0"/>
      <w:spacing w:before="0"/>
      <w:ind w:left="851" w:hanging="851"/>
    </w:pPr>
    <w:rPr>
      <w:sz w:val="20"/>
    </w:rPr>
  </w:style>
  <w:style w:type="paragraph" w:styleId="Footer">
    <w:name w:val="footer"/>
    <w:basedOn w:val="Header"/>
    <w:rsid w:val="007301F2"/>
    <w:pPr>
      <w:jc w:val="center"/>
    </w:pPr>
    <w:rPr>
      <w:i/>
    </w:rPr>
  </w:style>
  <w:style w:type="paragraph" w:customStyle="1" w:styleId="TT">
    <w:name w:val="TT"/>
    <w:basedOn w:val="Heading1"/>
    <w:next w:val="Normal"/>
    <w:rsid w:val="007301F2"/>
    <w:pPr>
      <w:outlineLvl w:val="9"/>
    </w:pPr>
  </w:style>
  <w:style w:type="paragraph" w:customStyle="1" w:styleId="NF">
    <w:name w:val="NF"/>
    <w:basedOn w:val="NO"/>
    <w:rsid w:val="007301F2"/>
    <w:pPr>
      <w:keepNext/>
      <w:spacing w:after="0"/>
    </w:pPr>
    <w:rPr>
      <w:rFonts w:ascii="Arial" w:hAnsi="Arial"/>
      <w:sz w:val="18"/>
    </w:rPr>
  </w:style>
  <w:style w:type="paragraph" w:customStyle="1" w:styleId="NO">
    <w:name w:val="NO"/>
    <w:basedOn w:val="Normal"/>
    <w:rsid w:val="007301F2"/>
    <w:pPr>
      <w:keepLines/>
      <w:ind w:left="1135" w:hanging="851"/>
    </w:pPr>
  </w:style>
  <w:style w:type="paragraph" w:customStyle="1" w:styleId="PL">
    <w:name w:val="PL"/>
    <w:rsid w:val="00730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01F2"/>
    <w:pPr>
      <w:jc w:val="right"/>
    </w:pPr>
  </w:style>
  <w:style w:type="paragraph" w:customStyle="1" w:styleId="TAL">
    <w:name w:val="TAL"/>
    <w:basedOn w:val="Normal"/>
    <w:rsid w:val="007301F2"/>
    <w:pPr>
      <w:keepNext/>
      <w:keepLines/>
      <w:spacing w:after="0"/>
    </w:pPr>
    <w:rPr>
      <w:rFonts w:ascii="Arial" w:hAnsi="Arial"/>
      <w:sz w:val="18"/>
    </w:rPr>
  </w:style>
  <w:style w:type="paragraph" w:customStyle="1" w:styleId="TAH">
    <w:name w:val="TAH"/>
    <w:basedOn w:val="TAC"/>
    <w:rsid w:val="007301F2"/>
    <w:rPr>
      <w:b/>
    </w:rPr>
  </w:style>
  <w:style w:type="paragraph" w:customStyle="1" w:styleId="TAC">
    <w:name w:val="TAC"/>
    <w:basedOn w:val="TAL"/>
    <w:rsid w:val="007301F2"/>
    <w:pPr>
      <w:jc w:val="center"/>
    </w:pPr>
  </w:style>
  <w:style w:type="paragraph" w:customStyle="1" w:styleId="LD">
    <w:name w:val="LD"/>
    <w:rsid w:val="007301F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301F2"/>
    <w:pPr>
      <w:keepLines/>
      <w:ind w:left="1702" w:hanging="1418"/>
    </w:pPr>
  </w:style>
  <w:style w:type="paragraph" w:customStyle="1" w:styleId="FP">
    <w:name w:val="FP"/>
    <w:basedOn w:val="Normal"/>
    <w:rsid w:val="007301F2"/>
    <w:pPr>
      <w:spacing w:after="0"/>
    </w:pPr>
  </w:style>
  <w:style w:type="paragraph" w:customStyle="1" w:styleId="NW">
    <w:name w:val="NW"/>
    <w:basedOn w:val="NO"/>
    <w:rsid w:val="007301F2"/>
    <w:pPr>
      <w:spacing w:after="0"/>
    </w:pPr>
  </w:style>
  <w:style w:type="paragraph" w:customStyle="1" w:styleId="EW">
    <w:name w:val="EW"/>
    <w:basedOn w:val="EX"/>
    <w:rsid w:val="007301F2"/>
    <w:pPr>
      <w:spacing w:after="0"/>
    </w:pPr>
  </w:style>
  <w:style w:type="paragraph" w:customStyle="1" w:styleId="B1">
    <w:name w:val="B1"/>
    <w:basedOn w:val="List"/>
    <w:link w:val="B1Zchn"/>
    <w:rsid w:val="007301F2"/>
  </w:style>
  <w:style w:type="paragraph" w:styleId="TOC6">
    <w:name w:val="toc 6"/>
    <w:basedOn w:val="TOC5"/>
    <w:next w:val="Normal"/>
    <w:semiHidden/>
    <w:rsid w:val="007301F2"/>
    <w:pPr>
      <w:ind w:left="1985" w:hanging="1985"/>
    </w:pPr>
  </w:style>
  <w:style w:type="paragraph" w:styleId="TOC7">
    <w:name w:val="toc 7"/>
    <w:basedOn w:val="TOC6"/>
    <w:next w:val="Normal"/>
    <w:semiHidden/>
    <w:rsid w:val="007301F2"/>
    <w:pPr>
      <w:ind w:left="2268" w:hanging="2268"/>
    </w:pPr>
  </w:style>
  <w:style w:type="paragraph" w:customStyle="1" w:styleId="EditorsNote">
    <w:name w:val="Editor's Note"/>
    <w:aliases w:val="EN"/>
    <w:basedOn w:val="NO"/>
    <w:link w:val="EditorsNoteChar"/>
    <w:rsid w:val="007301F2"/>
    <w:rPr>
      <w:color w:val="FF0000"/>
    </w:rPr>
  </w:style>
  <w:style w:type="paragraph" w:customStyle="1" w:styleId="TH">
    <w:name w:val="TH"/>
    <w:basedOn w:val="Normal"/>
    <w:rsid w:val="007301F2"/>
    <w:pPr>
      <w:keepNext/>
      <w:keepLines/>
      <w:spacing w:before="60"/>
      <w:jc w:val="center"/>
    </w:pPr>
    <w:rPr>
      <w:rFonts w:ascii="Arial" w:hAnsi="Arial"/>
      <w:b/>
    </w:rPr>
  </w:style>
  <w:style w:type="paragraph" w:customStyle="1" w:styleId="ZA">
    <w:name w:val="ZA"/>
    <w:rsid w:val="00730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0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301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30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301F2"/>
    <w:pPr>
      <w:ind w:left="851" w:hanging="851"/>
    </w:pPr>
  </w:style>
  <w:style w:type="paragraph" w:customStyle="1" w:styleId="ZH">
    <w:name w:val="ZH"/>
    <w:rsid w:val="007301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301F2"/>
    <w:pPr>
      <w:keepNext w:val="0"/>
      <w:spacing w:before="0" w:after="240"/>
    </w:pPr>
  </w:style>
  <w:style w:type="paragraph" w:customStyle="1" w:styleId="ZG">
    <w:name w:val="ZG"/>
    <w:rsid w:val="007301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301F2"/>
  </w:style>
  <w:style w:type="paragraph" w:customStyle="1" w:styleId="B3">
    <w:name w:val="B3"/>
    <w:basedOn w:val="List3"/>
    <w:rsid w:val="007301F2"/>
  </w:style>
  <w:style w:type="paragraph" w:customStyle="1" w:styleId="B4">
    <w:name w:val="B4"/>
    <w:basedOn w:val="List4"/>
    <w:rsid w:val="007301F2"/>
  </w:style>
  <w:style w:type="paragraph" w:customStyle="1" w:styleId="B5">
    <w:name w:val="B5"/>
    <w:basedOn w:val="List5"/>
    <w:rsid w:val="007301F2"/>
  </w:style>
  <w:style w:type="paragraph" w:customStyle="1" w:styleId="ZTD">
    <w:name w:val="ZTD"/>
    <w:basedOn w:val="ZB"/>
    <w:rsid w:val="007301F2"/>
    <w:pPr>
      <w:framePr w:hRule="auto" w:wrap="notBeside" w:y="852"/>
    </w:pPr>
    <w:rPr>
      <w:i w:val="0"/>
      <w:sz w:val="40"/>
    </w:rPr>
  </w:style>
  <w:style w:type="paragraph" w:customStyle="1" w:styleId="ZV">
    <w:name w:val="ZV"/>
    <w:basedOn w:val="ZU"/>
    <w:rsid w:val="007301F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7301F2"/>
    <w:pPr>
      <w:ind w:left="851"/>
    </w:pPr>
  </w:style>
  <w:style w:type="paragraph" w:styleId="List">
    <w:name w:val="List"/>
    <w:basedOn w:val="Normal"/>
    <w:rsid w:val="007301F2"/>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7301F2"/>
    <w:pPr>
      <w:ind w:left="284"/>
    </w:pPr>
  </w:style>
  <w:style w:type="paragraph" w:styleId="Index1">
    <w:name w:val="index 1"/>
    <w:basedOn w:val="Normal"/>
    <w:rsid w:val="007301F2"/>
    <w:pPr>
      <w:keepLines/>
      <w:spacing w:after="0"/>
    </w:pPr>
  </w:style>
  <w:style w:type="paragraph" w:styleId="ListNumber2">
    <w:name w:val="List Number 2"/>
    <w:basedOn w:val="ListNumber"/>
    <w:rsid w:val="007301F2"/>
    <w:pPr>
      <w:ind w:left="851"/>
    </w:pPr>
  </w:style>
  <w:style w:type="character" w:styleId="FootnoteReference">
    <w:name w:val="footnote reference"/>
    <w:basedOn w:val="DefaultParagraphFont"/>
    <w:rsid w:val="007301F2"/>
    <w:rPr>
      <w:b/>
      <w:position w:val="6"/>
      <w:sz w:val="16"/>
    </w:rPr>
  </w:style>
  <w:style w:type="paragraph" w:styleId="FootnoteText">
    <w:name w:val="footnote text"/>
    <w:basedOn w:val="Normal"/>
    <w:link w:val="FootnoteTextChar"/>
    <w:rsid w:val="007301F2"/>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7301F2"/>
    <w:pPr>
      <w:ind w:left="851"/>
    </w:pPr>
  </w:style>
  <w:style w:type="paragraph" w:styleId="ListBullet3">
    <w:name w:val="List Bullet 3"/>
    <w:basedOn w:val="ListBullet2"/>
    <w:rsid w:val="007301F2"/>
    <w:pPr>
      <w:ind w:left="1135"/>
    </w:pPr>
  </w:style>
  <w:style w:type="paragraph" w:styleId="ListNumber">
    <w:name w:val="List Number"/>
    <w:basedOn w:val="List"/>
    <w:rsid w:val="007301F2"/>
  </w:style>
  <w:style w:type="paragraph" w:styleId="List3">
    <w:name w:val="List 3"/>
    <w:basedOn w:val="List2"/>
    <w:rsid w:val="007301F2"/>
    <w:pPr>
      <w:ind w:left="1135"/>
    </w:pPr>
  </w:style>
  <w:style w:type="paragraph" w:styleId="List4">
    <w:name w:val="List 4"/>
    <w:basedOn w:val="List3"/>
    <w:rsid w:val="007301F2"/>
    <w:pPr>
      <w:ind w:left="1418"/>
    </w:pPr>
  </w:style>
  <w:style w:type="paragraph" w:styleId="List5">
    <w:name w:val="List 5"/>
    <w:basedOn w:val="List4"/>
    <w:rsid w:val="007301F2"/>
    <w:pPr>
      <w:ind w:left="1702"/>
    </w:pPr>
  </w:style>
  <w:style w:type="paragraph" w:styleId="ListBullet">
    <w:name w:val="List Bullet"/>
    <w:basedOn w:val="List"/>
    <w:rsid w:val="007301F2"/>
  </w:style>
  <w:style w:type="paragraph" w:styleId="ListBullet4">
    <w:name w:val="List Bullet 4"/>
    <w:basedOn w:val="ListBullet3"/>
    <w:rsid w:val="007301F2"/>
    <w:pPr>
      <w:ind w:left="1418"/>
    </w:pPr>
  </w:style>
  <w:style w:type="paragraph" w:styleId="ListBullet5">
    <w:name w:val="List Bullet 5"/>
    <w:basedOn w:val="ListBullet4"/>
    <w:rsid w:val="007301F2"/>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C61B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2863</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19145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1949</cp:lastModifiedBy>
  <cp:revision>4</cp:revision>
  <dcterms:created xsi:type="dcterms:W3CDTF">2024-03-26T11:20:00Z</dcterms:created>
  <dcterms:modified xsi:type="dcterms:W3CDTF">2024-03-29T08:49:00Z</dcterms:modified>
</cp:coreProperties>
</file>