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79B9B" w14:textId="6EAE763C"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817EDE">
        <w:t>5</w:t>
      </w:r>
      <w:r w:rsidR="00317B01">
        <w:t>bis</w:t>
      </w:r>
      <w:r w:rsidRPr="00CE0424">
        <w:tab/>
      </w:r>
      <w:r w:rsidRPr="00CE0424">
        <w:rPr>
          <w:sz w:val="32"/>
          <w:szCs w:val="32"/>
        </w:rPr>
        <w:t xml:space="preserve">Tdoc </w:t>
      </w:r>
      <w:r w:rsidR="00091557" w:rsidRPr="00CE0424">
        <w:rPr>
          <w:sz w:val="32"/>
          <w:szCs w:val="32"/>
        </w:rPr>
        <w:t>R2-</w:t>
      </w:r>
      <w:r w:rsidR="006078F9" w:rsidRPr="006078F9">
        <w:t xml:space="preserve"> </w:t>
      </w:r>
      <w:r w:rsidR="006078F9" w:rsidRPr="006078F9">
        <w:rPr>
          <w:sz w:val="32"/>
          <w:szCs w:val="32"/>
        </w:rPr>
        <w:t>166936</w:t>
      </w:r>
    </w:p>
    <w:p w14:paraId="2D493119" w14:textId="77777777"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14:paraId="6BED50DE" w14:textId="77777777" w:rsidR="00E90E49" w:rsidRPr="00CE0424" w:rsidRDefault="00E90E49" w:rsidP="00357380">
      <w:pPr>
        <w:pStyle w:val="3GPPHeader"/>
      </w:pPr>
    </w:p>
    <w:p w14:paraId="0A443BC1" w14:textId="208F8E77" w:rsidR="00E90E49" w:rsidRPr="0015594F" w:rsidRDefault="00E90E49" w:rsidP="00311702">
      <w:pPr>
        <w:pStyle w:val="3GPPHeader"/>
        <w:rPr>
          <w:sz w:val="22"/>
          <w:szCs w:val="22"/>
          <w:lang w:val="sv-SE"/>
        </w:rPr>
      </w:pPr>
      <w:r w:rsidRPr="0015594F">
        <w:rPr>
          <w:sz w:val="22"/>
          <w:szCs w:val="22"/>
          <w:lang w:val="sv-SE"/>
        </w:rPr>
        <w:t>Agenda Item:</w:t>
      </w:r>
      <w:r w:rsidRPr="0015594F">
        <w:rPr>
          <w:sz w:val="22"/>
          <w:szCs w:val="22"/>
          <w:lang w:val="sv-SE"/>
        </w:rPr>
        <w:tab/>
      </w:r>
      <w:r w:rsidR="008C2CF7" w:rsidRPr="008C2CF7">
        <w:rPr>
          <w:sz w:val="22"/>
          <w:szCs w:val="22"/>
          <w:lang w:val="sv-SE"/>
        </w:rPr>
        <w:t>8.10.1</w:t>
      </w:r>
    </w:p>
    <w:p w14:paraId="76B50C3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A18CAB" w14:textId="6DFE5914" w:rsidR="00E90E49" w:rsidRPr="00CE0424" w:rsidRDefault="003D3C45" w:rsidP="00311702">
      <w:pPr>
        <w:pStyle w:val="3GPPHeader"/>
        <w:rPr>
          <w:sz w:val="22"/>
          <w:szCs w:val="22"/>
        </w:rPr>
      </w:pPr>
      <w:r>
        <w:rPr>
          <w:sz w:val="22"/>
          <w:szCs w:val="22"/>
        </w:rPr>
        <w:t>Title:</w:t>
      </w:r>
      <w:r w:rsidR="00E90E49" w:rsidRPr="00CE0424">
        <w:rPr>
          <w:sz w:val="22"/>
          <w:szCs w:val="22"/>
        </w:rPr>
        <w:tab/>
      </w:r>
      <w:r w:rsidR="009437FD">
        <w:rPr>
          <w:sz w:val="22"/>
          <w:szCs w:val="22"/>
        </w:rPr>
        <w:t>FeMBMS System Information</w:t>
      </w:r>
    </w:p>
    <w:p w14:paraId="429E401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C2CF7">
        <w:rPr>
          <w:sz w:val="22"/>
          <w:szCs w:val="22"/>
        </w:rPr>
        <w:t>Discussion, Decision</w:t>
      </w:r>
    </w:p>
    <w:p w14:paraId="4C0D35CD" w14:textId="77777777" w:rsidR="00E90E49" w:rsidRPr="00CE0424" w:rsidRDefault="00E90E49" w:rsidP="00E90E49"/>
    <w:p w14:paraId="31D5E0F3" w14:textId="77777777" w:rsidR="00E90E49" w:rsidRPr="00CE0424" w:rsidRDefault="00E90E49" w:rsidP="00CE0424">
      <w:pPr>
        <w:pStyle w:val="Heading1"/>
      </w:pPr>
      <w:r w:rsidRPr="00CE0424">
        <w:t>Introduction</w:t>
      </w:r>
    </w:p>
    <w:p w14:paraId="0E0B3E05" w14:textId="654F9F74" w:rsidR="00162414" w:rsidRDefault="00AF55B8" w:rsidP="00162414">
      <w:r w:rsidRPr="00AF55B8">
        <w:t>In RAN2#95, enhancements for eMBMS were discussed based on the revised WID</w:t>
      </w:r>
      <w:r>
        <w:t xml:space="preserve"> in </w:t>
      </w:r>
      <w:r w:rsidRPr="00AF55B8">
        <w:t xml:space="preserve">[2] </w:t>
      </w:r>
      <w:r>
        <w:t xml:space="preserve">and </w:t>
      </w:r>
      <w:r w:rsidRPr="00AF55B8">
        <w:t>the following conclusions were reached</w:t>
      </w:r>
      <w:r w:rsidR="00162414">
        <w:t>.</w:t>
      </w:r>
    </w:p>
    <w:p w14:paraId="6056F219" w14:textId="77777777" w:rsidR="00162414" w:rsidRPr="00162414" w:rsidRDefault="00162414" w:rsidP="00162414">
      <w:pPr>
        <w:pStyle w:val="Header"/>
        <w:jc w:val="both"/>
        <w:rPr>
          <w:b w:val="0"/>
          <w:sz w:val="20"/>
          <w:u w:val="single"/>
        </w:rPr>
      </w:pPr>
      <w:r w:rsidRPr="00162414">
        <w:rPr>
          <w:b w:val="0"/>
          <w:sz w:val="20"/>
          <w:u w:val="single"/>
        </w:rPr>
        <w:t>Working Assumption:</w:t>
      </w:r>
    </w:p>
    <w:p w14:paraId="02929056" w14:textId="77777777" w:rsidR="00162414" w:rsidRDefault="00162414" w:rsidP="00162414">
      <w:pPr>
        <w:pStyle w:val="Doc-text2"/>
        <w:numPr>
          <w:ilvl w:val="0"/>
          <w:numId w:val="16"/>
        </w:numPr>
        <w:tabs>
          <w:tab w:val="clear" w:pos="1622"/>
          <w:tab w:val="left" w:pos="720"/>
          <w:tab w:val="left" w:pos="900"/>
        </w:tabs>
        <w:spacing w:before="120"/>
        <w:ind w:left="720" w:hanging="533"/>
      </w:pPr>
      <w:r>
        <w:t>For non-standalone case, Rel-14 FeMBMS carrier broadcasts MIB and all SI needed to receive FeMBMS transmission in Idle mode. Which of the necessary SI and contents are FFS.</w:t>
      </w:r>
    </w:p>
    <w:p w14:paraId="6AD59E99" w14:textId="77777777" w:rsidR="00162414" w:rsidRDefault="00162414" w:rsidP="00162414">
      <w:pPr>
        <w:pStyle w:val="Header"/>
        <w:jc w:val="both"/>
        <w:rPr>
          <w:b w:val="0"/>
          <w:u w:val="single"/>
        </w:rPr>
      </w:pPr>
    </w:p>
    <w:p w14:paraId="20325583" w14:textId="77777777" w:rsidR="00162414" w:rsidRPr="00162414" w:rsidRDefault="00162414" w:rsidP="00162414">
      <w:pPr>
        <w:pStyle w:val="Header"/>
        <w:jc w:val="both"/>
        <w:rPr>
          <w:b w:val="0"/>
          <w:sz w:val="20"/>
          <w:u w:val="single"/>
        </w:rPr>
      </w:pPr>
      <w:r w:rsidRPr="00162414">
        <w:rPr>
          <w:b w:val="0"/>
          <w:sz w:val="20"/>
          <w:u w:val="single"/>
        </w:rPr>
        <w:t>Agreements:</w:t>
      </w:r>
    </w:p>
    <w:p w14:paraId="460734DE" w14:textId="77777777" w:rsidR="00162414" w:rsidRDefault="00162414" w:rsidP="00162414">
      <w:pPr>
        <w:pStyle w:val="Doc-text2"/>
        <w:numPr>
          <w:ilvl w:val="0"/>
          <w:numId w:val="17"/>
        </w:numPr>
        <w:tabs>
          <w:tab w:val="clear" w:pos="1622"/>
          <w:tab w:val="left" w:pos="720"/>
        </w:tabs>
        <w:spacing w:before="120"/>
        <w:ind w:hanging="727"/>
      </w:pPr>
      <w:bookmarkStart w:id="0" w:name="_Toc450926444"/>
      <w:bookmarkStart w:id="1" w:name="_Toc450958736"/>
      <w:bookmarkStart w:id="2" w:name="_Toc458707451"/>
      <w:bookmarkStart w:id="3" w:name="_Toc458708740"/>
      <w:bookmarkStart w:id="4" w:name="_Toc458795512"/>
      <w:bookmarkStart w:id="5" w:name="_Toc458804522"/>
      <w:r>
        <w:t>The Rel-14 FeMBMS carrier does not support paging functionality for mobile terminating calls.</w:t>
      </w:r>
      <w:r>
        <w:tab/>
      </w:r>
    </w:p>
    <w:p w14:paraId="1D83FDEB" w14:textId="77777777" w:rsidR="00162414" w:rsidRDefault="00162414" w:rsidP="00162414">
      <w:pPr>
        <w:pStyle w:val="Doc-text2"/>
        <w:numPr>
          <w:ilvl w:val="0"/>
          <w:numId w:val="17"/>
        </w:numPr>
        <w:tabs>
          <w:tab w:val="clear" w:pos="1622"/>
          <w:tab w:val="left" w:pos="720"/>
        </w:tabs>
        <w:spacing w:before="120"/>
        <w:ind w:left="720" w:hanging="540"/>
      </w:pPr>
      <w:r>
        <w:t xml:space="preserve">For non-standalone case, from RAN2 point of view, subframes </w:t>
      </w:r>
      <w:r w:rsidRPr="00F12AF3">
        <w:t xml:space="preserve">0, 4, 5, 9 (FS1) and 0, 1, 5, 6 (FS2) </w:t>
      </w:r>
      <w:r>
        <w:t>can be used as MBSFN subframes for FS1 (FS2) in an eMBMS carrier.</w:t>
      </w:r>
      <w:bookmarkEnd w:id="0"/>
      <w:bookmarkEnd w:id="1"/>
      <w:bookmarkEnd w:id="2"/>
      <w:bookmarkEnd w:id="3"/>
      <w:bookmarkEnd w:id="4"/>
      <w:bookmarkEnd w:id="5"/>
      <w:r>
        <w:t xml:space="preserve"> </w:t>
      </w:r>
      <w:bookmarkStart w:id="6" w:name="_Toc458707447"/>
      <w:bookmarkStart w:id="7" w:name="_Toc458708742"/>
      <w:bookmarkStart w:id="8" w:name="_Toc458795508"/>
      <w:bookmarkStart w:id="9" w:name="_Toc458804517"/>
      <w:r>
        <w:t>It is understood that 100% MBSFN subframe allocation allows for subframes to be set aside, for example, for cell search and broadcasting of necessary system information.</w:t>
      </w:r>
    </w:p>
    <w:bookmarkEnd w:id="6"/>
    <w:bookmarkEnd w:id="7"/>
    <w:bookmarkEnd w:id="8"/>
    <w:bookmarkEnd w:id="9"/>
    <w:p w14:paraId="439CEEE1" w14:textId="542A6A33" w:rsidR="00162414" w:rsidRDefault="00162414" w:rsidP="00CE0424">
      <w:pPr>
        <w:pStyle w:val="BodyText"/>
      </w:pPr>
    </w:p>
    <w:p w14:paraId="5A160C59" w14:textId="3AA52352" w:rsidR="00144D12" w:rsidRDefault="00144D12" w:rsidP="00CE0424">
      <w:pPr>
        <w:pStyle w:val="BodyText"/>
      </w:pPr>
      <w:r>
        <w:t xml:space="preserve">This paper discusses the </w:t>
      </w:r>
      <w:r w:rsidR="00826A30">
        <w:t xml:space="preserve">necessary </w:t>
      </w:r>
      <w:r w:rsidR="00162414">
        <w:t>System I</w:t>
      </w:r>
      <w:r>
        <w:t>nformation content to be transmitted on the FeMBMS carrier.</w:t>
      </w:r>
    </w:p>
    <w:p w14:paraId="0037F8E7" w14:textId="77777777" w:rsidR="002948BC" w:rsidRPr="00CE0424" w:rsidRDefault="002948BC" w:rsidP="00CE0424">
      <w:pPr>
        <w:pStyle w:val="BodyText"/>
      </w:pPr>
    </w:p>
    <w:p w14:paraId="7278CEC9" w14:textId="2B5D05E4" w:rsidR="001643A8" w:rsidRDefault="004000E8" w:rsidP="00CE0424">
      <w:pPr>
        <w:pStyle w:val="Heading1"/>
      </w:pPr>
      <w:bookmarkStart w:id="10" w:name="_Ref178064866"/>
      <w:r w:rsidRPr="00CE0424">
        <w:t>Discussion</w:t>
      </w:r>
      <w:bookmarkEnd w:id="10"/>
    </w:p>
    <w:p w14:paraId="64C3477F" w14:textId="2CAA8F31" w:rsidR="00111B8F" w:rsidRDefault="00111B8F" w:rsidP="00CE0424">
      <w:pPr>
        <w:pStyle w:val="BodyText"/>
      </w:pPr>
    </w:p>
    <w:p w14:paraId="31118CB4" w14:textId="106DC303" w:rsidR="00BB7021" w:rsidRDefault="00264D43" w:rsidP="00BB7021">
      <w:r>
        <w:t>T</w:t>
      </w:r>
      <w:r w:rsidR="00BB7021">
        <w:t>he following agreement was reached</w:t>
      </w:r>
      <w:r>
        <w:t xml:space="preserve"> at the RAN2#94 meeting:</w:t>
      </w:r>
    </w:p>
    <w:p w14:paraId="4F954388" w14:textId="400D1F35" w:rsidR="00BB7021" w:rsidRPr="00D94CD1" w:rsidRDefault="00BB7021" w:rsidP="00BB7021">
      <w:pPr>
        <w:pStyle w:val="Doc-text2"/>
        <w:ind w:left="726"/>
        <w:rPr>
          <w:i/>
        </w:rPr>
      </w:pPr>
      <w:r w:rsidRPr="00D94CD1">
        <w:rPr>
          <w:i/>
        </w:rPr>
        <w:t>=&gt;</w:t>
      </w:r>
      <w:r w:rsidRPr="00D94CD1">
        <w:rPr>
          <w:i/>
        </w:rPr>
        <w:tab/>
      </w:r>
      <w:bookmarkStart w:id="11" w:name="_Toc450926441"/>
      <w:bookmarkStart w:id="12" w:name="_Toc450958733"/>
      <w:r w:rsidRPr="00D94CD1">
        <w:rPr>
          <w:i/>
        </w:rPr>
        <w:t>Legacy UEs are not supported on the new eMBMS carrier (more than 6 s</w:t>
      </w:r>
      <w:r>
        <w:rPr>
          <w:i/>
        </w:rPr>
        <w:t>ubframes configured for MBSFN).</w:t>
      </w:r>
    </w:p>
    <w:bookmarkEnd w:id="11"/>
    <w:bookmarkEnd w:id="12"/>
    <w:p w14:paraId="2C4CA162" w14:textId="77777777" w:rsidR="00BB7021" w:rsidRDefault="00BB7021" w:rsidP="00BB7021"/>
    <w:p w14:paraId="4C8A8243" w14:textId="679013E5" w:rsidR="007A5165" w:rsidRPr="00264D43" w:rsidRDefault="00B52178" w:rsidP="007A5165">
      <w:pPr>
        <w:pStyle w:val="BodyText"/>
      </w:pPr>
      <w:r>
        <w:t xml:space="preserve">Non Rel-14 FeMBMS capable UEs do not need to be supported and </w:t>
      </w:r>
      <w:r w:rsidR="0098181F">
        <w:t>the</w:t>
      </w:r>
      <w:r w:rsidR="00BB7021">
        <w:t xml:space="preserve"> FeMBMS carrier does </w:t>
      </w:r>
      <w:r w:rsidR="009A1009">
        <w:t xml:space="preserve">therefore </w:t>
      </w:r>
      <w:r w:rsidR="00BB7021">
        <w:t>not have to be backwards compatible</w:t>
      </w:r>
      <w:r w:rsidR="001E4F60">
        <w:t xml:space="preserve">. </w:t>
      </w:r>
      <w:r w:rsidR="007A5165">
        <w:t>Further, as per</w:t>
      </w:r>
      <w:r w:rsidR="007A5165" w:rsidRPr="00264D43">
        <w:t xml:space="preserve"> existing agreements</w:t>
      </w:r>
      <w:r w:rsidR="007A5165">
        <w:t>,</w:t>
      </w:r>
      <w:r w:rsidR="007A5165" w:rsidRPr="00264D43">
        <w:t xml:space="preserve"> the Rel-14 FeMBMS ca</w:t>
      </w:r>
      <w:r w:rsidR="00C638FB">
        <w:t>rrier does not support</w:t>
      </w:r>
      <w:r w:rsidR="007A5165" w:rsidRPr="0047194C">
        <w:t xml:space="preserve"> paging or initial access. On a legacy LTE carrier the SIB1 is transmitted in subframe 5. In order to achieve a 100% MBSFN subframe allocation, the SIB1 would likely be transmitted in the same subframe as the MIB and thus not be transmitted in subframe 5</w:t>
      </w:r>
      <w:r w:rsidR="007A5165">
        <w:t xml:space="preserve"> as discussed in </w:t>
      </w:r>
      <w:r w:rsidR="007A5165">
        <w:fldChar w:fldCharType="begin"/>
      </w:r>
      <w:r w:rsidR="007A5165">
        <w:instrText xml:space="preserve"> REF _Ref462998872 \r \h </w:instrText>
      </w:r>
      <w:r w:rsidR="007A5165">
        <w:fldChar w:fldCharType="separate"/>
      </w:r>
      <w:r w:rsidR="007A5165">
        <w:t>[1]</w:t>
      </w:r>
      <w:r w:rsidR="007A5165">
        <w:fldChar w:fldCharType="end"/>
      </w:r>
      <w:r w:rsidR="007A5165" w:rsidRPr="0047194C">
        <w:t>. A UE that is not Rel-14 FeMBMS capable would thus not be able to find SIB1 on the FeMBMS carrier. The Rel-14 FeMBMS carrier is thus implicitly</w:t>
      </w:r>
      <w:r w:rsidR="007A5165" w:rsidRPr="00264D43">
        <w:t xml:space="preserve"> barred, which means that there is no need to include barring information in the system information.</w:t>
      </w:r>
    </w:p>
    <w:p w14:paraId="78B410B0" w14:textId="77777777" w:rsidR="007A5165" w:rsidRPr="00C2157F" w:rsidRDefault="007A5165" w:rsidP="007A5165">
      <w:pPr>
        <w:pStyle w:val="Observation"/>
      </w:pPr>
      <w:bookmarkStart w:id="13" w:name="_Toc462416535"/>
      <w:bookmarkStart w:id="14" w:name="_Toc462421473"/>
      <w:bookmarkStart w:id="15" w:name="_Toc462421475"/>
      <w:r w:rsidRPr="00C2157F">
        <w:t xml:space="preserve">The Rel-14 FeMBMS carrier is </w:t>
      </w:r>
      <w:r>
        <w:t xml:space="preserve">always </w:t>
      </w:r>
      <w:r w:rsidRPr="00C2157F">
        <w:t xml:space="preserve">“barred” </w:t>
      </w:r>
      <w:r>
        <w:t>from non FeMBMS capable UEs as SIB1 is not broadcasted on subframe #5</w:t>
      </w:r>
      <w:r w:rsidRPr="00C2157F">
        <w:t>.</w:t>
      </w:r>
      <w:bookmarkEnd w:id="13"/>
      <w:bookmarkEnd w:id="14"/>
      <w:bookmarkEnd w:id="15"/>
    </w:p>
    <w:p w14:paraId="0EA0A365" w14:textId="77777777" w:rsidR="007A5165" w:rsidRDefault="007A5165" w:rsidP="00762A8B">
      <w:pPr>
        <w:pStyle w:val="BodyText"/>
      </w:pPr>
    </w:p>
    <w:p w14:paraId="0FD470A3" w14:textId="2611CF38" w:rsidR="0007467D" w:rsidRDefault="00BB7021" w:rsidP="0098181F">
      <w:pPr>
        <w:pStyle w:val="BodyText"/>
      </w:pPr>
      <w:r>
        <w:lastRenderedPageBreak/>
        <w:t xml:space="preserve">The SI content </w:t>
      </w:r>
      <w:r w:rsidR="0098181F">
        <w:t xml:space="preserve">can thus be mapped to </w:t>
      </w:r>
      <w:r w:rsidR="00197BAD">
        <w:t xml:space="preserve">new </w:t>
      </w:r>
      <w:r w:rsidR="003E35C8">
        <w:t xml:space="preserve">FeMBMS specific </w:t>
      </w:r>
      <w:r w:rsidR="00264D43">
        <w:t>s</w:t>
      </w:r>
      <w:r w:rsidR="0098181F">
        <w:t xml:space="preserve">ystem </w:t>
      </w:r>
      <w:r w:rsidR="00264D43">
        <w:t>i</w:t>
      </w:r>
      <w:r w:rsidR="0098181F">
        <w:t>nformation messages and SIBs</w:t>
      </w:r>
      <w:r w:rsidR="00B52178">
        <w:t>.</w:t>
      </w:r>
      <w:r w:rsidR="0098181F">
        <w:t xml:space="preserve"> </w:t>
      </w:r>
      <w:r w:rsidR="00962712">
        <w:t xml:space="preserve">As discussed in more detail in </w:t>
      </w:r>
      <w:r w:rsidR="00B52178">
        <w:fldChar w:fldCharType="begin"/>
      </w:r>
      <w:r w:rsidR="00B52178">
        <w:instrText xml:space="preserve"> REF _Ref462998872 \r \h </w:instrText>
      </w:r>
      <w:r w:rsidR="00B52178">
        <w:fldChar w:fldCharType="separate"/>
      </w:r>
      <w:r w:rsidR="009A1009">
        <w:t>[1]</w:t>
      </w:r>
      <w:r w:rsidR="00B52178">
        <w:fldChar w:fldCharType="end"/>
      </w:r>
      <w:r w:rsidR="00B52178">
        <w:t xml:space="preserve">, it is </w:t>
      </w:r>
      <w:r w:rsidR="007A30FE">
        <w:t xml:space="preserve">then </w:t>
      </w:r>
      <w:r w:rsidR="00B52178">
        <w:t>possible</w:t>
      </w:r>
      <w:r w:rsidR="00AE6666">
        <w:t xml:space="preserve"> to</w:t>
      </w:r>
      <w:r w:rsidR="00762A8B">
        <w:t xml:space="preserve"> limit the SI acquisition time on this carrier and minimize the space needed for the system information.</w:t>
      </w:r>
    </w:p>
    <w:p w14:paraId="0AD4C102" w14:textId="22C7CDE7" w:rsidR="0007467D" w:rsidRPr="00C2157F" w:rsidRDefault="0007467D" w:rsidP="0007467D">
      <w:pPr>
        <w:pStyle w:val="Observation"/>
      </w:pPr>
      <w:bookmarkStart w:id="16" w:name="_Toc462416536"/>
      <w:bookmarkStart w:id="17" w:name="_Toc462421474"/>
      <w:bookmarkStart w:id="18" w:name="_Toc462421476"/>
      <w:r>
        <w:t>The SI content on the FeMBMS carrier can be mapped to new FeMBMS specific system information messages and SIBs</w:t>
      </w:r>
      <w:bookmarkEnd w:id="16"/>
      <w:bookmarkEnd w:id="17"/>
      <w:bookmarkEnd w:id="18"/>
    </w:p>
    <w:p w14:paraId="2A6DFA57" w14:textId="77777777" w:rsidR="00255D22" w:rsidRDefault="00255D22" w:rsidP="00A04F49">
      <w:pPr>
        <w:pStyle w:val="BodyText"/>
      </w:pPr>
    </w:p>
    <w:p w14:paraId="3CDC281A" w14:textId="7A958C4C" w:rsidR="0005473F" w:rsidRDefault="00085D3B" w:rsidP="00A0338F">
      <w:pPr>
        <w:pStyle w:val="Heading2"/>
      </w:pPr>
      <w:bookmarkStart w:id="19" w:name="_Ref463021405"/>
      <w:r>
        <w:t>I</w:t>
      </w:r>
      <w:r w:rsidR="001E4F60">
        <w:t xml:space="preserve">nformation </w:t>
      </w:r>
      <w:r w:rsidR="00A0338F">
        <w:t xml:space="preserve">from </w:t>
      </w:r>
      <w:r w:rsidR="001E4F60">
        <w:t xml:space="preserve">legacy </w:t>
      </w:r>
      <w:r w:rsidR="0005473F">
        <w:t>S</w:t>
      </w:r>
      <w:r w:rsidR="001E4F60">
        <w:t>IB</w:t>
      </w:r>
      <w:r w:rsidR="0005473F">
        <w:t>1</w:t>
      </w:r>
      <w:bookmarkEnd w:id="19"/>
    </w:p>
    <w:p w14:paraId="1C923EF4" w14:textId="766DD4FB" w:rsidR="00224EAD" w:rsidRPr="00224EAD" w:rsidRDefault="00224EAD" w:rsidP="0005473F">
      <w:pPr>
        <w:pStyle w:val="BodyText"/>
      </w:pPr>
      <w:r w:rsidRPr="00224EAD">
        <w:t xml:space="preserve">The legacy </w:t>
      </w:r>
      <w:r w:rsidR="00085D3B">
        <w:t xml:space="preserve">SystemInformationBlockType1 </w:t>
      </w:r>
      <w:r w:rsidRPr="00224EAD">
        <w:t>message contains both information that is not relevant for the FeMBMS carrier and information elements that would need to be updated for the FeMBMS carrier.</w:t>
      </w:r>
    </w:p>
    <w:p w14:paraId="50F906B2" w14:textId="408E7318" w:rsidR="00224EAD" w:rsidRPr="00224EAD" w:rsidRDefault="00224EAD" w:rsidP="00224EAD">
      <w:pPr>
        <w:pStyle w:val="BodyText"/>
      </w:pPr>
      <w:r>
        <w:t>The i</w:t>
      </w:r>
      <w:r w:rsidRPr="00224EAD">
        <w:t>nformation that is not relevant for the FeMBMS carrier includes</w:t>
      </w:r>
      <w:r>
        <w:t xml:space="preserve"> e.g. information related to uplink transmission and access, such as </w:t>
      </w:r>
      <w:r w:rsidRPr="00224EAD">
        <w:t xml:space="preserve">barring information </w:t>
      </w:r>
      <w:r>
        <w:t xml:space="preserve">and the </w:t>
      </w:r>
      <w:r w:rsidRPr="00224EAD">
        <w:rPr>
          <w:i/>
        </w:rPr>
        <w:t>p-Max</w:t>
      </w:r>
      <w:r>
        <w:t xml:space="preserve"> value, </w:t>
      </w:r>
      <w:r w:rsidRPr="00224EAD">
        <w:t xml:space="preserve">Closed Subscriber Group </w:t>
      </w:r>
      <w:r>
        <w:t>related information.</w:t>
      </w:r>
    </w:p>
    <w:p w14:paraId="510988D4" w14:textId="5D227E0B" w:rsidR="00DB7C7D" w:rsidRDefault="00DB7C7D" w:rsidP="0005473F">
      <w:pPr>
        <w:pStyle w:val="BodyText"/>
      </w:pPr>
      <w:r>
        <w:t xml:space="preserve">The following </w:t>
      </w:r>
      <w:r w:rsidR="0018305E">
        <w:t xml:space="preserve">information in </w:t>
      </w:r>
      <w:r w:rsidR="00601BED">
        <w:t xml:space="preserve">the </w:t>
      </w:r>
      <w:r>
        <w:t>legacy SIB1 is considered needed for the FeMBMS carrier:</w:t>
      </w:r>
    </w:p>
    <w:p w14:paraId="296C0027" w14:textId="00503D8C" w:rsidR="00DB7C7D" w:rsidRDefault="00197BAD" w:rsidP="0018305E">
      <w:pPr>
        <w:pStyle w:val="BodyText"/>
        <w:numPr>
          <w:ilvl w:val="0"/>
          <w:numId w:val="19"/>
        </w:numPr>
      </w:pPr>
      <w:r>
        <w:t>cel</w:t>
      </w:r>
      <w:r w:rsidR="0018305E">
        <w:t xml:space="preserve">lAccessRelatedInfo (i.e. </w:t>
      </w:r>
      <w:r>
        <w:t>plmn-IdentityList</w:t>
      </w:r>
      <w:r w:rsidR="0018305E">
        <w:t xml:space="preserve">, </w:t>
      </w:r>
      <w:r>
        <w:t>trackingAreaCode</w:t>
      </w:r>
      <w:r w:rsidR="0018305E">
        <w:t xml:space="preserve"> and cellIdentity)</w:t>
      </w:r>
    </w:p>
    <w:p w14:paraId="366DC5A6" w14:textId="5FBA812F" w:rsidR="0018305E" w:rsidRDefault="0018305E" w:rsidP="0018305E">
      <w:pPr>
        <w:pStyle w:val="BodyText"/>
        <w:numPr>
          <w:ilvl w:val="0"/>
          <w:numId w:val="19"/>
        </w:numPr>
      </w:pPr>
      <w:r>
        <w:t>f</w:t>
      </w:r>
      <w:r w:rsidRPr="0018305E">
        <w:t>reqBandIndicator</w:t>
      </w:r>
      <w:r w:rsidR="008B4702">
        <w:t xml:space="preserve"> and m</w:t>
      </w:r>
      <w:r w:rsidR="008B4702" w:rsidRPr="0018305E">
        <w:t>ultiBandInfoList</w:t>
      </w:r>
    </w:p>
    <w:p w14:paraId="572A619E" w14:textId="016824FD" w:rsidR="0018305E" w:rsidRDefault="0018305E" w:rsidP="0018305E">
      <w:pPr>
        <w:pStyle w:val="BodyText"/>
        <w:numPr>
          <w:ilvl w:val="0"/>
          <w:numId w:val="19"/>
        </w:numPr>
      </w:pPr>
      <w:r w:rsidRPr="0018305E">
        <w:t>schedulingInfoList</w:t>
      </w:r>
      <w:r w:rsidR="00D42887">
        <w:t>*</w:t>
      </w:r>
    </w:p>
    <w:p w14:paraId="50019339" w14:textId="7A6A32C3" w:rsidR="0018305E" w:rsidRDefault="0018305E" w:rsidP="0018305E">
      <w:pPr>
        <w:pStyle w:val="BodyText"/>
        <w:numPr>
          <w:ilvl w:val="0"/>
          <w:numId w:val="19"/>
        </w:numPr>
      </w:pPr>
      <w:r w:rsidRPr="0018305E">
        <w:t>si-WindowLength</w:t>
      </w:r>
    </w:p>
    <w:p w14:paraId="10DF5FE5" w14:textId="0BEC5EEC" w:rsidR="0018305E" w:rsidRDefault="0018305E" w:rsidP="0018305E">
      <w:pPr>
        <w:pStyle w:val="BodyText"/>
        <w:numPr>
          <w:ilvl w:val="0"/>
          <w:numId w:val="19"/>
        </w:numPr>
      </w:pPr>
      <w:r w:rsidRPr="0018305E">
        <w:t>systemInfoValueTag</w:t>
      </w:r>
    </w:p>
    <w:p w14:paraId="06023710" w14:textId="2D92E59E" w:rsidR="0018305E" w:rsidRDefault="0018305E" w:rsidP="0018305E">
      <w:pPr>
        <w:pStyle w:val="BodyText"/>
        <w:numPr>
          <w:ilvl w:val="0"/>
          <w:numId w:val="19"/>
        </w:numPr>
      </w:pPr>
      <w:r w:rsidRPr="0018305E">
        <w:t>tdd-Config</w:t>
      </w:r>
    </w:p>
    <w:p w14:paraId="2F5D1E72" w14:textId="70D0DC09" w:rsidR="0005473F" w:rsidRPr="00A81A38" w:rsidRDefault="00D42887" w:rsidP="0005473F">
      <w:pPr>
        <w:pStyle w:val="BodyText"/>
      </w:pPr>
      <w:r w:rsidRPr="00A03C92">
        <w:t xml:space="preserve">* </w:t>
      </w:r>
      <w:r w:rsidR="006E08B9" w:rsidRPr="00A03C92">
        <w:t xml:space="preserve">A new </w:t>
      </w:r>
      <w:r w:rsidRPr="00A03C92">
        <w:rPr>
          <w:i/>
        </w:rPr>
        <w:t>SIB-Type</w:t>
      </w:r>
      <w:r w:rsidRPr="00A03C92">
        <w:t xml:space="preserve"> field </w:t>
      </w:r>
      <w:r w:rsidR="0007467D">
        <w:t>may</w:t>
      </w:r>
      <w:r w:rsidR="006E08B9" w:rsidRPr="00A03C92">
        <w:t xml:space="preserve"> need to be </w:t>
      </w:r>
      <w:r w:rsidRPr="00A03C92">
        <w:t xml:space="preserve">included in </w:t>
      </w:r>
      <w:r w:rsidR="006E08B9" w:rsidRPr="00A03C92">
        <w:t xml:space="preserve">the </w:t>
      </w:r>
      <w:r w:rsidRPr="00A03C92">
        <w:t xml:space="preserve">schedulingInfoList with the introduction of new </w:t>
      </w:r>
      <w:r w:rsidR="0005473F" w:rsidRPr="00A03C92">
        <w:t xml:space="preserve">SIBs </w:t>
      </w:r>
      <w:r w:rsidRPr="00A03C92">
        <w:t xml:space="preserve">on </w:t>
      </w:r>
      <w:r w:rsidR="0005473F" w:rsidRPr="00A03C92">
        <w:t>the FeMBMS carrier.</w:t>
      </w:r>
    </w:p>
    <w:p w14:paraId="44BAFFD6" w14:textId="62E0A446" w:rsidR="00085D3B" w:rsidRDefault="00085D3B" w:rsidP="00085D3B">
      <w:pPr>
        <w:pStyle w:val="BodyText"/>
      </w:pPr>
      <w:r>
        <w:t xml:space="preserve">The other information in the legacy SIB1 </w:t>
      </w:r>
      <w:r w:rsidR="00970D2E">
        <w:t xml:space="preserve">is </w:t>
      </w:r>
      <w:r>
        <w:t>not need</w:t>
      </w:r>
      <w:r w:rsidR="00970D2E">
        <w:t>ed</w:t>
      </w:r>
      <w:r>
        <w:t xml:space="preserve"> on the FeMBMS carrier.</w:t>
      </w:r>
    </w:p>
    <w:p w14:paraId="6D7A6612" w14:textId="41A59F97" w:rsidR="0005473F" w:rsidRDefault="00970D2E" w:rsidP="00011ACD">
      <w:pPr>
        <w:pStyle w:val="BodyText"/>
      </w:pPr>
      <w:r>
        <w:t xml:space="preserve">A legacy SIB1 message, which only contains optional </w:t>
      </w:r>
      <w:r w:rsidR="00E2039E">
        <w:t xml:space="preserve">information </w:t>
      </w:r>
      <w:r>
        <w:t xml:space="preserve">that </w:t>
      </w:r>
      <w:r w:rsidR="00E2039E">
        <w:t>is</w:t>
      </w:r>
      <w:r>
        <w:t xml:space="preserve"> relevant for the FeMBMS carrier, has </w:t>
      </w:r>
      <w:r w:rsidR="00011ACD">
        <w:t>a</w:t>
      </w:r>
      <w:r>
        <w:t xml:space="preserve"> size of </w:t>
      </w:r>
      <w:r w:rsidR="00011ACD">
        <w:t xml:space="preserve">~42 bytes, </w:t>
      </w:r>
      <w:r w:rsidR="00B0753F">
        <w:t>when describing</w:t>
      </w:r>
      <w:r w:rsidR="00011ACD">
        <w:t xml:space="preserve"> 6 PLMNs and scheduling of 6 different SI messages.</w:t>
      </w:r>
    </w:p>
    <w:p w14:paraId="47FFEE54" w14:textId="686A23BA" w:rsidR="00970D2E" w:rsidRPr="0005473F" w:rsidRDefault="00970D2E" w:rsidP="0005473F"/>
    <w:p w14:paraId="32B44457" w14:textId="412BC1AC" w:rsidR="0005473F" w:rsidRDefault="00085D3B" w:rsidP="00A0338F">
      <w:pPr>
        <w:pStyle w:val="Heading2"/>
      </w:pPr>
      <w:bookmarkStart w:id="20" w:name="_Ref463021412"/>
      <w:r>
        <w:t>I</w:t>
      </w:r>
      <w:r w:rsidR="001E4F60">
        <w:t xml:space="preserve">nformation </w:t>
      </w:r>
      <w:r w:rsidR="00A0338F">
        <w:t xml:space="preserve">from </w:t>
      </w:r>
      <w:r w:rsidR="001E4F60">
        <w:t>legacy SIB2</w:t>
      </w:r>
      <w:bookmarkEnd w:id="20"/>
    </w:p>
    <w:p w14:paraId="46EC865F" w14:textId="30ADAE33" w:rsidR="00AB0C58" w:rsidRPr="00E93C26" w:rsidRDefault="00AB0C58" w:rsidP="0005473F">
      <w:pPr>
        <w:pStyle w:val="BodyText"/>
      </w:pPr>
      <w:r w:rsidRPr="00E93C26">
        <w:t xml:space="preserve">Similar to SIB1, the legacy </w:t>
      </w:r>
      <w:r w:rsidR="00085D3B">
        <w:t xml:space="preserve">SystemInformationBlockType2 </w:t>
      </w:r>
      <w:r w:rsidRPr="00E93C26">
        <w:t>also contains information that is not relevant for the FeMBMS carrier as well as information elements that need to be updated for the FeMBMS carrier.</w:t>
      </w:r>
    </w:p>
    <w:p w14:paraId="6C26007A" w14:textId="60732523" w:rsidR="0005473F" w:rsidRPr="00E93C26" w:rsidRDefault="00AB0C58" w:rsidP="0005473F">
      <w:pPr>
        <w:pStyle w:val="BodyText"/>
      </w:pPr>
      <w:r w:rsidRPr="00E93C26">
        <w:t xml:space="preserve">Information that is not relevant for </w:t>
      </w:r>
      <w:r w:rsidR="0005473F" w:rsidRPr="00E93C26">
        <w:t xml:space="preserve">the </w:t>
      </w:r>
      <w:r w:rsidRPr="00E93C26">
        <w:t xml:space="preserve">FeMBMS carrier includes e.g. access class barring </w:t>
      </w:r>
      <w:r w:rsidR="0005473F" w:rsidRPr="00E93C26">
        <w:t>information</w:t>
      </w:r>
      <w:r w:rsidRPr="00E93C26">
        <w:t xml:space="preserve">, frequency information related to </w:t>
      </w:r>
      <w:r w:rsidR="0005473F" w:rsidRPr="00E93C26">
        <w:t xml:space="preserve">uplink </w:t>
      </w:r>
      <w:r w:rsidRPr="00E93C26">
        <w:t>transmission</w:t>
      </w:r>
      <w:r w:rsidR="00E93C26" w:rsidRPr="00E93C26">
        <w:t xml:space="preserve"> and </w:t>
      </w:r>
      <w:r w:rsidR="0005473F" w:rsidRPr="00E93C26">
        <w:t>r</w:t>
      </w:r>
      <w:r w:rsidR="00E93C26" w:rsidRPr="00E93C26">
        <w:t>adio resource configuration</w:t>
      </w:r>
      <w:r w:rsidR="0005473F" w:rsidRPr="00E93C26">
        <w:t xml:space="preserve"> information for </w:t>
      </w:r>
      <w:r w:rsidR="00E93C26" w:rsidRPr="00E93C26">
        <w:t xml:space="preserve">several </w:t>
      </w:r>
      <w:r w:rsidR="0005473F" w:rsidRPr="00E93C26">
        <w:t xml:space="preserve">channels </w:t>
      </w:r>
      <w:r w:rsidR="00E93C26" w:rsidRPr="00E93C26">
        <w:t xml:space="preserve">(such as the </w:t>
      </w:r>
      <w:r w:rsidR="0005473F" w:rsidRPr="00E93C26">
        <w:t>rach, pcch, prach, pusch and pucch</w:t>
      </w:r>
      <w:r w:rsidR="00E93C26" w:rsidRPr="00E93C26">
        <w:t>).</w:t>
      </w:r>
    </w:p>
    <w:p w14:paraId="23C95C6D" w14:textId="6E6DCF9D" w:rsidR="00601BED" w:rsidRDefault="00601BED" w:rsidP="00601BED">
      <w:pPr>
        <w:pStyle w:val="BodyText"/>
      </w:pPr>
      <w:r>
        <w:t>The following information in the legacy SIB2 is considered needed for the FeMBMS carrier:</w:t>
      </w:r>
    </w:p>
    <w:p w14:paraId="3E8CE8C7" w14:textId="51044B89" w:rsidR="0005473F" w:rsidRDefault="00DA7B02" w:rsidP="00DA7B02">
      <w:pPr>
        <w:pStyle w:val="BodyText"/>
        <w:numPr>
          <w:ilvl w:val="0"/>
          <w:numId w:val="18"/>
        </w:numPr>
      </w:pPr>
      <w:r>
        <w:t>bcch</w:t>
      </w:r>
      <w:r w:rsidRPr="00DA7B02">
        <w:t xml:space="preserve">-Config </w:t>
      </w:r>
      <w:r>
        <w:t>(</w:t>
      </w:r>
      <w:r w:rsidR="0054369D">
        <w:t xml:space="preserve">from </w:t>
      </w:r>
      <w:r w:rsidRPr="00DA7B02">
        <w:t>radioResourceConfigCommon</w:t>
      </w:r>
      <w:r>
        <w:t>)</w:t>
      </w:r>
    </w:p>
    <w:p w14:paraId="18772E2C" w14:textId="76D4FBE4" w:rsidR="00601BED" w:rsidRDefault="00DA7B02" w:rsidP="00DA7B02">
      <w:pPr>
        <w:pStyle w:val="BodyText"/>
        <w:numPr>
          <w:ilvl w:val="0"/>
          <w:numId w:val="18"/>
        </w:numPr>
      </w:pPr>
      <w:r w:rsidRPr="00DA7B02">
        <w:t>pdsch-ConfigCommon</w:t>
      </w:r>
      <w:r>
        <w:t xml:space="preserve"> (</w:t>
      </w:r>
      <w:r w:rsidR="0054369D">
        <w:t xml:space="preserve">from </w:t>
      </w:r>
      <w:r w:rsidRPr="00DA7B02">
        <w:t>radioResourceConfigCommon</w:t>
      </w:r>
      <w:r>
        <w:t>)</w:t>
      </w:r>
    </w:p>
    <w:p w14:paraId="459FE3E4" w14:textId="3C58E30B" w:rsidR="00DD4C65" w:rsidRDefault="00DD4C65" w:rsidP="00DD4C65">
      <w:pPr>
        <w:pStyle w:val="BodyText"/>
        <w:numPr>
          <w:ilvl w:val="0"/>
          <w:numId w:val="18"/>
        </w:numPr>
      </w:pPr>
      <w:r w:rsidRPr="00DD4C65">
        <w:t>mbsfn-SubframeConfigList</w:t>
      </w:r>
      <w:r>
        <w:t>*</w:t>
      </w:r>
    </w:p>
    <w:p w14:paraId="03F2A874" w14:textId="433D19C9" w:rsidR="00DD4C65" w:rsidRDefault="00DD4C65" w:rsidP="00601BED">
      <w:pPr>
        <w:pStyle w:val="BodyText"/>
      </w:pPr>
      <w:r>
        <w:t xml:space="preserve">* The </w:t>
      </w:r>
      <w:r w:rsidRPr="00DD4C65">
        <w:rPr>
          <w:i/>
        </w:rPr>
        <w:t>subframeAllocation</w:t>
      </w:r>
      <w:r>
        <w:t xml:space="preserve"> field needs to be updated to include more than 6 subframes for MBSFN.</w:t>
      </w:r>
    </w:p>
    <w:p w14:paraId="77E0B6AF" w14:textId="2DBA0A79" w:rsidR="00601BED" w:rsidRDefault="00085D3B" w:rsidP="00601BED">
      <w:pPr>
        <w:pStyle w:val="BodyText"/>
      </w:pPr>
      <w:r>
        <w:t xml:space="preserve">The other information in the legacy SIB2 </w:t>
      </w:r>
      <w:r w:rsidR="00011ACD">
        <w:t xml:space="preserve">is </w:t>
      </w:r>
      <w:r>
        <w:t>not need</w:t>
      </w:r>
      <w:r w:rsidR="00011ACD">
        <w:t>ed</w:t>
      </w:r>
      <w:r>
        <w:t xml:space="preserve"> on the FeMBMS carrier.</w:t>
      </w:r>
    </w:p>
    <w:p w14:paraId="76E283BC" w14:textId="10B4B824" w:rsidR="00962712" w:rsidRDefault="00011ACD" w:rsidP="00601BED">
      <w:pPr>
        <w:pStyle w:val="BodyText"/>
      </w:pPr>
      <w:r>
        <w:t xml:space="preserve">A legacy SIB2 message, which only contains optional </w:t>
      </w:r>
      <w:r w:rsidR="00E2039E">
        <w:t xml:space="preserve">information </w:t>
      </w:r>
      <w:r>
        <w:t xml:space="preserve">that </w:t>
      </w:r>
      <w:r w:rsidR="00E2039E">
        <w:t>is</w:t>
      </w:r>
      <w:r>
        <w:t xml:space="preserve"> relevant for the FeMBMS carrier, has a size of ~57 bytes</w:t>
      </w:r>
      <w:r w:rsidR="0071605E">
        <w:t xml:space="preserve">, </w:t>
      </w:r>
      <w:r w:rsidR="00B0753F">
        <w:t xml:space="preserve">when describing </w:t>
      </w:r>
      <w:r w:rsidR="0071605E">
        <w:t xml:space="preserve">8 different </w:t>
      </w:r>
      <w:r w:rsidR="0071605E" w:rsidRPr="00D05729">
        <w:t>MBSFN frame allocations</w:t>
      </w:r>
      <w:r>
        <w:t>.</w:t>
      </w:r>
    </w:p>
    <w:p w14:paraId="3227239B" w14:textId="77777777" w:rsidR="00085D3B" w:rsidRPr="0005473F" w:rsidRDefault="00085D3B" w:rsidP="00601BED">
      <w:pPr>
        <w:pStyle w:val="BodyText"/>
      </w:pPr>
    </w:p>
    <w:p w14:paraId="73456634" w14:textId="45E2B4A0" w:rsidR="00085D3B" w:rsidRDefault="00085D3B" w:rsidP="00085D3B">
      <w:pPr>
        <w:pStyle w:val="Heading2"/>
      </w:pPr>
      <w:bookmarkStart w:id="21" w:name="_Ref463021413"/>
      <w:r>
        <w:t>Information from legacy SIB13</w:t>
      </w:r>
      <w:bookmarkEnd w:id="21"/>
    </w:p>
    <w:p w14:paraId="096B2648" w14:textId="3FF19E8C" w:rsidR="00085D3B" w:rsidRDefault="00085D3B" w:rsidP="00085D3B">
      <w:r>
        <w:t xml:space="preserve">The legacy SystemInformationBlockType13 </w:t>
      </w:r>
      <w:r w:rsidRPr="00D05729">
        <w:rPr>
          <w:iCs/>
        </w:rPr>
        <w:t xml:space="preserve">contains information required to acquire the MBMS control </w:t>
      </w:r>
      <w:smartTag w:uri="urn:schemas-microsoft-com:office:smarttags" w:element="PersonName">
        <w:r w:rsidRPr="00D05729">
          <w:rPr>
            <w:iCs/>
          </w:rPr>
          <w:t>info</w:t>
        </w:r>
      </w:smartTag>
      <w:r w:rsidRPr="00D05729">
        <w:rPr>
          <w:iCs/>
        </w:rPr>
        <w:t>rmation associated with one or more MBSFN areas</w:t>
      </w:r>
      <w:r w:rsidRPr="00D05729">
        <w:t>.</w:t>
      </w:r>
      <w:r>
        <w:t xml:space="preserve"> That information needs to be transmitted on the </w:t>
      </w:r>
      <w:r>
        <w:lastRenderedPageBreak/>
        <w:t>FeMBMS carrier. Some of the information however needs to be updated for the FeMBMS carrier</w:t>
      </w:r>
      <w:r w:rsidR="0007467D">
        <w:t xml:space="preserve">, at least </w:t>
      </w:r>
      <w:r>
        <w:t xml:space="preserve">the </w:t>
      </w:r>
      <w:r w:rsidRPr="0007467D">
        <w:rPr>
          <w:i/>
        </w:rPr>
        <w:t>non-MBSFNregionLength</w:t>
      </w:r>
      <w:r w:rsidR="0007467D">
        <w:t xml:space="preserve"> field which needs to include the ´0 symbol´ option.</w:t>
      </w:r>
    </w:p>
    <w:p w14:paraId="335C28B7" w14:textId="3A9654F7" w:rsidR="0071605E" w:rsidRDefault="0071605E" w:rsidP="0071605E">
      <w:pPr>
        <w:pStyle w:val="BodyText"/>
      </w:pPr>
      <w:r>
        <w:t>A legacy SIB13 message</w:t>
      </w:r>
      <w:r w:rsidR="00B0753F">
        <w:t xml:space="preserve">, describing 8 different </w:t>
      </w:r>
      <w:r w:rsidR="00B0753F" w:rsidRPr="00D05729">
        <w:rPr>
          <w:iCs/>
        </w:rPr>
        <w:t>MBSFN areas</w:t>
      </w:r>
      <w:r w:rsidR="00B0753F">
        <w:rPr>
          <w:iCs/>
        </w:rPr>
        <w:t>,</w:t>
      </w:r>
      <w:r>
        <w:t xml:space="preserve"> has a size of ~</w:t>
      </w:r>
      <w:r w:rsidR="00B0753F">
        <w:t>34</w:t>
      </w:r>
      <w:r>
        <w:t xml:space="preserve"> bytes.</w:t>
      </w:r>
    </w:p>
    <w:p w14:paraId="3A69D562" w14:textId="77777777" w:rsidR="00085D3B" w:rsidRPr="00085D3B" w:rsidRDefault="00085D3B" w:rsidP="00085D3B"/>
    <w:p w14:paraId="077D8BA1" w14:textId="3791D1F1" w:rsidR="00085D3B" w:rsidRDefault="00085D3B" w:rsidP="00085D3B">
      <w:pPr>
        <w:pStyle w:val="Heading2"/>
      </w:pPr>
      <w:r>
        <w:t>New FeMBMS S</w:t>
      </w:r>
      <w:r w:rsidR="00B0753F">
        <w:t>ystemInformationBlockType1</w:t>
      </w:r>
      <w:r>
        <w:t xml:space="preserve"> message</w:t>
      </w:r>
    </w:p>
    <w:p w14:paraId="2D60B8B4" w14:textId="1F3AA2AE" w:rsidR="00141499" w:rsidRDefault="00141499" w:rsidP="00141499">
      <w:pPr>
        <w:pStyle w:val="BodyText"/>
      </w:pPr>
      <w:r>
        <w:t xml:space="preserve">To minimize the </w:t>
      </w:r>
      <w:r w:rsidR="00712AAD">
        <w:t xml:space="preserve">acquisition time for the needed system information, as well as the </w:t>
      </w:r>
      <w:r w:rsidR="000A706A">
        <w:t>subframes</w:t>
      </w:r>
      <w:r>
        <w:t xml:space="preserve"> needed for the system information</w:t>
      </w:r>
      <w:r w:rsidR="00712AAD">
        <w:t xml:space="preserve"> messages</w:t>
      </w:r>
      <w:r>
        <w:t xml:space="preserve">, it is proposed to include </w:t>
      </w:r>
      <w:r w:rsidR="008B4702">
        <w:t xml:space="preserve">all </w:t>
      </w:r>
      <w:r>
        <w:t xml:space="preserve">the needed system information into a new “FeMBMS </w:t>
      </w:r>
      <w:r w:rsidR="00B0753F">
        <w:t>SystemInformationBlockType1</w:t>
      </w:r>
      <w:r>
        <w:t>”</w:t>
      </w:r>
      <w:r w:rsidR="00B0753F">
        <w:t xml:space="preserve"> message</w:t>
      </w:r>
      <w:r>
        <w:t>, which is periodically transmitted.</w:t>
      </w:r>
    </w:p>
    <w:p w14:paraId="3D296291" w14:textId="23A55234" w:rsidR="00141499" w:rsidRDefault="00141499" w:rsidP="00141499">
      <w:pPr>
        <w:pStyle w:val="BodyText"/>
      </w:pPr>
      <w:r>
        <w:t xml:space="preserve">The </w:t>
      </w:r>
      <w:r w:rsidR="008B4702">
        <w:t xml:space="preserve">system </w:t>
      </w:r>
      <w:r>
        <w:t xml:space="preserve">information that needs to be transmitted on the FeMBMS carrier consist of the relevant parameters in SIB1, SIB2 and SIB13. The information in other SIBs are not always required for the MBMS reception </w:t>
      </w:r>
      <w:r w:rsidR="008B4702">
        <w:t xml:space="preserve">as such </w:t>
      </w:r>
      <w:r>
        <w:t>and can thus be scheduled dynamically upon need.</w:t>
      </w:r>
    </w:p>
    <w:p w14:paraId="184F5688" w14:textId="63473231" w:rsidR="00712AAD" w:rsidRDefault="00712AAD" w:rsidP="00141499">
      <w:pPr>
        <w:pStyle w:val="BodyText"/>
      </w:pPr>
      <w:r>
        <w:t>A</w:t>
      </w:r>
      <w:r w:rsidR="006B784B">
        <w:t xml:space="preserve">s seen in the preliminary size calculations in </w:t>
      </w:r>
      <w:r w:rsidR="006B784B">
        <w:fldChar w:fldCharType="begin"/>
      </w:r>
      <w:r w:rsidR="006B784B">
        <w:instrText xml:space="preserve"> REF _Ref463021405 \r \h </w:instrText>
      </w:r>
      <w:r w:rsidR="006B784B">
        <w:fldChar w:fldCharType="separate"/>
      </w:r>
      <w:r w:rsidR="006B784B">
        <w:t>2.1</w:t>
      </w:r>
      <w:r w:rsidR="006B784B">
        <w:fldChar w:fldCharType="end"/>
      </w:r>
      <w:r w:rsidR="006B784B">
        <w:t xml:space="preserve">, </w:t>
      </w:r>
      <w:r w:rsidR="006B784B">
        <w:fldChar w:fldCharType="begin"/>
      </w:r>
      <w:r w:rsidR="006B784B">
        <w:instrText xml:space="preserve"> REF _Ref463021412 \r \h </w:instrText>
      </w:r>
      <w:r w:rsidR="006B784B">
        <w:fldChar w:fldCharType="separate"/>
      </w:r>
      <w:r w:rsidR="006B784B">
        <w:t>2.2</w:t>
      </w:r>
      <w:r w:rsidR="006B784B">
        <w:fldChar w:fldCharType="end"/>
      </w:r>
      <w:r w:rsidR="006B784B">
        <w:t xml:space="preserve"> and </w:t>
      </w:r>
      <w:r w:rsidR="006B784B">
        <w:fldChar w:fldCharType="begin"/>
      </w:r>
      <w:r w:rsidR="006B784B">
        <w:instrText xml:space="preserve"> REF _Ref463021413 \r \h </w:instrText>
      </w:r>
      <w:r w:rsidR="006B784B">
        <w:fldChar w:fldCharType="separate"/>
      </w:r>
      <w:r w:rsidR="006B784B">
        <w:t>2.3</w:t>
      </w:r>
      <w:r w:rsidR="006B784B">
        <w:fldChar w:fldCharType="end"/>
      </w:r>
      <w:r w:rsidR="006B784B">
        <w:t>, a message</w:t>
      </w:r>
      <w:r>
        <w:t xml:space="preserve"> </w:t>
      </w:r>
      <w:r w:rsidR="006B784B">
        <w:t xml:space="preserve">with all </w:t>
      </w:r>
      <w:r>
        <w:t xml:space="preserve">the legacy SIB1, SIB2 and SIB13 content </w:t>
      </w:r>
      <w:r w:rsidR="005E1E6D">
        <w:t>(</w:t>
      </w:r>
      <w:r>
        <w:t xml:space="preserve">with </w:t>
      </w:r>
      <w:r w:rsidR="002A5B44">
        <w:t xml:space="preserve">FeMBMS relevant </w:t>
      </w:r>
      <w:r>
        <w:t xml:space="preserve">optional </w:t>
      </w:r>
      <w:r w:rsidR="00E2039E">
        <w:t>information</w:t>
      </w:r>
      <w:r w:rsidR="005E1E6D">
        <w:t>)</w:t>
      </w:r>
      <w:r w:rsidR="00E2039E">
        <w:t xml:space="preserve">, </w:t>
      </w:r>
      <w:r w:rsidR="006B784B">
        <w:t>would not exceed a size of ~</w:t>
      </w:r>
      <w:r w:rsidR="002A5B44">
        <w:t xml:space="preserve">133 bytes. It would thus </w:t>
      </w:r>
      <w:r w:rsidR="00E2039E">
        <w:t>fit into the available space</w:t>
      </w:r>
      <w:r w:rsidR="002A5B44">
        <w:t xml:space="preserve"> for a system information message</w:t>
      </w:r>
      <w:r w:rsidR="00E2039E">
        <w:t>.</w:t>
      </w:r>
    </w:p>
    <w:p w14:paraId="4B9F4F70" w14:textId="3952E668" w:rsidR="0007467D" w:rsidRDefault="0007467D" w:rsidP="0007467D">
      <w:pPr>
        <w:pStyle w:val="Proposal"/>
      </w:pPr>
      <w:bookmarkStart w:id="22" w:name="_Toc462416538"/>
      <w:bookmarkStart w:id="23" w:name="_Toc462421477"/>
      <w:r>
        <w:t>A new “FeMBMS SIB1”</w:t>
      </w:r>
      <w:r w:rsidR="0054369D">
        <w:t xml:space="preserve"> message</w:t>
      </w:r>
      <w:r>
        <w:t xml:space="preserve">, containing the needed system information </w:t>
      </w:r>
      <w:r w:rsidR="00141499">
        <w:t xml:space="preserve">from the legacy SIB1, SIB2 and SIB13 </w:t>
      </w:r>
      <w:r>
        <w:t>should be introduced</w:t>
      </w:r>
      <w:bookmarkEnd w:id="22"/>
      <w:bookmarkEnd w:id="23"/>
    </w:p>
    <w:p w14:paraId="39A0C903" w14:textId="714520CA" w:rsidR="0007467D" w:rsidRDefault="0007467D" w:rsidP="00085D3B">
      <w:pPr>
        <w:pStyle w:val="BodyText"/>
      </w:pPr>
    </w:p>
    <w:p w14:paraId="16FE96EE" w14:textId="29FEF24A" w:rsidR="00085D3B" w:rsidRPr="00A81A38" w:rsidRDefault="00712AAD" w:rsidP="00085D3B">
      <w:pPr>
        <w:pStyle w:val="BodyText"/>
      </w:pPr>
      <w:r>
        <w:t xml:space="preserve">By defining a new </w:t>
      </w:r>
      <w:r w:rsidR="002A5B44">
        <w:t xml:space="preserve">SystemInformationBlockType1 </w:t>
      </w:r>
      <w:r>
        <w:t xml:space="preserve">message for the FeMBMS carrier, the size of the message could be decreased. </w:t>
      </w:r>
      <w:r w:rsidR="00E2039E">
        <w:t>Information that is not needed</w:t>
      </w:r>
      <w:r>
        <w:t xml:space="preserve"> (both mandatory and optional </w:t>
      </w:r>
      <w:r w:rsidR="00E2039E">
        <w:t xml:space="preserve">elements </w:t>
      </w:r>
      <w:r>
        <w:t xml:space="preserve">in the legacy) could </w:t>
      </w:r>
      <w:r w:rsidR="002A5B44">
        <w:t xml:space="preserve">then </w:t>
      </w:r>
      <w:r>
        <w:t xml:space="preserve">e.g. be excluded. </w:t>
      </w:r>
      <w:r w:rsidR="00085D3B">
        <w:t xml:space="preserve">With the introduction of </w:t>
      </w:r>
      <w:r>
        <w:t xml:space="preserve">a </w:t>
      </w:r>
      <w:r w:rsidR="00085D3B">
        <w:t xml:space="preserve">new FeMBMS system information in Rel-14 there is </w:t>
      </w:r>
      <w:r>
        <w:t xml:space="preserve">also </w:t>
      </w:r>
      <w:r w:rsidR="00085D3B">
        <w:t xml:space="preserve">no need to handle information in pre-Rel-14 release extensions as release extensions. As an example, to support </w:t>
      </w:r>
      <w:r w:rsidR="00085D3B" w:rsidRPr="00A81A38">
        <w:t xml:space="preserve">E-UTRA operating band for the serving cell </w:t>
      </w:r>
      <w:r w:rsidR="00085D3B">
        <w:t xml:space="preserve">in </w:t>
      </w:r>
      <w:r w:rsidR="00085D3B" w:rsidRPr="00A81A38">
        <w:t>the range from 1 to maxFBI2 for the FeMBMS carrier</w:t>
      </w:r>
      <w:r w:rsidR="00085D3B">
        <w:t xml:space="preserve">, </w:t>
      </w:r>
      <w:r w:rsidR="00085D3B" w:rsidRPr="00A81A38">
        <w:t xml:space="preserve">the </w:t>
      </w:r>
      <w:r w:rsidR="00085D3B" w:rsidRPr="00A81A38">
        <w:rPr>
          <w:i/>
        </w:rPr>
        <w:t>FreqBandIndicator-r11</w:t>
      </w:r>
      <w:r w:rsidR="00085D3B" w:rsidRPr="00A81A38">
        <w:t xml:space="preserve"> parameter </w:t>
      </w:r>
      <w:r w:rsidR="00085D3B">
        <w:t xml:space="preserve">can be used </w:t>
      </w:r>
      <w:r w:rsidR="00085D3B" w:rsidRPr="00A81A38">
        <w:t xml:space="preserve">instead of the two </w:t>
      </w:r>
      <w:r w:rsidR="008B4702">
        <w:t xml:space="preserve">SIB1 </w:t>
      </w:r>
      <w:r w:rsidR="00085D3B" w:rsidRPr="00A81A38">
        <w:t xml:space="preserve">parameters </w:t>
      </w:r>
      <w:r w:rsidR="00085D3B" w:rsidRPr="00A81A38">
        <w:rPr>
          <w:i/>
        </w:rPr>
        <w:t>FreqBandIndicator</w:t>
      </w:r>
      <w:r w:rsidR="00085D3B" w:rsidRPr="00A81A38">
        <w:t xml:space="preserve"> and </w:t>
      </w:r>
      <w:r w:rsidR="00085D3B" w:rsidRPr="00A81A38">
        <w:rPr>
          <w:i/>
        </w:rPr>
        <w:t>FreqBandIndicator-v9e0</w:t>
      </w:r>
      <w:r w:rsidR="00085D3B" w:rsidRPr="00A81A38">
        <w:t xml:space="preserve">. The same applies for multiband information, where the </w:t>
      </w:r>
      <w:r w:rsidR="00085D3B" w:rsidRPr="00A81A38">
        <w:rPr>
          <w:i/>
        </w:rPr>
        <w:t>MultiBandInfoList-r11</w:t>
      </w:r>
      <w:r w:rsidR="00085D3B" w:rsidRPr="00A81A38">
        <w:t xml:space="preserve"> parameter can be used</w:t>
      </w:r>
      <w:r w:rsidR="00085D3B">
        <w:t xml:space="preserve"> instead of the parameters </w:t>
      </w:r>
      <w:r w:rsidR="00085D3B">
        <w:rPr>
          <w:i/>
        </w:rPr>
        <w:t>M</w:t>
      </w:r>
      <w:r w:rsidR="00085D3B" w:rsidRPr="00CC5AAD">
        <w:rPr>
          <w:i/>
        </w:rPr>
        <w:t>ultiBandInfoList</w:t>
      </w:r>
      <w:r w:rsidR="00085D3B" w:rsidRPr="00CC5AAD">
        <w:t xml:space="preserve"> </w:t>
      </w:r>
      <w:r w:rsidR="00085D3B">
        <w:t xml:space="preserve">and </w:t>
      </w:r>
      <w:r w:rsidR="00085D3B" w:rsidRPr="00CC5AAD">
        <w:rPr>
          <w:i/>
        </w:rPr>
        <w:t>MultiBandInfoList-v9e0</w:t>
      </w:r>
      <w:r w:rsidR="00085D3B" w:rsidRPr="00A81A38">
        <w:t>.</w:t>
      </w:r>
    </w:p>
    <w:p w14:paraId="0A5C6FAA" w14:textId="34A1BFC0" w:rsidR="0054369D" w:rsidRDefault="006F4CBF" w:rsidP="00085D3B">
      <w:r>
        <w:t xml:space="preserve">By including </w:t>
      </w:r>
      <w:r w:rsidR="00E2039E">
        <w:t xml:space="preserve">only </w:t>
      </w:r>
      <w:r>
        <w:t xml:space="preserve">the relevant parts from the legacy SIB1, SIB2 and SIB13 </w:t>
      </w:r>
      <w:r w:rsidR="00E2039E">
        <w:t xml:space="preserve">in </w:t>
      </w:r>
      <w:r>
        <w:t>the</w:t>
      </w:r>
      <w:r w:rsidR="0054369D">
        <w:t xml:space="preserve"> new “FeMBMS </w:t>
      </w:r>
      <w:r w:rsidR="00E2039E">
        <w:t>SystemInformationBlockType1</w:t>
      </w:r>
      <w:r w:rsidR="0054369D">
        <w:t xml:space="preserve">” message </w:t>
      </w:r>
      <w:r w:rsidR="00E2039E">
        <w:t xml:space="preserve">it </w:t>
      </w:r>
      <w:r w:rsidR="0054369D">
        <w:t xml:space="preserve">would </w:t>
      </w:r>
      <w:r w:rsidR="00E2039E">
        <w:t xml:space="preserve">just </w:t>
      </w:r>
      <w:r w:rsidR="0054369D">
        <w:t>contain the following information:</w:t>
      </w:r>
    </w:p>
    <w:p w14:paraId="4EFC898B" w14:textId="77777777" w:rsidR="0054369D" w:rsidRDefault="0054369D" w:rsidP="0054369D">
      <w:pPr>
        <w:pStyle w:val="BodyText"/>
        <w:numPr>
          <w:ilvl w:val="0"/>
          <w:numId w:val="19"/>
        </w:numPr>
      </w:pPr>
      <w:r>
        <w:t>cellAccessRelatedInfo (i.e. plmn-IdentityList, trackingAreaCode and cellIdentity)</w:t>
      </w:r>
    </w:p>
    <w:p w14:paraId="0F94B2BA" w14:textId="77777777" w:rsidR="0054369D" w:rsidRDefault="0054369D" w:rsidP="0054369D">
      <w:pPr>
        <w:pStyle w:val="BodyText"/>
        <w:numPr>
          <w:ilvl w:val="0"/>
          <w:numId w:val="19"/>
        </w:numPr>
      </w:pPr>
      <w:r>
        <w:t>f</w:t>
      </w:r>
      <w:r w:rsidRPr="0018305E">
        <w:t>reqBandIndicator</w:t>
      </w:r>
      <w:r>
        <w:t>-r11</w:t>
      </w:r>
    </w:p>
    <w:p w14:paraId="49358278" w14:textId="37195503" w:rsidR="0054369D" w:rsidRDefault="0054369D" w:rsidP="0054369D">
      <w:pPr>
        <w:pStyle w:val="BodyText"/>
        <w:numPr>
          <w:ilvl w:val="0"/>
          <w:numId w:val="19"/>
        </w:numPr>
      </w:pPr>
      <w:r>
        <w:t>m</w:t>
      </w:r>
      <w:r w:rsidRPr="0018305E">
        <w:t>ultiBandInfoList</w:t>
      </w:r>
      <w:r>
        <w:t>-r11</w:t>
      </w:r>
    </w:p>
    <w:p w14:paraId="24DB21CB" w14:textId="648359D3" w:rsidR="0054369D" w:rsidRDefault="0054369D" w:rsidP="0054369D">
      <w:pPr>
        <w:pStyle w:val="BodyText"/>
        <w:numPr>
          <w:ilvl w:val="0"/>
          <w:numId w:val="19"/>
        </w:numPr>
      </w:pPr>
      <w:r w:rsidRPr="0018305E">
        <w:t>schedulingInfoList</w:t>
      </w:r>
    </w:p>
    <w:p w14:paraId="05AC2751" w14:textId="77777777" w:rsidR="0054369D" w:rsidRDefault="0054369D" w:rsidP="0054369D">
      <w:pPr>
        <w:pStyle w:val="BodyText"/>
        <w:numPr>
          <w:ilvl w:val="0"/>
          <w:numId w:val="19"/>
        </w:numPr>
      </w:pPr>
      <w:r w:rsidRPr="0018305E">
        <w:t>si-WindowLength</w:t>
      </w:r>
    </w:p>
    <w:p w14:paraId="386CF53D" w14:textId="77777777" w:rsidR="0054369D" w:rsidRDefault="0054369D" w:rsidP="0054369D">
      <w:pPr>
        <w:pStyle w:val="BodyText"/>
        <w:numPr>
          <w:ilvl w:val="0"/>
          <w:numId w:val="19"/>
        </w:numPr>
      </w:pPr>
      <w:r w:rsidRPr="0018305E">
        <w:t>systemInfoValueTag</w:t>
      </w:r>
    </w:p>
    <w:p w14:paraId="47090272" w14:textId="77777777" w:rsidR="0054369D" w:rsidRDefault="0054369D" w:rsidP="0054369D">
      <w:pPr>
        <w:pStyle w:val="BodyText"/>
        <w:numPr>
          <w:ilvl w:val="0"/>
          <w:numId w:val="19"/>
        </w:numPr>
      </w:pPr>
      <w:r w:rsidRPr="0018305E">
        <w:t>tdd-Config</w:t>
      </w:r>
    </w:p>
    <w:p w14:paraId="5EC281BA" w14:textId="22789ECA" w:rsidR="0054369D" w:rsidRDefault="0054369D" w:rsidP="0054369D">
      <w:pPr>
        <w:pStyle w:val="BodyText"/>
        <w:numPr>
          <w:ilvl w:val="0"/>
          <w:numId w:val="19"/>
        </w:numPr>
      </w:pPr>
      <w:r>
        <w:t>bcch</w:t>
      </w:r>
      <w:r w:rsidRPr="00DA7B02">
        <w:t xml:space="preserve">-Config </w:t>
      </w:r>
      <w:r>
        <w:t xml:space="preserve">(from </w:t>
      </w:r>
      <w:r w:rsidRPr="00DA7B02">
        <w:t>radioResourceConfigCommon</w:t>
      </w:r>
      <w:r>
        <w:t>)</w:t>
      </w:r>
    </w:p>
    <w:p w14:paraId="66F79BE1" w14:textId="4D653FD4" w:rsidR="0054369D" w:rsidRDefault="0054369D" w:rsidP="0054369D">
      <w:pPr>
        <w:pStyle w:val="BodyText"/>
        <w:numPr>
          <w:ilvl w:val="0"/>
          <w:numId w:val="19"/>
        </w:numPr>
      </w:pPr>
      <w:r w:rsidRPr="00DA7B02">
        <w:t>pdsch-ConfigCommon</w:t>
      </w:r>
      <w:r>
        <w:t xml:space="preserve"> (from </w:t>
      </w:r>
      <w:r w:rsidRPr="00DA7B02">
        <w:t>radioResourceConfigCommon</w:t>
      </w:r>
      <w:r>
        <w:t>)</w:t>
      </w:r>
    </w:p>
    <w:p w14:paraId="4423E260" w14:textId="5CBED5D1" w:rsidR="0054369D" w:rsidRDefault="0054369D" w:rsidP="0054369D">
      <w:pPr>
        <w:pStyle w:val="BodyText"/>
        <w:numPr>
          <w:ilvl w:val="0"/>
          <w:numId w:val="19"/>
        </w:numPr>
      </w:pPr>
      <w:r w:rsidRPr="00DD4C65">
        <w:t>mbsfn-SubframeConfigList</w:t>
      </w:r>
    </w:p>
    <w:p w14:paraId="201D96F5" w14:textId="7B6F7353" w:rsidR="0054369D" w:rsidRDefault="0054369D" w:rsidP="0054369D">
      <w:pPr>
        <w:pStyle w:val="BodyText"/>
        <w:numPr>
          <w:ilvl w:val="0"/>
          <w:numId w:val="19"/>
        </w:numPr>
      </w:pPr>
      <w:r w:rsidRPr="0054369D">
        <w:t>mbsfn-AreaInfoList-r9</w:t>
      </w:r>
    </w:p>
    <w:p w14:paraId="7DA8278B" w14:textId="3965A91E" w:rsidR="0054369D" w:rsidRDefault="0054369D" w:rsidP="0054369D">
      <w:pPr>
        <w:pStyle w:val="BodyText"/>
        <w:numPr>
          <w:ilvl w:val="0"/>
          <w:numId w:val="19"/>
        </w:numPr>
      </w:pPr>
      <w:r w:rsidRPr="00D05729">
        <w:t>notificationConfig-r9</w:t>
      </w:r>
    </w:p>
    <w:p w14:paraId="1246C0F4" w14:textId="6822CAF7" w:rsidR="00085D3B" w:rsidRPr="00085D3B" w:rsidRDefault="0054369D" w:rsidP="00085D3B">
      <w:r>
        <w:t xml:space="preserve">The size of such a message would </w:t>
      </w:r>
      <w:r w:rsidR="00712AAD">
        <w:t xml:space="preserve">thus </w:t>
      </w:r>
      <w:r>
        <w:t xml:space="preserve">be </w:t>
      </w:r>
      <w:r w:rsidR="000A706A">
        <w:t xml:space="preserve">around 20-30bytes </w:t>
      </w:r>
      <w:r w:rsidR="00712AAD">
        <w:t xml:space="preserve">smaller </w:t>
      </w:r>
      <w:bookmarkStart w:id="24" w:name="_GoBack"/>
      <w:bookmarkEnd w:id="24"/>
      <w:r w:rsidR="00712AAD">
        <w:t>compared to reusing the legacy message content.</w:t>
      </w:r>
    </w:p>
    <w:p w14:paraId="5387245F" w14:textId="77777777" w:rsidR="003742AC" w:rsidRPr="00CE0424" w:rsidRDefault="003742AC" w:rsidP="006E062C"/>
    <w:p w14:paraId="028B2E1A" w14:textId="77777777" w:rsidR="00C01F33" w:rsidRPr="00CE0424" w:rsidRDefault="00C01F33" w:rsidP="00CE0424">
      <w:pPr>
        <w:pStyle w:val="Heading1"/>
      </w:pPr>
      <w:r w:rsidRPr="00CE0424">
        <w:t>Conclusion</w:t>
      </w:r>
    </w:p>
    <w:p w14:paraId="36A87CB1" w14:textId="69255ADE" w:rsidR="000E6B43" w:rsidRDefault="00423DC5" w:rsidP="00423DC5">
      <w:r>
        <w:t>Based on the discussion we have the following o</w:t>
      </w:r>
      <w:r w:rsidRPr="00423DC5">
        <w:t>bservations and proposals.</w:t>
      </w:r>
      <w:r w:rsidR="008E065E" w:rsidRPr="00423DC5">
        <w:t xml:space="preserve"> </w:t>
      </w:r>
      <w:r w:rsidR="008E065E">
        <w:rPr>
          <w:b/>
          <w:bCs/>
        </w:rPr>
        <w:fldChar w:fldCharType="begin"/>
      </w:r>
      <w:r w:rsidR="008E065E" w:rsidRPr="00423DC5">
        <w:rPr>
          <w:b/>
          <w:bCs/>
        </w:rPr>
        <w:instrText xml:space="preserve"> TOC \f \n \t "Observation;1" </w:instrText>
      </w:r>
      <w:r w:rsidR="008E065E">
        <w:rPr>
          <w:b/>
          <w:bCs/>
        </w:rPr>
        <w:fldChar w:fldCharType="separate"/>
      </w:r>
    </w:p>
    <w:p w14:paraId="78C45B34" w14:textId="77777777" w:rsidR="000E6B43" w:rsidRPr="000E6B43" w:rsidRDefault="000E6B43">
      <w:pPr>
        <w:pStyle w:val="TOC1"/>
        <w:rPr>
          <w:rFonts w:asciiTheme="minorHAnsi" w:eastAsiaTheme="minorEastAsia" w:hAnsiTheme="minorHAnsi" w:cstheme="minorBidi"/>
          <w:b w:val="0"/>
          <w:sz w:val="22"/>
          <w:lang w:eastAsia="sv-SE"/>
        </w:rPr>
      </w:pPr>
      <w:r>
        <w:lastRenderedPageBreak/>
        <w:t>Observation 1</w:t>
      </w:r>
      <w:r w:rsidRPr="000E6B43">
        <w:rPr>
          <w:rFonts w:asciiTheme="minorHAnsi" w:eastAsiaTheme="minorEastAsia" w:hAnsiTheme="minorHAnsi" w:cstheme="minorBidi"/>
          <w:b w:val="0"/>
          <w:sz w:val="22"/>
          <w:lang w:eastAsia="sv-SE"/>
        </w:rPr>
        <w:tab/>
      </w:r>
      <w:r>
        <w:t>The Rel-14 FeMBMS carrier is always “barred” and no information related to barring is therefore needed in the system information.</w:t>
      </w:r>
    </w:p>
    <w:p w14:paraId="1FEBCFFB" w14:textId="77777777" w:rsidR="000E6B43" w:rsidRPr="000E6B43" w:rsidRDefault="000E6B43">
      <w:pPr>
        <w:pStyle w:val="TOC1"/>
        <w:rPr>
          <w:rFonts w:asciiTheme="minorHAnsi" w:eastAsiaTheme="minorEastAsia" w:hAnsiTheme="minorHAnsi" w:cstheme="minorBidi"/>
          <w:b w:val="0"/>
          <w:sz w:val="22"/>
          <w:lang w:eastAsia="sv-SE"/>
        </w:rPr>
      </w:pPr>
      <w:r>
        <w:t>Observation 2</w:t>
      </w:r>
      <w:r w:rsidRPr="000E6B43">
        <w:rPr>
          <w:rFonts w:asciiTheme="minorHAnsi" w:eastAsiaTheme="minorEastAsia" w:hAnsiTheme="minorHAnsi" w:cstheme="minorBidi"/>
          <w:b w:val="0"/>
          <w:sz w:val="22"/>
          <w:lang w:eastAsia="sv-SE"/>
        </w:rPr>
        <w:tab/>
      </w:r>
      <w:r>
        <w:t>The SI content on the FeMBMS carrier can be mapped to new FeMBMS specific system information messages and SIBs</w:t>
      </w:r>
    </w:p>
    <w:p w14:paraId="3BCC8636" w14:textId="17DBBB39" w:rsidR="000E6B43" w:rsidRPr="00423DC5" w:rsidRDefault="008E065E" w:rsidP="008E065E">
      <w:pPr>
        <w:pStyle w:val="BodyText"/>
        <w:rPr>
          <w:b/>
          <w:bCs/>
        </w:rPr>
      </w:pPr>
      <w:r>
        <w:rPr>
          <w:b/>
          <w:bCs/>
        </w:rPr>
        <w:fldChar w:fldCharType="end"/>
      </w:r>
      <w:r>
        <w:rPr>
          <w:b/>
          <w:bCs/>
        </w:rPr>
        <w:fldChar w:fldCharType="begin"/>
      </w:r>
      <w:r>
        <w:rPr>
          <w:b/>
          <w:bCs/>
        </w:rPr>
        <w:instrText xml:space="preserve"> TOC \f \n \p " " \t "Proposal;1" </w:instrText>
      </w:r>
      <w:r>
        <w:rPr>
          <w:b/>
          <w:bCs/>
        </w:rPr>
        <w:fldChar w:fldCharType="separate"/>
      </w:r>
    </w:p>
    <w:p w14:paraId="304596D7" w14:textId="77777777" w:rsidR="000E6B43" w:rsidRPr="000E6B43" w:rsidRDefault="000E6B43">
      <w:pPr>
        <w:pStyle w:val="TOC1"/>
        <w:rPr>
          <w:rFonts w:asciiTheme="minorHAnsi" w:eastAsiaTheme="minorEastAsia" w:hAnsiTheme="minorHAnsi" w:cstheme="minorBidi"/>
          <w:b w:val="0"/>
          <w:sz w:val="22"/>
          <w:lang w:eastAsia="sv-SE"/>
        </w:rPr>
      </w:pPr>
      <w:r>
        <w:t>Proposal 1</w:t>
      </w:r>
      <w:r w:rsidRPr="000E6B43">
        <w:rPr>
          <w:rFonts w:asciiTheme="minorHAnsi" w:eastAsiaTheme="minorEastAsia" w:hAnsiTheme="minorHAnsi" w:cstheme="minorBidi"/>
          <w:b w:val="0"/>
          <w:sz w:val="22"/>
          <w:lang w:eastAsia="sv-SE"/>
        </w:rPr>
        <w:tab/>
      </w:r>
      <w:r>
        <w:t>A new “FeMBMS SIB1” message, containing the needed system information from the legacy SIB1, SIB2 and SIB13 should be introduced</w:t>
      </w:r>
    </w:p>
    <w:p w14:paraId="7E127E9B" w14:textId="77777777" w:rsidR="00311702" w:rsidRPr="00D04434" w:rsidRDefault="008E065E" w:rsidP="00AB0BC8">
      <w:pPr>
        <w:rPr>
          <w:b/>
          <w:bCs/>
        </w:rPr>
      </w:pPr>
      <w:r>
        <w:rPr>
          <w:b/>
          <w:bCs/>
        </w:rPr>
        <w:fldChar w:fldCharType="end"/>
      </w:r>
    </w:p>
    <w:p w14:paraId="268FE9CF" w14:textId="77777777" w:rsidR="00C01F33" w:rsidRPr="00CE0424" w:rsidRDefault="00C01F33" w:rsidP="006E062C"/>
    <w:p w14:paraId="7A097A72" w14:textId="77777777" w:rsidR="00F507D1" w:rsidRPr="00CE0424" w:rsidRDefault="00F507D1" w:rsidP="00CE0424">
      <w:pPr>
        <w:pStyle w:val="Heading1"/>
      </w:pPr>
      <w:bookmarkStart w:id="25" w:name="_In-sequence_SDU_delivery"/>
      <w:bookmarkEnd w:id="25"/>
      <w:r w:rsidRPr="00CE0424">
        <w:t>References</w:t>
      </w:r>
    </w:p>
    <w:p w14:paraId="58AB55DB" w14:textId="1F764800" w:rsidR="005F3025" w:rsidRDefault="006078F9" w:rsidP="00AF55B8">
      <w:pPr>
        <w:pStyle w:val="Reference"/>
      </w:pPr>
      <w:bookmarkStart w:id="26" w:name="_Ref462998872"/>
      <w:bookmarkStart w:id="27" w:name="_Ref174151459"/>
      <w:bookmarkStart w:id="28" w:name="_Ref189809556"/>
      <w:r>
        <w:t>R2-166935</w:t>
      </w:r>
      <w:r w:rsidR="005F3025" w:rsidRPr="00CE0424">
        <w:t xml:space="preserve">, </w:t>
      </w:r>
      <w:r w:rsidR="006607A4">
        <w:t>“</w:t>
      </w:r>
      <w:r w:rsidR="00AF55B8" w:rsidRPr="00AF55B8">
        <w:t>Broadcasting system information on FeMBMS carrier</w:t>
      </w:r>
      <w:r w:rsidR="006607A4">
        <w:t>”</w:t>
      </w:r>
      <w:r w:rsidR="005F3025" w:rsidRPr="00CE0424">
        <w:t xml:space="preserve">, </w:t>
      </w:r>
      <w:r w:rsidR="006607A4">
        <w:t>Ericsson</w:t>
      </w:r>
      <w:r w:rsidR="005F3025" w:rsidRPr="00CE0424">
        <w:t xml:space="preserve">, </w:t>
      </w:r>
      <w:r w:rsidR="006607A4">
        <w:t>3GPP RAN2#95bis</w:t>
      </w:r>
      <w:r w:rsidR="005F3025" w:rsidRPr="00CE0424">
        <w:t xml:space="preserve">, </w:t>
      </w:r>
      <w:r w:rsidR="006607A4" w:rsidRPr="006607A4">
        <w:t xml:space="preserve">Kaohsiung, Taiwan </w:t>
      </w:r>
      <w:r w:rsidR="00B52178" w:rsidRPr="00B52178">
        <w:t>10th – 14th October 2016</w:t>
      </w:r>
      <w:bookmarkEnd w:id="26"/>
    </w:p>
    <w:p w14:paraId="4DA04595" w14:textId="79B125BC" w:rsidR="003A7EF3" w:rsidRPr="00CE0424" w:rsidRDefault="00AF55B8" w:rsidP="00CE0424">
      <w:pPr>
        <w:pStyle w:val="Reference"/>
      </w:pPr>
      <w:bookmarkStart w:id="29" w:name="_Ref458513984"/>
      <w:r>
        <w:t>RP-161297, “</w:t>
      </w:r>
      <w:r w:rsidRPr="0019209D">
        <w:t>Revised WID: eMBMS enhancements for LTE</w:t>
      </w:r>
      <w:r>
        <w:t>”,</w:t>
      </w:r>
      <w:r w:rsidRPr="0019209D">
        <w:t xml:space="preserve"> </w:t>
      </w:r>
      <w:r>
        <w:t>3GPP, RP#72, Busan, Korea</w:t>
      </w:r>
      <w:r w:rsidRPr="00B11F3E">
        <w:t xml:space="preserve">, </w:t>
      </w:r>
      <w:r>
        <w:t>13</w:t>
      </w:r>
      <w:r w:rsidRPr="00B11F3E">
        <w:rPr>
          <w:vertAlign w:val="superscript"/>
        </w:rPr>
        <w:t>th</w:t>
      </w:r>
      <w:r w:rsidRPr="00B11F3E">
        <w:t xml:space="preserve"> – 1</w:t>
      </w:r>
      <w:r>
        <w:t>6</w:t>
      </w:r>
      <w:r w:rsidRPr="00B11F3E">
        <w:rPr>
          <w:vertAlign w:val="superscript"/>
        </w:rPr>
        <w:t>th</w:t>
      </w:r>
      <w:r w:rsidRPr="00B11F3E">
        <w:t xml:space="preserve"> </w:t>
      </w:r>
      <w:r>
        <w:t xml:space="preserve">June </w:t>
      </w:r>
      <w:r w:rsidRPr="00B11F3E">
        <w:t>201</w:t>
      </w:r>
      <w:r>
        <w:t>6</w:t>
      </w:r>
      <w:bookmarkEnd w:id="27"/>
      <w:bookmarkEnd w:id="28"/>
      <w:bookmarkEnd w:id="29"/>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DEFFD" w14:textId="77777777" w:rsidR="009B4FC8" w:rsidRDefault="009B4FC8">
      <w:r>
        <w:separator/>
      </w:r>
    </w:p>
  </w:endnote>
  <w:endnote w:type="continuationSeparator" w:id="0">
    <w:p w14:paraId="192B673B" w14:textId="77777777" w:rsidR="009B4FC8" w:rsidRDefault="009B4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029C3" w14:textId="640C9342" w:rsidR="00224EAD" w:rsidRDefault="00224E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314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314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1F99C" w14:textId="77777777" w:rsidR="009B4FC8" w:rsidRDefault="009B4FC8">
      <w:r>
        <w:separator/>
      </w:r>
    </w:p>
  </w:footnote>
  <w:footnote w:type="continuationSeparator" w:id="0">
    <w:p w14:paraId="2A685A5E" w14:textId="77777777" w:rsidR="009B4FC8" w:rsidRDefault="009B4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C9B32" w14:textId="77777777" w:rsidR="00224EAD" w:rsidRDefault="00224EA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2F3459"/>
    <w:multiLevelType w:val="hybridMultilevel"/>
    <w:tmpl w:val="E6947B18"/>
    <w:lvl w:ilvl="0" w:tplc="FDCAE892">
      <w:start w:val="1200"/>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721B6C"/>
    <w:multiLevelType w:val="hybridMultilevel"/>
    <w:tmpl w:val="B09CEA0A"/>
    <w:lvl w:ilvl="0" w:tplc="CBF40BB6">
      <w:start w:val="2"/>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7F2C9A"/>
    <w:multiLevelType w:val="hybridMultilevel"/>
    <w:tmpl w:val="7F58BBFE"/>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1E1414D9"/>
    <w:multiLevelType w:val="hybridMultilevel"/>
    <w:tmpl w:val="2EBC6E88"/>
    <w:lvl w:ilvl="0" w:tplc="A7DADF9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83513"/>
    <w:multiLevelType w:val="hybridMultilevel"/>
    <w:tmpl w:val="087CF4B2"/>
    <w:lvl w:ilvl="0" w:tplc="C43E16E8">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4E0FB5"/>
    <w:multiLevelType w:val="hybridMultilevel"/>
    <w:tmpl w:val="85302130"/>
    <w:lvl w:ilvl="0" w:tplc="62A0246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3"/>
  </w:num>
  <w:num w:numId="2">
    <w:abstractNumId w:val="16"/>
  </w:num>
  <w:num w:numId="3">
    <w:abstractNumId w:val="13"/>
  </w:num>
  <w:num w:numId="4">
    <w:abstractNumId w:val="14"/>
  </w:num>
  <w:num w:numId="5">
    <w:abstractNumId w:val="11"/>
  </w:num>
  <w:num w:numId="6">
    <w:abstractNumId w:val="15"/>
  </w:num>
  <w:num w:numId="7">
    <w:abstractNumId w:val="18"/>
  </w:num>
  <w:num w:numId="8">
    <w:abstractNumId w:val="12"/>
  </w:num>
  <w:num w:numId="9">
    <w:abstractNumId w:val="10"/>
  </w:num>
  <w:num w:numId="10">
    <w:abstractNumId w:val="2"/>
  </w:num>
  <w:num w:numId="11">
    <w:abstractNumId w:val="1"/>
  </w:num>
  <w:num w:numId="12">
    <w:abstractNumId w:val="0"/>
  </w:num>
  <w:num w:numId="13">
    <w:abstractNumId w:val="17"/>
  </w:num>
  <w:num w:numId="14">
    <w:abstractNumId w:val="4"/>
  </w:num>
  <w:num w:numId="15">
    <w:abstractNumId w:val="6"/>
  </w:num>
  <w:num w:numId="16">
    <w:abstractNumId w:val="7"/>
  </w:num>
  <w:num w:numId="17">
    <w:abstractNumId w:val="20"/>
  </w:num>
  <w:num w:numId="18">
    <w:abstractNumId w:val="5"/>
  </w:num>
  <w:num w:numId="19">
    <w:abstractNumId w:val="19"/>
  </w:num>
  <w:num w:numId="20">
    <w:abstractNumId w:val="9"/>
  </w:num>
  <w:num w:numId="2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CD"/>
    <w:rsid w:val="00011B28"/>
    <w:rsid w:val="00015D15"/>
    <w:rsid w:val="0002564D"/>
    <w:rsid w:val="00025ECA"/>
    <w:rsid w:val="00027939"/>
    <w:rsid w:val="0003062B"/>
    <w:rsid w:val="000325B8"/>
    <w:rsid w:val="00034C15"/>
    <w:rsid w:val="00036BA1"/>
    <w:rsid w:val="000422E2"/>
    <w:rsid w:val="00042F22"/>
    <w:rsid w:val="000444EF"/>
    <w:rsid w:val="00052A07"/>
    <w:rsid w:val="000534E3"/>
    <w:rsid w:val="0005473F"/>
    <w:rsid w:val="0005606A"/>
    <w:rsid w:val="00057117"/>
    <w:rsid w:val="000616E7"/>
    <w:rsid w:val="0006487E"/>
    <w:rsid w:val="00065E1A"/>
    <w:rsid w:val="0007467D"/>
    <w:rsid w:val="00074D2B"/>
    <w:rsid w:val="00077E5F"/>
    <w:rsid w:val="0008036A"/>
    <w:rsid w:val="00081AE6"/>
    <w:rsid w:val="00082089"/>
    <w:rsid w:val="000855EB"/>
    <w:rsid w:val="00085B52"/>
    <w:rsid w:val="00085D3B"/>
    <w:rsid w:val="000866F2"/>
    <w:rsid w:val="0009009F"/>
    <w:rsid w:val="00091557"/>
    <w:rsid w:val="000924C1"/>
    <w:rsid w:val="000924F0"/>
    <w:rsid w:val="00093474"/>
    <w:rsid w:val="0009510F"/>
    <w:rsid w:val="000A1B7B"/>
    <w:rsid w:val="000A56F2"/>
    <w:rsid w:val="000A706A"/>
    <w:rsid w:val="000B2719"/>
    <w:rsid w:val="000B3A8F"/>
    <w:rsid w:val="000B4AB9"/>
    <w:rsid w:val="000B58C3"/>
    <w:rsid w:val="000B61E9"/>
    <w:rsid w:val="000C165A"/>
    <w:rsid w:val="000C2E19"/>
    <w:rsid w:val="000D0D07"/>
    <w:rsid w:val="000D4797"/>
    <w:rsid w:val="000E0527"/>
    <w:rsid w:val="000E1E92"/>
    <w:rsid w:val="000E6B43"/>
    <w:rsid w:val="000F06D6"/>
    <w:rsid w:val="000F0EB1"/>
    <w:rsid w:val="000F1106"/>
    <w:rsid w:val="000F3BE9"/>
    <w:rsid w:val="000F3F6C"/>
    <w:rsid w:val="000F52EF"/>
    <w:rsid w:val="000F6DF3"/>
    <w:rsid w:val="001005FF"/>
    <w:rsid w:val="001062FB"/>
    <w:rsid w:val="001063E6"/>
    <w:rsid w:val="00111B8F"/>
    <w:rsid w:val="00113CF4"/>
    <w:rsid w:val="001153EA"/>
    <w:rsid w:val="00115643"/>
    <w:rsid w:val="00116765"/>
    <w:rsid w:val="00117776"/>
    <w:rsid w:val="001219F5"/>
    <w:rsid w:val="00121A20"/>
    <w:rsid w:val="00122F2E"/>
    <w:rsid w:val="0012377F"/>
    <w:rsid w:val="00124314"/>
    <w:rsid w:val="00126B4A"/>
    <w:rsid w:val="0013265B"/>
    <w:rsid w:val="00132FD0"/>
    <w:rsid w:val="001344C0"/>
    <w:rsid w:val="001346FA"/>
    <w:rsid w:val="00135252"/>
    <w:rsid w:val="00137AB5"/>
    <w:rsid w:val="00137F0B"/>
    <w:rsid w:val="00141499"/>
    <w:rsid w:val="00144D12"/>
    <w:rsid w:val="00151E23"/>
    <w:rsid w:val="001526E0"/>
    <w:rsid w:val="001551B5"/>
    <w:rsid w:val="0015594F"/>
    <w:rsid w:val="00157209"/>
    <w:rsid w:val="00162414"/>
    <w:rsid w:val="001643A8"/>
    <w:rsid w:val="001659C1"/>
    <w:rsid w:val="00173A8E"/>
    <w:rsid w:val="00177795"/>
    <w:rsid w:val="0018143F"/>
    <w:rsid w:val="0018305E"/>
    <w:rsid w:val="00190AC1"/>
    <w:rsid w:val="0019341A"/>
    <w:rsid w:val="00197BAD"/>
    <w:rsid w:val="00197DF9"/>
    <w:rsid w:val="001A1987"/>
    <w:rsid w:val="001A2564"/>
    <w:rsid w:val="001A6173"/>
    <w:rsid w:val="001A6CBA"/>
    <w:rsid w:val="001B0D97"/>
    <w:rsid w:val="001B5A5D"/>
    <w:rsid w:val="001C1CE5"/>
    <w:rsid w:val="001C3D2A"/>
    <w:rsid w:val="001C6495"/>
    <w:rsid w:val="001D51BA"/>
    <w:rsid w:val="001D6342"/>
    <w:rsid w:val="001D6D53"/>
    <w:rsid w:val="001E4D92"/>
    <w:rsid w:val="001E4F60"/>
    <w:rsid w:val="001E58E2"/>
    <w:rsid w:val="001E7AED"/>
    <w:rsid w:val="001F1625"/>
    <w:rsid w:val="001F3916"/>
    <w:rsid w:val="001F54C5"/>
    <w:rsid w:val="001F662C"/>
    <w:rsid w:val="001F7074"/>
    <w:rsid w:val="00200490"/>
    <w:rsid w:val="00201F3A"/>
    <w:rsid w:val="00203F96"/>
    <w:rsid w:val="002069B2"/>
    <w:rsid w:val="00207FA3"/>
    <w:rsid w:val="002115A8"/>
    <w:rsid w:val="00214DA8"/>
    <w:rsid w:val="00215423"/>
    <w:rsid w:val="002158FA"/>
    <w:rsid w:val="00220600"/>
    <w:rsid w:val="002224DB"/>
    <w:rsid w:val="00223FCB"/>
    <w:rsid w:val="00224EAD"/>
    <w:rsid w:val="002252C3"/>
    <w:rsid w:val="00225C54"/>
    <w:rsid w:val="00230765"/>
    <w:rsid w:val="002319E4"/>
    <w:rsid w:val="00235632"/>
    <w:rsid w:val="00235872"/>
    <w:rsid w:val="00241559"/>
    <w:rsid w:val="002435B3"/>
    <w:rsid w:val="002458EB"/>
    <w:rsid w:val="002500C8"/>
    <w:rsid w:val="00255694"/>
    <w:rsid w:val="00255D22"/>
    <w:rsid w:val="00257543"/>
    <w:rsid w:val="002603D2"/>
    <w:rsid w:val="002617E7"/>
    <w:rsid w:val="00261F70"/>
    <w:rsid w:val="00261FC8"/>
    <w:rsid w:val="00264228"/>
    <w:rsid w:val="00264334"/>
    <w:rsid w:val="0026473E"/>
    <w:rsid w:val="00264D43"/>
    <w:rsid w:val="00266214"/>
    <w:rsid w:val="00267C83"/>
    <w:rsid w:val="0027144F"/>
    <w:rsid w:val="00271F3A"/>
    <w:rsid w:val="00273278"/>
    <w:rsid w:val="002737F4"/>
    <w:rsid w:val="002805F5"/>
    <w:rsid w:val="00280751"/>
    <w:rsid w:val="0028280A"/>
    <w:rsid w:val="00286ACD"/>
    <w:rsid w:val="00287838"/>
    <w:rsid w:val="002907B5"/>
    <w:rsid w:val="00292EB7"/>
    <w:rsid w:val="002948BC"/>
    <w:rsid w:val="00296227"/>
    <w:rsid w:val="00296F44"/>
    <w:rsid w:val="0029777D"/>
    <w:rsid w:val="002A055E"/>
    <w:rsid w:val="002A1D4E"/>
    <w:rsid w:val="002A2869"/>
    <w:rsid w:val="002A2FA8"/>
    <w:rsid w:val="002A529A"/>
    <w:rsid w:val="002A5B44"/>
    <w:rsid w:val="002B24D6"/>
    <w:rsid w:val="002B3DDF"/>
    <w:rsid w:val="002C34EF"/>
    <w:rsid w:val="002C41E6"/>
    <w:rsid w:val="002C4879"/>
    <w:rsid w:val="002D071A"/>
    <w:rsid w:val="002D0C6F"/>
    <w:rsid w:val="002D34B2"/>
    <w:rsid w:val="002D58AB"/>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AF6"/>
    <w:rsid w:val="00385BF0"/>
    <w:rsid w:val="003939FF"/>
    <w:rsid w:val="003A2223"/>
    <w:rsid w:val="003A2A0F"/>
    <w:rsid w:val="003A45A1"/>
    <w:rsid w:val="003A5B0A"/>
    <w:rsid w:val="003A6BAC"/>
    <w:rsid w:val="003A7EF3"/>
    <w:rsid w:val="003B159C"/>
    <w:rsid w:val="003B369F"/>
    <w:rsid w:val="003B36A3"/>
    <w:rsid w:val="003B539A"/>
    <w:rsid w:val="003B7FE5"/>
    <w:rsid w:val="003C11C8"/>
    <w:rsid w:val="003C2702"/>
    <w:rsid w:val="003C7806"/>
    <w:rsid w:val="003D109F"/>
    <w:rsid w:val="003D2478"/>
    <w:rsid w:val="003D2FC4"/>
    <w:rsid w:val="003D3C45"/>
    <w:rsid w:val="003D5B1F"/>
    <w:rsid w:val="003E15FA"/>
    <w:rsid w:val="003E35C8"/>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3DC5"/>
    <w:rsid w:val="004242F4"/>
    <w:rsid w:val="00427248"/>
    <w:rsid w:val="00437447"/>
    <w:rsid w:val="00441A92"/>
    <w:rsid w:val="00444F56"/>
    <w:rsid w:val="00446488"/>
    <w:rsid w:val="004517AA"/>
    <w:rsid w:val="00452CAC"/>
    <w:rsid w:val="00457565"/>
    <w:rsid w:val="00457B71"/>
    <w:rsid w:val="00465F3A"/>
    <w:rsid w:val="004669E2"/>
    <w:rsid w:val="00467440"/>
    <w:rsid w:val="00470C31"/>
    <w:rsid w:val="0047194C"/>
    <w:rsid w:val="004734D0"/>
    <w:rsid w:val="0047556B"/>
    <w:rsid w:val="00477768"/>
    <w:rsid w:val="00492BC5"/>
    <w:rsid w:val="004964F1"/>
    <w:rsid w:val="004A1082"/>
    <w:rsid w:val="004A16BC"/>
    <w:rsid w:val="004A2B94"/>
    <w:rsid w:val="004A5A23"/>
    <w:rsid w:val="004B1DBC"/>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9CA"/>
    <w:rsid w:val="005219CF"/>
    <w:rsid w:val="005241CA"/>
    <w:rsid w:val="005338D0"/>
    <w:rsid w:val="00534B59"/>
    <w:rsid w:val="00536759"/>
    <w:rsid w:val="00537C62"/>
    <w:rsid w:val="00537E05"/>
    <w:rsid w:val="0054369D"/>
    <w:rsid w:val="00546970"/>
    <w:rsid w:val="00554E19"/>
    <w:rsid w:val="005609EB"/>
    <w:rsid w:val="0056121F"/>
    <w:rsid w:val="005619CE"/>
    <w:rsid w:val="00563146"/>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1E6D"/>
    <w:rsid w:val="005E385F"/>
    <w:rsid w:val="005E5B81"/>
    <w:rsid w:val="005F2CB1"/>
    <w:rsid w:val="005F3025"/>
    <w:rsid w:val="005F4D03"/>
    <w:rsid w:val="005F618C"/>
    <w:rsid w:val="005F70BD"/>
    <w:rsid w:val="0060153E"/>
    <w:rsid w:val="00601BED"/>
    <w:rsid w:val="0060283C"/>
    <w:rsid w:val="0060362C"/>
    <w:rsid w:val="00604F14"/>
    <w:rsid w:val="00605F62"/>
    <w:rsid w:val="006069C3"/>
    <w:rsid w:val="006078F9"/>
    <w:rsid w:val="00611B83"/>
    <w:rsid w:val="00613257"/>
    <w:rsid w:val="00620A71"/>
    <w:rsid w:val="00620D80"/>
    <w:rsid w:val="00620FC2"/>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761D"/>
    <w:rsid w:val="00650AB9"/>
    <w:rsid w:val="00655733"/>
    <w:rsid w:val="00655ACD"/>
    <w:rsid w:val="00656A92"/>
    <w:rsid w:val="00656DDE"/>
    <w:rsid w:val="0066011D"/>
    <w:rsid w:val="006607A4"/>
    <w:rsid w:val="006607C0"/>
    <w:rsid w:val="006613A6"/>
    <w:rsid w:val="006627A2"/>
    <w:rsid w:val="006634E6"/>
    <w:rsid w:val="006655EE"/>
    <w:rsid w:val="00666925"/>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84B"/>
    <w:rsid w:val="006C03B8"/>
    <w:rsid w:val="006C5EC9"/>
    <w:rsid w:val="006C6059"/>
    <w:rsid w:val="006C7522"/>
    <w:rsid w:val="006D6F08"/>
    <w:rsid w:val="006E062C"/>
    <w:rsid w:val="006E08B9"/>
    <w:rsid w:val="006E28B7"/>
    <w:rsid w:val="006E3310"/>
    <w:rsid w:val="006E4E39"/>
    <w:rsid w:val="006E565E"/>
    <w:rsid w:val="006E673D"/>
    <w:rsid w:val="006E7D3B"/>
    <w:rsid w:val="006F1B70"/>
    <w:rsid w:val="006F341D"/>
    <w:rsid w:val="006F3CDE"/>
    <w:rsid w:val="006F4CBF"/>
    <w:rsid w:val="006F58D4"/>
    <w:rsid w:val="0070346E"/>
    <w:rsid w:val="00704EDB"/>
    <w:rsid w:val="0070537F"/>
    <w:rsid w:val="00706101"/>
    <w:rsid w:val="00707072"/>
    <w:rsid w:val="00707D61"/>
    <w:rsid w:val="00712287"/>
    <w:rsid w:val="00712772"/>
    <w:rsid w:val="00712AAD"/>
    <w:rsid w:val="007148D3"/>
    <w:rsid w:val="00715B9A"/>
    <w:rsid w:val="0071605E"/>
    <w:rsid w:val="00721593"/>
    <w:rsid w:val="00726EA6"/>
    <w:rsid w:val="00727208"/>
    <w:rsid w:val="00727680"/>
    <w:rsid w:val="007330D1"/>
    <w:rsid w:val="00733CF3"/>
    <w:rsid w:val="007348B1"/>
    <w:rsid w:val="00734B23"/>
    <w:rsid w:val="007362A6"/>
    <w:rsid w:val="00736D7D"/>
    <w:rsid w:val="00740E58"/>
    <w:rsid w:val="007445A0"/>
    <w:rsid w:val="0074524B"/>
    <w:rsid w:val="00747D8B"/>
    <w:rsid w:val="00751228"/>
    <w:rsid w:val="007571E1"/>
    <w:rsid w:val="007604B2"/>
    <w:rsid w:val="00762079"/>
    <w:rsid w:val="00762A8B"/>
    <w:rsid w:val="00765281"/>
    <w:rsid w:val="00766BAD"/>
    <w:rsid w:val="007730BD"/>
    <w:rsid w:val="007755F2"/>
    <w:rsid w:val="00776971"/>
    <w:rsid w:val="0078177E"/>
    <w:rsid w:val="00781CC0"/>
    <w:rsid w:val="0078304C"/>
    <w:rsid w:val="00783673"/>
    <w:rsid w:val="00785490"/>
    <w:rsid w:val="0078789A"/>
    <w:rsid w:val="007925EA"/>
    <w:rsid w:val="00793CD8"/>
    <w:rsid w:val="00795C92"/>
    <w:rsid w:val="00796231"/>
    <w:rsid w:val="007A1CB3"/>
    <w:rsid w:val="007A306F"/>
    <w:rsid w:val="007A30FE"/>
    <w:rsid w:val="007A43A6"/>
    <w:rsid w:val="007A5165"/>
    <w:rsid w:val="007A58A6"/>
    <w:rsid w:val="007B3D2D"/>
    <w:rsid w:val="007B50AE"/>
    <w:rsid w:val="007B51DF"/>
    <w:rsid w:val="007B725E"/>
    <w:rsid w:val="007C05DD"/>
    <w:rsid w:val="007C3D18"/>
    <w:rsid w:val="007C60BF"/>
    <w:rsid w:val="007C6A07"/>
    <w:rsid w:val="007C75A1"/>
    <w:rsid w:val="007C77A5"/>
    <w:rsid w:val="007D04E5"/>
    <w:rsid w:val="007D1C87"/>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6A30"/>
    <w:rsid w:val="00827D6F"/>
    <w:rsid w:val="008376AC"/>
    <w:rsid w:val="008444E8"/>
    <w:rsid w:val="00844E80"/>
    <w:rsid w:val="00846FE7"/>
    <w:rsid w:val="00850CEC"/>
    <w:rsid w:val="008520F5"/>
    <w:rsid w:val="00856911"/>
    <w:rsid w:val="008677FD"/>
    <w:rsid w:val="008706D4"/>
    <w:rsid w:val="00870F8A"/>
    <w:rsid w:val="008719A4"/>
    <w:rsid w:val="00871D23"/>
    <w:rsid w:val="00874312"/>
    <w:rsid w:val="0087437C"/>
    <w:rsid w:val="00875CD7"/>
    <w:rsid w:val="00876B4D"/>
    <w:rsid w:val="00877F18"/>
    <w:rsid w:val="00891912"/>
    <w:rsid w:val="00894A88"/>
    <w:rsid w:val="00895386"/>
    <w:rsid w:val="008A21FF"/>
    <w:rsid w:val="008A2CE2"/>
    <w:rsid w:val="008A30AC"/>
    <w:rsid w:val="008A44B8"/>
    <w:rsid w:val="008A51A8"/>
    <w:rsid w:val="008A54C7"/>
    <w:rsid w:val="008A5558"/>
    <w:rsid w:val="008A77D8"/>
    <w:rsid w:val="008B0483"/>
    <w:rsid w:val="008B120C"/>
    <w:rsid w:val="008B4702"/>
    <w:rsid w:val="008B51A0"/>
    <w:rsid w:val="008B592A"/>
    <w:rsid w:val="008B7B5C"/>
    <w:rsid w:val="008C0C99"/>
    <w:rsid w:val="008C2017"/>
    <w:rsid w:val="008C2CF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6D92"/>
    <w:rsid w:val="00910B7D"/>
    <w:rsid w:val="00911DFB"/>
    <w:rsid w:val="009139D9"/>
    <w:rsid w:val="00914AD8"/>
    <w:rsid w:val="00916079"/>
    <w:rsid w:val="00917CE9"/>
    <w:rsid w:val="00920BF2"/>
    <w:rsid w:val="00922010"/>
    <w:rsid w:val="00931BD9"/>
    <w:rsid w:val="009368F3"/>
    <w:rsid w:val="00941636"/>
    <w:rsid w:val="00943742"/>
    <w:rsid w:val="009437FD"/>
    <w:rsid w:val="00945C05"/>
    <w:rsid w:val="00946945"/>
    <w:rsid w:val="00947713"/>
    <w:rsid w:val="00950DE7"/>
    <w:rsid w:val="00953920"/>
    <w:rsid w:val="00953D47"/>
    <w:rsid w:val="0095681E"/>
    <w:rsid w:val="009572D4"/>
    <w:rsid w:val="00961921"/>
    <w:rsid w:val="00962712"/>
    <w:rsid w:val="0096430A"/>
    <w:rsid w:val="0096554B"/>
    <w:rsid w:val="0096584A"/>
    <w:rsid w:val="00970D2E"/>
    <w:rsid w:val="00971F08"/>
    <w:rsid w:val="0097603D"/>
    <w:rsid w:val="00976949"/>
    <w:rsid w:val="00980477"/>
    <w:rsid w:val="0098181F"/>
    <w:rsid w:val="00985253"/>
    <w:rsid w:val="009853B3"/>
    <w:rsid w:val="00990630"/>
    <w:rsid w:val="00991761"/>
    <w:rsid w:val="009932AE"/>
    <w:rsid w:val="00994DCA"/>
    <w:rsid w:val="009960EC"/>
    <w:rsid w:val="009970DD"/>
    <w:rsid w:val="009A0FBA"/>
    <w:rsid w:val="009A1009"/>
    <w:rsid w:val="009A1601"/>
    <w:rsid w:val="009A462D"/>
    <w:rsid w:val="009A5CBA"/>
    <w:rsid w:val="009B12B4"/>
    <w:rsid w:val="009B1F30"/>
    <w:rsid w:val="009B3AC2"/>
    <w:rsid w:val="009B4DF4"/>
    <w:rsid w:val="009B4FC8"/>
    <w:rsid w:val="009B564E"/>
    <w:rsid w:val="009B7E87"/>
    <w:rsid w:val="009C403E"/>
    <w:rsid w:val="009D4FF0"/>
    <w:rsid w:val="009D703C"/>
    <w:rsid w:val="009D718F"/>
    <w:rsid w:val="009E068F"/>
    <w:rsid w:val="009E14E0"/>
    <w:rsid w:val="009E35DB"/>
    <w:rsid w:val="009E47A3"/>
    <w:rsid w:val="009F08F3"/>
    <w:rsid w:val="009F0F61"/>
    <w:rsid w:val="009F1ECE"/>
    <w:rsid w:val="009F344F"/>
    <w:rsid w:val="00A0338F"/>
    <w:rsid w:val="00A03C92"/>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2CCA"/>
    <w:rsid w:val="00A63483"/>
    <w:rsid w:val="00A657D7"/>
    <w:rsid w:val="00A660AC"/>
    <w:rsid w:val="00A67E6C"/>
    <w:rsid w:val="00A71B99"/>
    <w:rsid w:val="00A739D0"/>
    <w:rsid w:val="00A761D4"/>
    <w:rsid w:val="00A77EC4"/>
    <w:rsid w:val="00A81A38"/>
    <w:rsid w:val="00A92879"/>
    <w:rsid w:val="00A9442A"/>
    <w:rsid w:val="00AA016F"/>
    <w:rsid w:val="00AA1ED6"/>
    <w:rsid w:val="00AA51D6"/>
    <w:rsid w:val="00AB0BC8"/>
    <w:rsid w:val="00AB0C58"/>
    <w:rsid w:val="00AB11CA"/>
    <w:rsid w:val="00AB14D9"/>
    <w:rsid w:val="00AB4AB8"/>
    <w:rsid w:val="00AB655E"/>
    <w:rsid w:val="00AC007F"/>
    <w:rsid w:val="00AC2ECD"/>
    <w:rsid w:val="00AC3119"/>
    <w:rsid w:val="00AC49FB"/>
    <w:rsid w:val="00AC5A10"/>
    <w:rsid w:val="00AD0AA3"/>
    <w:rsid w:val="00AD3F94"/>
    <w:rsid w:val="00AD4A5A"/>
    <w:rsid w:val="00AD54D1"/>
    <w:rsid w:val="00AE27AC"/>
    <w:rsid w:val="00AE40E0"/>
    <w:rsid w:val="00AE4DBA"/>
    <w:rsid w:val="00AE4F07"/>
    <w:rsid w:val="00AE6666"/>
    <w:rsid w:val="00AF1C5D"/>
    <w:rsid w:val="00AF32B6"/>
    <w:rsid w:val="00AF42D7"/>
    <w:rsid w:val="00AF55B8"/>
    <w:rsid w:val="00B006FE"/>
    <w:rsid w:val="00B007CB"/>
    <w:rsid w:val="00B02AA9"/>
    <w:rsid w:val="00B02FA3"/>
    <w:rsid w:val="00B05084"/>
    <w:rsid w:val="00B0753F"/>
    <w:rsid w:val="00B108F5"/>
    <w:rsid w:val="00B157F9"/>
    <w:rsid w:val="00B167F1"/>
    <w:rsid w:val="00B20256"/>
    <w:rsid w:val="00B20D09"/>
    <w:rsid w:val="00B2763F"/>
    <w:rsid w:val="00B27AAC"/>
    <w:rsid w:val="00B30929"/>
    <w:rsid w:val="00B372AA"/>
    <w:rsid w:val="00B40445"/>
    <w:rsid w:val="00B41888"/>
    <w:rsid w:val="00B42BDB"/>
    <w:rsid w:val="00B433BB"/>
    <w:rsid w:val="00B443B7"/>
    <w:rsid w:val="00B45A52"/>
    <w:rsid w:val="00B46175"/>
    <w:rsid w:val="00B52178"/>
    <w:rsid w:val="00B533B8"/>
    <w:rsid w:val="00B62AAA"/>
    <w:rsid w:val="00B664C7"/>
    <w:rsid w:val="00B739F6"/>
    <w:rsid w:val="00B81A6C"/>
    <w:rsid w:val="00B85DE5"/>
    <w:rsid w:val="00B90F73"/>
    <w:rsid w:val="00B93B59"/>
    <w:rsid w:val="00B9406A"/>
    <w:rsid w:val="00B978A5"/>
    <w:rsid w:val="00BA2280"/>
    <w:rsid w:val="00BA2A08"/>
    <w:rsid w:val="00BA56D2"/>
    <w:rsid w:val="00BA76E0"/>
    <w:rsid w:val="00BB2A25"/>
    <w:rsid w:val="00BB51E9"/>
    <w:rsid w:val="00BB7021"/>
    <w:rsid w:val="00BC0520"/>
    <w:rsid w:val="00BC0FDC"/>
    <w:rsid w:val="00BC3053"/>
    <w:rsid w:val="00BC4D2E"/>
    <w:rsid w:val="00BD48AC"/>
    <w:rsid w:val="00BD5F1A"/>
    <w:rsid w:val="00BE1234"/>
    <w:rsid w:val="00BE2FA6"/>
    <w:rsid w:val="00BE333F"/>
    <w:rsid w:val="00BE7406"/>
    <w:rsid w:val="00BE7603"/>
    <w:rsid w:val="00BF17F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A48"/>
    <w:rsid w:val="00C2157F"/>
    <w:rsid w:val="00C2362F"/>
    <w:rsid w:val="00C23F0B"/>
    <w:rsid w:val="00C26FAA"/>
    <w:rsid w:val="00C279B5"/>
    <w:rsid w:val="00C27C45"/>
    <w:rsid w:val="00C3719D"/>
    <w:rsid w:val="00C43C86"/>
    <w:rsid w:val="00C471FB"/>
    <w:rsid w:val="00C54995"/>
    <w:rsid w:val="00C54D41"/>
    <w:rsid w:val="00C60783"/>
    <w:rsid w:val="00C638FB"/>
    <w:rsid w:val="00C64672"/>
    <w:rsid w:val="00C70697"/>
    <w:rsid w:val="00C72202"/>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AAD"/>
    <w:rsid w:val="00CC7B45"/>
    <w:rsid w:val="00CD1188"/>
    <w:rsid w:val="00CD2ED1"/>
    <w:rsid w:val="00CD337B"/>
    <w:rsid w:val="00CE0424"/>
    <w:rsid w:val="00CE155F"/>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715C"/>
    <w:rsid w:val="00D3005B"/>
    <w:rsid w:val="00D36E71"/>
    <w:rsid w:val="00D37D87"/>
    <w:rsid w:val="00D40B33"/>
    <w:rsid w:val="00D42887"/>
    <w:rsid w:val="00D4318F"/>
    <w:rsid w:val="00D438BF"/>
    <w:rsid w:val="00D440F8"/>
    <w:rsid w:val="00D4501D"/>
    <w:rsid w:val="00D546FF"/>
    <w:rsid w:val="00D55AD5"/>
    <w:rsid w:val="00D576CA"/>
    <w:rsid w:val="00D60E13"/>
    <w:rsid w:val="00D61AF5"/>
    <w:rsid w:val="00D62CD5"/>
    <w:rsid w:val="00D6435F"/>
    <w:rsid w:val="00D652B5"/>
    <w:rsid w:val="00D66155"/>
    <w:rsid w:val="00D708B0"/>
    <w:rsid w:val="00D74070"/>
    <w:rsid w:val="00D77B1D"/>
    <w:rsid w:val="00D8021F"/>
    <w:rsid w:val="00D80383"/>
    <w:rsid w:val="00D823C6"/>
    <w:rsid w:val="00D86CA3"/>
    <w:rsid w:val="00D871CE"/>
    <w:rsid w:val="00D9196D"/>
    <w:rsid w:val="00D92982"/>
    <w:rsid w:val="00DA305E"/>
    <w:rsid w:val="00DA5007"/>
    <w:rsid w:val="00DA5417"/>
    <w:rsid w:val="00DA56E8"/>
    <w:rsid w:val="00DA7B02"/>
    <w:rsid w:val="00DB0A9F"/>
    <w:rsid w:val="00DB377D"/>
    <w:rsid w:val="00DB7C7D"/>
    <w:rsid w:val="00DC2D36"/>
    <w:rsid w:val="00DC53EF"/>
    <w:rsid w:val="00DD4C65"/>
    <w:rsid w:val="00DE14D6"/>
    <w:rsid w:val="00DE5608"/>
    <w:rsid w:val="00DE58D0"/>
    <w:rsid w:val="00DE654F"/>
    <w:rsid w:val="00DE7900"/>
    <w:rsid w:val="00DF0B6E"/>
    <w:rsid w:val="00DF15E0"/>
    <w:rsid w:val="00DF37A0"/>
    <w:rsid w:val="00E110E7"/>
    <w:rsid w:val="00E11B20"/>
    <w:rsid w:val="00E17FA2"/>
    <w:rsid w:val="00E2039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C26"/>
    <w:rsid w:val="00E93FFE"/>
    <w:rsid w:val="00E94F8A"/>
    <w:rsid w:val="00EA7A41"/>
    <w:rsid w:val="00EB077B"/>
    <w:rsid w:val="00EB4A39"/>
    <w:rsid w:val="00EB4EA2"/>
    <w:rsid w:val="00EC27C6"/>
    <w:rsid w:val="00EC4207"/>
    <w:rsid w:val="00EC5653"/>
    <w:rsid w:val="00EC60B5"/>
    <w:rsid w:val="00EC71CE"/>
    <w:rsid w:val="00ED1006"/>
    <w:rsid w:val="00EF18FE"/>
    <w:rsid w:val="00EF5787"/>
    <w:rsid w:val="00EF60D0"/>
    <w:rsid w:val="00F01854"/>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0BC"/>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67EF"/>
    <w:rsid w:val="00FC7429"/>
    <w:rsid w:val="00FD07F6"/>
    <w:rsid w:val="00FD1EC8"/>
    <w:rsid w:val="00FD3E59"/>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105B5CC"/>
  <w15:docId w15:val="{859014AC-76BE-4004-87D2-F171D2AD1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B4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4D12"/>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414"/>
    <w:rPr>
      <w:rFonts w:ascii="Arial" w:hAnsi="Arial" w:cs="Arial"/>
      <w:b/>
      <w:bCs/>
      <w:noProof/>
      <w:sz w:val="18"/>
      <w:szCs w:val="18"/>
    </w:rPr>
  </w:style>
  <w:style w:type="paragraph" w:customStyle="1" w:styleId="Doc-text2">
    <w:name w:val="Doc-text2"/>
    <w:basedOn w:val="Normal"/>
    <w:link w:val="Doc-text2Char"/>
    <w:qFormat/>
    <w:rsid w:val="0016241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2414"/>
    <w:rPr>
      <w:rFonts w:ascii="Arial" w:eastAsia="MS Mincho" w:hAnsi="Arial"/>
      <w:szCs w:val="24"/>
      <w:lang w:val="en-GB" w:eastAsia="en-GB"/>
    </w:rPr>
  </w:style>
  <w:style w:type="paragraph" w:styleId="Revision">
    <w:name w:val="Revision"/>
    <w:hidden/>
    <w:uiPriority w:val="99"/>
    <w:semiHidden/>
    <w:rsid w:val="007A516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ECE47-AC9D-439A-99AF-BED90537B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4</Pages>
  <Words>947</Words>
  <Characters>7677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Helka-Liina Maattanen</cp:lastModifiedBy>
  <cp:revision>2</cp:revision>
  <cp:lastPrinted>2016-09-30T13:57:00Z</cp:lastPrinted>
  <dcterms:created xsi:type="dcterms:W3CDTF">2016-09-30T20:34:00Z</dcterms:created>
  <dcterms:modified xsi:type="dcterms:W3CDTF">2016-09-30T20:34:00Z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