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8C75E" w14:textId="3A6AA16C" w:rsidR="008249FE" w:rsidRPr="00CE3C9F" w:rsidRDefault="008249FE" w:rsidP="008249FE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>
        <w:rPr>
          <w:rFonts w:ascii="Arial" w:eastAsia="Times New Roman" w:hAnsi="Arial"/>
          <w:b/>
          <w:noProof/>
          <w:sz w:val="24"/>
          <w:lang w:eastAsia="zh-CN"/>
        </w:rPr>
        <w:t>5</w:t>
      </w:r>
      <w:r>
        <w:rPr>
          <w:rFonts w:ascii="Arial" w:hAnsi="Arial"/>
          <w:b/>
          <w:noProof/>
          <w:sz w:val="24"/>
          <w:lang w:eastAsia="zh-CN"/>
        </w:rPr>
        <w:t>9</w:t>
      </w:r>
    </w:p>
    <w:p w14:paraId="76354147" w14:textId="77777777" w:rsidR="008249FE" w:rsidRPr="00CE3C9F" w:rsidRDefault="008249FE" w:rsidP="008249FE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741642B7" w14:textId="77777777" w:rsidR="008249FE" w:rsidRPr="00CE3C9F" w:rsidRDefault="008249FE" w:rsidP="008249F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  <w:lang w:eastAsia="zh-CN"/>
        </w:rPr>
      </w:pPr>
    </w:p>
    <w:p w14:paraId="150A657D" w14:textId="77777777" w:rsidR="008249FE" w:rsidRPr="00CE3C9F" w:rsidRDefault="008249FE" w:rsidP="008249FE">
      <w:pPr>
        <w:spacing w:after="0"/>
        <w:rPr>
          <w:rFonts w:ascii="Arial" w:hAnsi="Arial" w:cs="Arial"/>
          <w:lang w:eastAsia="zh-CN"/>
        </w:rPr>
      </w:pPr>
    </w:p>
    <w:p w14:paraId="14BBB2E0" w14:textId="2B427016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617CC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</w:t>
      </w:r>
    </w:p>
    <w:p w14:paraId="07E5011C" w14:textId="1AF6B5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126D" w:rsidRPr="00A4126D">
        <w:rPr>
          <w:rFonts w:ascii="Arial" w:hAnsi="Arial" w:cs="Arial"/>
          <w:b/>
          <w:sz w:val="22"/>
          <w:szCs w:val="22"/>
        </w:rPr>
        <w:t>TSG RAN</w:t>
      </w:r>
      <w:r w:rsidR="004A2F8B">
        <w:rPr>
          <w:rFonts w:ascii="Arial" w:hAnsi="Arial" w:cs="Arial"/>
          <w:b/>
          <w:bCs/>
          <w:sz w:val="22"/>
          <w:szCs w:val="22"/>
        </w:rPr>
        <w:t>, RAN2</w:t>
      </w:r>
    </w:p>
    <w:p w14:paraId="7768506E" w14:textId="5DC2C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80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A4126D">
        <w:rPr>
          <w:rFonts w:ascii="Arial" w:hAnsi="Arial" w:cs="Arial"/>
          <w:b/>
          <w:bCs/>
          <w:sz w:val="22"/>
          <w:szCs w:val="22"/>
        </w:rPr>
        <w:t>SA2, SA3</w:t>
      </w:r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79B36F75" w:rsidR="007D6A5E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BEE18C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Yizhi Yao</w:t>
      </w:r>
    </w:p>
    <w:p w14:paraId="18DF7D9F" w14:textId="77777777" w:rsidR="00324252" w:rsidRDefault="00000000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7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Yizhi.yao@intel.com</w:t>
        </w:r>
      </w:hyperlink>
    </w:p>
    <w:p w14:paraId="5096D696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000000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000000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="007D3C79"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172E20D8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>.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>UE-&gt; gNB-&gt;OAM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>UE and gNB</w:t>
      </w:r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8249FE" w:rsidRDefault="0097598A" w:rsidP="0097598A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</w:t>
      </w:r>
      <w:r w:rsidRPr="008249FE">
        <w:t>into consideration.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2E6F03CC" w:rsidR="00207862" w:rsidRDefault="00207862" w:rsidP="00757CDD">
      <w:pPr>
        <w:tabs>
          <w:tab w:val="left" w:pos="2127"/>
          <w:tab w:val="left" w:pos="5529"/>
        </w:tabs>
      </w:pPr>
      <w:r>
        <w:t>SA5#160</w:t>
      </w:r>
      <w:r>
        <w:tab/>
        <w:t>07 April - 11 April 2025</w:t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13D78ED7" w:rsidR="009A13DA" w:rsidRDefault="009A13DA" w:rsidP="00757CDD">
      <w:pPr>
        <w:tabs>
          <w:tab w:val="left" w:pos="2127"/>
          <w:tab w:val="left" w:pos="5529"/>
        </w:tabs>
      </w:pPr>
      <w:r>
        <w:t>SA5#161</w:t>
      </w:r>
      <w:r>
        <w:tab/>
        <w:t>19 May - 23 May 2025</w:t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FDE5" w14:textId="77777777" w:rsidR="000E0535" w:rsidRDefault="000E0535">
      <w:pPr>
        <w:spacing w:after="0"/>
      </w:pPr>
      <w:r>
        <w:separator/>
      </w:r>
    </w:p>
  </w:endnote>
  <w:endnote w:type="continuationSeparator" w:id="0">
    <w:p w14:paraId="5ECA4579" w14:textId="77777777" w:rsidR="000E0535" w:rsidRDefault="000E05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080D9" w14:textId="77777777" w:rsidR="000E0535" w:rsidRDefault="000E0535">
      <w:pPr>
        <w:spacing w:after="0"/>
      </w:pPr>
      <w:r>
        <w:separator/>
      </w:r>
    </w:p>
  </w:footnote>
  <w:footnote w:type="continuationSeparator" w:id="0">
    <w:p w14:paraId="7D8B81B4" w14:textId="77777777" w:rsidR="000E0535" w:rsidRDefault="000E05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E0535"/>
    <w:rsid w:val="000F5080"/>
    <w:rsid w:val="000F6242"/>
    <w:rsid w:val="00124047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57CDD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249FE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0E94"/>
    <w:rsid w:val="00F73B03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2025-03-23T22:02:00Z</dcterms:created>
  <dcterms:modified xsi:type="dcterms:W3CDTF">2025-03-23T22:06:00Z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