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73DF6" w14:textId="12A7A51E" w:rsidR="003E3C18" w:rsidRPr="00216447" w:rsidRDefault="003E3C18" w:rsidP="003E3C18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R2-250001</w:t>
      </w:r>
      <w:r>
        <w:rPr>
          <w:rFonts w:ascii="Arial" w:hAnsi="Arial"/>
          <w:b/>
          <w:noProof/>
          <w:sz w:val="24"/>
        </w:rPr>
        <w:t>9</w:t>
      </w:r>
    </w:p>
    <w:p w14:paraId="07F0BA4C" w14:textId="77777777" w:rsidR="003E3C18" w:rsidRPr="00216447" w:rsidRDefault="003E3C18" w:rsidP="003E3C18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3927A45E" w14:textId="77777777" w:rsidR="003E3C18" w:rsidRPr="00216447" w:rsidRDefault="003E3C18" w:rsidP="003E3C1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40D96AD0" w14:textId="77777777" w:rsidR="003E3C18" w:rsidRDefault="003E3C18" w:rsidP="003E3C18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19685EF8" w14:textId="77777777" w:rsidR="00BB353B" w:rsidRDefault="00000000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R3-24</w:t>
      </w:r>
      <w:r>
        <w:rPr>
          <w:rFonts w:eastAsia="SimSun" w:hint="eastAsia"/>
          <w:lang w:val="en-US" w:eastAsia="zh-CN"/>
        </w:rPr>
        <w:t>7801</w:t>
      </w:r>
    </w:p>
    <w:p w14:paraId="540FFE2C" w14:textId="77777777" w:rsidR="00BB353B" w:rsidRDefault="00000000">
      <w:pPr>
        <w:pStyle w:val="3gpptitlecitytdocnumber"/>
      </w:pPr>
      <w:r>
        <w:t>Orlando, USA, 18 – 22 Nov 2024</w:t>
      </w:r>
    </w:p>
    <w:p w14:paraId="0496D307" w14:textId="77777777" w:rsidR="00BB353B" w:rsidRDefault="00BB353B">
      <w:pPr>
        <w:pStyle w:val="3gpptitlecitytdocnumber"/>
      </w:pPr>
    </w:p>
    <w:p w14:paraId="5926CEDA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2" w:name="OLE_LINK57"/>
      <w:bookmarkStart w:id="3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40DA6453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4" w:name="OLE_LINK61"/>
      <w:bookmarkStart w:id="5" w:name="OLE_LINK60"/>
      <w:bookmarkStart w:id="6" w:name="OLE_LINK59"/>
      <w:bookmarkEnd w:id="2"/>
      <w:bookmarkEnd w:id="3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1547A9E8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4"/>
    <w:bookmarkEnd w:id="5"/>
    <w:bookmarkEnd w:id="6"/>
    <w:p w14:paraId="794DF661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NR_AIML_Air, NR_AIML_air-Core</w:t>
      </w:r>
    </w:p>
    <w:p w14:paraId="3EF1E3EB" w14:textId="77777777" w:rsidR="00BB353B" w:rsidRDefault="00BB35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60C191CD" w14:textId="77777777" w:rsidR="00BB353B" w:rsidRDefault="00000000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 w:hint="eastAsia"/>
          <w:b/>
          <w:lang w:val="en-US" w:eastAsia="zh-CN"/>
        </w:rPr>
        <w:t>RAN3</w:t>
      </w:r>
    </w:p>
    <w:p w14:paraId="7D0340BB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SA2</w:t>
      </w:r>
    </w:p>
    <w:p w14:paraId="00D74F48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7" w:name="OLE_LINK45"/>
      <w:bookmarkStart w:id="8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7"/>
    <w:bookmarkEnd w:id="8"/>
    <w:p w14:paraId="5F092EAF" w14:textId="77777777" w:rsidR="00BB353B" w:rsidRDefault="00BB35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7E50CBE2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7CAAA05F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38D765B5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3A659AB5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6ECF64E" w14:textId="77777777" w:rsidR="00BB353B" w:rsidRDefault="00BB35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BB20566" w14:textId="77777777" w:rsidR="00BB353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6785E595" w14:textId="77777777" w:rsidR="00BB353B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16C56291" w14:textId="77777777" w:rsidR="00BB353B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2D631B8F" w14:textId="77777777" w:rsidR="00BB353B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Question 1, RAN3 does not have enough information to respond on NG-RAN involvement for UE-side data collection.</w:t>
      </w:r>
    </w:p>
    <w:p w14:paraId="4E251058" w14:textId="77777777" w:rsidR="00BB353B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EF0E02C" w14:textId="77777777" w:rsidR="00BB353B" w:rsidRDefault="00000000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79D500E0" w14:textId="77777777" w:rsidR="00BB353B" w:rsidRDefault="00000000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7B8F8C2E" w14:textId="77777777" w:rsidR="00BB353B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4D01B5D3" w14:textId="77777777" w:rsidR="00BB353B" w:rsidRDefault="0000000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55A935E5" w14:textId="20AA46FB" w:rsidR="00BB353B" w:rsidRDefault="00000000" w:rsidP="00880EB6">
      <w:pPr>
        <w:tabs>
          <w:tab w:val="left" w:pos="1985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  <w:t>Athens, GR</w:t>
      </w:r>
    </w:p>
    <w:p w14:paraId="57856EA7" w14:textId="3F71DF67" w:rsidR="00BB353B" w:rsidRDefault="00000000" w:rsidP="00880EB6">
      <w:pPr>
        <w:tabs>
          <w:tab w:val="left" w:pos="1985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  <w:t>China, CN</w:t>
      </w:r>
    </w:p>
    <w:p w14:paraId="63F0C154" w14:textId="77777777" w:rsidR="00BB353B" w:rsidRDefault="00BB353B"/>
    <w:sectPr w:rsidR="00BB353B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45FA1" w14:textId="77777777" w:rsidR="001E0B57" w:rsidRDefault="001E0B57">
      <w:pPr>
        <w:spacing w:after="0"/>
      </w:pPr>
      <w:r>
        <w:separator/>
      </w:r>
    </w:p>
  </w:endnote>
  <w:endnote w:type="continuationSeparator" w:id="0">
    <w:p w14:paraId="0777C8DC" w14:textId="77777777" w:rsidR="001E0B57" w:rsidRDefault="001E0B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8EDF" w14:textId="77777777" w:rsidR="001E0B57" w:rsidRDefault="001E0B57">
      <w:pPr>
        <w:spacing w:after="0"/>
      </w:pPr>
      <w:r>
        <w:separator/>
      </w:r>
    </w:p>
  </w:footnote>
  <w:footnote w:type="continuationSeparator" w:id="0">
    <w:p w14:paraId="3FEB104A" w14:textId="77777777" w:rsidR="001E0B57" w:rsidRDefault="001E0B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FBA5" w14:textId="77777777" w:rsidR="00BB353B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0B57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5B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E3C18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80EB6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353B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86876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A359A7"/>
  <w15:docId w15:val="{F1B1EC25-E69A-4E27-82BB-693226B3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0</TotalTime>
  <Pages>1</Pages>
  <Words>165</Words>
  <Characters>944</Characters>
  <Application>Microsoft Office Word</Application>
  <DocSecurity>0</DocSecurity>
  <Lines>7</Lines>
  <Paragraphs>2</Paragraphs>
  <ScaleCrop>false</ScaleCrop>
  <Company>3GPP Support Team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Draft_v2</cp:lastModifiedBy>
  <cp:revision>4</cp:revision>
  <cp:lastPrinted>2411-12-31T15:59:00Z</cp:lastPrinted>
  <dcterms:created xsi:type="dcterms:W3CDTF">2025-01-21T13:18:00Z</dcterms:created>
  <dcterms:modified xsi:type="dcterms:W3CDTF">2025-01-21T13:19:00Z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