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0DA35" w14:textId="03E61961" w:rsidR="006511D3" w:rsidRPr="00216447" w:rsidRDefault="006511D3" w:rsidP="006511D3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hAnsi="Arial"/>
          <w:b/>
          <w:noProof/>
          <w:sz w:val="24"/>
        </w:rPr>
        <w:t>8</w:t>
      </w:r>
    </w:p>
    <w:p w14:paraId="0F801632" w14:textId="77777777" w:rsidR="006511D3" w:rsidRPr="00216447" w:rsidRDefault="006511D3" w:rsidP="006511D3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3FE04811" w14:textId="77777777" w:rsidR="006511D3" w:rsidRPr="00216447" w:rsidRDefault="006511D3" w:rsidP="006511D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1A398E18" w14:textId="77777777" w:rsidR="006511D3" w:rsidRDefault="006511D3" w:rsidP="006511D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4F1344A" w14:textId="07EB258A" w:rsidR="006E587D" w:rsidRDefault="007D4D41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TSG-RAN3 Meeting #126</w:t>
      </w:r>
      <w:r>
        <w:rPr>
          <w:b/>
          <w:bCs/>
          <w:sz w:val="24"/>
          <w:szCs w:val="24"/>
        </w:rPr>
        <w:tab/>
      </w:r>
      <w:r>
        <w:rPr>
          <w:rFonts w:cs="Arial"/>
          <w:b/>
          <w:bCs/>
          <w:i/>
          <w:sz w:val="28"/>
          <w:szCs w:val="28"/>
        </w:rPr>
        <w:t>R3-247775</w:t>
      </w:r>
    </w:p>
    <w:p w14:paraId="546FD240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Orlando, US,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22</w:t>
      </w:r>
      <w:r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November, 2024</w:t>
      </w:r>
    </w:p>
    <w:p w14:paraId="60E1B325" w14:textId="63644C0A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2" w:name="OLE_LINK58"/>
      <w:bookmarkStart w:id="3" w:name="OLE_LINK57"/>
      <w:r>
        <w:rPr>
          <w:rFonts w:ascii="Arial" w:eastAsia="DengXian" w:hAnsi="Arial" w:cs="Arial"/>
          <w:b/>
          <w:lang w:eastAsia="en-GB"/>
        </w:rPr>
        <w:t>LS on per-UE UE performance metrics</w:t>
      </w:r>
    </w:p>
    <w:p w14:paraId="4DA280BC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4" w:name="OLE_LINK59"/>
      <w:bookmarkStart w:id="5" w:name="OLE_LINK61"/>
      <w:bookmarkStart w:id="6" w:name="OLE_LINK60"/>
      <w:bookmarkEnd w:id="2"/>
      <w:bookmarkEnd w:id="3"/>
    </w:p>
    <w:p w14:paraId="6E31948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18</w:t>
      </w:r>
    </w:p>
    <w:bookmarkEnd w:id="4"/>
    <w:bookmarkEnd w:id="5"/>
    <w:bookmarkEnd w:id="6"/>
    <w:p w14:paraId="7F1BA58D" w14:textId="462391CE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NR_AIML_NGRAN</w:t>
      </w:r>
      <w:r w:rsidR="00C90F84">
        <w:rPr>
          <w:rFonts w:ascii="Arial" w:eastAsia="DengXian" w:hAnsi="Arial" w:cs="Arial"/>
          <w:b/>
          <w:bCs/>
          <w:lang w:eastAsia="en-GB"/>
        </w:rPr>
        <w:t>-Core</w:t>
      </w:r>
    </w:p>
    <w:p w14:paraId="62AB2082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A0B1908" w14:textId="06A60F01" w:rsidR="006E587D" w:rsidRDefault="007D4D41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Pr="002E5A3F">
        <w:rPr>
          <w:rFonts w:ascii="Arial" w:eastAsia="DengXian" w:hAnsi="Arial" w:cs="Arial"/>
          <w:b/>
        </w:rPr>
        <w:t>RAN3</w:t>
      </w:r>
    </w:p>
    <w:p w14:paraId="76CC20C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10120FBE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7" w:name="OLE_LINK46"/>
      <w:bookmarkStart w:id="8" w:name="OLE_LINK45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2E5A3F">
        <w:rPr>
          <w:rFonts w:ascii="Arial" w:hAnsi="Arial" w:cs="Arial"/>
          <w:b/>
          <w:bCs/>
          <w:szCs w:val="22"/>
          <w:lang w:val="en-US"/>
        </w:rPr>
        <w:t>RAN2</w:t>
      </w:r>
    </w:p>
    <w:bookmarkEnd w:id="7"/>
    <w:bookmarkEnd w:id="8"/>
    <w:p w14:paraId="1FF2AE56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3C16E991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Damiano Rapone</w:t>
      </w:r>
    </w:p>
    <w:p w14:paraId="560B2EB9" w14:textId="630BE065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="006E587D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</w:p>
    <w:p w14:paraId="060C6140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23FB994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 w:rsidR="006E587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6335DFC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7BA93A5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262F81A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078ED00C" w14:textId="5A405D3E" w:rsidR="006E587D" w:rsidRDefault="007D4D4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part of the Rel-18 Work Item on Artificial Intelligence (AI)/Machine Learning (ML) for NG-RAN, RAN3 agreed to specify UE performance metrics in TS 38.423 to be exchanged over the Xn interface from target gNB to source gNB after a handover event occurs.</w:t>
      </w:r>
    </w:p>
    <w:p w14:paraId="0CD01C0D" w14:textId="3580045E" w:rsidR="006E587D" w:rsidRDefault="00B23C59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Among the specified UE performance metrics, Average UE Throughput DL and Average UE Throughput UL are considered to be reported by the target gNB </w:t>
      </w:r>
      <w:r w:rsidR="0034420E">
        <w:rPr>
          <w:rFonts w:ascii="Arial" w:eastAsia="DengXian" w:hAnsi="Arial" w:cs="Arial"/>
        </w:rPr>
        <w:t>with</w:t>
      </w:r>
      <w:r>
        <w:rPr>
          <w:rFonts w:ascii="Arial" w:eastAsia="DengXian" w:hAnsi="Arial" w:cs="Arial"/>
        </w:rPr>
        <w:t xml:space="preserve"> a per-UE granularity.</w:t>
      </w:r>
    </w:p>
    <w:p w14:paraId="36616614" w14:textId="07A4029E" w:rsidR="006E587D" w:rsidRDefault="007D4D4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</w:rPr>
        <w:t xml:space="preserve">For the </w:t>
      </w:r>
      <w:r>
        <w:rPr>
          <w:rFonts w:ascii="Arial" w:hAnsi="Arial" w:cs="Arial"/>
          <w:bCs/>
        </w:rPr>
        <w:t>Average UE Throughput DL and Average UE Throughput UL</w:t>
      </w:r>
      <w:r>
        <w:rPr>
          <w:rFonts w:ascii="Arial" w:eastAsia="DengXian" w:hAnsi="Arial" w:cs="Arial"/>
        </w:rPr>
        <w:t xml:space="preserve">, RAN3 </w:t>
      </w:r>
      <w:r>
        <w:rPr>
          <w:rFonts w:ascii="Arial" w:eastAsia="DengXian" w:hAnsi="Arial" w:cs="Arial" w:hint="eastAsia"/>
          <w:lang w:val="en-US" w:eastAsia="zh-CN"/>
        </w:rPr>
        <w:t>would like to ask SA5 whether</w:t>
      </w:r>
      <w:r w:rsidR="00B23C59">
        <w:rPr>
          <w:rFonts w:ascii="Arial" w:eastAsia="DengXian" w:hAnsi="Arial" w:cs="Arial"/>
          <w:lang w:val="en-US" w:eastAsia="zh-CN"/>
        </w:rPr>
        <w:t xml:space="preserve"> the formulas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in fields </w:t>
      </w:r>
      <w:r>
        <w:rPr>
          <w:rFonts w:ascii="Arial" w:hAnsi="Arial" w:cs="Arial"/>
          <w:bCs/>
          <w:i/>
        </w:rPr>
        <w:t>c)</w:t>
      </w:r>
      <w:r>
        <w:rPr>
          <w:rFonts w:ascii="Arial" w:hAnsi="Arial" w:cs="Arial" w:hint="eastAsia"/>
          <w:bCs/>
          <w:i/>
          <w:lang w:val="en-US" w:eastAsia="zh-CN"/>
        </w:rPr>
        <w:t xml:space="preserve"> </w:t>
      </w:r>
      <w:r>
        <w:rPr>
          <w:rFonts w:ascii="Arial" w:eastAsia="DengXian" w:hAnsi="Arial" w:cs="Arial"/>
        </w:rPr>
        <w:t xml:space="preserve">of clauses </w:t>
      </w:r>
      <w:r>
        <w:rPr>
          <w:rFonts w:ascii="Arial" w:hAnsi="Arial" w:cs="Arial"/>
          <w:bCs/>
        </w:rPr>
        <w:t xml:space="preserve">6.3.1.4.1 and 6.3.1.4.2 </w:t>
      </w:r>
      <w:r>
        <w:rPr>
          <w:rFonts w:ascii="Arial" w:eastAsia="DengXian" w:hAnsi="Arial" w:cs="Arial"/>
        </w:rPr>
        <w:t>in TS 28.558</w:t>
      </w:r>
      <w:r>
        <w:rPr>
          <w:rFonts w:ascii="Arial" w:hAnsi="Arial" w:cs="Arial"/>
          <w:bCs/>
        </w:rPr>
        <w:t>, respectively</w:t>
      </w:r>
      <w:r w:rsidR="002E5A3F">
        <w:rPr>
          <w:rFonts w:ascii="Arial" w:hAnsi="Arial" w:cs="Arial"/>
          <w:bCs/>
        </w:rPr>
        <w:t>,</w:t>
      </w:r>
      <w:r w:rsidR="00B23C59">
        <w:rPr>
          <w:rFonts w:ascii="Arial" w:hAnsi="Arial" w:cs="Arial"/>
          <w:bCs/>
        </w:rPr>
        <w:t xml:space="preserve"> refer to</w:t>
      </w:r>
      <w:r>
        <w:rPr>
          <w:rFonts w:ascii="Arial" w:hAnsi="Arial" w:cs="Arial"/>
          <w:bCs/>
        </w:rPr>
        <w:t xml:space="preserve"> measurements</w:t>
      </w:r>
      <w:r w:rsidR="00B23C59">
        <w:rPr>
          <w:rFonts w:ascii="Arial" w:hAnsi="Arial" w:cs="Arial"/>
          <w:bCs/>
        </w:rPr>
        <w:t xml:space="preserve"> that are</w:t>
      </w:r>
      <w:r>
        <w:rPr>
          <w:rFonts w:ascii="Arial" w:hAnsi="Arial" w:cs="Arial"/>
          <w:bCs/>
        </w:rPr>
        <w:t xml:space="preserve"> specified </w:t>
      </w:r>
      <w:r w:rsidR="00C90F84">
        <w:rPr>
          <w:rFonts w:ascii="Arial" w:hAnsi="Arial" w:cs="Arial"/>
          <w:bCs/>
        </w:rPr>
        <w:t>with</w:t>
      </w:r>
      <w:r>
        <w:rPr>
          <w:rFonts w:ascii="Arial" w:hAnsi="Arial" w:cs="Arial"/>
          <w:bCs/>
        </w:rPr>
        <w:t xml:space="preserve"> a per-UE granularity</w:t>
      </w:r>
      <w:r w:rsidR="00B23C59">
        <w:rPr>
          <w:rFonts w:ascii="Arial" w:hAnsi="Arial" w:cs="Arial"/>
          <w:bCs/>
        </w:rPr>
        <w:t xml:space="preserve"> or </w:t>
      </w:r>
      <w:r w:rsidR="00C90F84">
        <w:rPr>
          <w:rFonts w:ascii="Arial" w:hAnsi="Arial" w:cs="Arial"/>
          <w:bCs/>
        </w:rPr>
        <w:t>with</w:t>
      </w:r>
      <w:r w:rsidR="00B23C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 per-DRB granularity as the measurement </w:t>
      </w:r>
      <w:r w:rsidR="00F3403A">
        <w:rPr>
          <w:rFonts w:ascii="Arial" w:hAnsi="Arial" w:cs="Arial"/>
          <w:bCs/>
        </w:rPr>
        <w:t xml:space="preserve">name </w:t>
      </w:r>
      <w:r>
        <w:rPr>
          <w:rFonts w:ascii="Arial" w:hAnsi="Arial" w:cs="Arial"/>
          <w:bCs/>
        </w:rPr>
        <w:t xml:space="preserve">in field </w:t>
      </w:r>
      <w:r>
        <w:rPr>
          <w:rFonts w:ascii="Arial" w:hAnsi="Arial" w:cs="Arial"/>
          <w:bCs/>
          <w:i/>
        </w:rPr>
        <w:t>e)</w:t>
      </w:r>
      <w:r>
        <w:rPr>
          <w:rFonts w:ascii="Arial" w:hAnsi="Arial" w:cs="Arial"/>
          <w:bCs/>
        </w:rPr>
        <w:t xml:space="preserve"> of the same mentioned clauses</w:t>
      </w:r>
      <w:r w:rsidR="00F3403A">
        <w:rPr>
          <w:rFonts w:ascii="Arial" w:hAnsi="Arial" w:cs="Arial"/>
          <w:bCs/>
        </w:rPr>
        <w:t xml:space="preserve"> starts with “</w:t>
      </w:r>
      <w:r w:rsidR="00F3403A" w:rsidRPr="002E5A3F">
        <w:rPr>
          <w:rFonts w:ascii="Arial" w:hAnsi="Arial" w:cs="Arial"/>
          <w:bCs/>
          <w:i/>
        </w:rPr>
        <w:t>DRB.</w:t>
      </w:r>
      <w:r w:rsidR="00F3403A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  <w:r w:rsidR="00C96D9B">
        <w:rPr>
          <w:rFonts w:ascii="Arial" w:hAnsi="Arial" w:cs="Arial"/>
          <w:bCs/>
        </w:rPr>
        <w:t xml:space="preserve"> RAN3 would appreciate</w:t>
      </w:r>
      <w:r w:rsidR="001769D6">
        <w:rPr>
          <w:rFonts w:ascii="Arial" w:hAnsi="Arial" w:cs="Arial"/>
          <w:bCs/>
        </w:rPr>
        <w:t xml:space="preserve"> an explanation of why the measurement </w:t>
      </w:r>
      <w:r w:rsidR="002E5A3F">
        <w:rPr>
          <w:rFonts w:ascii="Arial" w:hAnsi="Arial" w:cs="Arial"/>
          <w:bCs/>
        </w:rPr>
        <w:t xml:space="preserve">name </w:t>
      </w:r>
      <w:r w:rsidR="001769D6">
        <w:rPr>
          <w:rFonts w:ascii="Arial" w:hAnsi="Arial" w:cs="Arial"/>
          <w:bCs/>
        </w:rPr>
        <w:t xml:space="preserve">starts with </w:t>
      </w:r>
      <w:r w:rsidR="00FC127F">
        <w:rPr>
          <w:rFonts w:ascii="Arial" w:hAnsi="Arial" w:cs="Arial"/>
          <w:bCs/>
        </w:rPr>
        <w:t xml:space="preserve">the </w:t>
      </w:r>
      <w:r w:rsidR="001769D6">
        <w:rPr>
          <w:rFonts w:ascii="Arial" w:hAnsi="Arial" w:cs="Arial"/>
          <w:bCs/>
        </w:rPr>
        <w:t>“</w:t>
      </w:r>
      <w:r w:rsidR="001769D6" w:rsidRPr="002E5A3F">
        <w:rPr>
          <w:rFonts w:ascii="Arial" w:hAnsi="Arial" w:cs="Arial"/>
          <w:bCs/>
          <w:i/>
        </w:rPr>
        <w:t>DRB</w:t>
      </w:r>
      <w:r w:rsidR="00C90F84" w:rsidRPr="002E5A3F">
        <w:rPr>
          <w:rFonts w:ascii="Arial" w:hAnsi="Arial" w:cs="Arial"/>
          <w:bCs/>
          <w:i/>
        </w:rPr>
        <w:t>.</w:t>
      </w:r>
      <w:r w:rsidR="001769D6">
        <w:rPr>
          <w:rFonts w:ascii="Arial" w:hAnsi="Arial" w:cs="Arial"/>
          <w:bCs/>
        </w:rPr>
        <w:t>”</w:t>
      </w:r>
      <w:r w:rsidR="00FC127F">
        <w:rPr>
          <w:rFonts w:ascii="Arial" w:hAnsi="Arial" w:cs="Arial"/>
          <w:bCs/>
        </w:rPr>
        <w:t xml:space="preserve"> prefix.</w:t>
      </w:r>
    </w:p>
    <w:p w14:paraId="382C5FD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966CD66" w14:textId="77777777" w:rsidR="006E587D" w:rsidRDefault="007D4D41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SA5</w:t>
      </w:r>
    </w:p>
    <w:p w14:paraId="671404F2" w14:textId="459A313D" w:rsidR="006E587D" w:rsidRDefault="007D4D41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respectfully asks SA5 to </w:t>
      </w:r>
      <w:r>
        <w:rPr>
          <w:rFonts w:ascii="Arial" w:eastAsia="DengXian" w:hAnsi="Arial" w:cs="Arial" w:hint="eastAsia"/>
          <w:b/>
          <w:lang w:val="en-US" w:eastAsia="zh-CN"/>
        </w:rPr>
        <w:t>provide feedback on the above question</w:t>
      </w:r>
      <w:r>
        <w:rPr>
          <w:rFonts w:ascii="Arial" w:eastAsia="DengXian" w:hAnsi="Arial" w:cs="Arial"/>
          <w:b/>
          <w:lang w:eastAsia="en-GB"/>
        </w:rPr>
        <w:t>.</w:t>
      </w:r>
    </w:p>
    <w:p w14:paraId="060EA1DE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7A646EFA" w14:textId="77777777" w:rsidR="006E587D" w:rsidRDefault="007D4D41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1" w:anchor="/" w:history="1">
        <w:r w:rsidR="006E587D"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7A0268E6" w14:textId="72EEB9F3" w:rsidR="006E587D" w:rsidRDefault="007D4D41" w:rsidP="006511D3">
      <w:pPr>
        <w:tabs>
          <w:tab w:val="left" w:pos="2127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  <w:t>Athens, GR</w:t>
      </w:r>
    </w:p>
    <w:p w14:paraId="497F37F7" w14:textId="565D8464" w:rsidR="006E587D" w:rsidRDefault="007D4D41" w:rsidP="006511D3">
      <w:pPr>
        <w:tabs>
          <w:tab w:val="left" w:pos="2127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  <w:t>China, CN</w:t>
      </w:r>
    </w:p>
    <w:sectPr w:rsidR="006E587D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665F3" w14:textId="77777777" w:rsidR="00D74D8B" w:rsidRDefault="00D74D8B">
      <w:pPr>
        <w:spacing w:after="0"/>
      </w:pPr>
      <w:r>
        <w:separator/>
      </w:r>
    </w:p>
  </w:endnote>
  <w:endnote w:type="continuationSeparator" w:id="0">
    <w:p w14:paraId="364BAECD" w14:textId="77777777" w:rsidR="00D74D8B" w:rsidRDefault="00D74D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EF40" w14:textId="77777777" w:rsidR="00D74D8B" w:rsidRDefault="00D74D8B">
      <w:pPr>
        <w:spacing w:after="0"/>
      </w:pPr>
      <w:r>
        <w:separator/>
      </w:r>
    </w:p>
  </w:footnote>
  <w:footnote w:type="continuationSeparator" w:id="0">
    <w:p w14:paraId="402EE230" w14:textId="77777777" w:rsidR="00D74D8B" w:rsidRDefault="00D74D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1A3D" w14:textId="77777777" w:rsidR="006E587D" w:rsidRDefault="007D4D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539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4A"/>
    <w:rsid w:val="0004245F"/>
    <w:rsid w:val="000424BD"/>
    <w:rsid w:val="000434A8"/>
    <w:rsid w:val="00043531"/>
    <w:rsid w:val="000444CD"/>
    <w:rsid w:val="00046982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5371"/>
    <w:rsid w:val="00067DCD"/>
    <w:rsid w:val="0007073C"/>
    <w:rsid w:val="00071978"/>
    <w:rsid w:val="00074FB9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1F8C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D19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69D6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3B"/>
    <w:rsid w:val="00197DE0"/>
    <w:rsid w:val="001A5322"/>
    <w:rsid w:val="001A7B60"/>
    <w:rsid w:val="001B42E9"/>
    <w:rsid w:val="001B5A2F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76A"/>
    <w:rsid w:val="001D5B17"/>
    <w:rsid w:val="001E0A8C"/>
    <w:rsid w:val="001E41F3"/>
    <w:rsid w:val="001E4323"/>
    <w:rsid w:val="001E48D4"/>
    <w:rsid w:val="001E5842"/>
    <w:rsid w:val="001F0148"/>
    <w:rsid w:val="001F71B8"/>
    <w:rsid w:val="00200DED"/>
    <w:rsid w:val="002019AB"/>
    <w:rsid w:val="00204164"/>
    <w:rsid w:val="0020426B"/>
    <w:rsid w:val="00205808"/>
    <w:rsid w:val="00212018"/>
    <w:rsid w:val="00215A81"/>
    <w:rsid w:val="00215FC3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E5A3F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5A3"/>
    <w:rsid w:val="00336C75"/>
    <w:rsid w:val="00337610"/>
    <w:rsid w:val="003412AC"/>
    <w:rsid w:val="0034420E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65B6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4CA7"/>
    <w:rsid w:val="00386D07"/>
    <w:rsid w:val="003913D0"/>
    <w:rsid w:val="003920FA"/>
    <w:rsid w:val="00392B19"/>
    <w:rsid w:val="00396631"/>
    <w:rsid w:val="003A0215"/>
    <w:rsid w:val="003A1C24"/>
    <w:rsid w:val="003A1D98"/>
    <w:rsid w:val="003A4E1D"/>
    <w:rsid w:val="003A5266"/>
    <w:rsid w:val="003A7E70"/>
    <w:rsid w:val="003B126F"/>
    <w:rsid w:val="003B2803"/>
    <w:rsid w:val="003B3FEE"/>
    <w:rsid w:val="003B51F0"/>
    <w:rsid w:val="003B597F"/>
    <w:rsid w:val="003B7609"/>
    <w:rsid w:val="003C12C0"/>
    <w:rsid w:val="003C18B8"/>
    <w:rsid w:val="003C1F39"/>
    <w:rsid w:val="003C2231"/>
    <w:rsid w:val="003C6463"/>
    <w:rsid w:val="003D15E8"/>
    <w:rsid w:val="003D570B"/>
    <w:rsid w:val="003D6818"/>
    <w:rsid w:val="003D71DE"/>
    <w:rsid w:val="003E06CA"/>
    <w:rsid w:val="003E1A36"/>
    <w:rsid w:val="003E5BC5"/>
    <w:rsid w:val="003F2290"/>
    <w:rsid w:val="003F28A7"/>
    <w:rsid w:val="003F28D5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2881"/>
    <w:rsid w:val="004333E6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56AC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3671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3E7D"/>
    <w:rsid w:val="004F5F39"/>
    <w:rsid w:val="004F6292"/>
    <w:rsid w:val="00501900"/>
    <w:rsid w:val="00501FB2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6CE0"/>
    <w:rsid w:val="005478A0"/>
    <w:rsid w:val="00550162"/>
    <w:rsid w:val="00551236"/>
    <w:rsid w:val="00553B21"/>
    <w:rsid w:val="0055649E"/>
    <w:rsid w:val="005600A2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871B9"/>
    <w:rsid w:val="00591C4E"/>
    <w:rsid w:val="00592D74"/>
    <w:rsid w:val="00592FB9"/>
    <w:rsid w:val="005937CA"/>
    <w:rsid w:val="005A0457"/>
    <w:rsid w:val="005A0DA3"/>
    <w:rsid w:val="005A1819"/>
    <w:rsid w:val="005A3D03"/>
    <w:rsid w:val="005A656C"/>
    <w:rsid w:val="005A7B78"/>
    <w:rsid w:val="005B063C"/>
    <w:rsid w:val="005B0C12"/>
    <w:rsid w:val="005B169C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63EB"/>
    <w:rsid w:val="005C7CFD"/>
    <w:rsid w:val="005D2451"/>
    <w:rsid w:val="005D261E"/>
    <w:rsid w:val="005D272C"/>
    <w:rsid w:val="005D41A0"/>
    <w:rsid w:val="005D59F8"/>
    <w:rsid w:val="005D62AC"/>
    <w:rsid w:val="005E2C44"/>
    <w:rsid w:val="005E3D2A"/>
    <w:rsid w:val="005E42DA"/>
    <w:rsid w:val="005E4D8A"/>
    <w:rsid w:val="005F096E"/>
    <w:rsid w:val="005F2108"/>
    <w:rsid w:val="005F3832"/>
    <w:rsid w:val="005F3A1B"/>
    <w:rsid w:val="005F436C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4D2C"/>
    <w:rsid w:val="006370F5"/>
    <w:rsid w:val="0063742E"/>
    <w:rsid w:val="006404D9"/>
    <w:rsid w:val="00640A43"/>
    <w:rsid w:val="00646C7D"/>
    <w:rsid w:val="00647A56"/>
    <w:rsid w:val="006511D3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282D"/>
    <w:rsid w:val="006D56BC"/>
    <w:rsid w:val="006D63C2"/>
    <w:rsid w:val="006D6B67"/>
    <w:rsid w:val="006D76E0"/>
    <w:rsid w:val="006E06BC"/>
    <w:rsid w:val="006E06DD"/>
    <w:rsid w:val="006E21FB"/>
    <w:rsid w:val="006E587D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787"/>
    <w:rsid w:val="00734A74"/>
    <w:rsid w:val="00735782"/>
    <w:rsid w:val="007361B3"/>
    <w:rsid w:val="0073717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87798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7457"/>
    <w:rsid w:val="007C1048"/>
    <w:rsid w:val="007C2097"/>
    <w:rsid w:val="007C2145"/>
    <w:rsid w:val="007C7E00"/>
    <w:rsid w:val="007D1FDE"/>
    <w:rsid w:val="007D2B28"/>
    <w:rsid w:val="007D4D41"/>
    <w:rsid w:val="007D6A07"/>
    <w:rsid w:val="007D7007"/>
    <w:rsid w:val="007D763E"/>
    <w:rsid w:val="007E4113"/>
    <w:rsid w:val="007E5FC8"/>
    <w:rsid w:val="007F430A"/>
    <w:rsid w:val="007F58CE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2B15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2A5D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301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33F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3353"/>
    <w:rsid w:val="008E474B"/>
    <w:rsid w:val="008F66FB"/>
    <w:rsid w:val="008F686C"/>
    <w:rsid w:val="008F6FC9"/>
    <w:rsid w:val="009001D5"/>
    <w:rsid w:val="00900F73"/>
    <w:rsid w:val="009017EE"/>
    <w:rsid w:val="00901FB8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15EB"/>
    <w:rsid w:val="00942431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3B59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64ED"/>
    <w:rsid w:val="009A77C8"/>
    <w:rsid w:val="009B04B0"/>
    <w:rsid w:val="009B2E9C"/>
    <w:rsid w:val="009B3E92"/>
    <w:rsid w:val="009B572C"/>
    <w:rsid w:val="009C0DE3"/>
    <w:rsid w:val="009C13E4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2B5D"/>
    <w:rsid w:val="00A04081"/>
    <w:rsid w:val="00A06C95"/>
    <w:rsid w:val="00A07158"/>
    <w:rsid w:val="00A130B6"/>
    <w:rsid w:val="00A1324B"/>
    <w:rsid w:val="00A134E6"/>
    <w:rsid w:val="00A14FDA"/>
    <w:rsid w:val="00A20AB3"/>
    <w:rsid w:val="00A21256"/>
    <w:rsid w:val="00A23449"/>
    <w:rsid w:val="00A2349C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441C"/>
    <w:rsid w:val="00A74807"/>
    <w:rsid w:val="00A7529A"/>
    <w:rsid w:val="00A75F45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283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412E"/>
    <w:rsid w:val="00B2197C"/>
    <w:rsid w:val="00B23943"/>
    <w:rsid w:val="00B23C59"/>
    <w:rsid w:val="00B24443"/>
    <w:rsid w:val="00B24807"/>
    <w:rsid w:val="00B250FF"/>
    <w:rsid w:val="00B258BB"/>
    <w:rsid w:val="00B266B2"/>
    <w:rsid w:val="00B2728A"/>
    <w:rsid w:val="00B30BCE"/>
    <w:rsid w:val="00B317E7"/>
    <w:rsid w:val="00B31AE0"/>
    <w:rsid w:val="00B344F4"/>
    <w:rsid w:val="00B3686D"/>
    <w:rsid w:val="00B3703E"/>
    <w:rsid w:val="00B37083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4645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75D"/>
    <w:rsid w:val="00B87F14"/>
    <w:rsid w:val="00B90E84"/>
    <w:rsid w:val="00B93188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4A97"/>
    <w:rsid w:val="00BC5D10"/>
    <w:rsid w:val="00BC7A59"/>
    <w:rsid w:val="00BD0718"/>
    <w:rsid w:val="00BD279D"/>
    <w:rsid w:val="00BD4CED"/>
    <w:rsid w:val="00BD6BB8"/>
    <w:rsid w:val="00BE1F14"/>
    <w:rsid w:val="00BE357D"/>
    <w:rsid w:val="00BE3B42"/>
    <w:rsid w:val="00BE4102"/>
    <w:rsid w:val="00BE5700"/>
    <w:rsid w:val="00BF5F3F"/>
    <w:rsid w:val="00BF73D2"/>
    <w:rsid w:val="00C00B8E"/>
    <w:rsid w:val="00C03EE9"/>
    <w:rsid w:val="00C109B7"/>
    <w:rsid w:val="00C128F6"/>
    <w:rsid w:val="00C12DBC"/>
    <w:rsid w:val="00C13FEB"/>
    <w:rsid w:val="00C15B72"/>
    <w:rsid w:val="00C16688"/>
    <w:rsid w:val="00C20C50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6057"/>
    <w:rsid w:val="00C369FF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6686"/>
    <w:rsid w:val="00C573F0"/>
    <w:rsid w:val="00C6461A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13CB"/>
    <w:rsid w:val="00C8374D"/>
    <w:rsid w:val="00C87AC1"/>
    <w:rsid w:val="00C90F84"/>
    <w:rsid w:val="00C9186D"/>
    <w:rsid w:val="00C91871"/>
    <w:rsid w:val="00C924EC"/>
    <w:rsid w:val="00C939FD"/>
    <w:rsid w:val="00C945DB"/>
    <w:rsid w:val="00C9558D"/>
    <w:rsid w:val="00C95985"/>
    <w:rsid w:val="00C95B80"/>
    <w:rsid w:val="00C96D9B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2494"/>
    <w:rsid w:val="00CD332C"/>
    <w:rsid w:val="00CD3E23"/>
    <w:rsid w:val="00CD53E5"/>
    <w:rsid w:val="00CD5A63"/>
    <w:rsid w:val="00CE0B22"/>
    <w:rsid w:val="00CE46B6"/>
    <w:rsid w:val="00CE4956"/>
    <w:rsid w:val="00CE4BCE"/>
    <w:rsid w:val="00CE5C0E"/>
    <w:rsid w:val="00CF2967"/>
    <w:rsid w:val="00CF3E06"/>
    <w:rsid w:val="00CF7908"/>
    <w:rsid w:val="00D001E6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6808"/>
    <w:rsid w:val="00D17034"/>
    <w:rsid w:val="00D17B5F"/>
    <w:rsid w:val="00D202FA"/>
    <w:rsid w:val="00D20B6F"/>
    <w:rsid w:val="00D24E0C"/>
    <w:rsid w:val="00D30C25"/>
    <w:rsid w:val="00D31899"/>
    <w:rsid w:val="00D329CC"/>
    <w:rsid w:val="00D3406C"/>
    <w:rsid w:val="00D3410E"/>
    <w:rsid w:val="00D35F6F"/>
    <w:rsid w:val="00D36E9A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74D8B"/>
    <w:rsid w:val="00D81A30"/>
    <w:rsid w:val="00D830E7"/>
    <w:rsid w:val="00D855FA"/>
    <w:rsid w:val="00D953D9"/>
    <w:rsid w:val="00D95B9C"/>
    <w:rsid w:val="00D96016"/>
    <w:rsid w:val="00D96D3B"/>
    <w:rsid w:val="00D96E3C"/>
    <w:rsid w:val="00DA5C77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7EE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17506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3E41"/>
    <w:rsid w:val="00E759AB"/>
    <w:rsid w:val="00E76A9C"/>
    <w:rsid w:val="00E807BF"/>
    <w:rsid w:val="00E807C7"/>
    <w:rsid w:val="00E81285"/>
    <w:rsid w:val="00E81B36"/>
    <w:rsid w:val="00E82478"/>
    <w:rsid w:val="00E85C02"/>
    <w:rsid w:val="00E86876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1EE4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07FA0"/>
    <w:rsid w:val="00F10B0F"/>
    <w:rsid w:val="00F11694"/>
    <w:rsid w:val="00F14A33"/>
    <w:rsid w:val="00F15150"/>
    <w:rsid w:val="00F15CA1"/>
    <w:rsid w:val="00F2517E"/>
    <w:rsid w:val="00F25D98"/>
    <w:rsid w:val="00F2748D"/>
    <w:rsid w:val="00F300FB"/>
    <w:rsid w:val="00F306BF"/>
    <w:rsid w:val="00F30F0E"/>
    <w:rsid w:val="00F310FF"/>
    <w:rsid w:val="00F31539"/>
    <w:rsid w:val="00F31863"/>
    <w:rsid w:val="00F3190B"/>
    <w:rsid w:val="00F31FF0"/>
    <w:rsid w:val="00F33613"/>
    <w:rsid w:val="00F339C0"/>
    <w:rsid w:val="00F3403A"/>
    <w:rsid w:val="00F509C0"/>
    <w:rsid w:val="00F51063"/>
    <w:rsid w:val="00F54197"/>
    <w:rsid w:val="00F612AD"/>
    <w:rsid w:val="00F61596"/>
    <w:rsid w:val="00F61717"/>
    <w:rsid w:val="00F66409"/>
    <w:rsid w:val="00F71F6A"/>
    <w:rsid w:val="00F72267"/>
    <w:rsid w:val="00F7274F"/>
    <w:rsid w:val="00F741BE"/>
    <w:rsid w:val="00F75006"/>
    <w:rsid w:val="00F774B3"/>
    <w:rsid w:val="00F77D84"/>
    <w:rsid w:val="00F82A13"/>
    <w:rsid w:val="00F846F4"/>
    <w:rsid w:val="00F9031B"/>
    <w:rsid w:val="00F90F7C"/>
    <w:rsid w:val="00F922BD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127F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  <w:rsid w:val="3120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467F6"/>
  <w15:docId w15:val="{975CF24A-D401-4A90-AECB-FA7AF3DC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4" w:qFormat="1"/>
    <w:lsdException w:name="toc 6" w:qFormat="1"/>
    <w:lsdException w:name="toc 7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WW8Num31z3">
    <w:name w:val="WW8Num31z3"/>
    <w:qFormat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C20C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2688-3A15-4BB2-81E9-DDB56D86B4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271</Words>
  <Characters>1550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Draft_v2</cp:lastModifiedBy>
  <cp:revision>3</cp:revision>
  <cp:lastPrinted>2411-12-31T22:59:00Z</cp:lastPrinted>
  <dcterms:created xsi:type="dcterms:W3CDTF">2025-01-21T11:07:00Z</dcterms:created>
  <dcterms:modified xsi:type="dcterms:W3CDTF">2025-01-21T11:08:00Z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1730815924</vt:lpwstr>
  </property>
  <property fmtid="{D5CDD505-2E9C-101B-9397-08002B2CF9AE}" pid="10" name="KSOProductBuildVer">
    <vt:lpwstr>2052-12.1.0.18608</vt:lpwstr>
  </property>
  <property fmtid="{D5CDD505-2E9C-101B-9397-08002B2CF9AE}" pid="11" name="ICV">
    <vt:lpwstr>E501A007CAE14B48B775F03C02ED14A1_13</vt:lpwstr>
  </property>
</Properties>
</file>