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1FD68" w14:textId="470CFCED" w:rsidR="00B8553D" w:rsidRPr="00D42512" w:rsidRDefault="00B8553D" w:rsidP="00B8553D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42512">
        <w:rPr>
          <w:rFonts w:ascii="Arial" w:hAnsi="Arial"/>
          <w:b/>
          <w:noProof/>
          <w:sz w:val="24"/>
          <w:lang w:eastAsia="de-DE"/>
        </w:rPr>
        <w:t>3GPP TSG RAN WG2#129</w:t>
      </w:r>
      <w:r w:rsidRPr="00D42512">
        <w:rPr>
          <w:rFonts w:ascii="Arial" w:hAnsi="Arial"/>
          <w:b/>
          <w:noProof/>
          <w:sz w:val="24"/>
          <w:lang w:eastAsia="de-DE"/>
        </w:rPr>
        <w:tab/>
        <w:t>R2-25000</w:t>
      </w:r>
      <w:r>
        <w:rPr>
          <w:rFonts w:ascii="Arial" w:hAnsi="Arial"/>
          <w:b/>
          <w:noProof/>
          <w:sz w:val="24"/>
          <w:lang w:eastAsia="en-US"/>
        </w:rPr>
        <w:t>70</w:t>
      </w:r>
    </w:p>
    <w:p w14:paraId="1FA3442B" w14:textId="77777777" w:rsidR="00B8553D" w:rsidRPr="00D42512" w:rsidRDefault="00B8553D" w:rsidP="00B8553D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de-DE"/>
        </w:rPr>
      </w:pPr>
      <w:r w:rsidRPr="00D42512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557AE0BD" w14:textId="77777777" w:rsidR="00B8553D" w:rsidRPr="00D42512" w:rsidRDefault="00B8553D" w:rsidP="00B8553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de-DE"/>
        </w:rPr>
      </w:pPr>
    </w:p>
    <w:p w14:paraId="660C9890" w14:textId="77777777" w:rsidR="00B8553D" w:rsidRPr="00D42512" w:rsidRDefault="00B8553D" w:rsidP="00B8553D">
      <w:pPr>
        <w:tabs>
          <w:tab w:val="left" w:pos="3119"/>
        </w:tabs>
        <w:overflowPunct/>
        <w:autoSpaceDE/>
        <w:autoSpaceDN/>
        <w:adjustRightInd/>
        <w:spacing w:after="0"/>
        <w:ind w:left="2268" w:hanging="2268"/>
        <w:textAlignment w:val="auto"/>
        <w:rPr>
          <w:rFonts w:ascii="Arial" w:hAnsi="Arial" w:cs="Arial"/>
          <w:bCs/>
          <w:lang w:eastAsia="de-DE"/>
        </w:rPr>
      </w:pPr>
    </w:p>
    <w:bookmarkEnd w:id="8"/>
    <w:p w14:paraId="14BBB2E0" w14:textId="33C7C3D7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872B36" w:rsidRPr="00872B36">
        <w:rPr>
          <w:b/>
          <w:i/>
          <w:noProof/>
          <w:sz w:val="28"/>
        </w:rPr>
        <w:t>S2-2501341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626CE7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49607E">
        <w:rPr>
          <w:rFonts w:ascii="Arial" w:hAnsi="Arial" w:cs="Arial"/>
          <w:b/>
          <w:sz w:val="22"/>
          <w:szCs w:val="22"/>
        </w:rPr>
        <w:t xml:space="preserve"> for case 3b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11"/>
    <w:bookmarkEnd w:id="12"/>
    <w:bookmarkEnd w:id="13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036A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 w:rsidRPr="00872B36">
        <w:rPr>
          <w:rFonts w:ascii="Arial" w:hAnsi="Arial" w:cs="Arial"/>
          <w:b/>
          <w:bCs/>
          <w:sz w:val="22"/>
          <w:szCs w:val="22"/>
        </w:rPr>
        <w:t>RAN3</w:t>
      </w:r>
      <w:r w:rsidR="00095F5B" w:rsidRPr="00872B36">
        <w:rPr>
          <w:rFonts w:ascii="Arial" w:hAnsi="Arial" w:cs="Arial"/>
          <w:b/>
          <w:bCs/>
          <w:sz w:val="22"/>
          <w:szCs w:val="22"/>
        </w:rPr>
        <w:t>, RAN1</w:t>
      </w:r>
    </w:p>
    <w:p w14:paraId="7768506E" w14:textId="2076E606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4" w:name="OLE_LINK45"/>
      <w:bookmarkStart w:id="15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14"/>
    <w:bookmarkEnd w:id="15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94B8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050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5817EA5C" w14:textId="11EAD1B7" w:rsidR="00095F5B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</w:t>
      </w:r>
      <w:r w:rsidR="00E94D33">
        <w:rPr>
          <w:rFonts w:ascii="Arial" w:hAnsi="Arial" w:cs="Arial"/>
        </w:rPr>
        <w:t>for the purpose to resolve</w:t>
      </w:r>
      <w:r w:rsidR="00E94D33" w:rsidDel="00E94D33">
        <w:rPr>
          <w:rFonts w:ascii="Arial" w:hAnsi="Arial" w:cs="Arial"/>
        </w:rPr>
        <w:t xml:space="preserve"> </w:t>
      </w:r>
      <w:r w:rsidR="00E94D33">
        <w:rPr>
          <w:rFonts w:ascii="Arial" w:hAnsi="Arial" w:cs="Arial"/>
        </w:rPr>
        <w:t xml:space="preserve">the following Editor´s Notes in </w:t>
      </w:r>
      <w:r w:rsidR="003E40FD">
        <w:rPr>
          <w:rFonts w:ascii="Arial" w:hAnsi="Arial" w:cs="Arial"/>
        </w:rPr>
        <w:t>Clause 5</w:t>
      </w:r>
      <w:r w:rsidR="00872B36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 (“</w:t>
      </w:r>
      <w:r w:rsidR="003E40FD" w:rsidRPr="00095F5B">
        <w:rPr>
          <w:rFonts w:ascii="Arial" w:hAnsi="Arial" w:cs="Arial"/>
        </w:rPr>
        <w:t xml:space="preserve">Support for UE positioning based on a ML Model at the </w:t>
      </w:r>
      <w:r w:rsidR="00A47478" w:rsidRPr="00095F5B">
        <w:rPr>
          <w:rFonts w:ascii="Arial" w:hAnsi="Arial" w:cs="Arial"/>
        </w:rPr>
        <w:t>LMF</w:t>
      </w:r>
      <w:r w:rsidR="00A47478">
        <w:rPr>
          <w:rFonts w:ascii="Arial" w:hAnsi="Arial" w:cs="Arial"/>
        </w:rPr>
        <w:t xml:space="preserve"> “</w:t>
      </w:r>
      <w:r w:rsidR="003E40FD">
        <w:rPr>
          <w:rFonts w:ascii="Arial" w:hAnsi="Arial" w:cs="Arial"/>
        </w:rPr>
        <w:t>)</w:t>
      </w:r>
      <w:r w:rsidR="00872B36">
        <w:rPr>
          <w:rFonts w:ascii="Arial" w:hAnsi="Arial" w:cs="Arial"/>
        </w:rPr>
        <w:t xml:space="preserve"> </w:t>
      </w:r>
      <w:r w:rsidR="003E40FD">
        <w:rPr>
          <w:rFonts w:ascii="Arial" w:hAnsi="Arial" w:cs="Arial"/>
        </w:rPr>
        <w:t>and C</w:t>
      </w:r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r w:rsidR="007A0509">
        <w:rPr>
          <w:rFonts w:ascii="Arial" w:hAnsi="Arial" w:cs="Arial"/>
        </w:rPr>
        <w:t xml:space="preserve"> </w:t>
      </w:r>
      <w:r w:rsidR="003E40FD" w:rsidRPr="00095F5B">
        <w:rPr>
          <w:rFonts w:ascii="Arial" w:hAnsi="Arial" w:cs="Arial"/>
        </w:rPr>
        <w:t>(</w:t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 w:rsidR="00E94D33">
        <w:rPr>
          <w:rFonts w:ascii="Arial" w:hAnsi="Arial" w:cs="Arial"/>
        </w:rPr>
        <w:t>)</w:t>
      </w:r>
      <w:r w:rsidR="007A0509">
        <w:rPr>
          <w:rFonts w:ascii="Arial" w:hAnsi="Arial" w:cs="Arial"/>
        </w:rPr>
        <w:t xml:space="preserve"> in TS 23</w:t>
      </w:r>
      <w:r w:rsidR="00A47478">
        <w:rPr>
          <w:rFonts w:ascii="Arial" w:hAnsi="Arial" w:cs="Arial"/>
        </w:rPr>
        <w:t>.</w:t>
      </w:r>
      <w:r w:rsidR="007A0509">
        <w:rPr>
          <w:rFonts w:ascii="Arial" w:hAnsi="Arial" w:cs="Arial"/>
        </w:rPr>
        <w:t>273 v.19.1.0</w:t>
      </w:r>
      <w:r w:rsidR="008508E2">
        <w:rPr>
          <w:rFonts w:ascii="Arial" w:hAnsi="Arial" w:cs="Arial"/>
        </w:rPr>
        <w:t xml:space="preserve">: </w:t>
      </w:r>
    </w:p>
    <w:p w14:paraId="411ED87C" w14:textId="77777777" w:rsidR="003E40FD" w:rsidRPr="003E40FD" w:rsidRDefault="003E40FD" w:rsidP="003E40FD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3E40FD">
        <w:rPr>
          <w:rFonts w:eastAsia="Times New Roman"/>
          <w:color w:val="FF0000"/>
          <w:lang w:eastAsia="ko-KR"/>
        </w:rPr>
        <w:t>Editor's note:</w:t>
      </w:r>
      <w:r w:rsidRPr="003E40FD">
        <w:rPr>
          <w:rFonts w:eastAsia="Times New Roman"/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02F2B9B" w14:textId="77777777" w:rsidR="003E40FD" w:rsidRPr="00872B36" w:rsidRDefault="003E40FD" w:rsidP="00872B36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872B36">
        <w:rPr>
          <w:rFonts w:eastAsia="Times New Roman"/>
          <w:color w:val="FF0000"/>
          <w:lang w:eastAsia="ko-KR"/>
        </w:rPr>
        <w:t>Editor's note:</w:t>
      </w:r>
      <w:r w:rsidRPr="00872B36">
        <w:rPr>
          <w:rFonts w:eastAsia="Times New Roman"/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2CA88717" w14:textId="77777777" w:rsidR="003E40FD" w:rsidRDefault="003E40FD" w:rsidP="003E40F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6A3BA847" w14:textId="7ECC8DC1" w:rsidR="007C1A12" w:rsidRDefault="00147B52" w:rsidP="00E56752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</w:t>
      </w:r>
      <w:r w:rsidR="00872B36">
        <w:rPr>
          <w:rFonts w:ascii="Arial" w:hAnsi="Arial" w:cs="Arial"/>
        </w:rPr>
        <w:t xml:space="preserve">these </w:t>
      </w:r>
      <w:r w:rsidR="00707399">
        <w:rPr>
          <w:rFonts w:ascii="Arial" w:hAnsi="Arial" w:cs="Arial"/>
        </w:rPr>
        <w:t>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36AFDC3F" w14:textId="22AAE9D9" w:rsidR="00095F5B" w:rsidRDefault="00095F5B" w:rsidP="00E56752">
      <w:pPr>
        <w:rPr>
          <w:rFonts w:ascii="Arial" w:hAnsi="Arial" w:cs="Arial"/>
        </w:rPr>
      </w:pPr>
      <w:r w:rsidRPr="00872B36">
        <w:rPr>
          <w:rFonts w:ascii="Arial" w:hAnsi="Arial" w:cs="Arial"/>
        </w:rPr>
        <w:t>SA2 asks RAN1 to provide current progress and future work plans on data types defined for case 3b. If there is any existing agreement in RAN, please provide a reference.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1875FBC" w:rsidR="001F6DCA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r w:rsidR="00E94D33">
        <w:rPr>
          <w:rFonts w:ascii="Arial" w:hAnsi="Arial" w:cs="Arial"/>
        </w:rPr>
        <w:t xml:space="preserve">the Editor’s Notes in </w:t>
      </w:r>
      <w:r w:rsidR="003E40FD">
        <w:rPr>
          <w:rFonts w:ascii="Arial" w:hAnsi="Arial" w:cs="Arial"/>
        </w:rPr>
        <w:t>Clause 5</w:t>
      </w:r>
      <w:r w:rsidR="00650784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</w:t>
      </w:r>
      <w:r w:rsidR="00650784">
        <w:rPr>
          <w:rFonts w:ascii="Arial" w:hAnsi="Arial" w:cs="Arial"/>
        </w:rPr>
        <w:t xml:space="preserve"> and</w:t>
      </w:r>
      <w:r w:rsidR="003E40FD">
        <w:rPr>
          <w:rFonts w:ascii="Arial" w:hAnsi="Arial" w:cs="Arial"/>
        </w:rPr>
        <w:t xml:space="preserve"> C</w:t>
      </w:r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>3</w:t>
      </w:r>
      <w:r w:rsidR="007A0509">
        <w:rPr>
          <w:rFonts w:ascii="Arial" w:hAnsi="Arial" w:cs="Arial"/>
        </w:rPr>
        <w:t xml:space="preserve"> in TS 23,273 v.19.1.0 </w:t>
      </w:r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 TSs (or an estimation on when those procedures can be available).</w:t>
      </w:r>
    </w:p>
    <w:p w14:paraId="2BAFFD62" w14:textId="555880C9" w:rsidR="00095F5B" w:rsidRPr="00872B36" w:rsidRDefault="00095F5B" w:rsidP="001F6DCA">
      <w:pPr>
        <w:spacing w:after="120"/>
        <w:ind w:left="993" w:hanging="993"/>
        <w:rPr>
          <w:rFonts w:ascii="Arial" w:hAnsi="Arial" w:cs="Arial"/>
          <w:b/>
        </w:rPr>
      </w:pPr>
      <w:r w:rsidRPr="00872B36">
        <w:rPr>
          <w:rFonts w:ascii="Arial" w:hAnsi="Arial" w:cs="Arial"/>
          <w:b/>
        </w:rPr>
        <w:lastRenderedPageBreak/>
        <w:t>To RAN1</w:t>
      </w:r>
    </w:p>
    <w:p w14:paraId="09B596F6" w14:textId="7AA3CED5" w:rsidR="00095F5B" w:rsidRPr="00095F5B" w:rsidRDefault="00095F5B" w:rsidP="001F6DCA">
      <w:pPr>
        <w:spacing w:after="120"/>
        <w:ind w:left="993" w:hanging="993"/>
        <w:rPr>
          <w:rFonts w:ascii="Arial" w:hAnsi="Arial" w:cs="Arial"/>
          <w:bCs/>
        </w:rPr>
      </w:pPr>
      <w:r w:rsidRPr="00872B36">
        <w:rPr>
          <w:rFonts w:ascii="Arial" w:hAnsi="Arial" w:cs="Arial"/>
          <w:b/>
        </w:rPr>
        <w:t xml:space="preserve">ACTION: </w:t>
      </w:r>
      <w:r w:rsidRPr="00872B36">
        <w:rPr>
          <w:rFonts w:ascii="Arial" w:hAnsi="Arial" w:cs="Arial"/>
          <w:b/>
        </w:rPr>
        <w:tab/>
      </w:r>
      <w:r w:rsidRPr="00872B36">
        <w:rPr>
          <w:rFonts w:ascii="Arial" w:hAnsi="Arial" w:cs="Arial"/>
          <w:bCs/>
        </w:rPr>
        <w:t>SA2 asks RAN1 to provide current progress and future work plans on data types defined for case 3b. If there is any existing agreement in RAN, please provide a reference.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16588562" w:rsidR="00673074" w:rsidRPr="009604E7" w:rsidRDefault="00673074" w:rsidP="00814354">
      <w:pPr>
        <w:tabs>
          <w:tab w:val="left" w:pos="2552"/>
          <w:tab w:val="left" w:pos="5387"/>
        </w:tabs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>202</w:t>
      </w:r>
      <w:r w:rsidR="00872B36">
        <w:rPr>
          <w:rFonts w:ascii="Arial" w:hAnsi="Arial" w:cs="Arial"/>
        </w:rPr>
        <w:t>5</w:t>
      </w:r>
      <w:r w:rsidR="00551F6E">
        <w:rPr>
          <w:rFonts w:ascii="Arial" w:hAnsi="Arial" w:cs="Arial"/>
        </w:rPr>
        <w:t xml:space="preserve"> </w:t>
      </w:r>
      <w:r w:rsidR="00551F6E">
        <w:rPr>
          <w:rFonts w:ascii="Arial" w:hAnsi="Arial" w:cs="Arial"/>
        </w:rPr>
        <w:tab/>
        <w:t>Athens, Greece</w:t>
      </w:r>
    </w:p>
    <w:p w14:paraId="1897C9D1" w14:textId="5D01C72F" w:rsidR="006052AD" w:rsidRPr="006F09B6" w:rsidRDefault="00424BCE" w:rsidP="00814354">
      <w:pPr>
        <w:tabs>
          <w:tab w:val="left" w:pos="2552"/>
          <w:tab w:val="left" w:pos="5387"/>
        </w:tabs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5C9C9" w14:textId="77777777" w:rsidR="00820E8A" w:rsidRDefault="00820E8A">
      <w:pPr>
        <w:spacing w:after="0"/>
      </w:pPr>
      <w:r>
        <w:separator/>
      </w:r>
    </w:p>
  </w:endnote>
  <w:endnote w:type="continuationSeparator" w:id="0">
    <w:p w14:paraId="112D86FA" w14:textId="77777777" w:rsidR="00820E8A" w:rsidRDefault="00820E8A">
      <w:pPr>
        <w:spacing w:after="0"/>
      </w:pPr>
      <w:r>
        <w:continuationSeparator/>
      </w:r>
    </w:p>
  </w:endnote>
  <w:endnote w:type="continuationNotice" w:id="1">
    <w:p w14:paraId="0008FAFE" w14:textId="77777777" w:rsidR="00820E8A" w:rsidRDefault="00820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5DFAC" w14:textId="77777777" w:rsidR="00820E8A" w:rsidRDefault="00820E8A">
      <w:pPr>
        <w:spacing w:after="0"/>
      </w:pPr>
      <w:r>
        <w:separator/>
      </w:r>
    </w:p>
  </w:footnote>
  <w:footnote w:type="continuationSeparator" w:id="0">
    <w:p w14:paraId="136D1854" w14:textId="77777777" w:rsidR="00820E8A" w:rsidRDefault="00820E8A">
      <w:pPr>
        <w:spacing w:after="0"/>
      </w:pPr>
      <w:r>
        <w:continuationSeparator/>
      </w:r>
    </w:p>
  </w:footnote>
  <w:footnote w:type="continuationNotice" w:id="1">
    <w:p w14:paraId="660E70A9" w14:textId="77777777" w:rsidR="00820E8A" w:rsidRDefault="00820E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95F5B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173AC"/>
    <w:rsid w:val="00520423"/>
    <w:rsid w:val="005227FA"/>
    <w:rsid w:val="005510BC"/>
    <w:rsid w:val="00551599"/>
    <w:rsid w:val="00551F6E"/>
    <w:rsid w:val="005546FA"/>
    <w:rsid w:val="005654EE"/>
    <w:rsid w:val="005668E8"/>
    <w:rsid w:val="005823B8"/>
    <w:rsid w:val="00586643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1310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4207"/>
    <w:rsid w:val="00735D1B"/>
    <w:rsid w:val="0073766B"/>
    <w:rsid w:val="0075543A"/>
    <w:rsid w:val="00765D1D"/>
    <w:rsid w:val="007A0509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14354"/>
    <w:rsid w:val="00820E8A"/>
    <w:rsid w:val="00825EFF"/>
    <w:rsid w:val="0083632C"/>
    <w:rsid w:val="0083794D"/>
    <w:rsid w:val="00847D10"/>
    <w:rsid w:val="008508E2"/>
    <w:rsid w:val="0086176C"/>
    <w:rsid w:val="00865DE2"/>
    <w:rsid w:val="008710EC"/>
    <w:rsid w:val="00872B36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478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8553D"/>
    <w:rsid w:val="00B93131"/>
    <w:rsid w:val="00B97703"/>
    <w:rsid w:val="00B9796D"/>
    <w:rsid w:val="00BA6001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120D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94D33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5EE"/>
    <w:rsid w:val="00F667CF"/>
    <w:rsid w:val="00F803BE"/>
    <w:rsid w:val="00F86DD8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Juha Korhonen</cp:lastModifiedBy>
  <cp:revision>4</cp:revision>
  <cp:lastPrinted>2002-04-23T16:10:00Z</cp:lastPrinted>
  <dcterms:created xsi:type="dcterms:W3CDTF">2025-01-27T13:24:00Z</dcterms:created>
  <dcterms:modified xsi:type="dcterms:W3CDTF">2025-01-27T13:25:00Z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