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FF505" w14:textId="1119DE19" w:rsidR="00A80DCA" w:rsidRPr="00216447" w:rsidRDefault="00A80DCA" w:rsidP="00A80DCA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2</w:t>
      </w:r>
    </w:p>
    <w:p w14:paraId="1A779710" w14:textId="77777777" w:rsidR="00A80DCA" w:rsidRPr="00216447" w:rsidRDefault="00A80DCA" w:rsidP="00A80DCA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8EAF6E8" w14:textId="77777777" w:rsidR="00A80DCA" w:rsidRPr="00216447" w:rsidRDefault="00A80DCA" w:rsidP="00A80DC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90F2807" w14:textId="77777777" w:rsidR="00A80DCA" w:rsidRDefault="00A80DCA" w:rsidP="00A80DCA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54F28CCD" w14:textId="7C1E695B" w:rsidR="002505C9" w:rsidRDefault="00000000" w:rsidP="00A80DCA">
      <w:pPr>
        <w:pStyle w:val="BodyText"/>
        <w:tabs>
          <w:tab w:val="right" w:pos="9781"/>
        </w:tabs>
        <w:spacing w:after="0"/>
        <w:rPr>
          <w:rFonts w:eastAsia="SimSun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/>
        </w:rPr>
        <w:t>3GPP TSG-RAN WG3</w:t>
      </w:r>
      <w:r>
        <w:rPr>
          <w:rFonts w:eastAsia="SimSun" w:hint="eastAsia"/>
          <w:b/>
          <w:color w:val="auto"/>
          <w:sz w:val="24"/>
          <w:lang w:val="en-US" w:eastAsia="zh-CN"/>
        </w:rPr>
        <w:t xml:space="preserve"> Meeting</w:t>
      </w:r>
      <w:r>
        <w:rPr>
          <w:rFonts w:hint="eastAsia"/>
          <w:b/>
          <w:color w:val="auto"/>
          <w:sz w:val="24"/>
          <w:lang w:val="en-US"/>
        </w:rPr>
        <w:t xml:space="preserve"> #12</w:t>
      </w:r>
      <w:r>
        <w:rPr>
          <w:rFonts w:eastAsia="SimSun" w:hint="eastAsia"/>
          <w:b/>
          <w:color w:val="auto"/>
          <w:sz w:val="24"/>
          <w:lang w:val="en-US" w:eastAsia="zh-CN"/>
        </w:rPr>
        <w:t>6</w:t>
      </w:r>
      <w:r>
        <w:rPr>
          <w:rFonts w:hint="eastAsia"/>
          <w:b/>
          <w:color w:val="auto"/>
          <w:sz w:val="24"/>
          <w:lang w:val="en-US"/>
        </w:rPr>
        <w:tab/>
        <w:t>R3-2478</w:t>
      </w:r>
      <w:r>
        <w:rPr>
          <w:rFonts w:eastAsia="SimSun" w:hint="eastAsia"/>
          <w:b/>
          <w:color w:val="auto"/>
          <w:sz w:val="24"/>
          <w:lang w:val="en-US" w:eastAsia="zh-CN"/>
        </w:rPr>
        <w:t>88</w:t>
      </w:r>
    </w:p>
    <w:p w14:paraId="78108490" w14:textId="77777777" w:rsidR="002505C9" w:rsidRDefault="00000000">
      <w:pPr>
        <w:pStyle w:val="BodyText"/>
        <w:rPr>
          <w:lang w:val="en-US" w:eastAsia="zh-CN"/>
        </w:rPr>
      </w:pPr>
      <w:r>
        <w:rPr>
          <w:rFonts w:eastAsia="SimSun" w:hint="eastAsia"/>
          <w:b/>
          <w:color w:val="auto"/>
          <w:sz w:val="24"/>
          <w:lang w:val="en-US" w:eastAsia="zh-CN"/>
        </w:rPr>
        <w:t>Orlando</w:t>
      </w:r>
      <w:r>
        <w:rPr>
          <w:rFonts w:hint="eastAsia"/>
          <w:b/>
          <w:color w:val="auto"/>
          <w:sz w:val="24"/>
          <w:lang w:val="en-US"/>
        </w:rPr>
        <w:t>,</w:t>
      </w:r>
      <w:r>
        <w:rPr>
          <w:b/>
          <w:color w:val="auto"/>
          <w:sz w:val="24"/>
          <w:lang w:val="en-US"/>
        </w:rPr>
        <w:t xml:space="preserve"> </w:t>
      </w:r>
      <w:r>
        <w:rPr>
          <w:rFonts w:eastAsia="SimSun" w:hint="eastAsia"/>
          <w:b/>
          <w:color w:val="auto"/>
          <w:sz w:val="24"/>
          <w:lang w:val="en-US" w:eastAsia="zh-CN"/>
        </w:rPr>
        <w:t>USA, 18</w:t>
      </w:r>
      <w:r>
        <w:rPr>
          <w:rFonts w:eastAsia="SimSun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eastAsia="SimSun"/>
          <w:b/>
          <w:color w:val="auto"/>
          <w:sz w:val="24"/>
          <w:lang w:val="en-US" w:eastAsia="zh-CN"/>
        </w:rPr>
        <w:t xml:space="preserve"> –</w:t>
      </w:r>
      <w:r>
        <w:rPr>
          <w:rFonts w:eastAsia="SimSun" w:hint="eastAsia"/>
          <w:b/>
          <w:color w:val="auto"/>
          <w:sz w:val="24"/>
          <w:lang w:val="en-US" w:eastAsia="zh-CN"/>
        </w:rPr>
        <w:t xml:space="preserve"> 22</w:t>
      </w:r>
      <w:r>
        <w:rPr>
          <w:rFonts w:eastAsia="SimSun"/>
          <w:b/>
          <w:color w:val="auto"/>
          <w:sz w:val="24"/>
          <w:vertAlign w:val="superscript"/>
          <w:lang w:val="en-US" w:eastAsia="zh-CN"/>
        </w:rPr>
        <w:t>nd</w:t>
      </w:r>
      <w:r>
        <w:rPr>
          <w:rFonts w:eastAsia="SimSun"/>
          <w:b/>
          <w:color w:val="auto"/>
          <w:sz w:val="24"/>
          <w:lang w:val="en-US" w:eastAsia="zh-CN"/>
        </w:rPr>
        <w:t xml:space="preserve"> </w:t>
      </w:r>
      <w:r>
        <w:rPr>
          <w:rFonts w:eastAsia="SimSun" w:hint="eastAsia"/>
          <w:b/>
          <w:color w:val="auto"/>
          <w:sz w:val="24"/>
          <w:lang w:val="en-US" w:eastAsia="zh-CN"/>
        </w:rPr>
        <w:t>Nov</w:t>
      </w:r>
      <w:r>
        <w:rPr>
          <w:rFonts w:eastAsia="SimSun"/>
          <w:b/>
          <w:color w:val="auto"/>
          <w:sz w:val="24"/>
          <w:lang w:val="en-US" w:eastAsia="zh-CN"/>
        </w:rPr>
        <w:t>ember</w:t>
      </w:r>
      <w:r>
        <w:rPr>
          <w:rFonts w:eastAsia="SimSun" w:hint="eastAsia"/>
          <w:b/>
          <w:color w:val="auto"/>
          <w:sz w:val="24"/>
          <w:lang w:val="en-US" w:eastAsia="zh-CN"/>
        </w:rPr>
        <w:t xml:space="preserve"> </w:t>
      </w:r>
      <w:r>
        <w:rPr>
          <w:rFonts w:hint="eastAsia"/>
          <w:b/>
          <w:color w:val="auto"/>
          <w:sz w:val="24"/>
          <w:lang w:val="en-US"/>
        </w:rPr>
        <w:t>2024</w:t>
      </w:r>
    </w:p>
    <w:p w14:paraId="2CBA7E53" w14:textId="0D9594B1" w:rsidR="002505C9" w:rsidRDefault="00000000">
      <w:pPr>
        <w:spacing w:after="60"/>
        <w:ind w:left="1985" w:hanging="1985"/>
        <w:rPr>
          <w:rFonts w:eastAsia="SimSun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  <w:t xml:space="preserve">LS </w:t>
      </w:r>
      <w:r>
        <w:rPr>
          <w:rFonts w:eastAsia="SimSun" w:cs="Arial" w:hint="eastAsia"/>
          <w:b/>
          <w:sz w:val="22"/>
          <w:szCs w:val="22"/>
          <w:lang w:val="en-US" w:eastAsia="zh-CN"/>
        </w:rPr>
        <w:t>on QMC Coordination for RRC Segmentation</w:t>
      </w:r>
      <w:r>
        <w:rPr>
          <w:rFonts w:eastAsia="SimSun" w:cs="Arial"/>
          <w:b/>
          <w:sz w:val="22"/>
          <w:szCs w:val="22"/>
          <w:lang w:val="en-US" w:eastAsia="zh-CN"/>
        </w:rPr>
        <w:t xml:space="preserve"> in NR-DC</w:t>
      </w:r>
    </w:p>
    <w:p w14:paraId="098D134B" w14:textId="77777777" w:rsidR="002505C9" w:rsidRDefault="00000000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bCs/>
          <w:sz w:val="22"/>
          <w:szCs w:val="22"/>
        </w:rPr>
        <w:tab/>
        <w:t>-</w:t>
      </w:r>
    </w:p>
    <w:p w14:paraId="0429CF42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eastAsia="zh-CN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cs="Arial"/>
          <w:b/>
          <w:sz w:val="22"/>
          <w:szCs w:val="22"/>
        </w:rPr>
        <w:t>Release:</w:t>
      </w:r>
      <w:r>
        <w:rPr>
          <w:rFonts w:cs="Arial"/>
          <w:b/>
          <w:bCs/>
          <w:sz w:val="22"/>
          <w:szCs w:val="22"/>
        </w:rPr>
        <w:tab/>
        <w:t>Rel-1</w:t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5300D47E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/>
          <w:bCs/>
          <w:sz w:val="22"/>
          <w:szCs w:val="22"/>
        </w:rPr>
        <w:tab/>
      </w:r>
      <w:proofErr w:type="spellStart"/>
      <w:r>
        <w:rPr>
          <w:rFonts w:cs="Arial" w:hint="eastAsia"/>
          <w:b/>
          <w:bCs/>
          <w:sz w:val="22"/>
          <w:szCs w:val="22"/>
        </w:rPr>
        <w:t>NR_QoE_enh</w:t>
      </w:r>
      <w:proofErr w:type="spellEnd"/>
      <w:r>
        <w:rPr>
          <w:rFonts w:cs="Arial" w:hint="eastAsia"/>
          <w:b/>
          <w:bCs/>
          <w:sz w:val="22"/>
          <w:szCs w:val="22"/>
        </w:rPr>
        <w:t>-Core</w:t>
      </w:r>
    </w:p>
    <w:p w14:paraId="61E4C47B" w14:textId="77777777" w:rsidR="002505C9" w:rsidRDefault="002505C9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14:paraId="2052934E" w14:textId="77777777" w:rsidR="002505C9" w:rsidRDefault="00000000">
      <w:pPr>
        <w:spacing w:after="60"/>
        <w:ind w:left="1985" w:hanging="1985"/>
        <w:rPr>
          <w:rFonts w:eastAsia="SimSun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>
        <w:rPr>
          <w:rFonts w:eastAsia="SimSun" w:cs="Arial" w:hint="eastAsia"/>
          <w:b/>
          <w:sz w:val="22"/>
          <w:szCs w:val="22"/>
          <w:lang w:val="en-US" w:eastAsia="zh-CN"/>
        </w:rPr>
        <w:t>RAN3</w:t>
      </w:r>
    </w:p>
    <w:p w14:paraId="1AE9CB0A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To:</w:t>
      </w:r>
      <w:r>
        <w:rPr>
          <w:rFonts w:cs="Arial"/>
          <w:b/>
          <w:bCs/>
          <w:sz w:val="22"/>
          <w:szCs w:val="22"/>
        </w:rPr>
        <w:tab/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RAN2</w:t>
      </w:r>
    </w:p>
    <w:p w14:paraId="161EFED9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val="en-US" w:eastAsia="zh-CN"/>
        </w:rPr>
      </w:pPr>
      <w:bookmarkStart w:id="7" w:name="OLE_LINK45"/>
      <w:bookmarkStart w:id="8" w:name="OLE_LINK46"/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bCs/>
          <w:sz w:val="22"/>
          <w:szCs w:val="22"/>
        </w:rPr>
        <w:tab/>
      </w:r>
    </w:p>
    <w:bookmarkEnd w:id="7"/>
    <w:bookmarkEnd w:id="8"/>
    <w:p w14:paraId="3E2397DC" w14:textId="77777777" w:rsidR="002505C9" w:rsidRDefault="002505C9">
      <w:pPr>
        <w:spacing w:after="60"/>
        <w:ind w:left="1985" w:hanging="1985"/>
        <w:rPr>
          <w:rFonts w:cs="Arial"/>
          <w:bCs/>
        </w:rPr>
      </w:pPr>
    </w:p>
    <w:p w14:paraId="7685A245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Contact person:</w:t>
      </w:r>
      <w:r>
        <w:rPr>
          <w:rFonts w:cs="Arial"/>
          <w:b/>
          <w:bCs/>
          <w:sz w:val="22"/>
          <w:szCs w:val="22"/>
        </w:rPr>
        <w:tab/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Yansheng</w:t>
      </w:r>
      <w:r>
        <w:rPr>
          <w:rFonts w:eastAsia="SimSun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Liu</w:t>
      </w:r>
    </w:p>
    <w:p w14:paraId="7FAF189D" w14:textId="77777777" w:rsidR="002505C9" w:rsidRDefault="00000000">
      <w:pPr>
        <w:spacing w:after="60"/>
        <w:ind w:left="1985" w:hanging="1985"/>
        <w:rPr>
          <w:rFonts w:eastAsia="SimSun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liu.yansheng@zte.com.cn</w:t>
      </w:r>
    </w:p>
    <w:p w14:paraId="7B50406F" w14:textId="77777777" w:rsidR="002505C9" w:rsidRDefault="00000000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 w14:paraId="50C4D6D6" w14:textId="77777777" w:rsidR="002505C9" w:rsidRDefault="00000000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A72BAF7" w14:textId="77777777" w:rsidR="002505C9" w:rsidRDefault="002505C9">
      <w:pPr>
        <w:spacing w:after="60"/>
        <w:ind w:left="1985" w:hanging="1985"/>
        <w:rPr>
          <w:rFonts w:cs="Arial"/>
          <w:b/>
        </w:rPr>
      </w:pPr>
    </w:p>
    <w:p w14:paraId="0E7B6CCD" w14:textId="77777777" w:rsidR="002505C9" w:rsidRDefault="00000000">
      <w:pPr>
        <w:spacing w:after="60"/>
        <w:ind w:left="1985" w:hanging="1985"/>
        <w:rPr>
          <w:rFonts w:eastAsia="SimSun" w:cs="Arial"/>
          <w:b/>
          <w:lang w:val="en-US" w:eastAsia="zh-CN"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3009AA7F" w14:textId="77777777" w:rsidR="002505C9" w:rsidRDefault="00000000">
      <w:pPr>
        <w:pStyle w:val="Heading1"/>
      </w:pPr>
      <w:r>
        <w:t>1</w:t>
      </w:r>
      <w:r>
        <w:tab/>
        <w:t>Overall description</w:t>
      </w:r>
    </w:p>
    <w:p w14:paraId="7DDEA28C" w14:textId="77777777" w:rsidR="002505C9" w:rsidRDefault="00000000">
      <w:pPr>
        <w:pStyle w:val="BodyText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RAN3 is currently discussing</w:t>
      </w:r>
      <w:r>
        <w:rPr>
          <w:rFonts w:eastAsia="DengXian"/>
          <w:lang w:val="en-US" w:eastAsia="zh-CN"/>
        </w:rPr>
        <w:t xml:space="preserve"> introduction, as correction to Rel-18, 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inter-gNB</w:t>
      </w:r>
      <w:r>
        <w:rPr>
          <w:rFonts w:eastAsia="DengXian" w:hint="eastAsia"/>
          <w:lang w:val="en-US" w:eastAsia="zh-CN"/>
        </w:rPr>
        <w:t xml:space="preserve"> coordination </w:t>
      </w:r>
      <w:r>
        <w:rPr>
          <w:rFonts w:eastAsia="DengXian"/>
          <w:lang w:val="en-US" w:eastAsia="zh-CN"/>
        </w:rPr>
        <w:t>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support of enabling and disabling of RRC segmentation for QoE reporting on SRB4 and/or SRB5 </w:t>
      </w:r>
      <w:r>
        <w:rPr>
          <w:rFonts w:eastAsia="DengXian" w:hint="eastAsia"/>
          <w:lang w:val="en-US" w:eastAsia="zh-CN"/>
        </w:rPr>
        <w:t xml:space="preserve">in the NR-DC scenario. </w:t>
      </w:r>
    </w:p>
    <w:p w14:paraId="610EE1F3" w14:textId="77777777" w:rsidR="002505C9" w:rsidRDefault="00000000">
      <w:pPr>
        <w:pStyle w:val="BodyText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Based on the current mechanism</w:t>
      </w:r>
      <w:r>
        <w:rPr>
          <w:rFonts w:eastAsia="DengXian"/>
          <w:lang w:val="en-US" w:eastAsia="zh-CN"/>
        </w:rPr>
        <w:t xml:space="preserve"> for inter-gNB coordination for QMC in NR-DC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the SN is not aware of whether RRC segmentation is allowed for SRB4. Similarly, the MN is not aware of whether RRC segmentation is allowed for SRB5. </w:t>
      </w:r>
    </w:p>
    <w:p w14:paraId="12FF0251" w14:textId="77777777" w:rsidR="002505C9" w:rsidRDefault="00000000">
      <w:pPr>
        <w:pStyle w:val="BodyText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With respect to</w:t>
      </w:r>
      <w:r>
        <w:rPr>
          <w:rFonts w:eastAsia="DengXian" w:hint="eastAsia"/>
          <w:lang w:val="en-US" w:eastAsia="zh-CN"/>
        </w:rPr>
        <w:t xml:space="preserve"> the above, RAN3 kindly asks RAN2 the following:</w:t>
      </w:r>
    </w:p>
    <w:p w14:paraId="5C08AB80" w14:textId="77777777" w:rsidR="002505C9" w:rsidRDefault="00000000">
      <w:pPr>
        <w:pStyle w:val="BodyText"/>
        <w:numPr>
          <w:ilvl w:val="0"/>
          <w:numId w:val="11"/>
        </w:numPr>
        <w:rPr>
          <w:rFonts w:eastAsia="DengXian"/>
          <w:lang w:val="en-US" w:eastAsia="zh-CN"/>
        </w:rPr>
      </w:pPr>
      <w:r>
        <w:rPr>
          <w:rFonts w:eastAsia="DengXian" w:hint="eastAsia"/>
          <w:b/>
          <w:bCs/>
          <w:lang w:val="en-US" w:eastAsia="zh-CN"/>
        </w:rPr>
        <w:t xml:space="preserve">Question </w:t>
      </w:r>
      <w:r>
        <w:rPr>
          <w:rFonts w:eastAsia="DengXian"/>
          <w:b/>
          <w:bCs/>
          <w:lang w:val="en-US" w:eastAsia="zh-CN"/>
        </w:rPr>
        <w:t>1</w:t>
      </w:r>
      <w:r>
        <w:rPr>
          <w:rFonts w:eastAsia="DengXian" w:hint="eastAsia"/>
          <w:b/>
          <w:bCs/>
          <w:lang w:val="en-US" w:eastAsia="zh-CN"/>
        </w:rPr>
        <w:t xml:space="preserve">: </w:t>
      </w:r>
      <w:r>
        <w:rPr>
          <w:rFonts w:eastAsia="DengXian" w:hint="eastAsia"/>
          <w:lang w:val="en-US" w:eastAsia="zh-CN"/>
        </w:rPr>
        <w:t xml:space="preserve">Can </w:t>
      </w:r>
      <w:r>
        <w:rPr>
          <w:rFonts w:eastAsia="DengXian"/>
          <w:lang w:val="en-US" w:eastAsia="zh-CN"/>
        </w:rPr>
        <w:t xml:space="preserve">the </w:t>
      </w:r>
      <w:bookmarkStart w:id="9" w:name="OLE_LINK3"/>
      <w:r>
        <w:rPr>
          <w:rFonts w:eastAsia="DengXian" w:hint="eastAsia"/>
          <w:lang w:val="en-US" w:eastAsia="zh-CN"/>
        </w:rPr>
        <w:t>UE receive an</w:t>
      </w:r>
      <w:bookmarkEnd w:id="9"/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IE for MCG configuration </w:t>
      </w:r>
      <w:r>
        <w:rPr>
          <w:rFonts w:eastAsia="DengXian" w:hint="eastAsia"/>
          <w:lang w:val="en-US" w:eastAsia="zh-CN"/>
        </w:rPr>
        <w:t xml:space="preserve">containing </w:t>
      </w:r>
      <w:r>
        <w:rPr>
          <w:rFonts w:eastAsia="DengXian" w:hint="eastAsia"/>
          <w:i/>
          <w:iCs/>
          <w:lang w:val="en-US" w:eastAsia="zh-CN"/>
        </w:rPr>
        <w:t>rrc-SegAllowedSRB5</w:t>
      </w:r>
      <w:r>
        <w:rPr>
          <w:rFonts w:eastAsia="DengXian"/>
          <w:i/>
          <w:iCs/>
          <w:lang w:val="en-US" w:eastAsia="zh-CN"/>
        </w:rPr>
        <w:t xml:space="preserve">-r18 </w:t>
      </w:r>
      <w:r>
        <w:rPr>
          <w:rFonts w:eastAsia="DengXian"/>
          <w:lang w:val="en-US" w:eastAsia="zh-CN"/>
        </w:rPr>
        <w:t>parameter?</w:t>
      </w:r>
    </w:p>
    <w:p w14:paraId="53A831AE" w14:textId="77777777" w:rsidR="002505C9" w:rsidRDefault="00000000">
      <w:pPr>
        <w:pStyle w:val="BodyText"/>
        <w:numPr>
          <w:ilvl w:val="0"/>
          <w:numId w:val="11"/>
        </w:numPr>
        <w:rPr>
          <w:rFonts w:eastAsia="DengXian"/>
          <w:lang w:val="en-US" w:eastAsia="zh-CN"/>
        </w:rPr>
      </w:pPr>
      <w:r>
        <w:rPr>
          <w:rFonts w:eastAsia="DengXian" w:hint="eastAsia"/>
          <w:b/>
          <w:bCs/>
          <w:lang w:val="en-US" w:eastAsia="zh-CN"/>
        </w:rPr>
        <w:t xml:space="preserve">Question </w:t>
      </w:r>
      <w:r>
        <w:rPr>
          <w:rFonts w:eastAsia="DengXian"/>
          <w:b/>
          <w:bCs/>
          <w:lang w:val="en-US" w:eastAsia="zh-CN"/>
        </w:rPr>
        <w:t>2</w:t>
      </w:r>
      <w:r>
        <w:rPr>
          <w:rFonts w:eastAsia="DengXian" w:hint="eastAsia"/>
          <w:b/>
          <w:bCs/>
          <w:lang w:val="en-US" w:eastAsia="zh-CN"/>
        </w:rPr>
        <w:t xml:space="preserve">: </w:t>
      </w:r>
      <w:r>
        <w:rPr>
          <w:rFonts w:eastAsia="DengXian" w:hint="eastAsia"/>
          <w:lang w:val="en-US" w:eastAsia="zh-CN"/>
        </w:rPr>
        <w:t xml:space="preserve">Can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UE receive an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IE for SCG configuration </w:t>
      </w:r>
      <w:r>
        <w:rPr>
          <w:rFonts w:eastAsia="DengXian" w:hint="eastAsia"/>
          <w:lang w:val="en-US" w:eastAsia="zh-CN"/>
        </w:rPr>
        <w:t xml:space="preserve">containing </w:t>
      </w:r>
      <w:r>
        <w:rPr>
          <w:rFonts w:eastAsia="DengXian" w:hint="eastAsia"/>
          <w:i/>
          <w:iCs/>
          <w:lang w:val="en-US" w:eastAsia="zh-CN"/>
        </w:rPr>
        <w:t>rrc-SegAllowedSRB</w:t>
      </w:r>
      <w:r>
        <w:rPr>
          <w:rFonts w:eastAsia="DengXian"/>
          <w:i/>
          <w:iCs/>
          <w:lang w:val="en-US" w:eastAsia="zh-CN"/>
        </w:rPr>
        <w:t xml:space="preserve">4-r17 </w:t>
      </w:r>
      <w:r>
        <w:rPr>
          <w:rFonts w:eastAsia="DengXian"/>
          <w:lang w:val="en-US" w:eastAsia="zh-CN"/>
        </w:rPr>
        <w:t>parameter?</w:t>
      </w:r>
    </w:p>
    <w:p w14:paraId="7686B46D" w14:textId="77777777" w:rsidR="002505C9" w:rsidRDefault="00000000">
      <w:pPr>
        <w:pStyle w:val="BodyText"/>
        <w:numPr>
          <w:ilvl w:val="0"/>
          <w:numId w:val="11"/>
        </w:numPr>
        <w:rPr>
          <w:rFonts w:eastAsia="DengXian"/>
          <w:lang w:val="en-US" w:eastAsia="zh-CN"/>
        </w:rPr>
      </w:pPr>
      <w:r>
        <w:rPr>
          <w:rFonts w:eastAsia="DengXian" w:hint="eastAsia"/>
          <w:b/>
          <w:bCs/>
          <w:lang w:val="en-US" w:eastAsia="zh-CN"/>
        </w:rPr>
        <w:t xml:space="preserve">Question </w:t>
      </w:r>
      <w:r>
        <w:rPr>
          <w:rFonts w:eastAsia="DengXian"/>
          <w:b/>
          <w:bCs/>
          <w:lang w:val="en-US" w:eastAsia="zh-CN"/>
        </w:rPr>
        <w:t>3</w:t>
      </w:r>
      <w:r>
        <w:rPr>
          <w:rFonts w:eastAsia="DengXian" w:hint="eastAsia"/>
          <w:b/>
          <w:bCs/>
          <w:lang w:val="en-US" w:eastAsia="zh-CN"/>
        </w:rPr>
        <w:t xml:space="preserve">: </w:t>
      </w:r>
      <w:r>
        <w:rPr>
          <w:rFonts w:eastAsia="DengXian" w:hint="eastAsia"/>
          <w:lang w:val="en-US" w:eastAsia="zh-CN"/>
        </w:rPr>
        <w:t>I</w:t>
      </w:r>
      <w:r>
        <w:rPr>
          <w:rFonts w:eastAsia="DengXian"/>
          <w:lang w:val="en-US" w:eastAsia="zh-CN"/>
        </w:rPr>
        <w:t xml:space="preserve">f the UE receives from the MN the </w:t>
      </w:r>
      <w:bookmarkStart w:id="10" w:name="OLE_LINK2"/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bookmarkEnd w:id="10"/>
      <w:r>
        <w:rPr>
          <w:rFonts w:eastAsia="DengXian"/>
          <w:lang w:val="en-US" w:eastAsia="zh-CN"/>
        </w:rPr>
        <w:t xml:space="preserve">IE which does not include the </w:t>
      </w:r>
      <w:r>
        <w:rPr>
          <w:rFonts w:eastAsia="DengXian" w:hint="eastAsia"/>
          <w:i/>
          <w:iCs/>
          <w:lang w:val="en-US" w:eastAsia="zh-CN"/>
        </w:rPr>
        <w:t>rrc-SegAllowedSRB5</w:t>
      </w:r>
      <w:r>
        <w:rPr>
          <w:rFonts w:eastAsia="DengXian"/>
          <w:i/>
          <w:iCs/>
          <w:lang w:val="en-US" w:eastAsia="zh-CN"/>
        </w:rPr>
        <w:t xml:space="preserve">-r18 </w:t>
      </w:r>
      <w:r>
        <w:rPr>
          <w:rFonts w:eastAsia="DengXian"/>
          <w:lang w:val="en-US" w:eastAsia="zh-CN"/>
        </w:rPr>
        <w:t xml:space="preserve">parameter, how does the UE treat </w:t>
      </w:r>
      <w:r>
        <w:rPr>
          <w:rFonts w:eastAsia="DengXian" w:hint="eastAsia"/>
          <w:lang w:val="en-US" w:eastAsia="zh-CN"/>
        </w:rPr>
        <w:t xml:space="preserve">its RRC segmentation state for SRB5 after receiving this </w:t>
      </w:r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parameter? Does the UE </w:t>
      </w:r>
      <w:r>
        <w:rPr>
          <w:rFonts w:eastAsia="DengXian" w:hint="eastAsia"/>
          <w:lang w:val="en-US" w:eastAsia="zh-CN"/>
        </w:rPr>
        <w:t>keep its previous RRC segmentation state for SRB5</w:t>
      </w:r>
      <w:r>
        <w:rPr>
          <w:rFonts w:eastAsia="DengXian"/>
          <w:lang w:val="en-US" w:eastAsia="zh-CN"/>
        </w:rPr>
        <w:t xml:space="preserve"> or does the UE consider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that </w:t>
      </w:r>
      <w:r>
        <w:rPr>
          <w:rFonts w:eastAsia="DengXian" w:hint="eastAsia"/>
          <w:lang w:val="en-US" w:eastAsia="zh-CN"/>
        </w:rPr>
        <w:t>the RRC segmentation function for SRB5 shall be disabled</w:t>
      </w:r>
      <w:r>
        <w:rPr>
          <w:rFonts w:eastAsia="DengXian"/>
          <w:lang w:val="en-US" w:eastAsia="zh-CN"/>
        </w:rPr>
        <w:t>?</w:t>
      </w:r>
    </w:p>
    <w:p w14:paraId="28C4C018" w14:textId="77777777" w:rsidR="002505C9" w:rsidRDefault="00000000">
      <w:pPr>
        <w:pStyle w:val="BodyText"/>
        <w:numPr>
          <w:ilvl w:val="0"/>
          <w:numId w:val="11"/>
        </w:numPr>
        <w:rPr>
          <w:rFonts w:eastAsia="DengXian"/>
          <w:lang w:val="en-US" w:eastAsia="zh-CN"/>
        </w:rPr>
      </w:pPr>
      <w:r>
        <w:rPr>
          <w:rFonts w:eastAsia="DengXian" w:hint="eastAsia"/>
          <w:b/>
          <w:bCs/>
          <w:lang w:val="en-US" w:eastAsia="zh-CN"/>
        </w:rPr>
        <w:t xml:space="preserve">Question </w:t>
      </w:r>
      <w:r>
        <w:rPr>
          <w:rFonts w:eastAsia="DengXian"/>
          <w:b/>
          <w:bCs/>
          <w:lang w:val="en-US" w:eastAsia="zh-CN"/>
        </w:rPr>
        <w:t>4</w:t>
      </w:r>
      <w:r>
        <w:rPr>
          <w:rFonts w:eastAsia="DengXian" w:hint="eastAsia"/>
          <w:b/>
          <w:bCs/>
          <w:lang w:val="en-US" w:eastAsia="zh-CN"/>
        </w:rPr>
        <w:t xml:space="preserve">: </w:t>
      </w:r>
      <w:r>
        <w:rPr>
          <w:rFonts w:eastAsia="DengXian" w:hint="eastAsia"/>
          <w:lang w:val="en-US" w:eastAsia="zh-CN"/>
        </w:rPr>
        <w:t>I</w:t>
      </w:r>
      <w:r>
        <w:rPr>
          <w:rFonts w:eastAsia="DengXian"/>
          <w:lang w:val="en-US" w:eastAsia="zh-CN"/>
        </w:rPr>
        <w:t xml:space="preserve">f the UE receives from the </w:t>
      </w:r>
      <w:r>
        <w:rPr>
          <w:rFonts w:eastAsia="DengXian" w:hint="eastAsia"/>
          <w:lang w:val="en-US" w:eastAsia="zh-CN"/>
        </w:rPr>
        <w:t xml:space="preserve">SN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parameter which does not include the </w:t>
      </w:r>
      <w:r>
        <w:rPr>
          <w:rFonts w:eastAsia="DengXian" w:hint="eastAsia"/>
          <w:i/>
          <w:iCs/>
          <w:lang w:val="en-US" w:eastAsia="zh-CN"/>
        </w:rPr>
        <w:t>rrc-SegAllowedSRB4</w:t>
      </w:r>
      <w:r>
        <w:rPr>
          <w:rFonts w:eastAsia="DengXian"/>
          <w:i/>
          <w:iCs/>
          <w:lang w:val="en-US" w:eastAsia="zh-CN"/>
        </w:rPr>
        <w:t>-r1</w:t>
      </w:r>
      <w:r>
        <w:rPr>
          <w:rFonts w:eastAsia="DengXian" w:hint="eastAsia"/>
          <w:i/>
          <w:iCs/>
          <w:lang w:val="en-US" w:eastAsia="zh-CN"/>
        </w:rPr>
        <w:t>7</w:t>
      </w:r>
      <w:r>
        <w:rPr>
          <w:rFonts w:eastAsia="DengXian"/>
          <w:i/>
          <w:iCs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parameter, how does the UE treat </w:t>
      </w:r>
      <w:r>
        <w:rPr>
          <w:rFonts w:eastAsia="DengXian" w:hint="eastAsia"/>
          <w:lang w:val="en-US" w:eastAsia="zh-CN"/>
        </w:rPr>
        <w:t xml:space="preserve">its RRC segmentation state for SRB4 after receiving this </w:t>
      </w:r>
      <w:r>
        <w:rPr>
          <w:rFonts w:eastAsia="DengXian"/>
          <w:i/>
          <w:iCs/>
          <w:lang w:val="en-US" w:eastAsia="zh-CN"/>
        </w:rPr>
        <w:t>A</w:t>
      </w:r>
      <w:r>
        <w:rPr>
          <w:rFonts w:eastAsia="DengXian" w:hint="eastAsia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parameter</w:t>
      </w:r>
      <w:r>
        <w:rPr>
          <w:rFonts w:eastAsia="DengXian"/>
          <w:lang w:val="en-US" w:eastAsia="zh-CN"/>
        </w:rPr>
        <w:t xml:space="preserve">? Does the UE </w:t>
      </w:r>
      <w:r>
        <w:rPr>
          <w:rFonts w:eastAsia="DengXian" w:hint="eastAsia"/>
          <w:lang w:val="en-US" w:eastAsia="zh-CN"/>
        </w:rPr>
        <w:t>keep its previous RRC segmentation state for SRB4</w:t>
      </w:r>
      <w:r>
        <w:rPr>
          <w:rFonts w:eastAsia="DengXian"/>
          <w:lang w:val="en-US" w:eastAsia="zh-CN"/>
        </w:rPr>
        <w:t xml:space="preserve"> or does the UE consider that</w:t>
      </w:r>
      <w:r>
        <w:rPr>
          <w:rFonts w:eastAsia="DengXian" w:hint="eastAsia"/>
          <w:lang w:val="en-US" w:eastAsia="zh-CN"/>
        </w:rPr>
        <w:t xml:space="preserve"> the RRC segmentation function for SRB4 shall be disabled</w:t>
      </w:r>
      <w:r>
        <w:rPr>
          <w:rFonts w:eastAsia="DengXian"/>
          <w:lang w:val="en-US" w:eastAsia="zh-CN"/>
        </w:rPr>
        <w:t>?</w:t>
      </w:r>
    </w:p>
    <w:p w14:paraId="1F0A345C" w14:textId="77777777" w:rsidR="002505C9" w:rsidRDefault="00000000">
      <w:pPr>
        <w:pStyle w:val="Heading1"/>
      </w:pPr>
      <w:r>
        <w:t>2</w:t>
      </w:r>
      <w:r>
        <w:tab/>
        <w:t>Actions</w:t>
      </w:r>
    </w:p>
    <w:p w14:paraId="65876684" w14:textId="77777777" w:rsidR="002505C9" w:rsidRDefault="00000000">
      <w:pPr>
        <w:spacing w:after="120"/>
        <w:ind w:left="1985" w:hanging="1985"/>
        <w:rPr>
          <w:rFonts w:eastAsia="SimSun" w:cs="Arial"/>
          <w:b/>
          <w:lang w:val="en-US" w:eastAsia="zh-CN"/>
        </w:rPr>
      </w:pPr>
      <w:r>
        <w:rPr>
          <w:rFonts w:cs="Arial"/>
          <w:b/>
        </w:rPr>
        <w:t xml:space="preserve">To </w:t>
      </w:r>
      <w:r>
        <w:rPr>
          <w:rFonts w:eastAsia="SimSun" w:cs="Arial" w:hint="eastAsia"/>
          <w:b/>
          <w:lang w:val="en-US" w:eastAsia="zh-CN"/>
        </w:rPr>
        <w:t>RAN2</w:t>
      </w:r>
    </w:p>
    <w:p w14:paraId="1674BF88" w14:textId="77777777" w:rsidR="002505C9" w:rsidRDefault="00000000">
      <w:pPr>
        <w:spacing w:after="120"/>
        <w:ind w:left="993" w:hanging="993"/>
        <w:rPr>
          <w:rFonts w:cs="Arial"/>
          <w:color w:val="0070C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  <w:color w:val="0070C0"/>
        </w:rPr>
        <w:tab/>
      </w:r>
      <w:r>
        <w:rPr>
          <w:rFonts w:eastAsia="DengXian" w:cs="Arial"/>
          <w:lang w:val="en-US" w:eastAsia="zh-CN"/>
        </w:rPr>
        <w:t xml:space="preserve">RAN3 kindly asks </w:t>
      </w:r>
      <w:r>
        <w:rPr>
          <w:rFonts w:eastAsia="DengXian" w:cs="Arial" w:hint="eastAsia"/>
          <w:lang w:val="en-US" w:eastAsia="zh-CN"/>
        </w:rPr>
        <w:t xml:space="preserve">RAN2 </w:t>
      </w:r>
      <w:r>
        <w:rPr>
          <w:rFonts w:eastAsia="DengXian" w:cs="Arial"/>
          <w:lang w:val="en-US" w:eastAsia="zh-CN"/>
        </w:rPr>
        <w:t>to reply to the questions above.</w:t>
      </w:r>
    </w:p>
    <w:p w14:paraId="17E47543" w14:textId="77777777" w:rsidR="002505C9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32734F4D" w14:textId="61679ACA" w:rsidR="002505C9" w:rsidRDefault="00000000" w:rsidP="00D62BAF">
      <w:pPr>
        <w:tabs>
          <w:tab w:val="left" w:pos="2835"/>
          <w:tab w:val="left" w:pos="5954"/>
        </w:tabs>
        <w:snapToGrid w:val="0"/>
        <w:spacing w:after="120"/>
        <w:rPr>
          <w:rFonts w:eastAsia="DengXian" w:cs="Arial"/>
          <w:lang w:val="en-US" w:eastAsia="zh-CN"/>
        </w:rPr>
      </w:pPr>
      <w:bookmarkStart w:id="11" w:name="OLE_LINK56"/>
      <w:bookmarkStart w:id="12" w:name="OLE_LINK55"/>
      <w:r>
        <w:rPr>
          <w:rFonts w:eastAsia="DengXian" w:cs="Arial"/>
          <w:lang w:val="en-US" w:eastAsia="zh-CN"/>
        </w:rPr>
        <w:t>RAN3#12</w:t>
      </w:r>
      <w:r>
        <w:rPr>
          <w:rFonts w:eastAsia="DengXian" w:cs="Arial" w:hint="eastAsia"/>
          <w:lang w:val="en-US" w:eastAsia="zh-CN"/>
        </w:rPr>
        <w:t>7</w:t>
      </w:r>
      <w:r>
        <w:rPr>
          <w:rFonts w:eastAsia="DengXian" w:cs="Arial"/>
          <w:lang w:val="en-US" w:eastAsia="zh-CN"/>
        </w:rPr>
        <w:tab/>
        <w:t>1</w:t>
      </w:r>
      <w:r>
        <w:rPr>
          <w:rFonts w:eastAsia="DengXian" w:cs="Arial" w:hint="eastAsia"/>
          <w:lang w:val="en-US" w:eastAsia="zh-CN"/>
        </w:rPr>
        <w:t>7</w:t>
      </w:r>
      <w:r>
        <w:rPr>
          <w:rFonts w:eastAsia="DengXian" w:cs="Arial"/>
          <w:vertAlign w:val="superscript"/>
          <w:lang w:val="en-US" w:eastAsia="zh-CN"/>
        </w:rPr>
        <w:t>th</w:t>
      </w:r>
      <w:r>
        <w:rPr>
          <w:rFonts w:eastAsia="DengXian" w:cs="Arial"/>
          <w:lang w:val="en-US" w:eastAsia="zh-CN"/>
        </w:rPr>
        <w:t xml:space="preserve"> – 2</w:t>
      </w:r>
      <w:r>
        <w:rPr>
          <w:rFonts w:eastAsia="DengXian" w:cs="Arial" w:hint="eastAsia"/>
          <w:lang w:val="en-US" w:eastAsia="zh-CN"/>
        </w:rPr>
        <w:t>1</w:t>
      </w:r>
      <w:r>
        <w:rPr>
          <w:rFonts w:eastAsia="DengXian" w:cs="Arial"/>
          <w:vertAlign w:val="superscript"/>
          <w:lang w:val="en-US" w:eastAsia="zh-CN"/>
        </w:rPr>
        <w:t>st</w:t>
      </w:r>
      <w:r>
        <w:rPr>
          <w:rFonts w:eastAsia="DengXian" w:cs="Arial"/>
          <w:lang w:val="en-US" w:eastAsia="zh-CN"/>
        </w:rPr>
        <w:t xml:space="preserve">  </w:t>
      </w:r>
      <w:r>
        <w:rPr>
          <w:rFonts w:eastAsia="DengXian" w:cs="Arial" w:hint="eastAsia"/>
          <w:lang w:val="en-US" w:eastAsia="zh-CN"/>
        </w:rPr>
        <w:t>Feb</w:t>
      </w:r>
      <w:r>
        <w:rPr>
          <w:rFonts w:eastAsia="DengXian" w:cs="Arial"/>
          <w:lang w:val="en-US" w:eastAsia="zh-CN"/>
        </w:rPr>
        <w:t>ruary</w:t>
      </w:r>
      <w:r>
        <w:rPr>
          <w:rFonts w:eastAsia="DengXian" w:cs="Arial" w:hint="eastAsia"/>
          <w:lang w:val="en-US" w:eastAsia="zh-CN"/>
        </w:rPr>
        <w:t xml:space="preserve"> </w:t>
      </w:r>
      <w:r>
        <w:rPr>
          <w:rFonts w:eastAsia="DengXian" w:cs="Arial"/>
          <w:lang w:val="en-US" w:eastAsia="zh-CN"/>
        </w:rPr>
        <w:t>20</w:t>
      </w:r>
      <w:r>
        <w:rPr>
          <w:rFonts w:eastAsia="DengXian" w:cs="Arial" w:hint="eastAsia"/>
          <w:lang w:val="en-US" w:eastAsia="zh-CN"/>
        </w:rPr>
        <w:t>25</w:t>
      </w:r>
      <w:r>
        <w:rPr>
          <w:rFonts w:eastAsia="DengXian" w:cs="Arial" w:hint="eastAsia"/>
          <w:lang w:val="en-US" w:eastAsia="zh-CN"/>
        </w:rPr>
        <w:tab/>
        <w:t>Athens, GR</w:t>
      </w:r>
      <w:bookmarkEnd w:id="11"/>
      <w:bookmarkEnd w:id="12"/>
    </w:p>
    <w:p w14:paraId="0CB60D26" w14:textId="726E7E5D" w:rsidR="002505C9" w:rsidRDefault="00000000" w:rsidP="00D62BAF">
      <w:pPr>
        <w:tabs>
          <w:tab w:val="left" w:pos="2835"/>
          <w:tab w:val="left" w:pos="5954"/>
        </w:tabs>
        <w:snapToGrid w:val="0"/>
        <w:spacing w:after="120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RAN3</w:t>
      </w:r>
      <w:r>
        <w:rPr>
          <w:rFonts w:eastAsia="DengXian" w:cs="Arial"/>
          <w:lang w:val="en-US" w:eastAsia="zh-CN"/>
        </w:rPr>
        <w:lastRenderedPageBreak/>
        <w:t>#127-bis</w:t>
      </w:r>
      <w:r>
        <w:rPr>
          <w:rFonts w:eastAsia="DengXian" w:cs="Arial"/>
          <w:lang w:val="en-US" w:eastAsia="zh-CN"/>
        </w:rPr>
        <w:tab/>
      </w:r>
      <w:r>
        <w:rPr>
          <w:rFonts w:eastAsia="DengXian" w:cs="Arial" w:hint="eastAsia"/>
          <w:lang w:val="en-US" w:eastAsia="zh-CN"/>
        </w:rPr>
        <w:t>7</w:t>
      </w:r>
      <w:r>
        <w:rPr>
          <w:rFonts w:eastAsia="DengXian" w:cs="Arial"/>
          <w:vertAlign w:val="superscript"/>
          <w:lang w:val="en-US" w:eastAsia="zh-CN"/>
        </w:rPr>
        <w:t>th</w:t>
      </w:r>
      <w:r>
        <w:rPr>
          <w:rFonts w:eastAsia="DengXian" w:cs="Arial"/>
          <w:lang w:val="en-US" w:eastAsia="zh-CN"/>
        </w:rPr>
        <w:t xml:space="preserve"> – 1</w:t>
      </w:r>
      <w:r>
        <w:rPr>
          <w:rFonts w:eastAsia="DengXian" w:cs="Arial" w:hint="eastAsia"/>
          <w:lang w:val="en-US" w:eastAsia="zh-CN"/>
        </w:rPr>
        <w:t>1</w:t>
      </w:r>
      <w:r>
        <w:rPr>
          <w:rFonts w:eastAsia="DengXian" w:cs="Arial"/>
          <w:vertAlign w:val="superscript"/>
          <w:lang w:val="en-US" w:eastAsia="zh-CN"/>
        </w:rPr>
        <w:t>th</w:t>
      </w:r>
      <w:r>
        <w:rPr>
          <w:rFonts w:eastAsia="DengXian" w:cs="Arial"/>
          <w:lang w:val="en-US" w:eastAsia="zh-CN"/>
        </w:rPr>
        <w:t xml:space="preserve"> April</w:t>
      </w:r>
      <w:r>
        <w:rPr>
          <w:rFonts w:eastAsia="DengXian" w:cs="Arial" w:hint="eastAsia"/>
          <w:lang w:val="en-US" w:eastAsia="zh-CN"/>
        </w:rPr>
        <w:t xml:space="preserve"> </w:t>
      </w:r>
      <w:r>
        <w:rPr>
          <w:rFonts w:eastAsia="DengXian" w:cs="Arial"/>
          <w:lang w:val="en-US" w:eastAsia="zh-CN"/>
        </w:rPr>
        <w:t>20</w:t>
      </w:r>
      <w:r>
        <w:rPr>
          <w:rFonts w:eastAsia="DengXian" w:cs="Arial" w:hint="eastAsia"/>
          <w:lang w:val="en-US" w:eastAsia="zh-CN"/>
        </w:rPr>
        <w:t>25</w:t>
      </w:r>
      <w:r>
        <w:rPr>
          <w:rFonts w:eastAsia="DengXian" w:cs="Arial"/>
          <w:lang w:val="en-US" w:eastAsia="zh-CN"/>
        </w:rPr>
        <w:tab/>
        <w:t>Wuhan</w:t>
      </w:r>
      <w:r>
        <w:rPr>
          <w:rFonts w:eastAsia="DengXian" w:cs="Arial" w:hint="eastAsia"/>
          <w:lang w:val="en-US" w:eastAsia="zh-CN"/>
        </w:rPr>
        <w:t>,</w:t>
      </w:r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 w:hint="eastAsia"/>
          <w:lang w:val="en-US" w:eastAsia="zh-CN"/>
        </w:rPr>
        <w:t>CN</w:t>
      </w:r>
    </w:p>
    <w:p w14:paraId="4FC94AA3" w14:textId="77777777" w:rsidR="00D62BAF" w:rsidRDefault="00D62BAF">
      <w:pPr>
        <w:snapToGrid w:val="0"/>
        <w:spacing w:after="120"/>
        <w:rPr>
          <w:rFonts w:eastAsia="DengXian" w:cs="Arial"/>
          <w:lang w:val="en-US" w:eastAsia="zh-CN"/>
        </w:rPr>
      </w:pPr>
    </w:p>
    <w:sectPr w:rsidR="00D62BA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6A00" w14:textId="77777777" w:rsidR="000145F1" w:rsidRDefault="000145F1">
      <w:pPr>
        <w:spacing w:after="0"/>
      </w:pPr>
      <w:r>
        <w:separator/>
      </w:r>
    </w:p>
  </w:endnote>
  <w:endnote w:type="continuationSeparator" w:id="0">
    <w:p w14:paraId="0A90E732" w14:textId="77777777" w:rsidR="000145F1" w:rsidRDefault="000145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C677" w14:textId="77777777" w:rsidR="000145F1" w:rsidRDefault="000145F1">
      <w:pPr>
        <w:spacing w:after="0"/>
      </w:pPr>
      <w:r>
        <w:separator/>
      </w:r>
    </w:p>
  </w:footnote>
  <w:footnote w:type="continuationSeparator" w:id="0">
    <w:p w14:paraId="53ADDC11" w14:textId="77777777" w:rsidR="000145F1" w:rsidRDefault="000145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5230FF"/>
    <w:multiLevelType w:val="multilevel"/>
    <w:tmpl w:val="415230FF"/>
    <w:lvl w:ilvl="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33770484">
    <w:abstractNumId w:val="8"/>
  </w:num>
  <w:num w:numId="2" w16cid:durableId="1609891891">
    <w:abstractNumId w:val="5"/>
  </w:num>
  <w:num w:numId="3" w16cid:durableId="1820338623">
    <w:abstractNumId w:val="7"/>
  </w:num>
  <w:num w:numId="4" w16cid:durableId="133765679">
    <w:abstractNumId w:val="1"/>
  </w:num>
  <w:num w:numId="5" w16cid:durableId="265381796">
    <w:abstractNumId w:val="3"/>
  </w:num>
  <w:num w:numId="6" w16cid:durableId="814762357">
    <w:abstractNumId w:val="4"/>
  </w:num>
  <w:num w:numId="7" w16cid:durableId="1337269532">
    <w:abstractNumId w:val="9"/>
  </w:num>
  <w:num w:numId="8" w16cid:durableId="376471445">
    <w:abstractNumId w:val="2"/>
  </w:num>
  <w:num w:numId="9" w16cid:durableId="2122188136">
    <w:abstractNumId w:val="10"/>
  </w:num>
  <w:num w:numId="10" w16cid:durableId="725297228">
    <w:abstractNumId w:val="6"/>
  </w:num>
  <w:num w:numId="11" w16cid:durableId="505898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45F1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89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3F6"/>
    <w:rsid w:val="0004170C"/>
    <w:rsid w:val="00041A9D"/>
    <w:rsid w:val="00042096"/>
    <w:rsid w:val="00042132"/>
    <w:rsid w:val="000433AF"/>
    <w:rsid w:val="00043A56"/>
    <w:rsid w:val="000443D3"/>
    <w:rsid w:val="00044AD7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4EA4"/>
    <w:rsid w:val="000653A7"/>
    <w:rsid w:val="000660B9"/>
    <w:rsid w:val="00066263"/>
    <w:rsid w:val="00066282"/>
    <w:rsid w:val="0006710A"/>
    <w:rsid w:val="00070F55"/>
    <w:rsid w:val="00071080"/>
    <w:rsid w:val="0007222A"/>
    <w:rsid w:val="00072E54"/>
    <w:rsid w:val="00073385"/>
    <w:rsid w:val="00074103"/>
    <w:rsid w:val="00074D26"/>
    <w:rsid w:val="00076341"/>
    <w:rsid w:val="00077485"/>
    <w:rsid w:val="00077829"/>
    <w:rsid w:val="00080A7F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F1D"/>
    <w:rsid w:val="00092D0A"/>
    <w:rsid w:val="000933D3"/>
    <w:rsid w:val="000957C6"/>
    <w:rsid w:val="00095EE0"/>
    <w:rsid w:val="00095F23"/>
    <w:rsid w:val="00096D62"/>
    <w:rsid w:val="00096F96"/>
    <w:rsid w:val="00097AFE"/>
    <w:rsid w:val="000A05DA"/>
    <w:rsid w:val="000A0D07"/>
    <w:rsid w:val="000A11EC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1C3C"/>
    <w:rsid w:val="000B2965"/>
    <w:rsid w:val="000B30FB"/>
    <w:rsid w:val="000B3A1C"/>
    <w:rsid w:val="000B3C7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3582"/>
    <w:rsid w:val="000D46DF"/>
    <w:rsid w:val="000D4CC9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32D5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3793A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57D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6B2A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A0B9F"/>
    <w:rsid w:val="001A0D4A"/>
    <w:rsid w:val="001A0E54"/>
    <w:rsid w:val="001A1EEE"/>
    <w:rsid w:val="001A2687"/>
    <w:rsid w:val="001A2A59"/>
    <w:rsid w:val="001A2BB2"/>
    <w:rsid w:val="001A2D1F"/>
    <w:rsid w:val="001A3394"/>
    <w:rsid w:val="001A3C83"/>
    <w:rsid w:val="001A4232"/>
    <w:rsid w:val="001A682B"/>
    <w:rsid w:val="001A6B09"/>
    <w:rsid w:val="001A6D70"/>
    <w:rsid w:val="001A77C1"/>
    <w:rsid w:val="001A7893"/>
    <w:rsid w:val="001B0267"/>
    <w:rsid w:val="001B07D3"/>
    <w:rsid w:val="001B0DBE"/>
    <w:rsid w:val="001B169F"/>
    <w:rsid w:val="001B1DB2"/>
    <w:rsid w:val="001B2646"/>
    <w:rsid w:val="001B2B28"/>
    <w:rsid w:val="001B3FEE"/>
    <w:rsid w:val="001B4320"/>
    <w:rsid w:val="001B46EA"/>
    <w:rsid w:val="001B4B39"/>
    <w:rsid w:val="001B4FB3"/>
    <w:rsid w:val="001B5212"/>
    <w:rsid w:val="001B6794"/>
    <w:rsid w:val="001B6870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3532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47A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05C9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71D"/>
    <w:rsid w:val="00295BC5"/>
    <w:rsid w:val="00295E69"/>
    <w:rsid w:val="00295FB8"/>
    <w:rsid w:val="00296159"/>
    <w:rsid w:val="002967A2"/>
    <w:rsid w:val="00297016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EA7"/>
    <w:rsid w:val="002D7F54"/>
    <w:rsid w:val="002E00CE"/>
    <w:rsid w:val="002E0827"/>
    <w:rsid w:val="002E1EA4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0BD"/>
    <w:rsid w:val="00337726"/>
    <w:rsid w:val="0034038A"/>
    <w:rsid w:val="00340418"/>
    <w:rsid w:val="00340CD3"/>
    <w:rsid w:val="00341F76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3AF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A21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70A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FC"/>
    <w:rsid w:val="004215E8"/>
    <w:rsid w:val="004224F3"/>
    <w:rsid w:val="004225D8"/>
    <w:rsid w:val="00423558"/>
    <w:rsid w:val="00423E17"/>
    <w:rsid w:val="00424105"/>
    <w:rsid w:val="0042441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2C06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846"/>
    <w:rsid w:val="00480AB7"/>
    <w:rsid w:val="004817E4"/>
    <w:rsid w:val="00481F35"/>
    <w:rsid w:val="00482ABA"/>
    <w:rsid w:val="00484529"/>
    <w:rsid w:val="00485DF9"/>
    <w:rsid w:val="0048602E"/>
    <w:rsid w:val="004860C9"/>
    <w:rsid w:val="00486225"/>
    <w:rsid w:val="004865DC"/>
    <w:rsid w:val="00486611"/>
    <w:rsid w:val="00486779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1EA"/>
    <w:rsid w:val="0049660D"/>
    <w:rsid w:val="00496AFA"/>
    <w:rsid w:val="0049738B"/>
    <w:rsid w:val="004A179D"/>
    <w:rsid w:val="004A1817"/>
    <w:rsid w:val="004A1FDD"/>
    <w:rsid w:val="004A2339"/>
    <w:rsid w:val="004A40B4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6F7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70F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1D3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3D22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09E"/>
    <w:rsid w:val="005D321C"/>
    <w:rsid w:val="005D41B8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D38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5878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043F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87F95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2941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37F3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AE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1D5"/>
    <w:rsid w:val="00777D8F"/>
    <w:rsid w:val="00780116"/>
    <w:rsid w:val="00780771"/>
    <w:rsid w:val="0078096C"/>
    <w:rsid w:val="00780E7D"/>
    <w:rsid w:val="0078205F"/>
    <w:rsid w:val="00782561"/>
    <w:rsid w:val="00783B77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550E"/>
    <w:rsid w:val="00795534"/>
    <w:rsid w:val="00795C99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13D2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2518"/>
    <w:rsid w:val="00813334"/>
    <w:rsid w:val="008134F0"/>
    <w:rsid w:val="008137C5"/>
    <w:rsid w:val="00814AFA"/>
    <w:rsid w:val="00814BC3"/>
    <w:rsid w:val="00815B33"/>
    <w:rsid w:val="008161E4"/>
    <w:rsid w:val="00816680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5303"/>
    <w:rsid w:val="008471A8"/>
    <w:rsid w:val="00847321"/>
    <w:rsid w:val="008479D4"/>
    <w:rsid w:val="00852048"/>
    <w:rsid w:val="00852889"/>
    <w:rsid w:val="00852988"/>
    <w:rsid w:val="008536AB"/>
    <w:rsid w:val="00853839"/>
    <w:rsid w:val="00853C3E"/>
    <w:rsid w:val="00854BD2"/>
    <w:rsid w:val="0085521E"/>
    <w:rsid w:val="00856093"/>
    <w:rsid w:val="008565C5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3A7A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422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38F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371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804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8F795D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15D1"/>
    <w:rsid w:val="00914600"/>
    <w:rsid w:val="009149B5"/>
    <w:rsid w:val="00914EBF"/>
    <w:rsid w:val="009158A2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425B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626B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94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6CD6"/>
    <w:rsid w:val="009A79F1"/>
    <w:rsid w:val="009B1269"/>
    <w:rsid w:val="009B3DB9"/>
    <w:rsid w:val="009B44CF"/>
    <w:rsid w:val="009B47E2"/>
    <w:rsid w:val="009B4E0F"/>
    <w:rsid w:val="009B580D"/>
    <w:rsid w:val="009B6103"/>
    <w:rsid w:val="009B6788"/>
    <w:rsid w:val="009B7A16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5F9E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5634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9F72B7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3123"/>
    <w:rsid w:val="00A15E56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0DCA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4FF1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2F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193F"/>
    <w:rsid w:val="00AC21C4"/>
    <w:rsid w:val="00AC24F8"/>
    <w:rsid w:val="00AC26E2"/>
    <w:rsid w:val="00AC3E35"/>
    <w:rsid w:val="00AC566D"/>
    <w:rsid w:val="00AC6553"/>
    <w:rsid w:val="00AC69F4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57A1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18C"/>
    <w:rsid w:val="00B105F3"/>
    <w:rsid w:val="00B114E8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167C"/>
    <w:rsid w:val="00B221C5"/>
    <w:rsid w:val="00B229CD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6BDC"/>
    <w:rsid w:val="00B770AA"/>
    <w:rsid w:val="00B7737C"/>
    <w:rsid w:val="00B77781"/>
    <w:rsid w:val="00B8050A"/>
    <w:rsid w:val="00B81A95"/>
    <w:rsid w:val="00B8246A"/>
    <w:rsid w:val="00B82499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49EB"/>
    <w:rsid w:val="00B95C55"/>
    <w:rsid w:val="00B9605D"/>
    <w:rsid w:val="00B961F4"/>
    <w:rsid w:val="00B97103"/>
    <w:rsid w:val="00B97703"/>
    <w:rsid w:val="00B97FAF"/>
    <w:rsid w:val="00BA0B62"/>
    <w:rsid w:val="00BA1F93"/>
    <w:rsid w:val="00BA2299"/>
    <w:rsid w:val="00BA3A2C"/>
    <w:rsid w:val="00BA447D"/>
    <w:rsid w:val="00BA4D3F"/>
    <w:rsid w:val="00BA5244"/>
    <w:rsid w:val="00BA53B9"/>
    <w:rsid w:val="00BA6C25"/>
    <w:rsid w:val="00BA6C7F"/>
    <w:rsid w:val="00BA6EB0"/>
    <w:rsid w:val="00BB0677"/>
    <w:rsid w:val="00BB0F19"/>
    <w:rsid w:val="00BB0FEC"/>
    <w:rsid w:val="00BB2671"/>
    <w:rsid w:val="00BB2E98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2A99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3AE"/>
    <w:rsid w:val="00BE6CB1"/>
    <w:rsid w:val="00BE6FAD"/>
    <w:rsid w:val="00BE70CB"/>
    <w:rsid w:val="00BE72F2"/>
    <w:rsid w:val="00BE7BBD"/>
    <w:rsid w:val="00BE7F14"/>
    <w:rsid w:val="00BF0AC6"/>
    <w:rsid w:val="00BF2542"/>
    <w:rsid w:val="00BF35B4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383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3576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569"/>
    <w:rsid w:val="00C6364D"/>
    <w:rsid w:val="00C63954"/>
    <w:rsid w:val="00C64655"/>
    <w:rsid w:val="00C66D2F"/>
    <w:rsid w:val="00C67EEA"/>
    <w:rsid w:val="00C70885"/>
    <w:rsid w:val="00C70C06"/>
    <w:rsid w:val="00C71404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418B"/>
    <w:rsid w:val="00C9631C"/>
    <w:rsid w:val="00C97018"/>
    <w:rsid w:val="00C975C2"/>
    <w:rsid w:val="00C97B87"/>
    <w:rsid w:val="00C97D4D"/>
    <w:rsid w:val="00CA03FD"/>
    <w:rsid w:val="00CA1883"/>
    <w:rsid w:val="00CA3B0E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619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E2B"/>
    <w:rsid w:val="00CD0260"/>
    <w:rsid w:val="00CD1125"/>
    <w:rsid w:val="00CD1E7F"/>
    <w:rsid w:val="00CD2001"/>
    <w:rsid w:val="00CD2144"/>
    <w:rsid w:val="00CD2C3A"/>
    <w:rsid w:val="00CD2C8D"/>
    <w:rsid w:val="00CD30B6"/>
    <w:rsid w:val="00CD41D4"/>
    <w:rsid w:val="00CD5154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3F63"/>
    <w:rsid w:val="00D049B1"/>
    <w:rsid w:val="00D04BEB"/>
    <w:rsid w:val="00D04F26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2E5F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1FED"/>
    <w:rsid w:val="00D4214E"/>
    <w:rsid w:val="00D423A8"/>
    <w:rsid w:val="00D43A87"/>
    <w:rsid w:val="00D45BBF"/>
    <w:rsid w:val="00D460DE"/>
    <w:rsid w:val="00D4645C"/>
    <w:rsid w:val="00D47F0B"/>
    <w:rsid w:val="00D5155E"/>
    <w:rsid w:val="00D51FC0"/>
    <w:rsid w:val="00D52747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2BAF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87E3E"/>
    <w:rsid w:val="00D90362"/>
    <w:rsid w:val="00D9096F"/>
    <w:rsid w:val="00D9265E"/>
    <w:rsid w:val="00D92A4E"/>
    <w:rsid w:val="00D937E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1F41"/>
    <w:rsid w:val="00DE2137"/>
    <w:rsid w:val="00DE366E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1EE9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2193"/>
    <w:rsid w:val="00E3363E"/>
    <w:rsid w:val="00E34B31"/>
    <w:rsid w:val="00E34D17"/>
    <w:rsid w:val="00E34E04"/>
    <w:rsid w:val="00E3596F"/>
    <w:rsid w:val="00E363E1"/>
    <w:rsid w:val="00E36789"/>
    <w:rsid w:val="00E36BB5"/>
    <w:rsid w:val="00E3759E"/>
    <w:rsid w:val="00E37F64"/>
    <w:rsid w:val="00E402A8"/>
    <w:rsid w:val="00E40E85"/>
    <w:rsid w:val="00E41672"/>
    <w:rsid w:val="00E41A0E"/>
    <w:rsid w:val="00E4206F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0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D1C"/>
    <w:rsid w:val="00E74CA6"/>
    <w:rsid w:val="00E756C4"/>
    <w:rsid w:val="00E75CA6"/>
    <w:rsid w:val="00E75F5E"/>
    <w:rsid w:val="00E76B9D"/>
    <w:rsid w:val="00E76CD3"/>
    <w:rsid w:val="00E76F42"/>
    <w:rsid w:val="00E77A8B"/>
    <w:rsid w:val="00E80D4B"/>
    <w:rsid w:val="00E80F6C"/>
    <w:rsid w:val="00E81168"/>
    <w:rsid w:val="00E8183A"/>
    <w:rsid w:val="00E82E8F"/>
    <w:rsid w:val="00E8351D"/>
    <w:rsid w:val="00E84265"/>
    <w:rsid w:val="00E845F4"/>
    <w:rsid w:val="00E863D3"/>
    <w:rsid w:val="00E8670A"/>
    <w:rsid w:val="00E86876"/>
    <w:rsid w:val="00E87F61"/>
    <w:rsid w:val="00E90C26"/>
    <w:rsid w:val="00E90DB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6BD"/>
    <w:rsid w:val="00EE1AFF"/>
    <w:rsid w:val="00EE1E05"/>
    <w:rsid w:val="00EE2059"/>
    <w:rsid w:val="00EE2AE3"/>
    <w:rsid w:val="00EE2B86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3C84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AEC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7A4"/>
    <w:rsid w:val="00FC5DA0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5C59"/>
    <w:rsid w:val="00FD619C"/>
    <w:rsid w:val="00FD61E1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0E58"/>
    <w:rsid w:val="00FF1680"/>
    <w:rsid w:val="00FF1C66"/>
    <w:rsid w:val="00FF306C"/>
    <w:rsid w:val="00FF4699"/>
    <w:rsid w:val="00FF4C84"/>
    <w:rsid w:val="00FF56FC"/>
    <w:rsid w:val="00FF58DB"/>
    <w:rsid w:val="00FF64B2"/>
    <w:rsid w:val="00FF6A4C"/>
    <w:rsid w:val="0155299A"/>
    <w:rsid w:val="018E1B63"/>
    <w:rsid w:val="0192621F"/>
    <w:rsid w:val="024D21D6"/>
    <w:rsid w:val="0299488A"/>
    <w:rsid w:val="02BC0EFA"/>
    <w:rsid w:val="02CA3FFB"/>
    <w:rsid w:val="03434282"/>
    <w:rsid w:val="037A1943"/>
    <w:rsid w:val="0392027D"/>
    <w:rsid w:val="041B7488"/>
    <w:rsid w:val="054D7441"/>
    <w:rsid w:val="05DC112D"/>
    <w:rsid w:val="061376B1"/>
    <w:rsid w:val="06516AB6"/>
    <w:rsid w:val="078129DF"/>
    <w:rsid w:val="078A4DDA"/>
    <w:rsid w:val="07A0263C"/>
    <w:rsid w:val="07C9676E"/>
    <w:rsid w:val="08243C14"/>
    <w:rsid w:val="08D826DE"/>
    <w:rsid w:val="090E377A"/>
    <w:rsid w:val="0933642F"/>
    <w:rsid w:val="0A937AE7"/>
    <w:rsid w:val="0ADC5BF8"/>
    <w:rsid w:val="0B09299E"/>
    <w:rsid w:val="0B2B183A"/>
    <w:rsid w:val="0B332DD7"/>
    <w:rsid w:val="0B670FDB"/>
    <w:rsid w:val="0C585CC6"/>
    <w:rsid w:val="0D41033B"/>
    <w:rsid w:val="0D5D7F7A"/>
    <w:rsid w:val="0D7A556A"/>
    <w:rsid w:val="0DD15D3A"/>
    <w:rsid w:val="0E3F056D"/>
    <w:rsid w:val="0FBA10DE"/>
    <w:rsid w:val="10262C63"/>
    <w:rsid w:val="11046784"/>
    <w:rsid w:val="119E229C"/>
    <w:rsid w:val="11A20F22"/>
    <w:rsid w:val="120E02AD"/>
    <w:rsid w:val="12657E2F"/>
    <w:rsid w:val="12F8521E"/>
    <w:rsid w:val="13081E12"/>
    <w:rsid w:val="13C46D70"/>
    <w:rsid w:val="13CF7FC2"/>
    <w:rsid w:val="141817CE"/>
    <w:rsid w:val="14281A09"/>
    <w:rsid w:val="14E013D0"/>
    <w:rsid w:val="14ED4E63"/>
    <w:rsid w:val="15445871"/>
    <w:rsid w:val="155C05CA"/>
    <w:rsid w:val="15685244"/>
    <w:rsid w:val="15AB6F48"/>
    <w:rsid w:val="15D46C53"/>
    <w:rsid w:val="16B25A48"/>
    <w:rsid w:val="16B41E31"/>
    <w:rsid w:val="16C46FE7"/>
    <w:rsid w:val="16DB6C0C"/>
    <w:rsid w:val="16DE0BDF"/>
    <w:rsid w:val="17672074"/>
    <w:rsid w:val="17752F7D"/>
    <w:rsid w:val="177A4F52"/>
    <w:rsid w:val="177F291A"/>
    <w:rsid w:val="1788113D"/>
    <w:rsid w:val="17A65454"/>
    <w:rsid w:val="17DF01D3"/>
    <w:rsid w:val="180D0712"/>
    <w:rsid w:val="182846BD"/>
    <w:rsid w:val="18545E0C"/>
    <w:rsid w:val="185F480A"/>
    <w:rsid w:val="18846FC8"/>
    <w:rsid w:val="189A116C"/>
    <w:rsid w:val="18D1230A"/>
    <w:rsid w:val="19BA12C1"/>
    <w:rsid w:val="19E93A07"/>
    <w:rsid w:val="1A722CE4"/>
    <w:rsid w:val="1ADD077C"/>
    <w:rsid w:val="1B163A7E"/>
    <w:rsid w:val="1B983770"/>
    <w:rsid w:val="1D920325"/>
    <w:rsid w:val="1E310498"/>
    <w:rsid w:val="1E81151C"/>
    <w:rsid w:val="1EC03966"/>
    <w:rsid w:val="1ED979AD"/>
    <w:rsid w:val="1F632CBC"/>
    <w:rsid w:val="1FAE61A2"/>
    <w:rsid w:val="20857668"/>
    <w:rsid w:val="20BE6BF2"/>
    <w:rsid w:val="2107693C"/>
    <w:rsid w:val="21A65202"/>
    <w:rsid w:val="21AF5E51"/>
    <w:rsid w:val="21B300DA"/>
    <w:rsid w:val="21B57D5A"/>
    <w:rsid w:val="21D96B6D"/>
    <w:rsid w:val="226C1A87"/>
    <w:rsid w:val="229067C3"/>
    <w:rsid w:val="22A81B30"/>
    <w:rsid w:val="22CE0575"/>
    <w:rsid w:val="23503E27"/>
    <w:rsid w:val="238B4C82"/>
    <w:rsid w:val="238D4F24"/>
    <w:rsid w:val="23A531F2"/>
    <w:rsid w:val="23AE1F0F"/>
    <w:rsid w:val="244B5397"/>
    <w:rsid w:val="249F6523"/>
    <w:rsid w:val="24D17434"/>
    <w:rsid w:val="24EB2381"/>
    <w:rsid w:val="251A5054"/>
    <w:rsid w:val="25452535"/>
    <w:rsid w:val="25506347"/>
    <w:rsid w:val="26880168"/>
    <w:rsid w:val="26D608D1"/>
    <w:rsid w:val="26EF2078"/>
    <w:rsid w:val="27023BD2"/>
    <w:rsid w:val="27BC1FD7"/>
    <w:rsid w:val="2814681A"/>
    <w:rsid w:val="28153891"/>
    <w:rsid w:val="28A52B3B"/>
    <w:rsid w:val="2900087F"/>
    <w:rsid w:val="29337116"/>
    <w:rsid w:val="29A901F3"/>
    <w:rsid w:val="29B83D1A"/>
    <w:rsid w:val="2A110E94"/>
    <w:rsid w:val="2A3761D9"/>
    <w:rsid w:val="2A860B39"/>
    <w:rsid w:val="2AA4120A"/>
    <w:rsid w:val="2AC90642"/>
    <w:rsid w:val="2AD718F9"/>
    <w:rsid w:val="2B1E1178"/>
    <w:rsid w:val="2BC70258"/>
    <w:rsid w:val="2BE56903"/>
    <w:rsid w:val="2C45281E"/>
    <w:rsid w:val="2C6A7D6E"/>
    <w:rsid w:val="2C6D2EF1"/>
    <w:rsid w:val="2CAD7AA1"/>
    <w:rsid w:val="2D93020F"/>
    <w:rsid w:val="2DA42F6E"/>
    <w:rsid w:val="2DAA3163"/>
    <w:rsid w:val="2E086516"/>
    <w:rsid w:val="2E7632C6"/>
    <w:rsid w:val="2E7745CB"/>
    <w:rsid w:val="2EBD0FE3"/>
    <w:rsid w:val="2F1F13FE"/>
    <w:rsid w:val="2F9C4044"/>
    <w:rsid w:val="30A15CA3"/>
    <w:rsid w:val="30C04BFD"/>
    <w:rsid w:val="31C857C5"/>
    <w:rsid w:val="3271734E"/>
    <w:rsid w:val="32C74903"/>
    <w:rsid w:val="33146FFA"/>
    <w:rsid w:val="338E22FD"/>
    <w:rsid w:val="338E62A6"/>
    <w:rsid w:val="33F627C9"/>
    <w:rsid w:val="3406711A"/>
    <w:rsid w:val="340F3168"/>
    <w:rsid w:val="34156EAF"/>
    <w:rsid w:val="34633840"/>
    <w:rsid w:val="346C5312"/>
    <w:rsid w:val="34B61F58"/>
    <w:rsid w:val="35212416"/>
    <w:rsid w:val="353F2ED0"/>
    <w:rsid w:val="356150B2"/>
    <w:rsid w:val="35D46E09"/>
    <w:rsid w:val="35FC5CDA"/>
    <w:rsid w:val="361608D1"/>
    <w:rsid w:val="3697072A"/>
    <w:rsid w:val="36B018E4"/>
    <w:rsid w:val="36CE5325"/>
    <w:rsid w:val="37D30012"/>
    <w:rsid w:val="380A29EE"/>
    <w:rsid w:val="382E0817"/>
    <w:rsid w:val="38715C39"/>
    <w:rsid w:val="389703CD"/>
    <w:rsid w:val="38C86AB9"/>
    <w:rsid w:val="39F407A5"/>
    <w:rsid w:val="3A1B4DE1"/>
    <w:rsid w:val="3A2F3A82"/>
    <w:rsid w:val="3B650AFF"/>
    <w:rsid w:val="3C05440E"/>
    <w:rsid w:val="3C3E62DA"/>
    <w:rsid w:val="3C6B7B28"/>
    <w:rsid w:val="3C801BD7"/>
    <w:rsid w:val="3C992BF7"/>
    <w:rsid w:val="3CF70A12"/>
    <w:rsid w:val="3DB85870"/>
    <w:rsid w:val="3DC65A10"/>
    <w:rsid w:val="3DCC1741"/>
    <w:rsid w:val="3E0F406B"/>
    <w:rsid w:val="3E335A8E"/>
    <w:rsid w:val="3E8B62D5"/>
    <w:rsid w:val="3EE72C89"/>
    <w:rsid w:val="3FA931F6"/>
    <w:rsid w:val="3FBF1225"/>
    <w:rsid w:val="3FF3077A"/>
    <w:rsid w:val="3FF549D4"/>
    <w:rsid w:val="40DF57B3"/>
    <w:rsid w:val="40E66FA1"/>
    <w:rsid w:val="418B7E3D"/>
    <w:rsid w:val="41A945C9"/>
    <w:rsid w:val="42AD3792"/>
    <w:rsid w:val="42C53A9C"/>
    <w:rsid w:val="42DE6396"/>
    <w:rsid w:val="431E5D24"/>
    <w:rsid w:val="4365451E"/>
    <w:rsid w:val="43AB2A94"/>
    <w:rsid w:val="445C52C6"/>
    <w:rsid w:val="44F53D30"/>
    <w:rsid w:val="45D86997"/>
    <w:rsid w:val="46085C4D"/>
    <w:rsid w:val="462C1916"/>
    <w:rsid w:val="465429F3"/>
    <w:rsid w:val="46674838"/>
    <w:rsid w:val="46A01805"/>
    <w:rsid w:val="474E2994"/>
    <w:rsid w:val="4750695B"/>
    <w:rsid w:val="47F51B5A"/>
    <w:rsid w:val="482D766D"/>
    <w:rsid w:val="485C023A"/>
    <w:rsid w:val="48CD4357"/>
    <w:rsid w:val="48D52AE9"/>
    <w:rsid w:val="493D7EB8"/>
    <w:rsid w:val="49483D85"/>
    <w:rsid w:val="49F7474D"/>
    <w:rsid w:val="49FC19CF"/>
    <w:rsid w:val="4AC46A3A"/>
    <w:rsid w:val="4ADE3C92"/>
    <w:rsid w:val="4AF150CA"/>
    <w:rsid w:val="4C064611"/>
    <w:rsid w:val="4C09425F"/>
    <w:rsid w:val="4C3968E0"/>
    <w:rsid w:val="4C4D523C"/>
    <w:rsid w:val="4C8C5006"/>
    <w:rsid w:val="4D5F057C"/>
    <w:rsid w:val="4E264AC2"/>
    <w:rsid w:val="4E53518F"/>
    <w:rsid w:val="4E895E7E"/>
    <w:rsid w:val="4EC2129C"/>
    <w:rsid w:val="4EED0B13"/>
    <w:rsid w:val="4FBA3DF2"/>
    <w:rsid w:val="4FD743AE"/>
    <w:rsid w:val="507C3BFE"/>
    <w:rsid w:val="50DE4DA9"/>
    <w:rsid w:val="50E65181"/>
    <w:rsid w:val="51341F24"/>
    <w:rsid w:val="514B62D8"/>
    <w:rsid w:val="51517578"/>
    <w:rsid w:val="518F5BE6"/>
    <w:rsid w:val="51B83AD7"/>
    <w:rsid w:val="520A045B"/>
    <w:rsid w:val="520D7F1F"/>
    <w:rsid w:val="529B7EB0"/>
    <w:rsid w:val="52E809D7"/>
    <w:rsid w:val="53095C1D"/>
    <w:rsid w:val="532F3557"/>
    <w:rsid w:val="5397791C"/>
    <w:rsid w:val="53B8088D"/>
    <w:rsid w:val="53FE11A2"/>
    <w:rsid w:val="5498365B"/>
    <w:rsid w:val="556E6279"/>
    <w:rsid w:val="558E7363"/>
    <w:rsid w:val="564E529E"/>
    <w:rsid w:val="56750AE4"/>
    <w:rsid w:val="56B1674B"/>
    <w:rsid w:val="56DA034A"/>
    <w:rsid w:val="57470E3C"/>
    <w:rsid w:val="57794F09"/>
    <w:rsid w:val="57C0559C"/>
    <w:rsid w:val="585225F3"/>
    <w:rsid w:val="58597995"/>
    <w:rsid w:val="587A5085"/>
    <w:rsid w:val="58CF5440"/>
    <w:rsid w:val="58F40317"/>
    <w:rsid w:val="59145D2B"/>
    <w:rsid w:val="59606CD1"/>
    <w:rsid w:val="59C12EC4"/>
    <w:rsid w:val="5A595FD1"/>
    <w:rsid w:val="5AA82E4A"/>
    <w:rsid w:val="5ABA1DC9"/>
    <w:rsid w:val="5AD44D61"/>
    <w:rsid w:val="5B68513C"/>
    <w:rsid w:val="5B8D347A"/>
    <w:rsid w:val="5B8E5344"/>
    <w:rsid w:val="5BF975F6"/>
    <w:rsid w:val="5BFA5BAB"/>
    <w:rsid w:val="5C4121CC"/>
    <w:rsid w:val="5C8833E1"/>
    <w:rsid w:val="5D406F09"/>
    <w:rsid w:val="5D494FC3"/>
    <w:rsid w:val="5D9F2A1E"/>
    <w:rsid w:val="5E7A57D9"/>
    <w:rsid w:val="5EA65556"/>
    <w:rsid w:val="5EE70E2F"/>
    <w:rsid w:val="5FDC33D5"/>
    <w:rsid w:val="60090E70"/>
    <w:rsid w:val="60243CAF"/>
    <w:rsid w:val="604F36AF"/>
    <w:rsid w:val="606505FA"/>
    <w:rsid w:val="60FC5A2B"/>
    <w:rsid w:val="61E66CAD"/>
    <w:rsid w:val="621B5576"/>
    <w:rsid w:val="62631AFA"/>
    <w:rsid w:val="629B24FB"/>
    <w:rsid w:val="62CF7092"/>
    <w:rsid w:val="634C5EAC"/>
    <w:rsid w:val="637A6E48"/>
    <w:rsid w:val="639C768D"/>
    <w:rsid w:val="63B85E54"/>
    <w:rsid w:val="63FA13C3"/>
    <w:rsid w:val="64370627"/>
    <w:rsid w:val="64944665"/>
    <w:rsid w:val="64E73162"/>
    <w:rsid w:val="64F56DF4"/>
    <w:rsid w:val="65994B66"/>
    <w:rsid w:val="65EF72FC"/>
    <w:rsid w:val="66433CD3"/>
    <w:rsid w:val="66EC4FC3"/>
    <w:rsid w:val="677F27B3"/>
    <w:rsid w:val="67E64CF1"/>
    <w:rsid w:val="681903D5"/>
    <w:rsid w:val="68E93B31"/>
    <w:rsid w:val="68EE7135"/>
    <w:rsid w:val="68F828C5"/>
    <w:rsid w:val="69016E0C"/>
    <w:rsid w:val="69136070"/>
    <w:rsid w:val="698353C9"/>
    <w:rsid w:val="69BB34A3"/>
    <w:rsid w:val="6A421FE5"/>
    <w:rsid w:val="6A43058D"/>
    <w:rsid w:val="6AF93A8C"/>
    <w:rsid w:val="6B2323D6"/>
    <w:rsid w:val="6B675B07"/>
    <w:rsid w:val="6BC40E5C"/>
    <w:rsid w:val="6BFE4607"/>
    <w:rsid w:val="6BFF1D07"/>
    <w:rsid w:val="6C62044F"/>
    <w:rsid w:val="6C7F158F"/>
    <w:rsid w:val="6C8A13AB"/>
    <w:rsid w:val="6C977F5F"/>
    <w:rsid w:val="6D8407F8"/>
    <w:rsid w:val="6DFC5F99"/>
    <w:rsid w:val="6E6C4712"/>
    <w:rsid w:val="6EF069A8"/>
    <w:rsid w:val="6F174B1F"/>
    <w:rsid w:val="6FF742D0"/>
    <w:rsid w:val="70175AC5"/>
    <w:rsid w:val="702C203D"/>
    <w:rsid w:val="706C4FFD"/>
    <w:rsid w:val="708D69DB"/>
    <w:rsid w:val="70FD4F33"/>
    <w:rsid w:val="71705FC9"/>
    <w:rsid w:val="72D1604B"/>
    <w:rsid w:val="73852935"/>
    <w:rsid w:val="74A93DF1"/>
    <w:rsid w:val="74CB1796"/>
    <w:rsid w:val="75440105"/>
    <w:rsid w:val="75885C21"/>
    <w:rsid w:val="759C66BF"/>
    <w:rsid w:val="7623126D"/>
    <w:rsid w:val="76394804"/>
    <w:rsid w:val="76395641"/>
    <w:rsid w:val="769F26E3"/>
    <w:rsid w:val="76CF4CF7"/>
    <w:rsid w:val="771511A7"/>
    <w:rsid w:val="771C4AC7"/>
    <w:rsid w:val="79345466"/>
    <w:rsid w:val="7940195F"/>
    <w:rsid w:val="798F31AC"/>
    <w:rsid w:val="79CA2BFE"/>
    <w:rsid w:val="79DC497A"/>
    <w:rsid w:val="79E15D13"/>
    <w:rsid w:val="7A16031E"/>
    <w:rsid w:val="7A870E74"/>
    <w:rsid w:val="7AA070ED"/>
    <w:rsid w:val="7AB50B0C"/>
    <w:rsid w:val="7AFC0E37"/>
    <w:rsid w:val="7BC55B1F"/>
    <w:rsid w:val="7BD328B6"/>
    <w:rsid w:val="7BE220F8"/>
    <w:rsid w:val="7C0678C0"/>
    <w:rsid w:val="7C2A78C7"/>
    <w:rsid w:val="7C677196"/>
    <w:rsid w:val="7D7E0172"/>
    <w:rsid w:val="7D894AA5"/>
    <w:rsid w:val="7DA57C63"/>
    <w:rsid w:val="7DCA0442"/>
    <w:rsid w:val="7E22191D"/>
    <w:rsid w:val="7E257192"/>
    <w:rsid w:val="7E414513"/>
    <w:rsid w:val="7E65108F"/>
    <w:rsid w:val="7EB03F69"/>
    <w:rsid w:val="7F075872"/>
    <w:rsid w:val="7F7F333C"/>
    <w:rsid w:val="7F821A2C"/>
    <w:rsid w:val="7FBE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C94AF"/>
  <w15:docId w15:val="{F1B1EC25-E69A-4E27-82BB-693226B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9146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46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46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46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46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46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46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46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4600"/>
    <w:pPr>
      <w:outlineLvl w:val="8"/>
    </w:pPr>
  </w:style>
  <w:style w:type="character" w:default="1" w:styleId="DefaultParagraphFont">
    <w:name w:val="Default Paragraph Font"/>
    <w:semiHidden/>
    <w:rsid w:val="009146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4600"/>
  </w:style>
  <w:style w:type="paragraph" w:styleId="BodyText">
    <w:name w:val="Body Text"/>
    <w:basedOn w:val="Normal"/>
    <w:link w:val="BodyTextChar"/>
    <w:qFormat/>
    <w:rPr>
      <w:rFonts w:eastAsia="Arial" w:cs="Arial"/>
      <w:color w:val="000000" w:themeColor="text1"/>
    </w:rPr>
  </w:style>
  <w:style w:type="paragraph" w:customStyle="1" w:styleId="H6">
    <w:name w:val="H6"/>
    <w:basedOn w:val="Heading5"/>
    <w:next w:val="Normal"/>
    <w:link w:val="H6Char"/>
    <w:rsid w:val="0091460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914600"/>
    <w:pPr>
      <w:ind w:left="1135"/>
    </w:pPr>
  </w:style>
  <w:style w:type="paragraph" w:styleId="List2">
    <w:name w:val="List 2"/>
    <w:basedOn w:val="List"/>
    <w:rsid w:val="00914600"/>
    <w:pPr>
      <w:ind w:left="851"/>
    </w:pPr>
  </w:style>
  <w:style w:type="paragraph" w:styleId="List">
    <w:name w:val="List"/>
    <w:basedOn w:val="Normal"/>
    <w:link w:val="ListChar"/>
    <w:rsid w:val="00914600"/>
    <w:pPr>
      <w:ind w:left="568" w:hanging="284"/>
    </w:pPr>
  </w:style>
  <w:style w:type="paragraph" w:styleId="TOC7">
    <w:name w:val="toc 7"/>
    <w:basedOn w:val="TOC6"/>
    <w:next w:val="Normal"/>
    <w:rsid w:val="00914600"/>
    <w:pPr>
      <w:ind w:left="2268" w:hanging="2268"/>
    </w:pPr>
  </w:style>
  <w:style w:type="paragraph" w:styleId="TOC6">
    <w:name w:val="toc 6"/>
    <w:basedOn w:val="TOC5"/>
    <w:next w:val="Normal"/>
    <w:rsid w:val="00914600"/>
    <w:pPr>
      <w:ind w:left="1985" w:hanging="1985"/>
    </w:pPr>
  </w:style>
  <w:style w:type="paragraph" w:styleId="TOC5">
    <w:name w:val="toc 5"/>
    <w:basedOn w:val="TOC4"/>
    <w:rsid w:val="00914600"/>
    <w:pPr>
      <w:ind w:left="1701" w:hanging="1701"/>
    </w:pPr>
  </w:style>
  <w:style w:type="paragraph" w:styleId="TOC4">
    <w:name w:val="toc 4"/>
    <w:basedOn w:val="TOC3"/>
    <w:rsid w:val="00914600"/>
    <w:pPr>
      <w:ind w:left="1418" w:hanging="1418"/>
    </w:pPr>
  </w:style>
  <w:style w:type="paragraph" w:styleId="TOC3">
    <w:name w:val="toc 3"/>
    <w:basedOn w:val="TOC2"/>
    <w:rsid w:val="00914600"/>
    <w:pPr>
      <w:ind w:left="1134" w:hanging="1134"/>
    </w:pPr>
  </w:style>
  <w:style w:type="paragraph" w:styleId="TOC2">
    <w:name w:val="toc 2"/>
    <w:basedOn w:val="TOC1"/>
    <w:rsid w:val="0091460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146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914600"/>
    <w:pPr>
      <w:ind w:left="851"/>
    </w:pPr>
  </w:style>
  <w:style w:type="paragraph" w:styleId="ListNumber">
    <w:name w:val="List Number"/>
    <w:basedOn w:val="List"/>
    <w:rsid w:val="00914600"/>
  </w:style>
  <w:style w:type="paragraph" w:styleId="ListBullet4">
    <w:name w:val="List Bullet 4"/>
    <w:basedOn w:val="ListBullet3"/>
    <w:rsid w:val="00914600"/>
    <w:pPr>
      <w:ind w:left="1418"/>
    </w:pPr>
  </w:style>
  <w:style w:type="paragraph" w:styleId="ListBullet3">
    <w:name w:val="List Bullet 3"/>
    <w:basedOn w:val="ListBullet2"/>
    <w:rsid w:val="00914600"/>
    <w:pPr>
      <w:ind w:left="1135"/>
    </w:pPr>
  </w:style>
  <w:style w:type="paragraph" w:styleId="ListBullet2">
    <w:name w:val="List Bullet 2"/>
    <w:basedOn w:val="ListBullet"/>
    <w:rsid w:val="00914600"/>
    <w:pPr>
      <w:ind w:left="851"/>
    </w:pPr>
  </w:style>
  <w:style w:type="paragraph" w:styleId="ListBullet">
    <w:name w:val="List Bullet"/>
    <w:basedOn w:val="List"/>
    <w:link w:val="ListBulletChar"/>
    <w:rsid w:val="00914600"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rsid w:val="00914600"/>
    <w:pPr>
      <w:ind w:left="1702"/>
    </w:pPr>
  </w:style>
  <w:style w:type="paragraph" w:styleId="TOC8">
    <w:name w:val="toc 8"/>
    <w:basedOn w:val="TOC1"/>
    <w:rsid w:val="0091460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914600"/>
    <w:pPr>
      <w:jc w:val="center"/>
    </w:pPr>
    <w:rPr>
      <w:i/>
    </w:rPr>
  </w:style>
  <w:style w:type="paragraph" w:styleId="Header">
    <w:name w:val="header"/>
    <w:link w:val="HeaderChar"/>
    <w:rsid w:val="009146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rsid w:val="0091460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914600"/>
    <w:pPr>
      <w:ind w:left="1702"/>
    </w:pPr>
  </w:style>
  <w:style w:type="paragraph" w:styleId="List4">
    <w:name w:val="List 4"/>
    <w:basedOn w:val="List3"/>
    <w:rsid w:val="00914600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b/>
    </w:rPr>
  </w:style>
  <w:style w:type="paragraph" w:styleId="TOC9">
    <w:name w:val="toc 9"/>
    <w:basedOn w:val="TOC8"/>
    <w:rsid w:val="00914600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rsid w:val="00914600"/>
    <w:pPr>
      <w:keepLines/>
      <w:spacing w:after="0"/>
    </w:pPr>
  </w:style>
  <w:style w:type="paragraph" w:styleId="Index2">
    <w:name w:val="index 2"/>
    <w:basedOn w:val="Index1"/>
    <w:rsid w:val="0091460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rsid w:val="00914600"/>
    <w:rPr>
      <w:b/>
      <w:position w:val="6"/>
      <w:sz w:val="16"/>
    </w:rPr>
  </w:style>
  <w:style w:type="paragraph" w:customStyle="1" w:styleId="B10">
    <w:name w:val="B1"/>
    <w:basedOn w:val="List"/>
    <w:link w:val="B1Char1"/>
    <w:rsid w:val="00914600"/>
  </w:style>
  <w:style w:type="paragraph" w:customStyle="1" w:styleId="00BodyText">
    <w:name w:val="00 BodyText"/>
    <w:basedOn w:val="Normal"/>
    <w:qFormat/>
    <w:pPr>
      <w:spacing w:after="220"/>
    </w:pPr>
    <w:rPr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9146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146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460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914600"/>
    <w:rPr>
      <w:b/>
    </w:rPr>
  </w:style>
  <w:style w:type="paragraph" w:customStyle="1" w:styleId="TAC">
    <w:name w:val="TAC"/>
    <w:basedOn w:val="TAL"/>
    <w:link w:val="TACChar"/>
    <w:rsid w:val="00914600"/>
    <w:pPr>
      <w:jc w:val="center"/>
    </w:pPr>
  </w:style>
  <w:style w:type="paragraph" w:customStyle="1" w:styleId="TAL">
    <w:name w:val="TAL"/>
    <w:basedOn w:val="Normal"/>
    <w:link w:val="TALChar"/>
    <w:rsid w:val="009146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91460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146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14600"/>
    <w:pPr>
      <w:keepLines/>
      <w:ind w:left="1135" w:hanging="851"/>
    </w:pPr>
  </w:style>
  <w:style w:type="paragraph" w:customStyle="1" w:styleId="EX">
    <w:name w:val="EX"/>
    <w:basedOn w:val="Normal"/>
    <w:link w:val="EXChar"/>
    <w:rsid w:val="00914600"/>
    <w:pPr>
      <w:keepLines/>
      <w:ind w:left="1702" w:hanging="1418"/>
    </w:pPr>
  </w:style>
  <w:style w:type="paragraph" w:customStyle="1" w:styleId="FP">
    <w:name w:val="FP"/>
    <w:basedOn w:val="Normal"/>
    <w:rsid w:val="00914600"/>
    <w:pPr>
      <w:spacing w:after="0"/>
    </w:pPr>
  </w:style>
  <w:style w:type="paragraph" w:customStyle="1" w:styleId="LD">
    <w:name w:val="LD"/>
    <w:rsid w:val="009146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4600"/>
    <w:pPr>
      <w:spacing w:after="0"/>
    </w:pPr>
  </w:style>
  <w:style w:type="paragraph" w:customStyle="1" w:styleId="EW">
    <w:name w:val="EW"/>
    <w:basedOn w:val="EX"/>
    <w:rsid w:val="00914600"/>
    <w:pPr>
      <w:spacing w:after="0"/>
    </w:pPr>
  </w:style>
  <w:style w:type="paragraph" w:customStyle="1" w:styleId="EQ">
    <w:name w:val="EQ"/>
    <w:basedOn w:val="Normal"/>
    <w:next w:val="Normal"/>
    <w:rsid w:val="009146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146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46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4600"/>
    <w:pPr>
      <w:jc w:val="right"/>
    </w:pPr>
  </w:style>
  <w:style w:type="paragraph" w:customStyle="1" w:styleId="TAN">
    <w:name w:val="TAN"/>
    <w:basedOn w:val="TAL"/>
    <w:rsid w:val="00914600"/>
    <w:pPr>
      <w:ind w:left="851" w:hanging="851"/>
    </w:pPr>
  </w:style>
  <w:style w:type="paragraph" w:customStyle="1" w:styleId="ZA">
    <w:name w:val="ZA"/>
    <w:rsid w:val="009146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46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46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46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4600"/>
    <w:pPr>
      <w:framePr w:wrap="notBeside" w:y="16161"/>
    </w:pPr>
  </w:style>
  <w:style w:type="character" w:customStyle="1" w:styleId="ZGSM">
    <w:name w:val="ZGSM"/>
    <w:rsid w:val="00914600"/>
  </w:style>
  <w:style w:type="paragraph" w:customStyle="1" w:styleId="ZG">
    <w:name w:val="ZG"/>
    <w:rsid w:val="009146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link w:val="EditorsNoteChar"/>
    <w:rsid w:val="00914600"/>
    <w:rPr>
      <w:color w:val="FF0000"/>
    </w:rPr>
  </w:style>
  <w:style w:type="paragraph" w:customStyle="1" w:styleId="B2">
    <w:name w:val="B2"/>
    <w:basedOn w:val="List2"/>
    <w:link w:val="B2Char"/>
    <w:rsid w:val="00914600"/>
  </w:style>
  <w:style w:type="paragraph" w:customStyle="1" w:styleId="B3">
    <w:name w:val="B3"/>
    <w:basedOn w:val="List3"/>
    <w:link w:val="B3Char"/>
    <w:rsid w:val="00914600"/>
  </w:style>
  <w:style w:type="paragraph" w:customStyle="1" w:styleId="B4">
    <w:name w:val="B4"/>
    <w:basedOn w:val="List4"/>
    <w:link w:val="B4Char"/>
    <w:rsid w:val="00914600"/>
  </w:style>
  <w:style w:type="paragraph" w:customStyle="1" w:styleId="B5">
    <w:name w:val="B5"/>
    <w:basedOn w:val="List5"/>
    <w:rsid w:val="00914600"/>
  </w:style>
  <w:style w:type="paragraph" w:customStyle="1" w:styleId="ZTD">
    <w:name w:val="ZTD"/>
    <w:basedOn w:val="ZB"/>
    <w:rsid w:val="009146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1Char1">
    <w:name w:val="B1 Char1"/>
    <w:link w:val="B10"/>
    <w:qFormat/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paragraph" w:customStyle="1" w:styleId="Observation">
    <w:name w:val="Observation"/>
    <w:basedOn w:val="Normal"/>
    <w:qFormat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tyle129">
    <w:name w:val="_Style 129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</w:rPr>
  </w:style>
  <w:style w:type="paragraph" w:customStyle="1" w:styleId="Style131">
    <w:name w:val="_Style 131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noProof/>
      <w:sz w:val="18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8"/>
      </w:numPr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ko-KR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Arial" w:hAnsi="Arial" w:cs="Arial"/>
      <w:color w:val="000000" w:themeColor="text1"/>
      <w:lang w:val="en-GB" w:eastAsia="en-GB"/>
    </w:rPr>
  </w:style>
  <w:style w:type="paragraph" w:customStyle="1" w:styleId="1">
    <w:name w:val="正文1"/>
    <w:qFormat/>
    <w:pPr>
      <w:spacing w:after="160" w:line="259" w:lineRule="auto"/>
      <w:jc w:val="both"/>
    </w:pPr>
    <w:rPr>
      <w:kern w:val="2"/>
      <w:sz w:val="21"/>
      <w:szCs w:val="21"/>
      <w:lang w:val="en-US" w:eastAsia="zh-CN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SimSun"/>
      <w:b/>
      <w:sz w:val="24"/>
      <w:lang w:val="en-GB" w:eastAsia="zh-CN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DengXian"/>
    </w:rPr>
  </w:style>
  <w:style w:type="paragraph" w:customStyle="1" w:styleId="SpecText">
    <w:name w:val="SpecText"/>
    <w:basedOn w:val="Normal"/>
    <w:qFormat/>
    <w:rPr>
      <w:rFonts w:eastAsia="Batang"/>
    </w:rPr>
  </w:style>
  <w:style w:type="paragraph" w:customStyle="1" w:styleId="ListBullet6">
    <w:name w:val="List Bullet 6"/>
    <w:basedOn w:val="ListBullet5"/>
    <w:qFormat/>
    <w:rPr>
      <w:lang w:eastAsia="ko-KR"/>
    </w:r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DengXia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DengXian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Reference">
    <w:name w:val="Reference"/>
    <w:basedOn w:val="Normal"/>
    <w:qFormat/>
    <w:pPr>
      <w:numPr>
        <w:numId w:val="10"/>
      </w:numPr>
      <w:spacing w:after="120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textAlignment w:val="auto"/>
    </w:pPr>
    <w:rPr>
      <w:rFonts w:eastAsia="DengXian" w:cs="Arial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Times New Roman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Revision2">
    <w:name w:val="Revision2"/>
    <w:hidden/>
    <w:uiPriority w:val="99"/>
    <w:unhideWhenUsed/>
    <w:qFormat/>
    <w:rPr>
      <w:rFonts w:ascii="Arial" w:eastAsia="Times New Roman" w:hAnsi="Arial"/>
      <w:lang w:eastAsia="en-GB"/>
    </w:rPr>
  </w:style>
  <w:style w:type="paragraph" w:customStyle="1" w:styleId="10">
    <w:name w:val="修订1"/>
    <w:hidden/>
    <w:uiPriority w:val="99"/>
    <w:unhideWhenUsed/>
    <w:qFormat/>
    <w:rPr>
      <w:rFonts w:ascii="Arial" w:eastAsia="Times New Roman" w:hAnsi="Arial"/>
      <w:lang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="Times New Roman" w:hAnsi="Arial"/>
      <w:lang w:eastAsia="en-GB"/>
    </w:rPr>
  </w:style>
  <w:style w:type="paragraph" w:customStyle="1" w:styleId="Revision4">
    <w:name w:val="Revision4"/>
    <w:hidden/>
    <w:uiPriority w:val="99"/>
    <w:unhideWhenUsed/>
    <w:qFormat/>
    <w:rPr>
      <w:rFonts w:ascii="Arial" w:eastAsia="Times New Roman" w:hAnsi="Arial"/>
      <w:lang w:eastAsia="en-GB"/>
    </w:rPr>
  </w:style>
  <w:style w:type="paragraph" w:customStyle="1" w:styleId="Revision5">
    <w:name w:val="Revision5"/>
    <w:hidden/>
    <w:uiPriority w:val="99"/>
    <w:unhideWhenUsed/>
    <w:qFormat/>
    <w:rPr>
      <w:rFonts w:ascii="Arial" w:eastAsia="Times New Roman" w:hAnsi="Arial"/>
      <w:lang w:eastAsia="en-GB"/>
    </w:rPr>
  </w:style>
  <w:style w:type="paragraph" w:styleId="Revision">
    <w:name w:val="Revision"/>
    <w:hidden/>
    <w:uiPriority w:val="99"/>
    <w:unhideWhenUsed/>
    <w:rsid w:val="0091460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401C2-4F6D-489D-84B9-8C0B3D03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1939</Characters>
  <Application>Microsoft Office Word</Application>
  <DocSecurity>0</DocSecurity>
  <Lines>16</Lines>
  <Paragraphs>4</Paragraphs>
  <ScaleCrop>false</ScaleCrop>
  <Company>Ericsson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Congchi</dc:creator>
  <cp:lastModifiedBy>Draft_v2</cp:lastModifiedBy>
  <cp:revision>4</cp:revision>
  <cp:lastPrinted>2018-05-22T10:28:00Z</cp:lastPrinted>
  <dcterms:created xsi:type="dcterms:W3CDTF">2025-01-21T14:44:00Z</dcterms:created>
  <dcterms:modified xsi:type="dcterms:W3CDTF">2025-01-21T14:45:00Z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93FACA1AB33C4B96B1AA5EFED7459B29</vt:lpwstr>
  </property>
</Properties>
</file>