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3C96B" w14:textId="31FA8BDE" w:rsidR="00283A8E" w:rsidRPr="00283A8E" w:rsidRDefault="00283A8E" w:rsidP="00283A8E">
      <w:pPr>
        <w:tabs>
          <w:tab w:val="right" w:pos="9781"/>
        </w:tabs>
        <w:overflowPunct/>
        <w:autoSpaceDE/>
        <w:autoSpaceDN/>
        <w:adjustRightInd/>
        <w:spacing w:after="0"/>
        <w:textAlignment w:val="auto"/>
        <w:rPr>
          <w:rFonts w:ascii="Arial" w:eastAsia="Yu Mincho" w:hAnsi="Arial" w:hint="eastAsia"/>
          <w:b/>
          <w:noProof/>
          <w:sz w:val="24"/>
          <w:lang w:eastAsia="ja-JP"/>
        </w:rPr>
      </w:pPr>
      <w:bookmarkStart w:id="0" w:name="Title"/>
      <w:bookmarkStart w:id="1" w:name="DocumentFor"/>
      <w:bookmarkEnd w:id="0"/>
      <w:bookmarkEnd w:id="1"/>
      <w:r w:rsidRPr="00283A8E">
        <w:rPr>
          <w:rFonts w:ascii="Arial" w:eastAsia="SimSun" w:hAnsi="Arial"/>
          <w:b/>
          <w:noProof/>
          <w:sz w:val="24"/>
          <w:lang w:eastAsia="en-US"/>
        </w:rPr>
        <w:t>3GPP TSG RAN WG2#127bis</w:t>
      </w:r>
      <w:r w:rsidRPr="00283A8E">
        <w:rPr>
          <w:rFonts w:ascii="Arial" w:eastAsia="SimSun" w:hAnsi="Arial"/>
          <w:b/>
          <w:noProof/>
          <w:sz w:val="24"/>
          <w:lang w:eastAsia="en-US"/>
        </w:rPr>
        <w:tab/>
        <w:t>R2-24079</w:t>
      </w:r>
      <w:r w:rsidRPr="00283A8E">
        <w:rPr>
          <w:rFonts w:ascii="Arial" w:eastAsia="Yu Mincho" w:hAnsi="Arial" w:hint="eastAsia"/>
          <w:b/>
          <w:noProof/>
          <w:sz w:val="24"/>
          <w:lang w:eastAsia="ja-JP"/>
        </w:rPr>
        <w:t>1</w:t>
      </w:r>
      <w:r>
        <w:rPr>
          <w:rFonts w:ascii="Arial" w:eastAsia="Yu Mincho" w:hAnsi="Arial" w:hint="eastAsia"/>
          <w:b/>
          <w:noProof/>
          <w:sz w:val="24"/>
          <w:lang w:eastAsia="ja-JP"/>
        </w:rPr>
        <w:t>1</w:t>
      </w:r>
    </w:p>
    <w:p w14:paraId="1342DF8C" w14:textId="77777777" w:rsidR="00283A8E" w:rsidRPr="00283A8E" w:rsidRDefault="00283A8E" w:rsidP="00283A8E">
      <w:pPr>
        <w:tabs>
          <w:tab w:val="right" w:pos="9216"/>
        </w:tabs>
        <w:overflowPunct/>
        <w:autoSpaceDE/>
        <w:autoSpaceDN/>
        <w:adjustRightInd/>
        <w:spacing w:after="0"/>
        <w:textAlignment w:val="auto"/>
        <w:rPr>
          <w:rFonts w:ascii="Arial" w:eastAsia="SimSun" w:hAnsi="Arial"/>
          <w:b/>
          <w:noProof/>
          <w:sz w:val="24"/>
          <w:lang w:eastAsia="en-US"/>
        </w:rPr>
      </w:pPr>
      <w:r w:rsidRPr="00283A8E">
        <w:rPr>
          <w:rFonts w:ascii="Arial" w:eastAsia="SimSun" w:hAnsi="Arial"/>
          <w:b/>
          <w:noProof/>
          <w:sz w:val="24"/>
          <w:lang w:eastAsia="en-US"/>
        </w:rPr>
        <w:t>Hefei, China, 14th - 18th October 2024</w:t>
      </w:r>
    </w:p>
    <w:p w14:paraId="0786B0E4" w14:textId="77777777" w:rsidR="00283A8E" w:rsidRPr="00283A8E" w:rsidRDefault="00283A8E" w:rsidP="00283A8E">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553CC2B0" w14:textId="77777777" w:rsidR="00283A8E" w:rsidRPr="00283A8E" w:rsidRDefault="00283A8E" w:rsidP="00283A8E">
      <w:pPr>
        <w:tabs>
          <w:tab w:val="left" w:pos="7655"/>
        </w:tabs>
        <w:overflowPunct/>
        <w:autoSpaceDE/>
        <w:autoSpaceDN/>
        <w:adjustRightInd/>
        <w:spacing w:after="0"/>
        <w:textAlignment w:val="auto"/>
        <w:outlineLvl w:val="0"/>
        <w:rPr>
          <w:rFonts w:ascii="Arial" w:eastAsia="SimSun" w:hAnsi="Arial" w:cs="SimSun"/>
          <w:noProof/>
          <w:lang w:eastAsia="ko-KR"/>
        </w:rPr>
      </w:pPr>
    </w:p>
    <w:p w14:paraId="7B16DDA2" w14:textId="47ED8534" w:rsidR="005046B5" w:rsidRPr="005046B5" w:rsidRDefault="005046B5" w:rsidP="00283A8E">
      <w:pPr>
        <w:tabs>
          <w:tab w:val="right" w:pos="9781"/>
        </w:tabs>
        <w:spacing w:after="0"/>
        <w:rPr>
          <w:rFonts w:ascii="Arial" w:hAnsi="Arial" w:cs="Arial"/>
          <w:b/>
          <w:sz w:val="28"/>
          <w:szCs w:val="28"/>
          <w:lang w:eastAsia="ja-JP"/>
        </w:rPr>
      </w:pPr>
      <w:r w:rsidRPr="00DF61C3">
        <w:rPr>
          <w:rFonts w:ascii="Arial" w:eastAsia="DengXian" w:hAnsi="Arial" w:cs="Arial"/>
          <w:b/>
          <w:bCs/>
          <w:sz w:val="28"/>
          <w:szCs w:val="28"/>
        </w:rPr>
        <w:t>3GPP TSG-RAN WG1 Meeting #</w:t>
      </w:r>
      <w:r w:rsidRPr="00DF61C3">
        <w:rPr>
          <w:rFonts w:ascii="Arial" w:eastAsia="DengXian" w:hAnsi="Arial" w:cs="Arial"/>
          <w:b/>
          <w:sz w:val="28"/>
          <w:szCs w:val="28"/>
        </w:rPr>
        <w:t>1</w:t>
      </w:r>
      <w:r w:rsidRPr="00DF61C3">
        <w:rPr>
          <w:rFonts w:ascii="Arial" w:eastAsia="DengXian" w:hAnsi="Arial" w:cs="Arial" w:hint="eastAsia"/>
          <w:b/>
          <w:sz w:val="28"/>
          <w:szCs w:val="28"/>
        </w:rPr>
        <w:t>1</w:t>
      </w:r>
      <w:r w:rsidRPr="00DF61C3">
        <w:rPr>
          <w:rFonts w:ascii="Arial" w:eastAsia="DengXian" w:hAnsi="Arial" w:cs="Arial"/>
          <w:b/>
          <w:sz w:val="28"/>
          <w:szCs w:val="28"/>
        </w:rPr>
        <w:t>8</w:t>
      </w:r>
      <w:r w:rsidRPr="00DF61C3">
        <w:rPr>
          <w:rFonts w:ascii="Arial" w:eastAsia="DengXian" w:hAnsi="Arial" w:cs="Arial"/>
          <w:b/>
          <w:bCs/>
          <w:sz w:val="28"/>
          <w:szCs w:val="28"/>
        </w:rPr>
        <w:tab/>
        <w:t>R1-</w:t>
      </w:r>
      <w:r w:rsidRPr="005046B5">
        <w:rPr>
          <w:rFonts w:ascii="Arial" w:eastAsia="DengXian" w:hAnsi="Arial" w:cs="Arial"/>
          <w:b/>
          <w:bCs/>
          <w:sz w:val="28"/>
          <w:szCs w:val="28"/>
        </w:rPr>
        <w:t>240740</w:t>
      </w:r>
      <w:r w:rsidR="00057766">
        <w:rPr>
          <w:rFonts w:ascii="Arial" w:eastAsia="DengXian" w:hAnsi="Arial" w:cs="Arial"/>
          <w:b/>
          <w:bCs/>
          <w:sz w:val="28"/>
          <w:szCs w:val="28"/>
        </w:rPr>
        <w:t>1</w:t>
      </w:r>
    </w:p>
    <w:p w14:paraId="374185CA" w14:textId="77777777" w:rsidR="005046B5" w:rsidRPr="00DF61C3" w:rsidRDefault="005046B5" w:rsidP="005046B5">
      <w:pPr>
        <w:tabs>
          <w:tab w:val="left" w:pos="3106"/>
          <w:tab w:val="center" w:pos="4536"/>
          <w:tab w:val="right" w:pos="9072"/>
        </w:tabs>
        <w:contextualSpacing/>
        <w:rPr>
          <w:rFonts w:ascii="Arial" w:eastAsia="DengXian" w:hAnsi="Arial" w:cs="Arial"/>
          <w:b/>
          <w:bCs/>
          <w:sz w:val="28"/>
          <w:szCs w:val="28"/>
        </w:rPr>
      </w:pPr>
      <w:r w:rsidRPr="00DF61C3">
        <w:rPr>
          <w:rFonts w:ascii="Arial" w:hAnsi="Arial" w:cs="Arial"/>
          <w:b/>
          <w:sz w:val="28"/>
          <w:szCs w:val="28"/>
        </w:rPr>
        <w:t>Maastricht, The Netherlands, 19</w:t>
      </w:r>
      <w:r w:rsidRPr="00DF61C3">
        <w:rPr>
          <w:rFonts w:ascii="Arial" w:hAnsi="Arial" w:cs="Arial"/>
          <w:b/>
          <w:sz w:val="28"/>
          <w:szCs w:val="28"/>
          <w:vertAlign w:val="superscript"/>
        </w:rPr>
        <w:t>th</w:t>
      </w:r>
      <w:r w:rsidRPr="00DF61C3">
        <w:rPr>
          <w:rFonts w:ascii="Arial" w:hAnsi="Arial" w:cs="Arial"/>
          <w:b/>
          <w:sz w:val="28"/>
          <w:szCs w:val="28"/>
        </w:rPr>
        <w:t xml:space="preserve"> – 23</w:t>
      </w:r>
      <w:r w:rsidRPr="00DF61C3">
        <w:rPr>
          <w:rFonts w:ascii="Arial" w:hAnsi="Arial" w:cs="Arial"/>
          <w:b/>
          <w:sz w:val="28"/>
          <w:szCs w:val="28"/>
          <w:vertAlign w:val="superscript"/>
        </w:rPr>
        <w:t>rd</w:t>
      </w:r>
      <w:r w:rsidRPr="00DF61C3">
        <w:rPr>
          <w:rFonts w:ascii="Arial" w:hAnsi="Arial" w:cs="Arial"/>
          <w:b/>
          <w:sz w:val="28"/>
          <w:szCs w:val="28"/>
        </w:rPr>
        <w:t xml:space="preserve"> August, 2024</w:t>
      </w:r>
    </w:p>
    <w:p w14:paraId="5D31DD14" w14:textId="77777777" w:rsidR="00B97703" w:rsidRPr="00283A8E" w:rsidRDefault="00B97703">
      <w:pPr>
        <w:rPr>
          <w:rFonts w:ascii="Arial" w:eastAsia="Yu Mincho" w:hAnsi="Arial" w:cs="Arial" w:hint="eastAsia"/>
          <w:sz w:val="22"/>
          <w:szCs w:val="22"/>
          <w:lang w:eastAsia="ja-JP"/>
        </w:rPr>
      </w:pPr>
    </w:p>
    <w:p w14:paraId="39DC608F" w14:textId="27D44C15" w:rsidR="00701C41" w:rsidRDefault="004E3939" w:rsidP="00283A8E">
      <w:pPr>
        <w:spacing w:after="0"/>
        <w:ind w:left="1988" w:hangingChars="900" w:hanging="1988"/>
        <w:jc w:val="both"/>
        <w:rPr>
          <w:rFonts w:ascii="Arial" w:hAnsi="Arial" w:cs="Arial"/>
          <w:b/>
          <w:sz w:val="22"/>
          <w:szCs w:val="22"/>
        </w:rPr>
      </w:pPr>
      <w:r w:rsidRPr="00C2338D">
        <w:rPr>
          <w:rFonts w:ascii="Arial" w:hAnsi="Arial" w:cs="Arial"/>
          <w:b/>
          <w:sz w:val="22"/>
          <w:szCs w:val="22"/>
        </w:rPr>
        <w:t>Title:</w:t>
      </w:r>
      <w:r w:rsidR="00701C41">
        <w:rPr>
          <w:rFonts w:ascii="Arial" w:hAnsi="Arial" w:cs="Arial"/>
          <w:b/>
          <w:sz w:val="22"/>
          <w:szCs w:val="22"/>
        </w:rPr>
        <w:t xml:space="preserve"> </w:t>
      </w:r>
      <w:r w:rsidR="00701C41">
        <w:rPr>
          <w:rFonts w:ascii="Arial" w:hAnsi="Arial" w:cs="Arial"/>
          <w:b/>
          <w:sz w:val="22"/>
          <w:szCs w:val="22"/>
        </w:rPr>
        <w:tab/>
      </w:r>
      <w:r w:rsidR="00701C41" w:rsidRPr="00E414E9">
        <w:rPr>
          <w:rFonts w:ascii="Arial" w:hAnsi="Arial" w:cs="Arial"/>
          <w:bCs/>
          <w:sz w:val="22"/>
          <w:szCs w:val="22"/>
        </w:rPr>
        <w:t>Reply LS on synchronization source change at the transmitting anchor UE in SL positioning</w:t>
      </w:r>
    </w:p>
    <w:p w14:paraId="176FEEDD" w14:textId="77777777" w:rsidR="00701C41" w:rsidRPr="003B26D6" w:rsidRDefault="00701C41" w:rsidP="00283A8E">
      <w:pPr>
        <w:spacing w:after="0"/>
        <w:ind w:left="1988" w:hangingChars="900" w:hanging="1988"/>
        <w:jc w:val="both"/>
        <w:rPr>
          <w:rFonts w:ascii="Arial" w:hAnsi="Arial" w:cs="Arial"/>
          <w:b/>
          <w:sz w:val="22"/>
          <w:szCs w:val="22"/>
        </w:rPr>
      </w:pPr>
    </w:p>
    <w:p w14:paraId="2AAE4818" w14:textId="1DFA7D77" w:rsidR="00B97703" w:rsidRPr="00E414E9" w:rsidRDefault="00545A16" w:rsidP="00283A8E">
      <w:pPr>
        <w:spacing w:after="60"/>
        <w:ind w:left="1985" w:hanging="1985"/>
        <w:jc w:val="both"/>
        <w:rPr>
          <w:rFonts w:ascii="Arial" w:hAnsi="Arial" w:cs="Arial"/>
          <w:bCs/>
          <w:sz w:val="22"/>
          <w:szCs w:val="22"/>
        </w:rPr>
      </w:pPr>
      <w:bookmarkStart w:id="2" w:name="OLE_LINK57"/>
      <w:bookmarkStart w:id="3" w:name="OLE_LINK58"/>
      <w:r w:rsidRPr="00545A16">
        <w:rPr>
          <w:rFonts w:ascii="Arial" w:hAnsi="Arial" w:cs="Arial"/>
          <w:b/>
          <w:bCs/>
          <w:sz w:val="22"/>
          <w:szCs w:val="22"/>
        </w:rPr>
        <w:t>Response to:</w:t>
      </w:r>
      <w:r w:rsidR="00701C41">
        <w:rPr>
          <w:rFonts w:ascii="Arial" w:hAnsi="Arial" w:cs="Arial"/>
          <w:b/>
          <w:sz w:val="22"/>
          <w:szCs w:val="22"/>
        </w:rPr>
        <w:tab/>
      </w:r>
      <w:r w:rsidRPr="00E414E9">
        <w:rPr>
          <w:rFonts w:ascii="Arial" w:hAnsi="Arial" w:cs="Arial"/>
          <w:bCs/>
          <w:sz w:val="22"/>
          <w:szCs w:val="22"/>
        </w:rPr>
        <w:t>R1-2405788</w:t>
      </w:r>
      <w:r w:rsidR="00701C41" w:rsidRPr="00E414E9">
        <w:rPr>
          <w:rFonts w:ascii="Arial" w:hAnsi="Arial" w:cs="Arial"/>
          <w:bCs/>
          <w:sz w:val="22"/>
          <w:szCs w:val="22"/>
        </w:rPr>
        <w:t xml:space="preserve"> </w:t>
      </w:r>
      <w:r w:rsidRPr="00E414E9">
        <w:rPr>
          <w:rFonts w:ascii="Arial" w:hAnsi="Arial" w:cs="Arial"/>
          <w:bCs/>
          <w:sz w:val="22"/>
          <w:szCs w:val="22"/>
        </w:rPr>
        <w:t>(R4-2410352)</w:t>
      </w:r>
    </w:p>
    <w:p w14:paraId="7B107C0F" w14:textId="77777777" w:rsidR="00B97703" w:rsidRPr="00C2338D" w:rsidRDefault="00B97703" w:rsidP="00283A8E">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C2338D">
        <w:rPr>
          <w:rFonts w:ascii="Arial" w:hAnsi="Arial" w:cs="Arial"/>
          <w:b/>
          <w:sz w:val="22"/>
          <w:szCs w:val="22"/>
        </w:rPr>
        <w:t>Release:</w:t>
      </w:r>
      <w:r w:rsidRPr="00C2338D">
        <w:rPr>
          <w:rFonts w:ascii="Arial" w:hAnsi="Arial" w:cs="Arial"/>
          <w:b/>
          <w:bCs/>
          <w:sz w:val="22"/>
          <w:szCs w:val="22"/>
        </w:rPr>
        <w:tab/>
      </w:r>
      <w:r w:rsidR="00F07126" w:rsidRPr="00E414E9">
        <w:rPr>
          <w:rFonts w:ascii="Arial" w:hAnsi="Arial" w:cs="Arial"/>
          <w:sz w:val="22"/>
          <w:szCs w:val="22"/>
        </w:rPr>
        <w:t>Rel-1</w:t>
      </w:r>
      <w:r w:rsidR="0009727C" w:rsidRPr="00E414E9">
        <w:rPr>
          <w:rFonts w:ascii="Arial" w:hAnsi="Arial" w:cs="Arial"/>
          <w:sz w:val="22"/>
          <w:szCs w:val="22"/>
        </w:rPr>
        <w:t>8</w:t>
      </w:r>
    </w:p>
    <w:bookmarkEnd w:id="4"/>
    <w:bookmarkEnd w:id="5"/>
    <w:bookmarkEnd w:id="6"/>
    <w:p w14:paraId="42744642" w14:textId="415AE3EA" w:rsidR="00B46A32" w:rsidRPr="00C2338D" w:rsidRDefault="00B97703" w:rsidP="00283A8E">
      <w:pPr>
        <w:ind w:left="1985" w:hanging="1985"/>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9757A1" w:rsidRPr="00E414E9">
        <w:rPr>
          <w:rFonts w:ascii="Arial" w:hAnsi="Arial" w:cs="Arial"/>
          <w:sz w:val="22"/>
          <w:szCs w:val="22"/>
        </w:rPr>
        <w:t>NR_pos_enh2</w:t>
      </w:r>
      <w:r w:rsidR="00BA4586" w:rsidRPr="00E414E9">
        <w:rPr>
          <w:rFonts w:ascii="Arial" w:hAnsi="Arial" w:cs="Arial"/>
          <w:sz w:val="22"/>
          <w:szCs w:val="22"/>
        </w:rPr>
        <w:t>-Core</w:t>
      </w:r>
    </w:p>
    <w:p w14:paraId="0FCC55BE" w14:textId="77777777" w:rsidR="00B97703" w:rsidRPr="00C2338D" w:rsidRDefault="00B97703" w:rsidP="002B1B25">
      <w:pPr>
        <w:spacing w:after="60"/>
        <w:rPr>
          <w:rFonts w:ascii="Arial" w:hAnsi="Arial" w:cs="Arial"/>
          <w:b/>
          <w:sz w:val="22"/>
          <w:szCs w:val="22"/>
        </w:rPr>
      </w:pPr>
    </w:p>
    <w:p w14:paraId="2D020928" w14:textId="56E64F57" w:rsidR="00B97703" w:rsidRPr="00E414E9" w:rsidRDefault="004E3939" w:rsidP="004E3939">
      <w:pPr>
        <w:spacing w:after="60"/>
        <w:ind w:left="1985" w:hanging="1985"/>
        <w:rPr>
          <w:rFonts w:ascii="Arial" w:hAnsi="Arial" w:cs="Arial"/>
          <w:bCs/>
          <w:sz w:val="22"/>
          <w:szCs w:val="22"/>
        </w:rPr>
      </w:pPr>
      <w:r w:rsidRPr="00E414E9">
        <w:rPr>
          <w:rFonts w:ascii="Arial" w:hAnsi="Arial" w:cs="Arial"/>
          <w:b/>
          <w:sz w:val="22"/>
          <w:szCs w:val="22"/>
        </w:rPr>
        <w:t>Source:</w:t>
      </w:r>
      <w:r w:rsidRPr="00E414E9">
        <w:rPr>
          <w:rFonts w:ascii="Arial" w:hAnsi="Arial" w:cs="Arial"/>
          <w:bCs/>
          <w:sz w:val="22"/>
          <w:szCs w:val="22"/>
        </w:rPr>
        <w:tab/>
      </w:r>
      <w:r w:rsidR="00496FA7" w:rsidRPr="00E414E9">
        <w:rPr>
          <w:rFonts w:ascii="Arial" w:hAnsi="Arial" w:cs="Arial"/>
          <w:bCs/>
          <w:sz w:val="22"/>
          <w:szCs w:val="22"/>
        </w:rPr>
        <w:t>RAN1</w:t>
      </w:r>
    </w:p>
    <w:p w14:paraId="422617AD" w14:textId="3375DB36" w:rsidR="00B97703" w:rsidRPr="00E414E9" w:rsidRDefault="00B97703">
      <w:pPr>
        <w:spacing w:after="60"/>
        <w:ind w:left="1985" w:hanging="1985"/>
        <w:rPr>
          <w:rFonts w:ascii="Arial" w:hAnsi="Arial" w:cs="Arial"/>
          <w:bCs/>
          <w:sz w:val="22"/>
          <w:szCs w:val="22"/>
        </w:rPr>
      </w:pPr>
      <w:r w:rsidRPr="00E414E9">
        <w:rPr>
          <w:rFonts w:ascii="Arial" w:hAnsi="Arial" w:cs="Arial"/>
          <w:b/>
          <w:sz w:val="22"/>
          <w:szCs w:val="22"/>
        </w:rPr>
        <w:t>To:</w:t>
      </w:r>
      <w:r w:rsidRPr="00E414E9">
        <w:rPr>
          <w:rFonts w:ascii="Arial" w:hAnsi="Arial" w:cs="Arial"/>
          <w:bCs/>
          <w:sz w:val="22"/>
          <w:szCs w:val="22"/>
        </w:rPr>
        <w:tab/>
      </w:r>
      <w:r w:rsidR="003B26D6" w:rsidRPr="00E414E9">
        <w:rPr>
          <w:rFonts w:ascii="Arial" w:hAnsi="Arial" w:cs="Arial" w:hint="eastAsia"/>
          <w:bCs/>
          <w:sz w:val="22"/>
          <w:szCs w:val="22"/>
        </w:rPr>
        <w:t>RAN</w:t>
      </w:r>
      <w:r w:rsidR="00887A83" w:rsidRPr="00E414E9">
        <w:rPr>
          <w:rFonts w:ascii="Arial" w:hAnsi="Arial" w:cs="Arial" w:hint="eastAsia"/>
          <w:bCs/>
          <w:sz w:val="22"/>
          <w:szCs w:val="22"/>
        </w:rPr>
        <w:t>4</w:t>
      </w:r>
    </w:p>
    <w:p w14:paraId="4A672103" w14:textId="15D60DD6" w:rsidR="00B97703" w:rsidRPr="00E414E9" w:rsidRDefault="00B97703">
      <w:pPr>
        <w:spacing w:after="60"/>
        <w:ind w:left="1985" w:hanging="1985"/>
        <w:rPr>
          <w:rFonts w:ascii="Arial" w:hAnsi="Arial" w:cs="Arial"/>
          <w:bCs/>
          <w:sz w:val="22"/>
          <w:szCs w:val="22"/>
        </w:rPr>
      </w:pPr>
      <w:bookmarkStart w:id="7" w:name="OLE_LINK45"/>
      <w:bookmarkStart w:id="8" w:name="OLE_LINK46"/>
      <w:r w:rsidRPr="00E414E9">
        <w:rPr>
          <w:rFonts w:ascii="Arial" w:hAnsi="Arial" w:cs="Arial"/>
          <w:b/>
          <w:sz w:val="22"/>
          <w:szCs w:val="22"/>
        </w:rPr>
        <w:t>Cc:</w:t>
      </w:r>
      <w:r w:rsidRPr="00E414E9">
        <w:rPr>
          <w:rFonts w:ascii="Arial" w:hAnsi="Arial" w:cs="Arial"/>
          <w:bCs/>
          <w:sz w:val="22"/>
          <w:szCs w:val="22"/>
        </w:rPr>
        <w:tab/>
      </w:r>
      <w:r w:rsidR="00E63650" w:rsidRPr="00E414E9">
        <w:rPr>
          <w:rFonts w:ascii="Arial" w:hAnsi="Arial" w:cs="Arial"/>
          <w:bCs/>
          <w:sz w:val="22"/>
          <w:szCs w:val="22"/>
        </w:rPr>
        <w:t>RAN2</w:t>
      </w:r>
    </w:p>
    <w:bookmarkEnd w:id="7"/>
    <w:bookmarkEnd w:id="8"/>
    <w:p w14:paraId="716A4FC5" w14:textId="77777777" w:rsidR="00B97703" w:rsidRDefault="00B97703">
      <w:pPr>
        <w:spacing w:after="60"/>
        <w:ind w:left="1985" w:hanging="1985"/>
        <w:rPr>
          <w:rFonts w:ascii="Arial" w:hAnsi="Arial" w:cs="Arial"/>
          <w:bCs/>
        </w:rPr>
      </w:pPr>
    </w:p>
    <w:p w14:paraId="112701DF" w14:textId="7EEB6A41" w:rsidR="000F5E74" w:rsidRPr="00283A8E" w:rsidRDefault="00B97703" w:rsidP="000F5E74">
      <w:pPr>
        <w:tabs>
          <w:tab w:val="left" w:pos="2268"/>
        </w:tabs>
        <w:rPr>
          <w:rFonts w:ascii="Arial" w:eastAsia="Yu Mincho" w:hAnsi="Arial" w:cs="Arial" w:hint="eastAsia"/>
          <w:bCs/>
          <w:lang w:eastAsia="ja-JP"/>
        </w:rPr>
      </w:pPr>
      <w:r>
        <w:rPr>
          <w:rFonts w:ascii="Arial" w:hAnsi="Arial" w:cs="Arial"/>
          <w:b/>
          <w:sz w:val="22"/>
          <w:szCs w:val="22"/>
        </w:rPr>
        <w:t>Contact person</w:t>
      </w:r>
      <w:r w:rsidRPr="004E3939">
        <w:rPr>
          <w:rFonts w:ascii="Arial" w:hAnsi="Arial" w:cs="Arial"/>
          <w:b/>
          <w:sz w:val="22"/>
          <w:szCs w:val="22"/>
        </w:rPr>
        <w:t>:</w:t>
      </w:r>
    </w:p>
    <w:p w14:paraId="1683370C" w14:textId="5E38B3CA" w:rsidR="000417A4" w:rsidRPr="00283A8E" w:rsidRDefault="000F5E74" w:rsidP="000F5E74">
      <w:pPr>
        <w:spacing w:after="60"/>
        <w:ind w:left="1985" w:hanging="1985"/>
        <w:rPr>
          <w:rFonts w:ascii="Arial" w:eastAsia="Yu Mincho" w:hAnsi="Arial" w:cs="Arial" w:hint="eastAsia"/>
          <w:b/>
          <w:sz w:val="22"/>
          <w:szCs w:val="22"/>
          <w:lang w:eastAsia="ja-JP"/>
        </w:rPr>
      </w:pPr>
      <w:r w:rsidRPr="00DB076B">
        <w:rPr>
          <w:rFonts w:ascii="Arial" w:hAnsi="Arial" w:cs="Arial"/>
          <w:b/>
          <w:bCs/>
        </w:rPr>
        <w:t>Name:</w:t>
      </w:r>
      <w:r w:rsidRPr="007B1303">
        <w:tab/>
      </w:r>
      <w:r w:rsidR="00E65A56" w:rsidRPr="00501150">
        <w:rPr>
          <w:rFonts w:ascii="Arial" w:hAnsi="Arial" w:cs="Arial"/>
          <w:sz w:val="22"/>
          <w:szCs w:val="22"/>
        </w:rPr>
        <w:t>Florent Munier</w:t>
      </w:r>
    </w:p>
    <w:p w14:paraId="6593BCED" w14:textId="28E5F1F5" w:rsidR="008C31C1" w:rsidRPr="002B1B25" w:rsidRDefault="000417A4" w:rsidP="002B1B25">
      <w:pPr>
        <w:spacing w:after="60"/>
        <w:ind w:left="1985" w:hanging="1985"/>
        <w:rPr>
          <w:rFonts w:ascii="Arial" w:hAnsi="Arial" w:cs="Arial"/>
          <w:bCs/>
          <w:sz w:val="22"/>
          <w:szCs w:val="22"/>
        </w:rPr>
      </w:pPr>
      <w:r w:rsidRPr="000417A4">
        <w:rPr>
          <w:rFonts w:ascii="Arial" w:hAnsi="Arial" w:cs="Arial"/>
          <w:b/>
          <w:sz w:val="22"/>
          <w:szCs w:val="22"/>
        </w:rPr>
        <w:t>E-mail Address:</w:t>
      </w:r>
      <w:r w:rsidR="00E65A56">
        <w:rPr>
          <w:rFonts w:ascii="Arial" w:hAnsi="Arial" w:cs="Arial"/>
          <w:b/>
          <w:sz w:val="22"/>
          <w:szCs w:val="22"/>
        </w:rPr>
        <w:tab/>
      </w:r>
      <w:r w:rsidR="00E65A56" w:rsidRPr="00501150">
        <w:rPr>
          <w:rFonts w:ascii="Arial" w:hAnsi="Arial" w:cs="Arial"/>
          <w:bCs/>
          <w:sz w:val="22"/>
          <w:szCs w:val="22"/>
        </w:rPr>
        <w:t>florent.munier</w:t>
      </w:r>
      <w:r w:rsidR="00501150" w:rsidRPr="00501150">
        <w:rPr>
          <w:rFonts w:ascii="Arial" w:hAnsi="Arial" w:cs="Arial"/>
          <w:bCs/>
          <w:sz w:val="22"/>
          <w:szCs w:val="22"/>
        </w:rPr>
        <w:t xml:space="preserve"> </w:t>
      </w:r>
      <w:r w:rsidR="00E65A56" w:rsidRPr="00501150">
        <w:rPr>
          <w:rFonts w:ascii="Arial" w:hAnsi="Arial" w:cs="Arial"/>
          <w:bCs/>
          <w:sz w:val="22"/>
          <w:szCs w:val="22"/>
        </w:rPr>
        <w:t>@</w:t>
      </w:r>
      <w:r w:rsidR="00501150" w:rsidRPr="00501150">
        <w:rPr>
          <w:rFonts w:ascii="Arial" w:hAnsi="Arial" w:cs="Arial"/>
          <w:bCs/>
          <w:sz w:val="22"/>
          <w:szCs w:val="22"/>
        </w:rPr>
        <w:t xml:space="preserve"> </w:t>
      </w:r>
      <w:r w:rsidR="00E65A56" w:rsidRPr="00501150">
        <w:rPr>
          <w:rFonts w:ascii="Arial" w:hAnsi="Arial" w:cs="Arial"/>
          <w:bCs/>
          <w:sz w:val="22"/>
          <w:szCs w:val="22"/>
        </w:rPr>
        <w:t>ericsson.com</w:t>
      </w:r>
    </w:p>
    <w:p w14:paraId="059B0ACA" w14:textId="5AF7DBA8" w:rsidR="00B97703" w:rsidRPr="008C31C1" w:rsidRDefault="008C31C1" w:rsidP="008C31C1">
      <w:pPr>
        <w:pStyle w:val="Title"/>
        <w:rPr>
          <w:b w:val="0"/>
          <w:bCs w:val="0"/>
          <w:color w:val="000000"/>
        </w:rPr>
      </w:pPr>
      <w:r>
        <w:t>Attachments:</w:t>
      </w:r>
      <w:r>
        <w:tab/>
      </w:r>
      <w:r>
        <w:rPr>
          <w:b w:val="0"/>
          <w:bCs w:val="0"/>
          <w:color w:val="000000"/>
        </w:rPr>
        <w:t>None</w:t>
      </w:r>
      <w:r w:rsidR="00B97703">
        <w:rPr>
          <w:sz w:val="22"/>
          <w:szCs w:val="22"/>
        </w:rPr>
        <w:tab/>
      </w:r>
    </w:p>
    <w:p w14:paraId="2C3E2C89" w14:textId="77777777" w:rsidR="00B97703" w:rsidRDefault="000F6242" w:rsidP="00B97703">
      <w:pPr>
        <w:pStyle w:val="Heading1"/>
      </w:pPr>
      <w:r>
        <w:t>1</w:t>
      </w:r>
      <w:r w:rsidR="002F1940">
        <w:tab/>
      </w:r>
      <w:r>
        <w:t>Overall description</w:t>
      </w:r>
    </w:p>
    <w:p w14:paraId="7E9AA15D" w14:textId="501A62C4" w:rsidR="00A66E74" w:rsidRPr="0042064F" w:rsidRDefault="009A5D47" w:rsidP="00A66E74">
      <w:pPr>
        <w:spacing w:after="120" w:line="260" w:lineRule="exact"/>
        <w:jc w:val="both"/>
        <w:rPr>
          <w:rFonts w:ascii="Arial" w:hAnsi="Arial" w:cs="Arial"/>
          <w:color w:val="FF0000"/>
        </w:rPr>
      </w:pPr>
      <w:r w:rsidRPr="001C398A">
        <w:t xml:space="preserve">RAN1 thanks </w:t>
      </w:r>
      <w:r w:rsidR="003B26D6">
        <w:t>R</w:t>
      </w:r>
      <w:r w:rsidR="0009727C">
        <w:t>A</w:t>
      </w:r>
      <w:r w:rsidR="003B26D6">
        <w:t>N</w:t>
      </w:r>
      <w:r w:rsidR="00321C6A">
        <w:rPr>
          <w:rFonts w:hint="eastAsia"/>
        </w:rPr>
        <w:t>4</w:t>
      </w:r>
      <w:r w:rsidR="00B46A32">
        <w:t xml:space="preserve"> </w:t>
      </w:r>
      <w:r w:rsidRPr="001C398A">
        <w:t>for the</w:t>
      </w:r>
      <w:r w:rsidR="008A4170">
        <w:t xml:space="preserve"> </w:t>
      </w:r>
      <w:r w:rsidRPr="001C398A">
        <w:t xml:space="preserve">LS </w:t>
      </w:r>
      <w:r w:rsidR="004F4C99">
        <w:t>on</w:t>
      </w:r>
      <w:r w:rsidR="00611469" w:rsidRPr="00321C6A">
        <w:t xml:space="preserve"> </w:t>
      </w:r>
      <w:r w:rsidR="00321C6A" w:rsidRPr="00321C6A">
        <w:t xml:space="preserve">SL positioning </w:t>
      </w:r>
      <w:r w:rsidR="00BA4586">
        <w:rPr>
          <w:rFonts w:hint="eastAsia"/>
        </w:rPr>
        <w:t>positioning</w:t>
      </w:r>
      <w:r w:rsidR="00F14144" w:rsidRPr="00611469">
        <w:t>.</w:t>
      </w:r>
      <w:r w:rsidR="00A66E74">
        <w:t xml:space="preserve">  RAN1 has discussed the issue and has the following reply:</w:t>
      </w:r>
    </w:p>
    <w:p w14:paraId="0D2D7070" w14:textId="6EAB096F" w:rsidR="00A66E74" w:rsidRPr="00A66E74" w:rsidRDefault="00A66E74" w:rsidP="00A66E74">
      <w:pPr>
        <w:pStyle w:val="ListParagraph"/>
        <w:numPr>
          <w:ilvl w:val="0"/>
          <w:numId w:val="43"/>
        </w:numPr>
        <w:contextualSpacing w:val="0"/>
        <w:jc w:val="both"/>
      </w:pPr>
      <w:r w:rsidRPr="00A66E74">
        <w:t>RAN1</w:t>
      </w:r>
      <w:r w:rsidRPr="00A66E74">
        <w:rPr>
          <w:rFonts w:hint="eastAsia"/>
        </w:rPr>
        <w:t xml:space="preserve"> </w:t>
      </w:r>
      <w:r w:rsidRPr="00A66E74">
        <w:t xml:space="preserve">has not </w:t>
      </w:r>
      <w:r w:rsidRPr="00A66E74">
        <w:rPr>
          <w:rFonts w:hint="eastAsia"/>
        </w:rPr>
        <w:t>introduce</w:t>
      </w:r>
      <w:r w:rsidRPr="00A66E74">
        <w:t>d</w:t>
      </w:r>
      <w:r w:rsidRPr="00A66E74">
        <w:rPr>
          <w:rFonts w:hint="eastAsia"/>
        </w:rPr>
        <w:t xml:space="preserve"> </w:t>
      </w:r>
      <w:r w:rsidRPr="00A66E74">
        <w:t xml:space="preserve">a solution to </w:t>
      </w:r>
      <w:r w:rsidR="0032557B">
        <w:t xml:space="preserve">specifically </w:t>
      </w:r>
      <w:r w:rsidRPr="00A66E74">
        <w:t xml:space="preserve">inform the Rx UE about synchronization reference source </w:t>
      </w:r>
      <w:r w:rsidRPr="00020619">
        <w:t>change</w:t>
      </w:r>
      <w:r w:rsidRPr="00A66E74">
        <w:t xml:space="preserve"> of the UE transmitting SL-PRS. </w:t>
      </w:r>
    </w:p>
    <w:p w14:paraId="233F31B6" w14:textId="77777777" w:rsidR="00A66E74" w:rsidRPr="00A66E74" w:rsidRDefault="00A66E74" w:rsidP="00A66E74">
      <w:pPr>
        <w:pStyle w:val="ListParagraph"/>
        <w:numPr>
          <w:ilvl w:val="1"/>
          <w:numId w:val="43"/>
        </w:numPr>
        <w:contextualSpacing w:val="0"/>
        <w:jc w:val="both"/>
      </w:pPr>
      <w:r w:rsidRPr="00A66E74">
        <w:t xml:space="preserve">RAN1 has </w:t>
      </w:r>
      <w:r w:rsidRPr="00A66E74">
        <w:rPr>
          <w:rFonts w:hint="eastAsia"/>
        </w:rPr>
        <w:t>introduce</w:t>
      </w:r>
      <w:r w:rsidRPr="00A66E74">
        <w:t>d</w:t>
      </w:r>
      <w:r w:rsidRPr="00A66E74">
        <w:rPr>
          <w:rFonts w:hint="eastAsia"/>
        </w:rPr>
        <w:t xml:space="preserve"> </w:t>
      </w:r>
      <w:r w:rsidRPr="00A66E74">
        <w:t>a</w:t>
      </w:r>
      <w:r w:rsidRPr="00A66E74">
        <w:rPr>
          <w:rFonts w:hint="eastAsia"/>
        </w:rPr>
        <w:t xml:space="preserve"> solution </w:t>
      </w:r>
      <w:r w:rsidRPr="00A66E74">
        <w:t>for a UE transmitting SL-PRS to inform a UE performing an SL positioning measurement about synchronization reference source.</w:t>
      </w:r>
    </w:p>
    <w:p w14:paraId="5661DF5E" w14:textId="727661CE" w:rsidR="00A66E74" w:rsidRPr="00A66E74" w:rsidRDefault="00A66E74" w:rsidP="00A66E74">
      <w:pPr>
        <w:pStyle w:val="ListParagraph"/>
        <w:numPr>
          <w:ilvl w:val="0"/>
          <w:numId w:val="43"/>
        </w:numPr>
        <w:contextualSpacing w:val="0"/>
        <w:jc w:val="both"/>
      </w:pPr>
      <w:r w:rsidRPr="00A66E74">
        <w:t>RAN1 does not intend to introduce any additional solutions for Rel-18 to inform a measuring UE of changes to synchronization source for a transmitting anchor UE</w:t>
      </w:r>
      <w:r w:rsidR="001D307E">
        <w:t>.</w:t>
      </w:r>
    </w:p>
    <w:p w14:paraId="5125D0C1" w14:textId="1AB96B9B" w:rsidR="00A66E74" w:rsidRPr="00A66E74" w:rsidRDefault="00A66E74" w:rsidP="00A66E74">
      <w:pPr>
        <w:pStyle w:val="ListParagraph"/>
        <w:numPr>
          <w:ilvl w:val="0"/>
          <w:numId w:val="43"/>
        </w:numPr>
        <w:contextualSpacing w:val="0"/>
        <w:jc w:val="both"/>
      </w:pPr>
      <w:r w:rsidRPr="00A66E74">
        <w:t>This does not preclude other RAN group to introduce such signalling.</w:t>
      </w:r>
    </w:p>
    <w:p w14:paraId="7F439325" w14:textId="77777777" w:rsidR="00A66E74" w:rsidRDefault="00A66E74" w:rsidP="00495EE1">
      <w:pPr>
        <w:spacing w:after="120" w:line="260" w:lineRule="exact"/>
        <w:jc w:val="both"/>
      </w:pPr>
    </w:p>
    <w:p w14:paraId="6FA57F1B" w14:textId="45B7022C" w:rsidR="00A66E74" w:rsidRDefault="00371E6E" w:rsidP="00495EE1">
      <w:pPr>
        <w:spacing w:after="120" w:line="260" w:lineRule="exact"/>
        <w:jc w:val="both"/>
      </w:pPr>
      <w:r w:rsidRPr="00371E6E">
        <w:t>In addition, RAN1 thinks the following RAN</w:t>
      </w:r>
      <w:r>
        <w:t xml:space="preserve">1 </w:t>
      </w:r>
      <w:r w:rsidRPr="00371E6E">
        <w:t>agreements are relevant to the discussion:</w:t>
      </w:r>
    </w:p>
    <w:tbl>
      <w:tblPr>
        <w:tblStyle w:val="TableGrid"/>
        <w:tblW w:w="0" w:type="auto"/>
        <w:tblLook w:val="04A0" w:firstRow="1" w:lastRow="0" w:firstColumn="1" w:lastColumn="0" w:noHBand="0" w:noVBand="1"/>
      </w:tblPr>
      <w:tblGrid>
        <w:gridCol w:w="9855"/>
      </w:tblGrid>
      <w:tr w:rsidR="001B369C" w14:paraId="26A0F984" w14:textId="77777777" w:rsidTr="00CB19E9">
        <w:tc>
          <w:tcPr>
            <w:tcW w:w="9855" w:type="dxa"/>
          </w:tcPr>
          <w:p w14:paraId="3480888F" w14:textId="77777777" w:rsidR="001B369C" w:rsidRDefault="001B369C" w:rsidP="00CB19E9">
            <w:pPr>
              <w:rPr>
                <w:rFonts w:eastAsia="DengXian"/>
                <w:b/>
                <w:bCs/>
                <w:highlight w:val="green"/>
              </w:rPr>
            </w:pPr>
            <w:r>
              <w:rPr>
                <w:rFonts w:eastAsia="DengXian"/>
                <w:b/>
                <w:bCs/>
                <w:highlight w:val="green"/>
              </w:rPr>
              <w:t>Agreement</w:t>
            </w:r>
          </w:p>
          <w:p w14:paraId="4203AD04" w14:textId="77777777" w:rsidR="001B369C" w:rsidRDefault="001B369C" w:rsidP="00CB19E9">
            <w:pPr>
              <w:snapToGrid w:val="0"/>
              <w:jc w:val="both"/>
            </w:pPr>
            <w:r>
              <w:t>Support at least the following mechanism to mitigate the impact of synchronization errors between anchor UEs for SL-TDoA based measurement</w:t>
            </w:r>
          </w:p>
          <w:p w14:paraId="22114ED8" w14:textId="77777777" w:rsidR="001B369C" w:rsidRDefault="001B369C" w:rsidP="001B369C">
            <w:pPr>
              <w:numPr>
                <w:ilvl w:val="0"/>
                <w:numId w:val="25"/>
              </w:numPr>
              <w:snapToGrid w:val="0"/>
              <w:rPr>
                <w:rFonts w:eastAsia="DengXian"/>
              </w:rPr>
            </w:pPr>
            <w:r>
              <w:rPr>
                <w:rFonts w:eastAsia="DengXian"/>
              </w:rPr>
              <w:t xml:space="preserve">Exchange of synchronization information of anchor UEs between a UE and LMF or another UE. </w:t>
            </w:r>
          </w:p>
          <w:p w14:paraId="0D0A6686" w14:textId="77777777" w:rsidR="001B369C" w:rsidRDefault="001B369C" w:rsidP="001B369C">
            <w:pPr>
              <w:numPr>
                <w:ilvl w:val="0"/>
                <w:numId w:val="25"/>
              </w:numPr>
              <w:snapToGrid w:val="0"/>
              <w:rPr>
                <w:rFonts w:eastAsia="DengXian"/>
              </w:rPr>
            </w:pPr>
            <w:r>
              <w:rPr>
                <w:rFonts w:eastAsia="DengXian"/>
              </w:rPr>
              <w:t xml:space="preserve">FFS detailed synchronization information. E.g: synchronization source, relative time difference (RTD), </w:t>
            </w:r>
            <w:r>
              <w:rPr>
                <w:rFonts w:eastAsia="Malgun Gothic"/>
                <w:lang w:eastAsia="ko-KR"/>
              </w:rPr>
              <w:t>synchronization quality information</w:t>
            </w:r>
            <w:r>
              <w:rPr>
                <w:rFonts w:eastAsia="DengXian"/>
              </w:rPr>
              <w:t xml:space="preserve"> </w:t>
            </w:r>
          </w:p>
          <w:p w14:paraId="630BE30B" w14:textId="77777777" w:rsidR="001B369C" w:rsidRDefault="001B369C" w:rsidP="001B369C">
            <w:pPr>
              <w:numPr>
                <w:ilvl w:val="0"/>
                <w:numId w:val="25"/>
              </w:numPr>
              <w:snapToGrid w:val="0"/>
              <w:rPr>
                <w:rFonts w:eastAsia="DengXian"/>
              </w:rPr>
            </w:pPr>
            <w:r>
              <w:rPr>
                <w:rFonts w:eastAsia="DengXian"/>
              </w:rPr>
              <w:t>FFS other mechanisms</w:t>
            </w:r>
          </w:p>
          <w:p w14:paraId="5A11F7F5" w14:textId="77777777" w:rsidR="001B369C" w:rsidRDefault="001B369C" w:rsidP="00CB19E9">
            <w:pPr>
              <w:ind w:leftChars="-43" w:left="-86"/>
            </w:pPr>
            <w:r>
              <w:rPr>
                <w:highlight w:val="green"/>
              </w:rPr>
              <w:t>Agreement</w:t>
            </w:r>
          </w:p>
          <w:p w14:paraId="7E625F78" w14:textId="77777777" w:rsidR="001B369C" w:rsidRDefault="001B369C" w:rsidP="00CB19E9">
            <w:pPr>
              <w:ind w:leftChars="-43" w:left="-86"/>
              <w:rPr>
                <w:szCs w:val="16"/>
              </w:rPr>
            </w:pPr>
            <w:r>
              <w:rPr>
                <w:szCs w:val="16"/>
              </w:rPr>
              <w:lastRenderedPageBreak/>
              <w:t>Support to include the following in the exchanged synchronization information of anchor UEs between a UE and LMF or another UE:</w:t>
            </w:r>
          </w:p>
          <w:p w14:paraId="1EF58D42" w14:textId="77777777" w:rsidR="001B369C" w:rsidRDefault="001B369C" w:rsidP="00CB19E9">
            <w:pPr>
              <w:ind w:leftChars="-43" w:left="-86"/>
            </w:pPr>
            <w:r>
              <w:t xml:space="preserve">The synchronization source type (GNSS, gNB/eNB, and UE) of anchor UEs, </w:t>
            </w:r>
          </w:p>
          <w:p w14:paraId="4D38F0D2" w14:textId="77777777" w:rsidR="001B369C" w:rsidRDefault="001B369C" w:rsidP="00CB19E9">
            <w:r>
              <w:rPr>
                <w:highlight w:val="green"/>
              </w:rPr>
              <w:t>Agreement</w:t>
            </w:r>
          </w:p>
          <w:p w14:paraId="1C7B8BF2" w14:textId="77777777" w:rsidR="001B369C" w:rsidRDefault="001B369C" w:rsidP="00CB19E9">
            <w:pPr>
              <w:snapToGrid w:val="0"/>
            </w:pPr>
            <w: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1B369C" w14:paraId="0FBF860B" w14:textId="77777777" w:rsidTr="00CB19E9">
              <w:tc>
                <w:tcPr>
                  <w:tcW w:w="8682" w:type="dxa"/>
                  <w:shd w:val="clear" w:color="auto" w:fill="auto"/>
                </w:tcPr>
                <w:p w14:paraId="4AB48CB8" w14:textId="77777777" w:rsidR="001B369C" w:rsidRDefault="001B369C" w:rsidP="00CB19E9">
                  <w:r>
                    <w:t>To mitigate the impact of synchronization errors between anchor UEs for SL-PRS based measurement, the exchanged synchronization information of anchor UEs between a UE and LMF or another UE includes the following:</w:t>
                  </w:r>
                </w:p>
                <w:p w14:paraId="0B874577" w14:textId="77777777" w:rsidR="001B369C" w:rsidRDefault="001B369C" w:rsidP="001B369C">
                  <w:pPr>
                    <w:pStyle w:val="ListParagraph"/>
                    <w:numPr>
                      <w:ilvl w:val="0"/>
                      <w:numId w:val="42"/>
                    </w:numPr>
                  </w:pPr>
                  <w:r>
                    <w:t xml:space="preserve">The synchronization source type (GNSS, gNB/eNB, and UE) of anchor UEs, </w:t>
                  </w:r>
                </w:p>
                <w:p w14:paraId="5F8098CE" w14:textId="77777777" w:rsidR="001B369C" w:rsidRDefault="001B369C" w:rsidP="001B369C">
                  <w:pPr>
                    <w:pStyle w:val="ListParagraph"/>
                    <w:numPr>
                      <w:ilvl w:val="1"/>
                      <w:numId w:val="42"/>
                    </w:numPr>
                    <w:ind w:left="1440"/>
                    <w:rPr>
                      <w:strike/>
                      <w:color w:val="FF0000"/>
                    </w:rPr>
                  </w:pPr>
                  <w:r>
                    <w:rPr>
                      <w:strike/>
                      <w:color w:val="FF0000"/>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637307FA" w14:textId="77777777" w:rsidR="001B369C" w:rsidRDefault="001B369C" w:rsidP="001B369C">
                  <w:pPr>
                    <w:pStyle w:val="ListParagraph"/>
                    <w:numPr>
                      <w:ilvl w:val="1"/>
                      <w:numId w:val="42"/>
                    </w:numPr>
                    <w:ind w:left="1440"/>
                  </w:pPr>
                  <w:r>
                    <w:rPr>
                      <w:color w:val="FF0000"/>
                    </w:rPr>
                    <w:t>If the synchronization source of an anchor UE is gNB/eNB, the anchor UE can further provide cell identity information</w:t>
                  </w:r>
                </w:p>
                <w:p w14:paraId="4F05E64C" w14:textId="77777777" w:rsidR="001B369C" w:rsidRDefault="001B369C" w:rsidP="001B369C">
                  <w:pPr>
                    <w:pStyle w:val="ListParagraph"/>
                    <w:numPr>
                      <w:ilvl w:val="0"/>
                      <w:numId w:val="42"/>
                    </w:numPr>
                    <w:rPr>
                      <w:strike/>
                      <w:color w:val="FF0000"/>
                    </w:rPr>
                  </w:pPr>
                  <w:r>
                    <w:rPr>
                      <w:strike/>
                      <w:color w:val="FF0000"/>
                    </w:rPr>
                    <w:t>[Synchronization quality/accuracy information]</w:t>
                  </w:r>
                </w:p>
                <w:p w14:paraId="3060E1B4" w14:textId="77777777" w:rsidR="001B369C" w:rsidRDefault="001B369C" w:rsidP="001B369C">
                  <w:pPr>
                    <w:pStyle w:val="ListParagraph"/>
                    <w:numPr>
                      <w:ilvl w:val="0"/>
                      <w:numId w:val="42"/>
                    </w:numPr>
                  </w:pPr>
                  <w:r>
                    <w:t>The RTD between anchor UEs</w:t>
                  </w:r>
                </w:p>
              </w:tc>
            </w:tr>
          </w:tbl>
          <w:p w14:paraId="41860AB2" w14:textId="77777777" w:rsidR="001B369C" w:rsidRDefault="001B369C" w:rsidP="00CB19E9">
            <w:pPr>
              <w:contextualSpacing/>
              <w:jc w:val="both"/>
            </w:pPr>
          </w:p>
          <w:p w14:paraId="4E551911" w14:textId="77777777" w:rsidR="001B369C" w:rsidRDefault="001B369C" w:rsidP="00CB19E9">
            <w:pPr>
              <w:contextualSpacing/>
              <w:jc w:val="both"/>
            </w:pPr>
          </w:p>
          <w:p w14:paraId="31AF892D" w14:textId="77777777" w:rsidR="001B369C" w:rsidRDefault="001B369C" w:rsidP="00CB19E9">
            <w:pPr>
              <w:rPr>
                <w:rFonts w:eastAsia="DengXian"/>
                <w:b/>
                <w:bCs/>
              </w:rPr>
            </w:pPr>
            <w:r>
              <w:rPr>
                <w:rFonts w:eastAsia="DengXian"/>
                <w:b/>
                <w:bCs/>
                <w:highlight w:val="green"/>
              </w:rPr>
              <w:t>Agreement</w:t>
            </w:r>
          </w:p>
          <w:p w14:paraId="362E61AF" w14:textId="77777777" w:rsidR="001B369C" w:rsidRDefault="001B369C" w:rsidP="00CB19E9">
            <w:pPr>
              <w:snapToGrid w:val="0"/>
              <w:jc w:val="both"/>
              <w:rPr>
                <w:rFonts w:eastAsia="DengXian"/>
              </w:rPr>
            </w:pPr>
            <w:r>
              <w:t xml:space="preserve">For definition of SL-PRS based Rx-Tx measurement, the </w:t>
            </w:r>
            <w:r>
              <w:rPr>
                <w:rFonts w:eastAsia="DengXian"/>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2C66445A" w14:textId="77777777" w:rsidR="001B369C" w:rsidRDefault="001B369C" w:rsidP="001B369C">
            <w:pPr>
              <w:numPr>
                <w:ilvl w:val="0"/>
                <w:numId w:val="25"/>
              </w:numPr>
              <w:snapToGrid w:val="0"/>
              <w:rPr>
                <w:rFonts w:eastAsia="DengXian"/>
              </w:rPr>
            </w:pPr>
            <w:r>
              <w:rPr>
                <w:rFonts w:eastAsia="DengXian"/>
              </w:rPr>
              <w:t>FFS: details of the Tx time information</w:t>
            </w:r>
          </w:p>
          <w:p w14:paraId="6A58F900" w14:textId="77777777" w:rsidR="001B369C" w:rsidRDefault="001B369C" w:rsidP="001B369C">
            <w:pPr>
              <w:numPr>
                <w:ilvl w:val="0"/>
                <w:numId w:val="25"/>
              </w:numPr>
              <w:snapToGrid w:val="0"/>
              <w:rPr>
                <w:rFonts w:eastAsia="DengXian"/>
              </w:rPr>
            </w:pPr>
            <w:r>
              <w:rPr>
                <w:rFonts w:eastAsia="DengXian"/>
              </w:rPr>
              <w:t>FFS: whether additionally the network or LMF can request the UE to report the Tx time information</w:t>
            </w:r>
          </w:p>
          <w:p w14:paraId="725559B3" w14:textId="77777777" w:rsidR="001B369C" w:rsidRDefault="001B369C" w:rsidP="00CB19E9">
            <w:pPr>
              <w:contextualSpacing/>
              <w:jc w:val="both"/>
              <w:rPr>
                <w:rFonts w:eastAsia="DengXian"/>
              </w:rPr>
            </w:pPr>
            <w:r>
              <w:rPr>
                <w:rFonts w:eastAsia="DengXian"/>
              </w:rPr>
              <w:t>Note: the value of Rx-Tx measurement is within [-0.5 0.5] ms</w:t>
            </w:r>
          </w:p>
          <w:p w14:paraId="4F5F2D06" w14:textId="77777777" w:rsidR="001B369C" w:rsidRDefault="001B369C" w:rsidP="00CB19E9">
            <w:pPr>
              <w:contextualSpacing/>
              <w:jc w:val="both"/>
              <w:rPr>
                <w:rFonts w:eastAsia="DengXian"/>
              </w:rPr>
            </w:pPr>
          </w:p>
          <w:p w14:paraId="114F28E8" w14:textId="77777777" w:rsidR="001B369C" w:rsidRDefault="001B369C" w:rsidP="00CB19E9">
            <w:pPr>
              <w:snapToGrid w:val="0"/>
              <w:rPr>
                <w:highlight w:val="green"/>
              </w:rPr>
            </w:pPr>
            <w:r>
              <w:rPr>
                <w:highlight w:val="green"/>
              </w:rPr>
              <w:t>Agreement</w:t>
            </w:r>
          </w:p>
          <w:p w14:paraId="24E10B13" w14:textId="77777777" w:rsidR="001B369C" w:rsidRDefault="001B369C" w:rsidP="00CB19E9">
            <w:pPr>
              <w:snapToGrid w:val="0"/>
            </w:pPr>
            <w:r>
              <w:t>For SL-PRS based Rx-Tx measurement, the Tx time information in the measurement report is the associated SL-PRS transmission timestamp.</w:t>
            </w:r>
          </w:p>
          <w:p w14:paraId="6872939E" w14:textId="77777777" w:rsidR="001B369C" w:rsidRDefault="001B369C" w:rsidP="00CB19E9">
            <w:pPr>
              <w:snapToGrid w:val="0"/>
              <w:spacing w:beforeLines="50" w:before="120"/>
              <w:jc w:val="both"/>
            </w:pPr>
            <w:r>
              <w:rPr>
                <w:highlight w:val="green"/>
              </w:rPr>
              <w:t>Agreement</w:t>
            </w:r>
          </w:p>
          <w:p w14:paraId="0E960BB0" w14:textId="77777777" w:rsidR="001B369C" w:rsidRDefault="001B369C" w:rsidP="00CB19E9">
            <w:pPr>
              <w:snapToGrid w:val="0"/>
              <w:jc w:val="both"/>
              <w:rPr>
                <w:bCs/>
                <w:iCs/>
              </w:rPr>
            </w:pPr>
            <w:r>
              <w:rPr>
                <w:bCs/>
                <w:iCs/>
              </w:rPr>
              <w:t>Regarding the time stamp information in measurement report, support the following:</w:t>
            </w:r>
          </w:p>
          <w:p w14:paraId="2D4B1902" w14:textId="77777777" w:rsidR="001B369C" w:rsidRDefault="001B369C" w:rsidP="001B369C">
            <w:pPr>
              <w:numPr>
                <w:ilvl w:val="0"/>
                <w:numId w:val="44"/>
              </w:numPr>
              <w:snapToGrid w:val="0"/>
              <w:ind w:leftChars="100" w:left="620"/>
              <w:jc w:val="both"/>
              <w:rPr>
                <w:bCs/>
                <w:iCs/>
              </w:rPr>
            </w:pPr>
            <w:r>
              <w:rPr>
                <w:bCs/>
                <w:iCs/>
              </w:rPr>
              <w:t>For the timestamp of SFN and slot number, at least one of nr-PhysCellID, nr-ARFCN, nr-CellGlobalID is included.</w:t>
            </w:r>
          </w:p>
          <w:p w14:paraId="350B32CD" w14:textId="77777777" w:rsidR="001B369C" w:rsidRDefault="001B369C" w:rsidP="001B369C">
            <w:pPr>
              <w:numPr>
                <w:ilvl w:val="0"/>
                <w:numId w:val="44"/>
              </w:numPr>
              <w:snapToGrid w:val="0"/>
              <w:ind w:leftChars="100" w:left="620"/>
              <w:jc w:val="both"/>
              <w:rPr>
                <w:bCs/>
                <w:iCs/>
              </w:rPr>
            </w:pPr>
            <w:r>
              <w:rPr>
                <w:bCs/>
                <w:iCs/>
              </w:rPr>
              <w:t>For the timestamp of DFN and slot number, the synchronization reference source indication ‘GNSS or UE’ can be optionally included.</w:t>
            </w:r>
          </w:p>
          <w:p w14:paraId="09A8AA7B" w14:textId="77777777" w:rsidR="001B369C" w:rsidRDefault="001B369C" w:rsidP="00CB19E9">
            <w:pPr>
              <w:contextualSpacing/>
              <w:jc w:val="both"/>
            </w:pPr>
            <w:r>
              <w:rPr>
                <w:bCs/>
                <w:iCs/>
              </w:rPr>
              <w:t>Note: The number of SL-PRS symbols is not signalled in the SL positioning measurement report.</w:t>
            </w:r>
          </w:p>
        </w:tc>
      </w:tr>
    </w:tbl>
    <w:p w14:paraId="5B9D1952" w14:textId="77777777" w:rsidR="00A66E74" w:rsidRDefault="00A66E74" w:rsidP="00495EE1">
      <w:pPr>
        <w:spacing w:after="120" w:line="260" w:lineRule="exact"/>
        <w:jc w:val="both"/>
      </w:pPr>
    </w:p>
    <w:p w14:paraId="5EE58A2D" w14:textId="77777777" w:rsidR="00B97703" w:rsidRDefault="002F1940" w:rsidP="000F6242">
      <w:pPr>
        <w:pStyle w:val="Heading1"/>
      </w:pPr>
      <w:r>
        <w:t>2</w:t>
      </w:r>
      <w:r>
        <w:tab/>
      </w:r>
      <w:r w:rsidR="000F6242">
        <w:t>Actions</w:t>
      </w:r>
    </w:p>
    <w:p w14:paraId="26F2C128" w14:textId="069DED0E" w:rsidR="00B97703" w:rsidRPr="00283A8E" w:rsidRDefault="00B97703">
      <w:pPr>
        <w:spacing w:after="120"/>
        <w:ind w:left="1985" w:hanging="1985"/>
        <w:rPr>
          <w:rFonts w:ascii="Arial" w:eastAsia="Yu Mincho" w:hAnsi="Arial" w:cs="Arial" w:hint="eastAsia"/>
          <w:b/>
          <w:lang w:eastAsia="ja-JP"/>
        </w:rPr>
      </w:pPr>
      <w:r>
        <w:rPr>
          <w:rFonts w:ascii="Arial" w:hAnsi="Arial" w:cs="Arial"/>
          <w:b/>
        </w:rPr>
        <w:t>To</w:t>
      </w:r>
      <w:r w:rsidR="000F6242">
        <w:rPr>
          <w:rFonts w:ascii="Arial" w:hAnsi="Arial" w:cs="Arial"/>
          <w:b/>
        </w:rPr>
        <w:t xml:space="preserve"> </w:t>
      </w:r>
      <w:r w:rsidR="005E04AC">
        <w:rPr>
          <w:rFonts w:ascii="Arial" w:hAnsi="Arial" w:cs="Arial"/>
          <w:b/>
        </w:rPr>
        <w:t>RAN4</w:t>
      </w:r>
    </w:p>
    <w:p w14:paraId="49E8E915" w14:textId="739BE8A2" w:rsidR="00B97703" w:rsidRPr="00283A8E" w:rsidRDefault="00B97703" w:rsidP="007E3E71">
      <w:pPr>
        <w:spacing w:after="120"/>
        <w:ind w:left="993" w:hanging="993"/>
        <w:rPr>
          <w:rFonts w:eastAsia="Yu Mincho" w:hint="eastAsia"/>
          <w:i/>
          <w:iCs/>
          <w:lang w:eastAsia="ja-JP"/>
        </w:rPr>
      </w:pPr>
      <w:r w:rsidRPr="00283A8E">
        <w:rPr>
          <w:rFonts w:ascii="Arial" w:hAnsi="Arial" w:cs="Arial"/>
          <w:b/>
        </w:rPr>
        <w:t>ACTION:</w:t>
      </w:r>
      <w:r w:rsidRPr="00283A8E">
        <w:rPr>
          <w:rFonts w:ascii="Arial" w:hAnsi="Arial" w:cs="Arial"/>
          <w:b/>
        </w:rPr>
        <w:tab/>
      </w:r>
      <w:r w:rsidR="00380B70" w:rsidRPr="00283A8E">
        <w:t>RAN1 respectfully ask</w:t>
      </w:r>
      <w:r w:rsidR="00E55BC0" w:rsidRPr="00283A8E">
        <w:t>s</w:t>
      </w:r>
      <w:r w:rsidR="00380B70" w:rsidRPr="00283A8E">
        <w:t xml:space="preserve"> </w:t>
      </w:r>
      <w:r w:rsidR="00B46A32" w:rsidRPr="00283A8E">
        <w:t>RAN</w:t>
      </w:r>
      <w:r w:rsidR="00321C6A" w:rsidRPr="00283A8E">
        <w:rPr>
          <w:rFonts w:hint="eastAsia"/>
        </w:rPr>
        <w:t>4</w:t>
      </w:r>
      <w:r w:rsidR="00B46A32" w:rsidRPr="00283A8E">
        <w:t xml:space="preserve"> </w:t>
      </w:r>
      <w:r w:rsidR="00380B70" w:rsidRPr="00283A8E">
        <w:t xml:space="preserve">to take the above </w:t>
      </w:r>
      <w:r w:rsidR="007E6613" w:rsidRPr="00283A8E">
        <w:t>answer</w:t>
      </w:r>
      <w:r w:rsidR="00380B70" w:rsidRPr="00283A8E">
        <w:t xml:space="preserve"> into consideration in their future work</w:t>
      </w:r>
      <w:r w:rsidR="00707D00" w:rsidRPr="00283A8E">
        <w:t>.</w:t>
      </w:r>
    </w:p>
    <w:p w14:paraId="0742A466" w14:textId="683C146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 xml:space="preserve">RAN </w:t>
      </w:r>
      <w:r w:rsidR="006B2F93">
        <w:rPr>
          <w:rFonts w:cs="Arial"/>
          <w:szCs w:val="36"/>
        </w:rPr>
        <w:t>WG</w:t>
      </w:r>
      <w:r w:rsidR="00603661">
        <w:rPr>
          <w:rFonts w:cs="Arial"/>
          <w:szCs w:val="36"/>
        </w:rPr>
        <w:t>1</w:t>
      </w:r>
      <w:r w:rsidR="000F6242">
        <w:rPr>
          <w:szCs w:val="36"/>
        </w:rPr>
        <w:t xml:space="preserve"> m</w:t>
      </w:r>
      <w:r w:rsidR="000F6242" w:rsidRPr="000F6242">
        <w:rPr>
          <w:szCs w:val="36"/>
        </w:rPr>
        <w:t>eetings</w:t>
      </w:r>
    </w:p>
    <w:p w14:paraId="5BD5DD33" w14:textId="1A508F9D" w:rsidR="007E3E71" w:rsidRDefault="00C76F53" w:rsidP="00283A8E">
      <w:pPr>
        <w:tabs>
          <w:tab w:val="left" w:pos="4020"/>
          <w:tab w:val="left" w:pos="7088"/>
        </w:tabs>
        <w:spacing w:after="120"/>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bCs/>
        </w:rPr>
        <w:t>8</w:t>
      </w:r>
      <w:r>
        <w:rPr>
          <w:rFonts w:ascii="Arial" w:hAnsi="Arial" w:cs="Arial"/>
        </w:rPr>
        <w:t>bis</w:t>
      </w:r>
      <w:r>
        <w:rPr>
          <w:rFonts w:ascii="Arial" w:hAnsi="Arial" w:cs="Arial"/>
        </w:rPr>
        <w:tab/>
        <w:t>October 14 – 18</w:t>
      </w:r>
      <w:r w:rsidR="00F01F5C">
        <w:rPr>
          <w:rFonts w:ascii="Arial" w:hAnsi="Arial" w:cs="Arial" w:hint="eastAsia"/>
        </w:rPr>
        <w:t>,</w:t>
      </w:r>
      <w:r>
        <w:rPr>
          <w:rFonts w:ascii="Arial" w:hAnsi="Arial" w:cs="Arial"/>
        </w:rPr>
        <w:t xml:space="preserve"> 2024</w:t>
      </w:r>
      <w:r>
        <w:rPr>
          <w:rFonts w:ascii="Arial" w:hAnsi="Arial" w:cs="Arial"/>
        </w:rPr>
        <w:tab/>
      </w:r>
      <w:r w:rsidR="00E272D9">
        <w:rPr>
          <w:rFonts w:ascii="Arial" w:hAnsi="Arial" w:cs="Arial"/>
        </w:rPr>
        <w:t xml:space="preserve">Hefei, </w:t>
      </w:r>
      <w:r>
        <w:rPr>
          <w:rFonts w:ascii="Arial" w:hAnsi="Arial" w:cs="Arial"/>
        </w:rPr>
        <w:t>China</w:t>
      </w:r>
    </w:p>
    <w:p w14:paraId="4C47A35D" w14:textId="1FA23FCC" w:rsidR="00EF2219" w:rsidRPr="00EF2219" w:rsidRDefault="00EF2219" w:rsidP="00283A8E">
      <w:pPr>
        <w:tabs>
          <w:tab w:val="left" w:pos="4020"/>
          <w:tab w:val="left" w:pos="7088"/>
        </w:tabs>
        <w:spacing w:after="120"/>
        <w:rPr>
          <w:rFonts w:ascii="Arial" w:hAnsi="Arial" w:cs="Arial"/>
        </w:rPr>
      </w:pPr>
      <w:r>
        <w:rPr>
          <w:rFonts w:ascii="Arial" w:hAnsi="Arial" w:cs="Arial"/>
        </w:rPr>
        <w:t>TSG RAN</w:t>
      </w:r>
      <w:r w:rsidRPr="002346DE">
        <w:rPr>
          <w:rFonts w:ascii="Arial" w:hAnsi="Arial" w:cs="Arial"/>
          <w:bCs/>
        </w:rPr>
        <w:t xml:space="preserve"> </w:t>
      </w:r>
      <w:r w:rsidRPr="00E95D48">
        <w:rPr>
          <w:rFonts w:ascii="Arial" w:hAnsi="Arial" w:cs="Arial"/>
          <w:bCs/>
        </w:rPr>
        <w:t>WG1 Meeting #11</w:t>
      </w:r>
      <w:r>
        <w:rPr>
          <w:rFonts w:ascii="Arial" w:hAnsi="Arial" w:cs="Arial" w:hint="eastAsia"/>
          <w:bCs/>
        </w:rPr>
        <w:t xml:space="preserve">9 </w:t>
      </w:r>
      <w:r>
        <w:rPr>
          <w:rFonts w:ascii="Arial" w:hAnsi="Arial" w:cs="Arial"/>
        </w:rPr>
        <w:tab/>
      </w:r>
      <w:r>
        <w:rPr>
          <w:rFonts w:ascii="Arial" w:hAnsi="Arial" w:cs="Arial" w:hint="eastAsia"/>
        </w:rPr>
        <w:t xml:space="preserve">November </w:t>
      </w:r>
      <w:r>
        <w:rPr>
          <w:rFonts w:ascii="Arial" w:hAnsi="Arial" w:cs="Arial"/>
        </w:rPr>
        <w:t>1</w:t>
      </w:r>
      <w:r>
        <w:rPr>
          <w:rFonts w:ascii="Arial" w:hAnsi="Arial" w:cs="Arial" w:hint="eastAsia"/>
        </w:rPr>
        <w:t>8</w:t>
      </w:r>
      <w:r>
        <w:rPr>
          <w:rFonts w:ascii="Arial" w:hAnsi="Arial" w:cs="Arial"/>
        </w:rPr>
        <w:t xml:space="preserve"> – </w:t>
      </w:r>
      <w:r>
        <w:rPr>
          <w:rFonts w:ascii="Arial" w:hAnsi="Arial" w:cs="Arial" w:hint="eastAsia"/>
        </w:rPr>
        <w:t>22,</w:t>
      </w:r>
      <w:r>
        <w:rPr>
          <w:rFonts w:ascii="Arial" w:hAnsi="Arial" w:cs="Arial"/>
        </w:rPr>
        <w:t xml:space="preserve"> 2024</w:t>
      </w:r>
      <w:r>
        <w:rPr>
          <w:rFonts w:ascii="Arial" w:hAnsi="Arial" w:cs="Arial"/>
        </w:rPr>
        <w:tab/>
      </w:r>
      <w:hyperlink r:id="rId10" w:tgtFrame="_blank" w:history="1">
        <w:r w:rsidRPr="00EF2219">
          <w:rPr>
            <w:rFonts w:ascii="Arial" w:hAnsi="Arial" w:cs="Arial"/>
          </w:rPr>
          <w:t>Orlando</w:t>
        </w:r>
      </w:hyperlink>
      <w:r w:rsidR="00BE54AB">
        <w:rPr>
          <w:rFonts w:ascii="Arial" w:hAnsi="Arial" w:cs="Arial"/>
        </w:rPr>
        <w:t>, USA</w:t>
      </w:r>
    </w:p>
    <w:p w14:paraId="359911AB" w14:textId="77777777" w:rsidR="00EF2219" w:rsidRPr="00EF2219" w:rsidRDefault="00EF2219" w:rsidP="00C76F53">
      <w:pPr>
        <w:tabs>
          <w:tab w:val="left" w:pos="4020"/>
        </w:tabs>
        <w:spacing w:after="120"/>
        <w:ind w:left="2268" w:hanging="2268"/>
      </w:pPr>
    </w:p>
    <w:sectPr w:rsidR="00EF2219" w:rsidRPr="00EF2219" w:rsidSect="00B47443">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EC9FC" w14:textId="77777777" w:rsidR="00E375DF" w:rsidRDefault="00E375DF">
      <w:r>
        <w:separator/>
      </w:r>
    </w:p>
  </w:endnote>
  <w:endnote w:type="continuationSeparator" w:id="0">
    <w:p w14:paraId="3ED1606B" w14:textId="77777777" w:rsidR="00E375DF" w:rsidRDefault="00E3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CBF25" w14:textId="77777777" w:rsidR="00E375DF" w:rsidRDefault="00E375DF">
      <w:r>
        <w:separator/>
      </w:r>
    </w:p>
  </w:footnote>
  <w:footnote w:type="continuationSeparator" w:id="0">
    <w:p w14:paraId="1C1DD4E7" w14:textId="77777777" w:rsidR="00E375DF" w:rsidRDefault="00E37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565AB5"/>
    <w:multiLevelType w:val="multilevel"/>
    <w:tmpl w:val="5238C1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FA0829"/>
    <w:multiLevelType w:val="hybridMultilevel"/>
    <w:tmpl w:val="6D4A07A2"/>
    <w:lvl w:ilvl="0" w:tplc="EBF259EE">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419E8"/>
    <w:multiLevelType w:val="multilevel"/>
    <w:tmpl w:val="16BEC6F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9"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604D5D"/>
    <w:multiLevelType w:val="multilevel"/>
    <w:tmpl w:val="65604D5D"/>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690707">
    <w:abstractNumId w:val="31"/>
  </w:num>
  <w:num w:numId="2" w16cid:durableId="1008025849">
    <w:abstractNumId w:val="26"/>
  </w:num>
  <w:num w:numId="3" w16cid:durableId="1912083128">
    <w:abstractNumId w:val="20"/>
  </w:num>
  <w:num w:numId="4" w16cid:durableId="1569341119">
    <w:abstractNumId w:val="8"/>
  </w:num>
  <w:num w:numId="5" w16cid:durableId="853230366">
    <w:abstractNumId w:val="25"/>
  </w:num>
  <w:num w:numId="6" w16cid:durableId="2040233653">
    <w:abstractNumId w:val="2"/>
  </w:num>
  <w:num w:numId="7" w16cid:durableId="1884099301">
    <w:abstractNumId w:val="41"/>
  </w:num>
  <w:num w:numId="8" w16cid:durableId="697120294">
    <w:abstractNumId w:val="10"/>
  </w:num>
  <w:num w:numId="9" w16cid:durableId="1715230622">
    <w:abstractNumId w:val="22"/>
  </w:num>
  <w:num w:numId="10" w16cid:durableId="953751426">
    <w:abstractNumId w:val="43"/>
  </w:num>
  <w:num w:numId="11" w16cid:durableId="953291991">
    <w:abstractNumId w:val="7"/>
  </w:num>
  <w:num w:numId="12" w16cid:durableId="238908521">
    <w:abstractNumId w:val="3"/>
  </w:num>
  <w:num w:numId="13" w16cid:durableId="1698382594">
    <w:abstractNumId w:val="12"/>
  </w:num>
  <w:num w:numId="14" w16cid:durableId="148789712">
    <w:abstractNumId w:val="4"/>
  </w:num>
  <w:num w:numId="15" w16cid:durableId="967474205">
    <w:abstractNumId w:val="9"/>
  </w:num>
  <w:num w:numId="16" w16cid:durableId="1958558050">
    <w:abstractNumId w:val="29"/>
  </w:num>
  <w:num w:numId="17" w16cid:durableId="1305085900">
    <w:abstractNumId w:val="37"/>
  </w:num>
  <w:num w:numId="18" w16cid:durableId="925307102">
    <w:abstractNumId w:val="17"/>
  </w:num>
  <w:num w:numId="19" w16cid:durableId="661278338">
    <w:abstractNumId w:val="30"/>
  </w:num>
  <w:num w:numId="20" w16cid:durableId="1149784107">
    <w:abstractNumId w:val="24"/>
  </w:num>
  <w:num w:numId="21" w16cid:durableId="1716812621">
    <w:abstractNumId w:val="0"/>
  </w:num>
  <w:num w:numId="22" w16cid:durableId="970935431">
    <w:abstractNumId w:val="34"/>
  </w:num>
  <w:num w:numId="23" w16cid:durableId="1447431402">
    <w:abstractNumId w:val="19"/>
  </w:num>
  <w:num w:numId="24" w16cid:durableId="1772966060">
    <w:abstractNumId w:val="5"/>
  </w:num>
  <w:num w:numId="25" w16cid:durableId="42872869">
    <w:abstractNumId w:val="6"/>
  </w:num>
  <w:num w:numId="26" w16cid:durableId="1480221811">
    <w:abstractNumId w:val="42"/>
  </w:num>
  <w:num w:numId="27" w16cid:durableId="801070849">
    <w:abstractNumId w:val="11"/>
  </w:num>
  <w:num w:numId="28" w16cid:durableId="475073000">
    <w:abstractNumId w:val="16"/>
  </w:num>
  <w:num w:numId="29" w16cid:durableId="1038748175">
    <w:abstractNumId w:val="33"/>
  </w:num>
  <w:num w:numId="30" w16cid:durableId="1061827824">
    <w:abstractNumId w:val="40"/>
  </w:num>
  <w:num w:numId="31" w16cid:durableId="90517126">
    <w:abstractNumId w:val="21"/>
  </w:num>
  <w:num w:numId="32" w16cid:durableId="1830176302">
    <w:abstractNumId w:val="39"/>
  </w:num>
  <w:num w:numId="33" w16cid:durableId="488909877">
    <w:abstractNumId w:val="36"/>
  </w:num>
  <w:num w:numId="34" w16cid:durableId="1250505936">
    <w:abstractNumId w:val="14"/>
  </w:num>
  <w:num w:numId="35" w16cid:durableId="699861561">
    <w:abstractNumId w:val="1"/>
  </w:num>
  <w:num w:numId="36" w16cid:durableId="1834566896">
    <w:abstractNumId w:val="15"/>
  </w:num>
  <w:num w:numId="37" w16cid:durableId="908342431">
    <w:abstractNumId w:val="35"/>
  </w:num>
  <w:num w:numId="38" w16cid:durableId="1634208620">
    <w:abstractNumId w:val="38"/>
  </w:num>
  <w:num w:numId="39" w16cid:durableId="845824399">
    <w:abstractNumId w:val="27"/>
  </w:num>
  <w:num w:numId="40" w16cid:durableId="2044482124">
    <w:abstractNumId w:val="13"/>
  </w:num>
  <w:num w:numId="41" w16cid:durableId="742333866">
    <w:abstractNumId w:val="28"/>
  </w:num>
  <w:num w:numId="42" w16cid:durableId="1935093921">
    <w:abstractNumId w:val="23"/>
  </w:num>
  <w:num w:numId="43" w16cid:durableId="1319070024">
    <w:abstractNumId w:val="18"/>
  </w:num>
  <w:num w:numId="44" w16cid:durableId="1203595692">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hideSpellingErrors/>
  <w:hideGrammaticalErrors/>
  <w:proofState w:spelling="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20619"/>
    <w:rsid w:val="00030987"/>
    <w:rsid w:val="000417A4"/>
    <w:rsid w:val="00042A24"/>
    <w:rsid w:val="00043CC4"/>
    <w:rsid w:val="00045BD1"/>
    <w:rsid w:val="0004707B"/>
    <w:rsid w:val="00047871"/>
    <w:rsid w:val="0005021B"/>
    <w:rsid w:val="00052AED"/>
    <w:rsid w:val="00054883"/>
    <w:rsid w:val="000566A6"/>
    <w:rsid w:val="00057766"/>
    <w:rsid w:val="000610F0"/>
    <w:rsid w:val="000623B1"/>
    <w:rsid w:val="00062E18"/>
    <w:rsid w:val="00064B85"/>
    <w:rsid w:val="00070165"/>
    <w:rsid w:val="000739CF"/>
    <w:rsid w:val="00091A17"/>
    <w:rsid w:val="0009446F"/>
    <w:rsid w:val="00094E50"/>
    <w:rsid w:val="0009727C"/>
    <w:rsid w:val="0009795D"/>
    <w:rsid w:val="000A0D88"/>
    <w:rsid w:val="000B5C68"/>
    <w:rsid w:val="000B7A57"/>
    <w:rsid w:val="000C0663"/>
    <w:rsid w:val="000D434D"/>
    <w:rsid w:val="000E2F6B"/>
    <w:rsid w:val="000E68D0"/>
    <w:rsid w:val="000F3984"/>
    <w:rsid w:val="000F55C1"/>
    <w:rsid w:val="000F5E74"/>
    <w:rsid w:val="000F6242"/>
    <w:rsid w:val="00110E88"/>
    <w:rsid w:val="00111D3E"/>
    <w:rsid w:val="001216F1"/>
    <w:rsid w:val="00122A0E"/>
    <w:rsid w:val="00146E55"/>
    <w:rsid w:val="00147886"/>
    <w:rsid w:val="00153091"/>
    <w:rsid w:val="00164548"/>
    <w:rsid w:val="001674E2"/>
    <w:rsid w:val="00170904"/>
    <w:rsid w:val="00175083"/>
    <w:rsid w:val="0018327B"/>
    <w:rsid w:val="00184FA9"/>
    <w:rsid w:val="00194DC9"/>
    <w:rsid w:val="001B369C"/>
    <w:rsid w:val="001B7A77"/>
    <w:rsid w:val="001C398A"/>
    <w:rsid w:val="001C5CB6"/>
    <w:rsid w:val="001D21CE"/>
    <w:rsid w:val="001D307E"/>
    <w:rsid w:val="001D3E1A"/>
    <w:rsid w:val="001E5332"/>
    <w:rsid w:val="001E78CD"/>
    <w:rsid w:val="001E79AC"/>
    <w:rsid w:val="001F7528"/>
    <w:rsid w:val="00201F19"/>
    <w:rsid w:val="00207A8F"/>
    <w:rsid w:val="00215595"/>
    <w:rsid w:val="00221718"/>
    <w:rsid w:val="00221D6E"/>
    <w:rsid w:val="002409FA"/>
    <w:rsid w:val="00245A14"/>
    <w:rsid w:val="00252EFA"/>
    <w:rsid w:val="002575B3"/>
    <w:rsid w:val="00265502"/>
    <w:rsid w:val="00271827"/>
    <w:rsid w:val="002722FD"/>
    <w:rsid w:val="002775C9"/>
    <w:rsid w:val="00283A8E"/>
    <w:rsid w:val="002953FE"/>
    <w:rsid w:val="002A0039"/>
    <w:rsid w:val="002A4858"/>
    <w:rsid w:val="002B1B25"/>
    <w:rsid w:val="002B62D8"/>
    <w:rsid w:val="002B7768"/>
    <w:rsid w:val="002C11D4"/>
    <w:rsid w:val="002D0BEA"/>
    <w:rsid w:val="002F00B9"/>
    <w:rsid w:val="002F164C"/>
    <w:rsid w:val="002F1940"/>
    <w:rsid w:val="00302C8B"/>
    <w:rsid w:val="003126FA"/>
    <w:rsid w:val="0031288E"/>
    <w:rsid w:val="00317419"/>
    <w:rsid w:val="00321C6A"/>
    <w:rsid w:val="0032557B"/>
    <w:rsid w:val="0033181E"/>
    <w:rsid w:val="00336203"/>
    <w:rsid w:val="00342B5D"/>
    <w:rsid w:val="003449C3"/>
    <w:rsid w:val="003472C9"/>
    <w:rsid w:val="00356198"/>
    <w:rsid w:val="0035696B"/>
    <w:rsid w:val="003612A6"/>
    <w:rsid w:val="0036693C"/>
    <w:rsid w:val="00371C58"/>
    <w:rsid w:val="00371E6E"/>
    <w:rsid w:val="00372893"/>
    <w:rsid w:val="00380B70"/>
    <w:rsid w:val="00383545"/>
    <w:rsid w:val="00387B3E"/>
    <w:rsid w:val="003950FB"/>
    <w:rsid w:val="003A539B"/>
    <w:rsid w:val="003A7854"/>
    <w:rsid w:val="003A7F0D"/>
    <w:rsid w:val="003B26D6"/>
    <w:rsid w:val="003B5B86"/>
    <w:rsid w:val="003B6743"/>
    <w:rsid w:val="003B7E9F"/>
    <w:rsid w:val="003D138A"/>
    <w:rsid w:val="003D5FD8"/>
    <w:rsid w:val="003D761A"/>
    <w:rsid w:val="003E00FA"/>
    <w:rsid w:val="003E21C7"/>
    <w:rsid w:val="003E7CB3"/>
    <w:rsid w:val="004115BA"/>
    <w:rsid w:val="004122A7"/>
    <w:rsid w:val="004136D6"/>
    <w:rsid w:val="00422F60"/>
    <w:rsid w:val="00430BF6"/>
    <w:rsid w:val="00433500"/>
    <w:rsid w:val="00433F71"/>
    <w:rsid w:val="00440D43"/>
    <w:rsid w:val="00441CA8"/>
    <w:rsid w:val="00445DCA"/>
    <w:rsid w:val="00455153"/>
    <w:rsid w:val="004619BB"/>
    <w:rsid w:val="0046642E"/>
    <w:rsid w:val="00467ECC"/>
    <w:rsid w:val="00471018"/>
    <w:rsid w:val="00473D94"/>
    <w:rsid w:val="00475911"/>
    <w:rsid w:val="0048521F"/>
    <w:rsid w:val="0049170B"/>
    <w:rsid w:val="00493FD2"/>
    <w:rsid w:val="00495EE1"/>
    <w:rsid w:val="00496FA7"/>
    <w:rsid w:val="004C6E62"/>
    <w:rsid w:val="004C742F"/>
    <w:rsid w:val="004D0B1B"/>
    <w:rsid w:val="004E0926"/>
    <w:rsid w:val="004E2281"/>
    <w:rsid w:val="004E3939"/>
    <w:rsid w:val="004E6F57"/>
    <w:rsid w:val="004F4C99"/>
    <w:rsid w:val="004F7C38"/>
    <w:rsid w:val="00501150"/>
    <w:rsid w:val="005038B6"/>
    <w:rsid w:val="005046B5"/>
    <w:rsid w:val="00504CA4"/>
    <w:rsid w:val="00515485"/>
    <w:rsid w:val="00520823"/>
    <w:rsid w:val="00532F79"/>
    <w:rsid w:val="005344E0"/>
    <w:rsid w:val="00537231"/>
    <w:rsid w:val="005378D0"/>
    <w:rsid w:val="005406D5"/>
    <w:rsid w:val="00545443"/>
    <w:rsid w:val="005455B0"/>
    <w:rsid w:val="00545A16"/>
    <w:rsid w:val="0055772A"/>
    <w:rsid w:val="005611A4"/>
    <w:rsid w:val="0056474B"/>
    <w:rsid w:val="005650A6"/>
    <w:rsid w:val="0057375B"/>
    <w:rsid w:val="00576E55"/>
    <w:rsid w:val="00595236"/>
    <w:rsid w:val="00596A43"/>
    <w:rsid w:val="005A0AE4"/>
    <w:rsid w:val="005A6756"/>
    <w:rsid w:val="005C258D"/>
    <w:rsid w:val="005C6F6D"/>
    <w:rsid w:val="005D1199"/>
    <w:rsid w:val="005E04AC"/>
    <w:rsid w:val="005E1902"/>
    <w:rsid w:val="005E67B1"/>
    <w:rsid w:val="005F2BD0"/>
    <w:rsid w:val="005F7459"/>
    <w:rsid w:val="005F7F79"/>
    <w:rsid w:val="00602726"/>
    <w:rsid w:val="00603661"/>
    <w:rsid w:val="00611469"/>
    <w:rsid w:val="00624C79"/>
    <w:rsid w:val="00630528"/>
    <w:rsid w:val="00632846"/>
    <w:rsid w:val="00645452"/>
    <w:rsid w:val="00651453"/>
    <w:rsid w:val="00652888"/>
    <w:rsid w:val="0065540A"/>
    <w:rsid w:val="00682F16"/>
    <w:rsid w:val="00687721"/>
    <w:rsid w:val="00691AD8"/>
    <w:rsid w:val="00692BF3"/>
    <w:rsid w:val="006966BB"/>
    <w:rsid w:val="006A3842"/>
    <w:rsid w:val="006A6C90"/>
    <w:rsid w:val="006A6D82"/>
    <w:rsid w:val="006B0901"/>
    <w:rsid w:val="006B2F93"/>
    <w:rsid w:val="006B3576"/>
    <w:rsid w:val="006B35F0"/>
    <w:rsid w:val="006C0243"/>
    <w:rsid w:val="006C49CE"/>
    <w:rsid w:val="006C5C1E"/>
    <w:rsid w:val="006D6606"/>
    <w:rsid w:val="006D6953"/>
    <w:rsid w:val="006E47E7"/>
    <w:rsid w:val="006F4888"/>
    <w:rsid w:val="00701C41"/>
    <w:rsid w:val="00707D00"/>
    <w:rsid w:val="00720B11"/>
    <w:rsid w:val="00723230"/>
    <w:rsid w:val="00723F02"/>
    <w:rsid w:val="00724387"/>
    <w:rsid w:val="0072707E"/>
    <w:rsid w:val="00735AC6"/>
    <w:rsid w:val="00740CDC"/>
    <w:rsid w:val="0077704F"/>
    <w:rsid w:val="00780D9D"/>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0395"/>
    <w:rsid w:val="008443C5"/>
    <w:rsid w:val="008646B8"/>
    <w:rsid w:val="00866343"/>
    <w:rsid w:val="008710F4"/>
    <w:rsid w:val="0087131F"/>
    <w:rsid w:val="008727EC"/>
    <w:rsid w:val="00872B73"/>
    <w:rsid w:val="00880B50"/>
    <w:rsid w:val="00887A83"/>
    <w:rsid w:val="008A40E4"/>
    <w:rsid w:val="008A4170"/>
    <w:rsid w:val="008A5DE9"/>
    <w:rsid w:val="008B35E2"/>
    <w:rsid w:val="008B7659"/>
    <w:rsid w:val="008C31C1"/>
    <w:rsid w:val="008C6069"/>
    <w:rsid w:val="008D2136"/>
    <w:rsid w:val="008D259C"/>
    <w:rsid w:val="008D33DE"/>
    <w:rsid w:val="008D347B"/>
    <w:rsid w:val="008D772F"/>
    <w:rsid w:val="008E5E91"/>
    <w:rsid w:val="008E689D"/>
    <w:rsid w:val="008F5295"/>
    <w:rsid w:val="008F6D13"/>
    <w:rsid w:val="009171A2"/>
    <w:rsid w:val="009174F2"/>
    <w:rsid w:val="009247C0"/>
    <w:rsid w:val="00927097"/>
    <w:rsid w:val="00930FDE"/>
    <w:rsid w:val="0093588B"/>
    <w:rsid w:val="009422F7"/>
    <w:rsid w:val="00942F8D"/>
    <w:rsid w:val="0094424E"/>
    <w:rsid w:val="009531C9"/>
    <w:rsid w:val="00954922"/>
    <w:rsid w:val="00962EE6"/>
    <w:rsid w:val="00967D1B"/>
    <w:rsid w:val="009744A7"/>
    <w:rsid w:val="00974F7F"/>
    <w:rsid w:val="009757A1"/>
    <w:rsid w:val="00975C22"/>
    <w:rsid w:val="0097783B"/>
    <w:rsid w:val="009816A5"/>
    <w:rsid w:val="0098481F"/>
    <w:rsid w:val="00997412"/>
    <w:rsid w:val="0099764C"/>
    <w:rsid w:val="009A5D47"/>
    <w:rsid w:val="009B1A6E"/>
    <w:rsid w:val="009B39C8"/>
    <w:rsid w:val="009B4326"/>
    <w:rsid w:val="009C288C"/>
    <w:rsid w:val="009C2C75"/>
    <w:rsid w:val="009C5697"/>
    <w:rsid w:val="009E00CA"/>
    <w:rsid w:val="009E5A41"/>
    <w:rsid w:val="009F2214"/>
    <w:rsid w:val="00A13A57"/>
    <w:rsid w:val="00A15FF8"/>
    <w:rsid w:val="00A162C8"/>
    <w:rsid w:val="00A24F32"/>
    <w:rsid w:val="00A27A78"/>
    <w:rsid w:val="00A52C43"/>
    <w:rsid w:val="00A55697"/>
    <w:rsid w:val="00A567F0"/>
    <w:rsid w:val="00A62658"/>
    <w:rsid w:val="00A66E74"/>
    <w:rsid w:val="00A70D64"/>
    <w:rsid w:val="00A826F0"/>
    <w:rsid w:val="00A82A46"/>
    <w:rsid w:val="00A83C7E"/>
    <w:rsid w:val="00A91EC0"/>
    <w:rsid w:val="00AA4546"/>
    <w:rsid w:val="00AB0394"/>
    <w:rsid w:val="00AB1EE2"/>
    <w:rsid w:val="00AB7E2E"/>
    <w:rsid w:val="00AC42C5"/>
    <w:rsid w:val="00AC566F"/>
    <w:rsid w:val="00AE6F3D"/>
    <w:rsid w:val="00AF0813"/>
    <w:rsid w:val="00AF1DEA"/>
    <w:rsid w:val="00AF47CC"/>
    <w:rsid w:val="00AF7F6A"/>
    <w:rsid w:val="00B04F13"/>
    <w:rsid w:val="00B256E2"/>
    <w:rsid w:val="00B26B24"/>
    <w:rsid w:val="00B34B61"/>
    <w:rsid w:val="00B3754A"/>
    <w:rsid w:val="00B4343C"/>
    <w:rsid w:val="00B46A32"/>
    <w:rsid w:val="00B47443"/>
    <w:rsid w:val="00B57DD9"/>
    <w:rsid w:val="00B77BD8"/>
    <w:rsid w:val="00B80376"/>
    <w:rsid w:val="00B83ABD"/>
    <w:rsid w:val="00B87998"/>
    <w:rsid w:val="00B90C8D"/>
    <w:rsid w:val="00B96577"/>
    <w:rsid w:val="00B97703"/>
    <w:rsid w:val="00BA37A4"/>
    <w:rsid w:val="00BA4586"/>
    <w:rsid w:val="00BB6715"/>
    <w:rsid w:val="00BB78F4"/>
    <w:rsid w:val="00BC06EB"/>
    <w:rsid w:val="00BC676A"/>
    <w:rsid w:val="00BC6DA7"/>
    <w:rsid w:val="00BD4D44"/>
    <w:rsid w:val="00BD5664"/>
    <w:rsid w:val="00BE23D5"/>
    <w:rsid w:val="00BE54AB"/>
    <w:rsid w:val="00C103C4"/>
    <w:rsid w:val="00C10DA8"/>
    <w:rsid w:val="00C11447"/>
    <w:rsid w:val="00C167C4"/>
    <w:rsid w:val="00C20B43"/>
    <w:rsid w:val="00C2338D"/>
    <w:rsid w:val="00C3552B"/>
    <w:rsid w:val="00C46732"/>
    <w:rsid w:val="00C47AA5"/>
    <w:rsid w:val="00C52A72"/>
    <w:rsid w:val="00C642AC"/>
    <w:rsid w:val="00C65F2F"/>
    <w:rsid w:val="00C76F53"/>
    <w:rsid w:val="00C8016C"/>
    <w:rsid w:val="00C817DA"/>
    <w:rsid w:val="00C82023"/>
    <w:rsid w:val="00C92951"/>
    <w:rsid w:val="00C94071"/>
    <w:rsid w:val="00CA0163"/>
    <w:rsid w:val="00CA35A4"/>
    <w:rsid w:val="00CA5613"/>
    <w:rsid w:val="00CB20C5"/>
    <w:rsid w:val="00CB23C4"/>
    <w:rsid w:val="00CB6EDC"/>
    <w:rsid w:val="00CC2C56"/>
    <w:rsid w:val="00CC6AFD"/>
    <w:rsid w:val="00CD3B45"/>
    <w:rsid w:val="00CD634E"/>
    <w:rsid w:val="00CF0B0A"/>
    <w:rsid w:val="00CF6087"/>
    <w:rsid w:val="00D065E2"/>
    <w:rsid w:val="00D10BA2"/>
    <w:rsid w:val="00D23B5F"/>
    <w:rsid w:val="00D248E5"/>
    <w:rsid w:val="00D31716"/>
    <w:rsid w:val="00D55B2E"/>
    <w:rsid w:val="00D70CE9"/>
    <w:rsid w:val="00D74AEC"/>
    <w:rsid w:val="00D840A0"/>
    <w:rsid w:val="00D912AB"/>
    <w:rsid w:val="00D974C6"/>
    <w:rsid w:val="00DA311F"/>
    <w:rsid w:val="00DC046A"/>
    <w:rsid w:val="00DC09FD"/>
    <w:rsid w:val="00DC0BA8"/>
    <w:rsid w:val="00DC1470"/>
    <w:rsid w:val="00DC3BD6"/>
    <w:rsid w:val="00DD5B7E"/>
    <w:rsid w:val="00DD64DD"/>
    <w:rsid w:val="00DD7B5D"/>
    <w:rsid w:val="00DF16DE"/>
    <w:rsid w:val="00DF3532"/>
    <w:rsid w:val="00DF7CDE"/>
    <w:rsid w:val="00E00F60"/>
    <w:rsid w:val="00E11179"/>
    <w:rsid w:val="00E208DE"/>
    <w:rsid w:val="00E272D9"/>
    <w:rsid w:val="00E375DF"/>
    <w:rsid w:val="00E414E9"/>
    <w:rsid w:val="00E422C3"/>
    <w:rsid w:val="00E54B0F"/>
    <w:rsid w:val="00E55BC0"/>
    <w:rsid w:val="00E623DE"/>
    <w:rsid w:val="00E63650"/>
    <w:rsid w:val="00E64BED"/>
    <w:rsid w:val="00E65A56"/>
    <w:rsid w:val="00E67BA4"/>
    <w:rsid w:val="00E70A5E"/>
    <w:rsid w:val="00E71B16"/>
    <w:rsid w:val="00E73F63"/>
    <w:rsid w:val="00E77934"/>
    <w:rsid w:val="00E84FCC"/>
    <w:rsid w:val="00E866ED"/>
    <w:rsid w:val="00E87335"/>
    <w:rsid w:val="00E87F61"/>
    <w:rsid w:val="00E90446"/>
    <w:rsid w:val="00E92518"/>
    <w:rsid w:val="00E95D48"/>
    <w:rsid w:val="00EA094F"/>
    <w:rsid w:val="00EA2C37"/>
    <w:rsid w:val="00EA5F4A"/>
    <w:rsid w:val="00EB2E28"/>
    <w:rsid w:val="00EB4BE3"/>
    <w:rsid w:val="00EB7AC5"/>
    <w:rsid w:val="00ED1E4B"/>
    <w:rsid w:val="00EE0255"/>
    <w:rsid w:val="00EE23AC"/>
    <w:rsid w:val="00EE27B0"/>
    <w:rsid w:val="00EE2AA2"/>
    <w:rsid w:val="00EE6006"/>
    <w:rsid w:val="00EE6D47"/>
    <w:rsid w:val="00EF2219"/>
    <w:rsid w:val="00F01F5C"/>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31F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C79"/>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h1"/>
    <w:next w:val="Normal"/>
    <w:qFormat/>
    <w:rsid w:val="00624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2,h2"/>
    <w:basedOn w:val="Heading1"/>
    <w:next w:val="Normal"/>
    <w:qFormat/>
    <w:rsid w:val="00624C79"/>
    <w:pPr>
      <w:pBdr>
        <w:top w:val="none" w:sz="0" w:space="0" w:color="auto"/>
      </w:pBdr>
      <w:spacing w:before="180"/>
      <w:outlineLvl w:val="1"/>
    </w:pPr>
    <w:rPr>
      <w:sz w:val="32"/>
    </w:rPr>
  </w:style>
  <w:style w:type="paragraph" w:styleId="Heading3">
    <w:name w:val="heading 3"/>
    <w:aliases w:val="H3,h3"/>
    <w:basedOn w:val="Heading2"/>
    <w:next w:val="Normal"/>
    <w:qFormat/>
    <w:rsid w:val="00624C79"/>
    <w:pPr>
      <w:spacing w:before="120"/>
      <w:outlineLvl w:val="2"/>
    </w:pPr>
    <w:rPr>
      <w:sz w:val="28"/>
    </w:rPr>
  </w:style>
  <w:style w:type="paragraph" w:styleId="Heading4">
    <w:name w:val="heading 4"/>
    <w:aliases w:val="h4"/>
    <w:basedOn w:val="Heading3"/>
    <w:next w:val="Normal"/>
    <w:qFormat/>
    <w:rsid w:val="00624C79"/>
    <w:pPr>
      <w:ind w:left="1418" w:hanging="1418"/>
      <w:outlineLvl w:val="3"/>
    </w:pPr>
    <w:rPr>
      <w:sz w:val="24"/>
    </w:rPr>
  </w:style>
  <w:style w:type="paragraph" w:styleId="Heading5">
    <w:name w:val="heading 5"/>
    <w:aliases w:val="h5"/>
    <w:basedOn w:val="Heading4"/>
    <w:next w:val="Normal"/>
    <w:qFormat/>
    <w:rsid w:val="00624C79"/>
    <w:pPr>
      <w:ind w:left="1701" w:hanging="1701"/>
      <w:outlineLvl w:val="4"/>
    </w:pPr>
    <w:rPr>
      <w:sz w:val="22"/>
    </w:rPr>
  </w:style>
  <w:style w:type="paragraph" w:styleId="Heading6">
    <w:name w:val="heading 6"/>
    <w:aliases w:val="h6"/>
    <w:basedOn w:val="H6"/>
    <w:next w:val="Normal"/>
    <w:qFormat/>
    <w:rsid w:val="00624C79"/>
    <w:pPr>
      <w:outlineLvl w:val="5"/>
    </w:pPr>
  </w:style>
  <w:style w:type="paragraph" w:styleId="Heading7">
    <w:name w:val="heading 7"/>
    <w:basedOn w:val="H6"/>
    <w:next w:val="Normal"/>
    <w:qFormat/>
    <w:rsid w:val="00624C79"/>
    <w:pPr>
      <w:outlineLvl w:val="6"/>
    </w:pPr>
  </w:style>
  <w:style w:type="paragraph" w:styleId="Heading8">
    <w:name w:val="heading 8"/>
    <w:basedOn w:val="Heading1"/>
    <w:next w:val="Normal"/>
    <w:qFormat/>
    <w:rsid w:val="00624C79"/>
    <w:pPr>
      <w:ind w:left="0" w:firstLine="0"/>
      <w:outlineLvl w:val="7"/>
    </w:pPr>
  </w:style>
  <w:style w:type="paragraph" w:styleId="Heading9">
    <w:name w:val="heading 9"/>
    <w:basedOn w:val="Heading8"/>
    <w:next w:val="Normal"/>
    <w:qFormat/>
    <w:rsid w:val="00624C79"/>
    <w:pPr>
      <w:outlineLvl w:val="8"/>
    </w:pPr>
  </w:style>
  <w:style w:type="character" w:default="1" w:styleId="DefaultParagraphFont">
    <w:name w:val="Default Paragraph Font"/>
    <w:semiHidden/>
    <w:rsid w:val="00624C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C7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4C79"/>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er">
    <w:name w:val="footer"/>
    <w:basedOn w:val="Header"/>
    <w:semiHidden/>
    <w:rsid w:val="00624C79"/>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24C79"/>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eastAsia="Times New Roman" w:hAnsi="Arial"/>
      <w:b/>
      <w:noProof/>
      <w:sz w:val="18"/>
      <w:lang w:eastAsia="zh-CN"/>
    </w:rPr>
  </w:style>
  <w:style w:type="paragraph" w:styleId="TOC8">
    <w:name w:val="toc 8"/>
    <w:basedOn w:val="TOC1"/>
    <w:semiHidden/>
    <w:rsid w:val="00624C79"/>
    <w:pPr>
      <w:spacing w:before="180"/>
      <w:ind w:left="2693" w:hanging="2693"/>
    </w:pPr>
    <w:rPr>
      <w:b/>
    </w:rPr>
  </w:style>
  <w:style w:type="paragraph" w:styleId="TOC1">
    <w:name w:val="toc 1"/>
    <w:semiHidden/>
    <w:rsid w:val="00624C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24C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624C79"/>
    <w:pPr>
      <w:ind w:left="1701" w:hanging="1701"/>
    </w:pPr>
  </w:style>
  <w:style w:type="paragraph" w:styleId="TOC4">
    <w:name w:val="toc 4"/>
    <w:basedOn w:val="TOC3"/>
    <w:semiHidden/>
    <w:rsid w:val="00624C79"/>
    <w:pPr>
      <w:ind w:left="1418" w:hanging="1418"/>
    </w:pPr>
  </w:style>
  <w:style w:type="paragraph" w:styleId="TOC3">
    <w:name w:val="toc 3"/>
    <w:basedOn w:val="TOC2"/>
    <w:semiHidden/>
    <w:rsid w:val="00624C79"/>
    <w:pPr>
      <w:ind w:left="1134" w:hanging="1134"/>
    </w:pPr>
  </w:style>
  <w:style w:type="paragraph" w:styleId="TOC2">
    <w:name w:val="toc 2"/>
    <w:basedOn w:val="TOC1"/>
    <w:semiHidden/>
    <w:rsid w:val="00624C79"/>
    <w:pPr>
      <w:keepNext w:val="0"/>
      <w:spacing w:before="0"/>
      <w:ind w:left="851" w:hanging="851"/>
    </w:pPr>
    <w:rPr>
      <w:sz w:val="20"/>
    </w:rPr>
  </w:style>
  <w:style w:type="paragraph" w:styleId="Index2">
    <w:name w:val="index 2"/>
    <w:basedOn w:val="Index1"/>
    <w:semiHidden/>
    <w:rsid w:val="00624C79"/>
    <w:pPr>
      <w:ind w:left="284"/>
    </w:pPr>
  </w:style>
  <w:style w:type="paragraph" w:styleId="Index1">
    <w:name w:val="index 1"/>
    <w:basedOn w:val="Normal"/>
    <w:semiHidden/>
    <w:rsid w:val="00624C79"/>
    <w:pPr>
      <w:keepLines/>
      <w:spacing w:after="0"/>
    </w:pPr>
  </w:style>
  <w:style w:type="paragraph" w:customStyle="1" w:styleId="ZH">
    <w:name w:val="ZH"/>
    <w:rsid w:val="00624C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24C79"/>
    <w:pPr>
      <w:outlineLvl w:val="9"/>
    </w:pPr>
  </w:style>
  <w:style w:type="paragraph" w:styleId="ListNumber2">
    <w:name w:val="List Number 2"/>
    <w:basedOn w:val="ListNumber"/>
    <w:semiHidden/>
    <w:rsid w:val="00624C79"/>
    <w:pPr>
      <w:ind w:left="851"/>
    </w:pPr>
  </w:style>
  <w:style w:type="character" w:styleId="FootnoteReference">
    <w:name w:val="footnote reference"/>
    <w:basedOn w:val="DefaultParagraphFont"/>
    <w:semiHidden/>
    <w:rsid w:val="00624C79"/>
    <w:rPr>
      <w:b/>
      <w:position w:val="6"/>
      <w:sz w:val="16"/>
    </w:rPr>
  </w:style>
  <w:style w:type="paragraph" w:styleId="FootnoteText">
    <w:name w:val="footnote text"/>
    <w:basedOn w:val="Normal"/>
    <w:link w:val="FootnoteTextChar"/>
    <w:semiHidden/>
    <w:rsid w:val="00624C79"/>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zh-CN"/>
    </w:rPr>
  </w:style>
  <w:style w:type="paragraph" w:customStyle="1" w:styleId="TAH">
    <w:name w:val="TAH"/>
    <w:basedOn w:val="TAC"/>
    <w:link w:val="TAHCar"/>
    <w:rsid w:val="00624C79"/>
    <w:rPr>
      <w:b/>
    </w:rPr>
  </w:style>
  <w:style w:type="paragraph" w:customStyle="1" w:styleId="TAC">
    <w:name w:val="TAC"/>
    <w:basedOn w:val="TAL"/>
    <w:rsid w:val="00624C79"/>
    <w:pPr>
      <w:jc w:val="center"/>
    </w:pPr>
  </w:style>
  <w:style w:type="paragraph" w:customStyle="1" w:styleId="TF">
    <w:name w:val="TF"/>
    <w:basedOn w:val="TH"/>
    <w:rsid w:val="00624C79"/>
    <w:pPr>
      <w:keepNext w:val="0"/>
      <w:spacing w:before="0" w:after="240"/>
    </w:pPr>
  </w:style>
  <w:style w:type="paragraph" w:customStyle="1" w:styleId="NO">
    <w:name w:val="NO"/>
    <w:basedOn w:val="Normal"/>
    <w:rsid w:val="00624C79"/>
    <w:pPr>
      <w:keepLines/>
      <w:ind w:left="1135" w:hanging="851"/>
    </w:pPr>
  </w:style>
  <w:style w:type="paragraph" w:styleId="TOC9">
    <w:name w:val="toc 9"/>
    <w:basedOn w:val="TOC8"/>
    <w:semiHidden/>
    <w:rsid w:val="00624C79"/>
    <w:pPr>
      <w:ind w:left="1418" w:hanging="1418"/>
    </w:pPr>
  </w:style>
  <w:style w:type="paragraph" w:customStyle="1" w:styleId="EX">
    <w:name w:val="EX"/>
    <w:basedOn w:val="Normal"/>
    <w:rsid w:val="00624C79"/>
    <w:pPr>
      <w:keepLines/>
      <w:ind w:left="1702" w:hanging="1418"/>
    </w:pPr>
  </w:style>
  <w:style w:type="paragraph" w:customStyle="1" w:styleId="FP">
    <w:name w:val="FP"/>
    <w:basedOn w:val="Normal"/>
    <w:rsid w:val="00624C79"/>
    <w:pPr>
      <w:spacing w:after="0"/>
    </w:pPr>
  </w:style>
  <w:style w:type="paragraph" w:customStyle="1" w:styleId="LD">
    <w:name w:val="LD"/>
    <w:rsid w:val="00624C7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24C79"/>
    <w:pPr>
      <w:spacing w:after="0"/>
    </w:pPr>
  </w:style>
  <w:style w:type="paragraph" w:customStyle="1" w:styleId="EW">
    <w:name w:val="EW"/>
    <w:basedOn w:val="EX"/>
    <w:rsid w:val="00624C79"/>
    <w:pPr>
      <w:spacing w:after="0"/>
    </w:pPr>
  </w:style>
  <w:style w:type="paragraph" w:styleId="TOC6">
    <w:name w:val="toc 6"/>
    <w:basedOn w:val="TOC5"/>
    <w:next w:val="Normal"/>
    <w:semiHidden/>
    <w:rsid w:val="00624C79"/>
    <w:pPr>
      <w:ind w:left="1985" w:hanging="1985"/>
    </w:pPr>
  </w:style>
  <w:style w:type="paragraph" w:styleId="TOC7">
    <w:name w:val="toc 7"/>
    <w:basedOn w:val="TOC6"/>
    <w:next w:val="Normal"/>
    <w:semiHidden/>
    <w:rsid w:val="00624C79"/>
    <w:pPr>
      <w:ind w:left="2268" w:hanging="2268"/>
    </w:pPr>
  </w:style>
  <w:style w:type="paragraph" w:styleId="ListBullet2">
    <w:name w:val="List Bullet 2"/>
    <w:basedOn w:val="ListBullet"/>
    <w:semiHidden/>
    <w:rsid w:val="00624C79"/>
    <w:pPr>
      <w:ind w:left="851"/>
    </w:pPr>
  </w:style>
  <w:style w:type="paragraph" w:styleId="ListBullet3">
    <w:name w:val="List Bullet 3"/>
    <w:basedOn w:val="ListBullet2"/>
    <w:semiHidden/>
    <w:rsid w:val="00624C79"/>
    <w:pPr>
      <w:ind w:left="1135"/>
    </w:pPr>
  </w:style>
  <w:style w:type="paragraph" w:styleId="ListNumber">
    <w:name w:val="List Number"/>
    <w:basedOn w:val="List"/>
    <w:semiHidden/>
    <w:rsid w:val="00624C79"/>
  </w:style>
  <w:style w:type="paragraph" w:customStyle="1" w:styleId="EQ">
    <w:name w:val="EQ"/>
    <w:basedOn w:val="Normal"/>
    <w:next w:val="Normal"/>
    <w:rsid w:val="00624C79"/>
    <w:pPr>
      <w:keepLines/>
      <w:tabs>
        <w:tab w:val="center" w:pos="4536"/>
        <w:tab w:val="right" w:pos="9072"/>
      </w:tabs>
    </w:pPr>
    <w:rPr>
      <w:noProof/>
    </w:rPr>
  </w:style>
  <w:style w:type="paragraph" w:customStyle="1" w:styleId="TH">
    <w:name w:val="TH"/>
    <w:basedOn w:val="Normal"/>
    <w:rsid w:val="00624C79"/>
    <w:pPr>
      <w:keepNext/>
      <w:keepLines/>
      <w:spacing w:before="60"/>
      <w:jc w:val="center"/>
    </w:pPr>
    <w:rPr>
      <w:rFonts w:ascii="Arial" w:hAnsi="Arial"/>
      <w:b/>
    </w:rPr>
  </w:style>
  <w:style w:type="paragraph" w:customStyle="1" w:styleId="NF">
    <w:name w:val="NF"/>
    <w:basedOn w:val="NO"/>
    <w:rsid w:val="00624C79"/>
    <w:pPr>
      <w:keepNext/>
      <w:spacing w:after="0"/>
    </w:pPr>
    <w:rPr>
      <w:rFonts w:ascii="Arial" w:hAnsi="Arial"/>
      <w:sz w:val="18"/>
    </w:rPr>
  </w:style>
  <w:style w:type="paragraph" w:customStyle="1" w:styleId="PL">
    <w:name w:val="PL"/>
    <w:rsid w:val="00624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24C79"/>
    <w:pPr>
      <w:jc w:val="right"/>
    </w:pPr>
  </w:style>
  <w:style w:type="paragraph" w:customStyle="1" w:styleId="H6">
    <w:name w:val="H6"/>
    <w:basedOn w:val="Heading5"/>
    <w:next w:val="Normal"/>
    <w:rsid w:val="00624C79"/>
    <w:pPr>
      <w:ind w:left="1985" w:hanging="1985"/>
      <w:outlineLvl w:val="9"/>
    </w:pPr>
    <w:rPr>
      <w:sz w:val="20"/>
    </w:rPr>
  </w:style>
  <w:style w:type="paragraph" w:customStyle="1" w:styleId="TAN">
    <w:name w:val="TAN"/>
    <w:basedOn w:val="TAL"/>
    <w:rsid w:val="00624C79"/>
    <w:pPr>
      <w:ind w:left="851" w:hanging="851"/>
    </w:pPr>
  </w:style>
  <w:style w:type="paragraph" w:customStyle="1" w:styleId="TAL">
    <w:name w:val="TAL"/>
    <w:basedOn w:val="Normal"/>
    <w:link w:val="TALChar"/>
    <w:rsid w:val="00624C79"/>
    <w:pPr>
      <w:keepNext/>
      <w:keepLines/>
      <w:spacing w:after="0"/>
    </w:pPr>
    <w:rPr>
      <w:rFonts w:ascii="Arial" w:hAnsi="Arial"/>
      <w:sz w:val="18"/>
    </w:rPr>
  </w:style>
  <w:style w:type="paragraph" w:customStyle="1" w:styleId="ZA">
    <w:name w:val="ZA"/>
    <w:rsid w:val="00624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24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24C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24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24C79"/>
    <w:pPr>
      <w:framePr w:wrap="notBeside" w:y="16161"/>
    </w:pPr>
  </w:style>
  <w:style w:type="character" w:customStyle="1" w:styleId="ZGSM">
    <w:name w:val="ZGSM"/>
    <w:rsid w:val="00624C79"/>
  </w:style>
  <w:style w:type="paragraph" w:styleId="List2">
    <w:name w:val="List 2"/>
    <w:basedOn w:val="List"/>
    <w:rsid w:val="00624C79"/>
    <w:pPr>
      <w:ind w:left="851"/>
    </w:pPr>
  </w:style>
  <w:style w:type="paragraph" w:customStyle="1" w:styleId="ZG">
    <w:name w:val="ZG"/>
    <w:rsid w:val="00624C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semiHidden/>
    <w:rsid w:val="00624C79"/>
    <w:pPr>
      <w:ind w:left="1135"/>
    </w:pPr>
  </w:style>
  <w:style w:type="paragraph" w:styleId="List4">
    <w:name w:val="List 4"/>
    <w:basedOn w:val="List3"/>
    <w:semiHidden/>
    <w:rsid w:val="00624C79"/>
    <w:pPr>
      <w:ind w:left="1418"/>
    </w:pPr>
  </w:style>
  <w:style w:type="paragraph" w:styleId="List5">
    <w:name w:val="List 5"/>
    <w:basedOn w:val="List4"/>
    <w:semiHidden/>
    <w:rsid w:val="00624C79"/>
    <w:pPr>
      <w:ind w:left="1702"/>
    </w:pPr>
  </w:style>
  <w:style w:type="paragraph" w:customStyle="1" w:styleId="EditorsNote">
    <w:name w:val="Editor's Note"/>
    <w:basedOn w:val="NO"/>
    <w:rsid w:val="00624C79"/>
    <w:rPr>
      <w:color w:val="FF0000"/>
    </w:rPr>
  </w:style>
  <w:style w:type="paragraph" w:styleId="List">
    <w:name w:val="List"/>
    <w:basedOn w:val="Normal"/>
    <w:semiHidden/>
    <w:rsid w:val="00624C79"/>
    <w:pPr>
      <w:ind w:left="568" w:hanging="284"/>
    </w:pPr>
  </w:style>
  <w:style w:type="paragraph" w:styleId="ListBullet">
    <w:name w:val="List Bullet"/>
    <w:basedOn w:val="List"/>
    <w:semiHidden/>
    <w:rsid w:val="00624C79"/>
  </w:style>
  <w:style w:type="paragraph" w:styleId="ListBullet4">
    <w:name w:val="List Bullet 4"/>
    <w:basedOn w:val="ListBullet3"/>
    <w:semiHidden/>
    <w:rsid w:val="00624C79"/>
    <w:pPr>
      <w:ind w:left="1418"/>
    </w:pPr>
  </w:style>
  <w:style w:type="paragraph" w:styleId="ListBullet5">
    <w:name w:val="List Bullet 5"/>
    <w:basedOn w:val="ListBullet4"/>
    <w:semiHidden/>
    <w:rsid w:val="00624C79"/>
    <w:pPr>
      <w:ind w:left="1702"/>
    </w:pPr>
  </w:style>
  <w:style w:type="paragraph" w:customStyle="1" w:styleId="B2">
    <w:name w:val="B2"/>
    <w:basedOn w:val="List2"/>
    <w:rsid w:val="00624C79"/>
  </w:style>
  <w:style w:type="paragraph" w:customStyle="1" w:styleId="B3">
    <w:name w:val="B3"/>
    <w:basedOn w:val="List3"/>
    <w:rsid w:val="00624C79"/>
  </w:style>
  <w:style w:type="paragraph" w:customStyle="1" w:styleId="B4">
    <w:name w:val="B4"/>
    <w:basedOn w:val="List4"/>
    <w:rsid w:val="00624C79"/>
  </w:style>
  <w:style w:type="paragraph" w:customStyle="1" w:styleId="B5">
    <w:name w:val="B5"/>
    <w:basedOn w:val="List5"/>
    <w:rsid w:val="00624C79"/>
  </w:style>
  <w:style w:type="paragraph" w:customStyle="1" w:styleId="ZTD">
    <w:name w:val="ZTD"/>
    <w:basedOn w:val="ZB"/>
    <w:rsid w:val="00624C7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34"/>
    <w:qFormat/>
    <w:rsid w:val="0033181E"/>
    <w:pPr>
      <w:ind w:left="720"/>
      <w:contextualSpacing/>
    </w:pPr>
  </w:style>
  <w:style w:type="paragraph" w:styleId="CommentSubject">
    <w:name w:val="annotation subject"/>
    <w:basedOn w:val="CommentText"/>
    <w:next w:val="CommentText"/>
    <w:link w:val="CommentSubjectChar"/>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37231"/>
    <w:rPr>
      <w:rFonts w:ascii="Arial" w:eastAsia="SimSun" w:hAnsi="Arial"/>
      <w:lang w:eastAsia="zh-CN"/>
    </w:rPr>
  </w:style>
  <w:style w:type="character" w:customStyle="1" w:styleId="CommentSubjectChar">
    <w:name w:val="Comment Subject Char"/>
    <w:basedOn w:val="CommentTextChar"/>
    <w:link w:val="CommentSubject"/>
    <w:uiPriority w:val="99"/>
    <w:semiHidden/>
    <w:rsid w:val="00537231"/>
    <w:rPr>
      <w:rFonts w:ascii="Arial" w:eastAsia="SimSun" w:hAnsi="Arial"/>
      <w:b/>
      <w:bCs/>
      <w:lang w:eastAsia="zh-CN"/>
    </w:rPr>
  </w:style>
  <w:style w:type="table" w:styleId="TableGrid">
    <w:name w:val="Table Grid"/>
    <w:basedOn w:val="TableNormal"/>
    <w:uiPriority w:val="59"/>
    <w:qFormat/>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0417A4"/>
    <w:rPr>
      <w:color w:val="605E5C"/>
      <w:shd w:val="clear" w:color="auto" w:fill="E1DFDD"/>
    </w:rPr>
  </w:style>
  <w:style w:type="paragraph" w:styleId="NormalIndent">
    <w:name w:val="Normal Indent"/>
    <w:basedOn w:val="Normal"/>
    <w:uiPriority w:val="99"/>
    <w:unhideWhenUsed/>
    <w:rsid w:val="009247C0"/>
    <w:pPr>
      <w:widowControl w:val="0"/>
      <w:ind w:left="720"/>
      <w:jc w:val="both"/>
    </w:pPr>
    <w:rPr>
      <w:kern w:val="2"/>
      <w:sz w:val="21"/>
    </w:rPr>
  </w:style>
  <w:style w:type="character" w:customStyle="1" w:styleId="10">
    <w:name w:val="批注文字 字符1"/>
    <w:basedOn w:val="DefaultParagraphFont"/>
    <w:uiPriority w:val="99"/>
    <w:qFormat/>
    <w:rsid w:val="009247C0"/>
    <w:rPr>
      <w:kern w:val="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rsid w:val="009247C0"/>
    <w:rPr>
      <w:rFonts w:eastAsia="SimSun"/>
      <w:lang w:eastAsia="zh-CN"/>
    </w:rPr>
  </w:style>
  <w:style w:type="paragraph" w:styleId="Revision">
    <w:name w:val="Revision"/>
    <w:hidden/>
    <w:uiPriority w:val="99"/>
    <w:semiHidden/>
    <w:rsid w:val="00B46A32"/>
    <w:rPr>
      <w:rFonts w:eastAsia="SimSun"/>
      <w:lang w:eastAsia="zh-CN"/>
    </w:rPr>
  </w:style>
  <w:style w:type="character" w:customStyle="1" w:styleId="3GPPTextChar">
    <w:name w:val="3GPP Text Char"/>
    <w:basedOn w:val="DefaultParagraphFont"/>
    <w:link w:val="3GPPText"/>
    <w:locked/>
    <w:rsid w:val="009F2214"/>
    <w:rPr>
      <w:rFonts w:ascii="SimSun" w:eastAsia="SimSun" w:hAnsi="SimSun"/>
      <w:lang w:eastAsia="en-US"/>
    </w:rPr>
  </w:style>
  <w:style w:type="paragraph" w:customStyle="1" w:styleId="3GPPText">
    <w:name w:val="3GPP Text"/>
    <w:basedOn w:val="Normal"/>
    <w:link w:val="3GPPTextChar"/>
    <w:rsid w:val="009F2214"/>
    <w:pPr>
      <w:spacing w:before="120" w:after="120"/>
      <w:jc w:val="both"/>
    </w:pPr>
    <w:rPr>
      <w:rFonts w:ascii="SimSun" w:hAnsi="SimSun"/>
      <w:lang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2953FE"/>
    <w:rPr>
      <w:rFonts w:ascii="Times" w:hAnsi="Times"/>
      <w:szCs w:val="24"/>
    </w:rPr>
  </w:style>
  <w:style w:type="paragraph" w:styleId="HTMLPreformatted">
    <w:name w:val="HTML Preformatted"/>
    <w:basedOn w:val="Normal"/>
    <w:link w:val="HTMLPreformattedChar"/>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character" w:customStyle="1" w:styleId="HTMLPreformattedChar">
    <w:name w:val="HTML Preformatted Char"/>
    <w:basedOn w:val="DefaultParagraphFont"/>
    <w:link w:val="HTMLPreformatted"/>
    <w:uiPriority w:val="99"/>
    <w:semiHidden/>
    <w:rsid w:val="002953FE"/>
    <w:rPr>
      <w:rFonts w:ascii="SimSun" w:eastAsia="SimSun" w:hAnsi="SimSun" w:cs="SimSun"/>
      <w:sz w:val="24"/>
      <w:szCs w:val="24"/>
      <w:lang w:val="en-US" w:eastAsia="zh-CN"/>
    </w:rPr>
  </w:style>
  <w:style w:type="character" w:customStyle="1" w:styleId="y2iqfc">
    <w:name w:val="y2iqfc"/>
    <w:basedOn w:val="DefaultParagraphFont"/>
    <w:rsid w:val="002953FE"/>
  </w:style>
  <w:style w:type="character" w:customStyle="1" w:styleId="TALChar">
    <w:name w:val="TAL Char"/>
    <w:link w:val="TAL"/>
    <w:qFormat/>
    <w:locked/>
    <w:rsid w:val="003B26D6"/>
    <w:rPr>
      <w:rFonts w:ascii="Arial" w:eastAsia="Times New Roman" w:hAnsi="Arial"/>
      <w:sz w:val="18"/>
      <w:lang w:eastAsia="zh-CN"/>
    </w:rPr>
  </w:style>
  <w:style w:type="character" w:customStyle="1" w:styleId="TAHCar">
    <w:name w:val="TAH Car"/>
    <w:link w:val="TAH"/>
    <w:qFormat/>
    <w:rsid w:val="003B26D6"/>
    <w:rPr>
      <w:rFonts w:ascii="Arial" w:eastAsia="Times New Roman" w:hAnsi="Arial"/>
      <w:b/>
      <w:sz w:val="18"/>
      <w:lang w:eastAsia="zh-CN"/>
    </w:rPr>
  </w:style>
  <w:style w:type="paragraph" w:styleId="ListNumber3">
    <w:name w:val="List Number 3"/>
    <w:basedOn w:val="Normal"/>
    <w:qFormat/>
    <w:rsid w:val="003B26D6"/>
    <w:pPr>
      <w:numPr>
        <w:numId w:val="21"/>
      </w:numPr>
      <w:contextualSpacing/>
    </w:pPr>
    <w:rPr>
      <w:lang w:eastAsia="en-US"/>
    </w:rPr>
  </w:style>
  <w:style w:type="paragraph" w:customStyle="1" w:styleId="20">
    <w:name w:val="列表段落2"/>
    <w:basedOn w:val="Normal"/>
    <w:rsid w:val="00D31716"/>
    <w:pPr>
      <w:spacing w:before="100" w:beforeAutospacing="1"/>
      <w:ind w:left="720"/>
      <w:contextualSpacing/>
    </w:pPr>
  </w:style>
  <w:style w:type="paragraph" w:customStyle="1" w:styleId="3GPPAgreements">
    <w:name w:val="3GPP Agreements"/>
    <w:basedOn w:val="Normal"/>
    <w:link w:val="3GPPAgreementsChar"/>
    <w:qFormat/>
    <w:rsid w:val="0055772A"/>
    <w:pPr>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SimSun"/>
      <w:sz w:val="22"/>
      <w:szCs w:val="22"/>
      <w:lang w:val="en-US" w:eastAsia="en-US"/>
    </w:rPr>
  </w:style>
  <w:style w:type="character" w:customStyle="1" w:styleId="TALCar">
    <w:name w:val="TAL Car"/>
    <w:basedOn w:val="DefaultParagraphFont"/>
    <w:qFormat/>
    <w:locked/>
    <w:rsid w:val="004122A7"/>
    <w:rPr>
      <w:rFonts w:ascii="Arial" w:eastAsiaTheme="minorEastAsia" w:hAnsi="Arial"/>
      <w:sz w:val="18"/>
      <w:lang w:val="en-GB" w:eastAsia="en-US"/>
    </w:rPr>
  </w:style>
  <w:style w:type="character" w:customStyle="1" w:styleId="0MaintextChar">
    <w:name w:val="0 Main text Char"/>
    <w:link w:val="0Maintext"/>
    <w:qFormat/>
    <w:locked/>
    <w:rsid w:val="00321C6A"/>
    <w:rPr>
      <w:lang w:eastAsia="en-US"/>
    </w:rPr>
  </w:style>
  <w:style w:type="paragraph" w:customStyle="1" w:styleId="0Maintext">
    <w:name w:val="0 Main text"/>
    <w:basedOn w:val="Normal"/>
    <w:link w:val="0MaintextChar"/>
    <w:qFormat/>
    <w:rsid w:val="00321C6A"/>
    <w:rPr>
      <w:rFonts w:eastAsiaTheme="minorEastAsia"/>
      <w:lang w:eastAsia="en-US"/>
    </w:rPr>
  </w:style>
  <w:style w:type="character" w:styleId="UnresolvedMention">
    <w:name w:val="Unresolved Mention"/>
    <w:basedOn w:val="DefaultParagraphFont"/>
    <w:uiPriority w:val="99"/>
    <w:semiHidden/>
    <w:unhideWhenUsed/>
    <w:rsid w:val="00E65A56"/>
    <w:rPr>
      <w:color w:val="605E5C"/>
      <w:shd w:val="clear" w:color="auto" w:fill="E1DFDD"/>
    </w:rPr>
  </w:style>
  <w:style w:type="paragraph" w:styleId="Title">
    <w:name w:val="Title"/>
    <w:basedOn w:val="Normal"/>
    <w:next w:val="Normal"/>
    <w:link w:val="TitleChar"/>
    <w:uiPriority w:val="10"/>
    <w:qFormat/>
    <w:rsid w:val="008C31C1"/>
    <w:pPr>
      <w:spacing w:before="240" w:after="60"/>
      <w:ind w:left="1701" w:hanging="1701"/>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31C1"/>
    <w:rPr>
      <w:rFonts w:ascii="Arial" w:eastAsia="Times New Roman"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Specification-Groups/"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6865-F8DA-47E7-B0F5-94A4E18127AD}">
  <ds:schemaRefs>
    <ds:schemaRef ds:uri="http://schemas.microsoft.com/sharepoint/v3/contenttype/forms"/>
  </ds:schemaRefs>
</ds:datastoreItem>
</file>

<file path=customXml/itemProps2.xml><?xml version="1.0" encoding="utf-8"?>
<ds:datastoreItem xmlns:ds="http://schemas.openxmlformats.org/officeDocument/2006/customXml" ds:itemID="{75C73F38-9370-4E4E-AAAE-A9ED612BC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70D3-290D-4177-A95A-B0E83B73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2024-09-29T14:02:00Z</dcterms:created>
  <dcterms:modified xsi:type="dcterms:W3CDTF">2024-09-29T14:05:00Z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