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105C" w14:textId="2DE6BD2B" w:rsidR="00563CA1" w:rsidRPr="00E2409D" w:rsidRDefault="00563CA1" w:rsidP="00563CA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9</w:t>
      </w:r>
      <w:r w:rsidR="00207B21">
        <w:rPr>
          <w:rFonts w:ascii="Arial" w:eastAsia="Malgun Gothic" w:hAnsi="Arial"/>
          <w:b/>
          <w:noProof/>
          <w:sz w:val="24"/>
          <w:szCs w:val="24"/>
          <w:lang w:val="en-US"/>
        </w:rPr>
        <w:t>2</w:t>
      </w:r>
    </w:p>
    <w:p w14:paraId="64C66D1D" w14:textId="77777777" w:rsidR="00563CA1" w:rsidRPr="00E2409D" w:rsidRDefault="00563CA1" w:rsidP="00563CA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2B54ED9E" w14:textId="77777777" w:rsidR="00563CA1" w:rsidRPr="00E2409D" w:rsidRDefault="00563CA1" w:rsidP="00563CA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742C9871" w14:textId="77777777" w:rsidR="00563CA1" w:rsidRPr="00E2409D" w:rsidRDefault="00563CA1" w:rsidP="00563CA1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26E2DF11" w14:textId="69FDC40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276149">
        <w:rPr>
          <w:b/>
          <w:iCs/>
          <w:noProof/>
          <w:sz w:val="28"/>
        </w:rPr>
        <w:t>8102</w:t>
      </w:r>
    </w:p>
    <w:p w14:paraId="68945E73" w14:textId="646DF931" w:rsidR="003A20CC" w:rsidRPr="0053375A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309CC7BF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F71955"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40623C17" w14:textId="368B3D60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>R</w:t>
      </w:r>
      <w:r w:rsidR="0077338E">
        <w:rPr>
          <w:rFonts w:ascii="Arial" w:hAnsi="Arial" w:cs="Arial"/>
          <w:b/>
          <w:sz w:val="22"/>
          <w:szCs w:val="22"/>
          <w:lang w:val="en-US"/>
        </w:rPr>
        <w:t>2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>-</w:t>
      </w:r>
      <w:r w:rsidR="0077338E" w:rsidRPr="0077338E">
        <w:rPr>
          <w:rFonts w:ascii="Arial" w:hAnsi="Arial" w:cs="Arial"/>
          <w:b/>
          <w:sz w:val="22"/>
          <w:szCs w:val="22"/>
          <w:lang w:val="en-US"/>
        </w:rPr>
        <w:t>2309030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77338E"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13A807F0" w14:textId="04E4C0F8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CC1692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63CA1">
        <w:rPr>
          <w:rFonts w:ascii="Arial" w:hAnsi="Arial" w:cs="Arial"/>
          <w:b/>
          <w:sz w:val="22"/>
          <w:szCs w:val="22"/>
          <w:lang w:val="fr-FR"/>
        </w:rPr>
        <w:t>Source:</w:t>
      </w:r>
      <w:r w:rsidRPr="00563CA1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58CEEF25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CA1">
        <w:rPr>
          <w:rFonts w:ascii="Arial" w:hAnsi="Arial" w:cs="Arial"/>
          <w:b/>
          <w:sz w:val="22"/>
          <w:szCs w:val="22"/>
          <w:lang w:val="fr-FR"/>
        </w:rPr>
        <w:t>To: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C91E0D" w:rsidRPr="00563CA1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04154A50" w14:textId="2B985231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63CA1">
        <w:rPr>
          <w:rFonts w:ascii="Arial" w:hAnsi="Arial" w:cs="Arial"/>
          <w:b/>
          <w:sz w:val="22"/>
          <w:szCs w:val="22"/>
          <w:lang w:val="fr-FR"/>
        </w:rPr>
        <w:t>Cc: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  <w:t>SA3</w:t>
      </w:r>
    </w:p>
    <w:bookmarkEnd w:id="9"/>
    <w:bookmarkEnd w:id="10"/>
    <w:p w14:paraId="3FD099F5" w14:textId="77777777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CA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563CA1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563CA1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563CA1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563CA1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563CA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4DF58D1" w14:textId="079E1E29" w:rsidR="00A86ED0" w:rsidRDefault="00B97703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4F791AF1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F42C66">
        <w:rPr>
          <w:rStyle w:val="Emphasis"/>
        </w:rPr>
        <w:t>2</w:t>
      </w:r>
      <w:r w:rsidRPr="008E3369">
        <w:rPr>
          <w:rStyle w:val="Emphasis"/>
        </w:rPr>
        <w:t xml:space="preserve"> for its LS on </w:t>
      </w:r>
      <w:r w:rsidR="00F42C66" w:rsidRPr="00F42C66">
        <w:rPr>
          <w:rStyle w:val="Emphasis"/>
        </w:rPr>
        <w:t xml:space="preserve">user consent for SON/MDT for NB-IoT UEs </w:t>
      </w:r>
      <w:r w:rsidRPr="008E3369">
        <w:rPr>
          <w:rStyle w:val="Emphasis"/>
        </w:rPr>
        <w:t>in document R</w:t>
      </w:r>
      <w:r w:rsidR="00F42C66">
        <w:rPr>
          <w:rStyle w:val="Emphasis"/>
        </w:rPr>
        <w:t>2</w:t>
      </w:r>
      <w:r w:rsidRPr="008E3369">
        <w:rPr>
          <w:rStyle w:val="Emphasis"/>
        </w:rPr>
        <w:t>-2</w:t>
      </w:r>
      <w:r w:rsidR="008A3DDD">
        <w:rPr>
          <w:rStyle w:val="Emphasis"/>
        </w:rPr>
        <w:t>3</w:t>
      </w:r>
      <w:r w:rsidR="00AC4C08">
        <w:rPr>
          <w:rStyle w:val="Emphasis"/>
        </w:rPr>
        <w:t>09030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 w:rsidR="006356FB">
        <w:rPr>
          <w:rStyle w:val="Emphasis"/>
        </w:rPr>
        <w:t xml:space="preserve">to the questions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0BC94C25" w14:textId="77777777" w:rsidR="006356FB" w:rsidRDefault="006356FB" w:rsidP="006356FB">
      <w:pPr>
        <w:numPr>
          <w:ilvl w:val="0"/>
          <w:numId w:val="11"/>
        </w:numPr>
        <w:rPr>
          <w:rStyle w:val="Emphasis"/>
        </w:rPr>
      </w:pPr>
      <w:r w:rsidRPr="006356FB">
        <w:rPr>
          <w:rStyle w:val="Emphasis"/>
        </w:rPr>
        <w:t>Q1: Does the existing user consent for SON/MDT also apply to NB-IoT UEs?</w:t>
      </w:r>
    </w:p>
    <w:p w14:paraId="2BA4E575" w14:textId="12A96206" w:rsidR="00AB258B" w:rsidRDefault="00AB258B" w:rsidP="006C0276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A1: </w:t>
      </w:r>
      <w:r w:rsidR="00BC66F0" w:rsidRPr="00BC66F0">
        <w:rPr>
          <w:rStyle w:val="Emphasis"/>
        </w:rPr>
        <w:t xml:space="preserve">MDT user consent is only applicable to MDT framework. </w:t>
      </w:r>
      <w:r w:rsidR="00041731">
        <w:rPr>
          <w:rStyle w:val="Emphasis"/>
        </w:rPr>
        <w:t>For</w:t>
      </w:r>
      <w:r w:rsidR="00BC66F0" w:rsidRPr="00BC66F0">
        <w:rPr>
          <w:rStyle w:val="Emphasis"/>
        </w:rPr>
        <w:t xml:space="preserve"> measurement that goes under MDT, the MDT user consent framework applies, independently of whether UEs are NB-IoT or not. Therefore, Clause 4.9 in 3GPP TS 32.422 V17.10.0 can be followed</w:t>
      </w:r>
      <w:r w:rsidR="00F36550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FF33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BB64D3">
        <w:rPr>
          <w:rFonts w:ascii="Arial" w:hAnsi="Arial" w:cs="Arial"/>
          <w:b/>
        </w:rPr>
        <w:t>2</w:t>
      </w:r>
    </w:p>
    <w:p w14:paraId="51084C3A" w14:textId="748933D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BB64D3">
        <w:t>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112904" w:rsidR="00391ED3" w:rsidRDefault="00391ED3" w:rsidP="008F47A5">
      <w:pPr>
        <w:tabs>
          <w:tab w:val="left" w:pos="1985"/>
          <w:tab w:val="left" w:pos="4395"/>
        </w:tabs>
      </w:pPr>
      <w:r>
        <w:t>SA5#153</w:t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F5F360D" w:rsidR="007007F2" w:rsidRDefault="007007F2" w:rsidP="008F47A5">
      <w:pPr>
        <w:tabs>
          <w:tab w:val="left" w:pos="1985"/>
          <w:tab w:val="left" w:pos="4395"/>
        </w:tabs>
      </w:pPr>
      <w:r>
        <w:t>SA5#15</w:t>
      </w:r>
      <w:r w:rsidR="00C44CEC">
        <w:t>4</w:t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005E4" w14:textId="77777777" w:rsidR="001615FA" w:rsidRDefault="001615FA">
      <w:pPr>
        <w:spacing w:after="0"/>
      </w:pPr>
      <w:r>
        <w:separator/>
      </w:r>
    </w:p>
  </w:endnote>
  <w:endnote w:type="continuationSeparator" w:id="0">
    <w:p w14:paraId="24A8BB00" w14:textId="77777777" w:rsidR="001615FA" w:rsidRDefault="001615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1F3BC" w14:textId="77777777" w:rsidR="001615FA" w:rsidRDefault="001615FA">
      <w:pPr>
        <w:spacing w:after="0"/>
      </w:pPr>
      <w:r>
        <w:separator/>
      </w:r>
    </w:p>
  </w:footnote>
  <w:footnote w:type="continuationSeparator" w:id="0">
    <w:p w14:paraId="3D04A900" w14:textId="77777777" w:rsidR="001615FA" w:rsidRDefault="001615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1731"/>
    <w:rsid w:val="0004518C"/>
    <w:rsid w:val="00062142"/>
    <w:rsid w:val="00063CDC"/>
    <w:rsid w:val="00067A9A"/>
    <w:rsid w:val="000735E4"/>
    <w:rsid w:val="000865C0"/>
    <w:rsid w:val="00090CF0"/>
    <w:rsid w:val="0009426F"/>
    <w:rsid w:val="000B4EFE"/>
    <w:rsid w:val="000B663A"/>
    <w:rsid w:val="000C6359"/>
    <w:rsid w:val="000D588B"/>
    <w:rsid w:val="000E4E7D"/>
    <w:rsid w:val="000F6242"/>
    <w:rsid w:val="00104C8C"/>
    <w:rsid w:val="001615FA"/>
    <w:rsid w:val="001628C3"/>
    <w:rsid w:val="00163953"/>
    <w:rsid w:val="001660C5"/>
    <w:rsid w:val="00167390"/>
    <w:rsid w:val="0016768B"/>
    <w:rsid w:val="001927D5"/>
    <w:rsid w:val="001A55DD"/>
    <w:rsid w:val="001B2F65"/>
    <w:rsid w:val="001C6B05"/>
    <w:rsid w:val="001D11A2"/>
    <w:rsid w:val="00207B21"/>
    <w:rsid w:val="002229AD"/>
    <w:rsid w:val="00226381"/>
    <w:rsid w:val="0024400C"/>
    <w:rsid w:val="00263CF0"/>
    <w:rsid w:val="00264862"/>
    <w:rsid w:val="00273135"/>
    <w:rsid w:val="0027544D"/>
    <w:rsid w:val="00276149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3EC9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96CF1"/>
    <w:rsid w:val="004A650F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63CA1"/>
    <w:rsid w:val="00565DE8"/>
    <w:rsid w:val="005A71F2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729BF"/>
    <w:rsid w:val="006770C8"/>
    <w:rsid w:val="00690742"/>
    <w:rsid w:val="006C16B5"/>
    <w:rsid w:val="006D09B7"/>
    <w:rsid w:val="006D4100"/>
    <w:rsid w:val="006D5A0F"/>
    <w:rsid w:val="006E298D"/>
    <w:rsid w:val="006F09B6"/>
    <w:rsid w:val="007007F2"/>
    <w:rsid w:val="00707533"/>
    <w:rsid w:val="007215CA"/>
    <w:rsid w:val="0073766B"/>
    <w:rsid w:val="0075543A"/>
    <w:rsid w:val="00761A9B"/>
    <w:rsid w:val="0077338E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52042"/>
    <w:rsid w:val="008702F8"/>
    <w:rsid w:val="00872541"/>
    <w:rsid w:val="008A2D2A"/>
    <w:rsid w:val="008A3DDD"/>
    <w:rsid w:val="008D772F"/>
    <w:rsid w:val="008E3369"/>
    <w:rsid w:val="008E68E4"/>
    <w:rsid w:val="008F47A5"/>
    <w:rsid w:val="008F4A73"/>
    <w:rsid w:val="009214C7"/>
    <w:rsid w:val="00931470"/>
    <w:rsid w:val="00955592"/>
    <w:rsid w:val="00955F8B"/>
    <w:rsid w:val="00960003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B258B"/>
    <w:rsid w:val="00AB3A37"/>
    <w:rsid w:val="00AC4C08"/>
    <w:rsid w:val="00AD1FEB"/>
    <w:rsid w:val="00AD4531"/>
    <w:rsid w:val="00AE1B3E"/>
    <w:rsid w:val="00AF0EDF"/>
    <w:rsid w:val="00B07B55"/>
    <w:rsid w:val="00B35F74"/>
    <w:rsid w:val="00B4086C"/>
    <w:rsid w:val="00B53DB0"/>
    <w:rsid w:val="00B726DA"/>
    <w:rsid w:val="00B8615B"/>
    <w:rsid w:val="00B97703"/>
    <w:rsid w:val="00B9796D"/>
    <w:rsid w:val="00BB0A72"/>
    <w:rsid w:val="00BB17A5"/>
    <w:rsid w:val="00BB36EA"/>
    <w:rsid w:val="00BB3F35"/>
    <w:rsid w:val="00BB64D3"/>
    <w:rsid w:val="00BC66F0"/>
    <w:rsid w:val="00BF3BE9"/>
    <w:rsid w:val="00BF7708"/>
    <w:rsid w:val="00C44CEC"/>
    <w:rsid w:val="00C5672F"/>
    <w:rsid w:val="00C5762B"/>
    <w:rsid w:val="00C759F3"/>
    <w:rsid w:val="00C770A4"/>
    <w:rsid w:val="00C85647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E3C57"/>
    <w:rsid w:val="00DF19E3"/>
    <w:rsid w:val="00DF5B4F"/>
    <w:rsid w:val="00E14FEC"/>
    <w:rsid w:val="00E20A48"/>
    <w:rsid w:val="00E21BBA"/>
    <w:rsid w:val="00E22C6A"/>
    <w:rsid w:val="00E332F9"/>
    <w:rsid w:val="00E515C2"/>
    <w:rsid w:val="00E65658"/>
    <w:rsid w:val="00E84A0B"/>
    <w:rsid w:val="00EA1CEB"/>
    <w:rsid w:val="00F25496"/>
    <w:rsid w:val="00F30151"/>
    <w:rsid w:val="00F36550"/>
    <w:rsid w:val="00F3711F"/>
    <w:rsid w:val="00F42C66"/>
    <w:rsid w:val="00F667CF"/>
    <w:rsid w:val="00F70FA6"/>
    <w:rsid w:val="00F71955"/>
    <w:rsid w:val="00F803BE"/>
    <w:rsid w:val="00F91E64"/>
    <w:rsid w:val="00FA4EE8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1336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 v2</cp:lastModifiedBy>
  <cp:revision>5</cp:revision>
  <cp:lastPrinted>2002-04-23T13:10:00Z</cp:lastPrinted>
  <dcterms:created xsi:type="dcterms:W3CDTF">2024-02-06T11:24:00Z</dcterms:created>
  <dcterms:modified xsi:type="dcterms:W3CDTF">2024-02-07T21:59:00Z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