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B0265" w14:textId="61B11A07" w:rsidR="006D6BE4" w:rsidRPr="00E2409D" w:rsidRDefault="006D6BE4" w:rsidP="006D6BE4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lang w:eastAsia="en-US"/>
        </w:rPr>
        <w:t>3GPP TSG RAN WG2#125</w:t>
      </w:r>
      <w:r w:rsidRPr="00E2409D">
        <w:rPr>
          <w:rFonts w:ascii="Arial" w:eastAsia="SimSun" w:hAnsi="Arial"/>
          <w:b/>
          <w:noProof/>
          <w:lang w:eastAsia="en-US"/>
        </w:rPr>
        <w:tab/>
        <w:t>R2-24000</w:t>
      </w:r>
      <w:r>
        <w:rPr>
          <w:rFonts w:ascii="Arial" w:eastAsia="Malgun Gothic" w:hAnsi="Arial"/>
          <w:b/>
          <w:noProof/>
          <w:lang w:eastAsia="en-US"/>
        </w:rPr>
        <w:t>5</w:t>
      </w:r>
      <w:r>
        <w:rPr>
          <w:rFonts w:ascii="Arial" w:eastAsia="Malgun Gothic" w:hAnsi="Arial"/>
          <w:b/>
          <w:noProof/>
        </w:rPr>
        <w:t>8</w:t>
      </w:r>
    </w:p>
    <w:p w14:paraId="50F7A00D" w14:textId="77777777" w:rsidR="006D6BE4" w:rsidRPr="00E2409D" w:rsidRDefault="006D6BE4" w:rsidP="006D6BE4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lang w:eastAsia="en-US"/>
        </w:rPr>
      </w:pPr>
      <w:r w:rsidRPr="00E2409D">
        <w:rPr>
          <w:rFonts w:ascii="Arial" w:eastAsia="SimSun" w:hAnsi="Arial"/>
          <w:b/>
          <w:noProof/>
          <w:lang w:eastAsia="en-US"/>
        </w:rPr>
        <w:t>Athens, Greece, 26</w:t>
      </w:r>
      <w:r w:rsidRPr="00E2409D">
        <w:rPr>
          <w:rFonts w:ascii="Arial" w:eastAsia="SimSun" w:hAnsi="Arial"/>
          <w:b/>
          <w:noProof/>
          <w:vertAlign w:val="superscript"/>
          <w:lang w:eastAsia="en-US"/>
        </w:rPr>
        <w:t>th</w:t>
      </w:r>
      <w:r w:rsidRPr="00E2409D">
        <w:rPr>
          <w:rFonts w:ascii="Arial" w:eastAsia="SimSun" w:hAnsi="Arial"/>
          <w:b/>
          <w:noProof/>
          <w:lang w:eastAsia="en-US"/>
        </w:rPr>
        <w:t xml:space="preserve"> February - 1</w:t>
      </w:r>
      <w:r w:rsidRPr="00E2409D">
        <w:rPr>
          <w:rFonts w:ascii="Arial" w:eastAsia="SimSun" w:hAnsi="Arial"/>
          <w:b/>
          <w:noProof/>
          <w:vertAlign w:val="superscript"/>
          <w:lang w:eastAsia="en-US"/>
        </w:rPr>
        <w:t>st</w:t>
      </w:r>
      <w:r w:rsidRPr="00E2409D">
        <w:rPr>
          <w:rFonts w:ascii="Arial" w:eastAsia="SimSun" w:hAnsi="Arial"/>
          <w:b/>
          <w:noProof/>
          <w:lang w:eastAsia="en-US"/>
        </w:rPr>
        <w:t xml:space="preserve"> March 2024</w:t>
      </w:r>
    </w:p>
    <w:p w14:paraId="46C3F7E0" w14:textId="77777777" w:rsidR="006D6BE4" w:rsidRPr="00E2409D" w:rsidRDefault="006D6BE4" w:rsidP="006D6BE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  <w:lang w:eastAsia="en-US"/>
        </w:rPr>
      </w:pPr>
    </w:p>
    <w:p w14:paraId="67092E74" w14:textId="77777777" w:rsidR="006D6BE4" w:rsidRPr="00E2409D" w:rsidRDefault="006D6BE4" w:rsidP="006D6BE4">
      <w:pPr>
        <w:tabs>
          <w:tab w:val="left" w:pos="7655"/>
          <w:tab w:val="left" w:pos="9781"/>
        </w:tabs>
        <w:outlineLvl w:val="0"/>
        <w:rPr>
          <w:rFonts w:ascii="Arial" w:eastAsia="SimSun" w:hAnsi="Arial"/>
          <w:noProof/>
          <w:lang w:eastAsia="ko-KR"/>
        </w:rPr>
      </w:pPr>
    </w:p>
    <w:p w14:paraId="7829D17C" w14:textId="20EB4AEB" w:rsidR="00F711A2" w:rsidRDefault="00F711A2" w:rsidP="008A3E7A">
      <w:pPr>
        <w:pStyle w:val="CH"/>
        <w:tabs>
          <w:tab w:val="clear" w:pos="2268"/>
          <w:tab w:val="clear" w:pos="7920"/>
        </w:tabs>
      </w:pPr>
      <w:r w:rsidRPr="006073EA">
        <w:t>3GPP RAN WG</w:t>
      </w:r>
      <w:r>
        <w:t>4</w:t>
      </w:r>
      <w:r w:rsidRPr="006073EA">
        <w:t xml:space="preserve"> Meeting #</w:t>
      </w:r>
      <w:r>
        <w:t>109</w:t>
      </w:r>
      <w:r>
        <w:tab/>
      </w:r>
      <w:r w:rsidR="004617A5" w:rsidRPr="004617A5">
        <w:t>R4-23</w:t>
      </w:r>
      <w:r w:rsidR="006D5640">
        <w:t>21905</w:t>
      </w:r>
    </w:p>
    <w:p w14:paraId="7756677F" w14:textId="77777777" w:rsidR="00F711A2" w:rsidRPr="00FD166F" w:rsidRDefault="00F711A2" w:rsidP="00F711A2">
      <w:pPr>
        <w:pStyle w:val="CH"/>
        <w:tabs>
          <w:tab w:val="clear" w:pos="7920"/>
        </w:tabs>
        <w:rPr>
          <w:b w:val="0"/>
        </w:rPr>
      </w:pPr>
      <w:r>
        <w:t>Chicago, USA, November</w:t>
      </w:r>
      <w:r w:rsidRPr="00A14D3F">
        <w:t xml:space="preserve"> </w:t>
      </w:r>
      <w:r>
        <w:t>13</w:t>
      </w:r>
      <w:r>
        <w:rPr>
          <w:vertAlign w:val="superscript"/>
        </w:rPr>
        <w:t>th</w:t>
      </w:r>
      <w:r w:rsidRPr="00A14D3F">
        <w:t xml:space="preserve"> – </w:t>
      </w:r>
      <w:r>
        <w:t>17</w:t>
      </w:r>
      <w:r w:rsidRPr="00481A7B">
        <w:rPr>
          <w:vertAlign w:val="superscript"/>
        </w:rPr>
        <w:t>th</w:t>
      </w:r>
      <w:r w:rsidRPr="00A14D3F">
        <w:t>, 202</w:t>
      </w:r>
      <w:r>
        <w:t>3</w:t>
      </w:r>
    </w:p>
    <w:p w14:paraId="48CD713E" w14:textId="77777777" w:rsidR="00F711A2" w:rsidRDefault="00F711A2" w:rsidP="00F711A2">
      <w:pPr>
        <w:tabs>
          <w:tab w:val="left" w:pos="2160"/>
        </w:tabs>
        <w:rPr>
          <w:rFonts w:ascii="Arial" w:hAnsi="Arial" w:cs="Arial"/>
          <w:b/>
        </w:rPr>
      </w:pPr>
    </w:p>
    <w:p w14:paraId="0C7E25FA" w14:textId="77777777" w:rsidR="00F711A2" w:rsidRPr="00CF195E" w:rsidRDefault="00F711A2" w:rsidP="00F711A2">
      <w:pPr>
        <w:pBdr>
          <w:top w:val="single" w:sz="4" w:space="1" w:color="auto"/>
        </w:pBdr>
        <w:rPr>
          <w:b/>
          <w:kern w:val="2"/>
          <w:sz w:val="16"/>
          <w:szCs w:val="16"/>
        </w:rPr>
      </w:pPr>
    </w:p>
    <w:p w14:paraId="12BFC840" w14:textId="0CC29C1A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Title:</w:t>
      </w:r>
      <w:r w:rsidRPr="00881ECF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Further r</w:t>
      </w:r>
      <w:r w:rsidRPr="0025249E">
        <w:rPr>
          <w:rFonts w:ascii="Arial" w:hAnsi="Arial" w:cs="Arial"/>
          <w:bCs/>
          <w:sz w:val="22"/>
          <w:szCs w:val="22"/>
        </w:rPr>
        <w:t>eply LS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5249E">
        <w:rPr>
          <w:rFonts w:ascii="Arial" w:hAnsi="Arial" w:cs="Arial"/>
          <w:bCs/>
          <w:sz w:val="22"/>
          <w:szCs w:val="22"/>
        </w:rPr>
        <w:t>on higher power limit capability for inter-band UL DC</w:t>
      </w:r>
    </w:p>
    <w:p w14:paraId="6272084E" w14:textId="7B31CF4E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Response to:</w:t>
      </w:r>
      <w:r w:rsidRPr="00881ECF">
        <w:rPr>
          <w:rFonts w:ascii="Arial" w:hAnsi="Arial" w:cs="Arial"/>
          <w:bCs/>
          <w:sz w:val="22"/>
          <w:szCs w:val="22"/>
        </w:rPr>
        <w:tab/>
        <w:t>(R2-231144</w:t>
      </w:r>
      <w:r>
        <w:rPr>
          <w:rFonts w:ascii="Arial" w:hAnsi="Arial" w:cs="Arial"/>
          <w:bCs/>
          <w:sz w:val="22"/>
          <w:szCs w:val="22"/>
        </w:rPr>
        <w:t>1</w:t>
      </w:r>
      <w:r w:rsidRPr="00881ECF">
        <w:rPr>
          <w:rFonts w:ascii="Arial" w:hAnsi="Arial" w:cs="Arial"/>
          <w:bCs/>
          <w:sz w:val="22"/>
          <w:szCs w:val="22"/>
        </w:rPr>
        <w:t xml:space="preserve">) </w:t>
      </w:r>
      <w:r w:rsidRPr="0025249E">
        <w:rPr>
          <w:rFonts w:ascii="Arial" w:hAnsi="Arial" w:cs="Arial"/>
          <w:bCs/>
          <w:sz w:val="22"/>
          <w:szCs w:val="22"/>
          <w:lang w:val="en-GB"/>
        </w:rPr>
        <w:t>Reply LS on higher power limit capability for inter-band UL DC</w:t>
      </w:r>
    </w:p>
    <w:p w14:paraId="4BB575FF" w14:textId="77777777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Release:</w:t>
      </w:r>
      <w:r w:rsidRPr="00881ECF">
        <w:rPr>
          <w:rFonts w:ascii="Arial" w:hAnsi="Arial" w:cs="Arial"/>
          <w:bCs/>
          <w:sz w:val="22"/>
          <w:szCs w:val="22"/>
        </w:rPr>
        <w:tab/>
        <w:t xml:space="preserve">Release </w:t>
      </w:r>
      <w:r w:rsidRPr="00881ECF">
        <w:rPr>
          <w:rFonts w:ascii="Arial" w:hAnsi="Arial" w:cs="Arial" w:hint="eastAsia"/>
          <w:bCs/>
          <w:sz w:val="22"/>
          <w:szCs w:val="22"/>
        </w:rPr>
        <w:t>1</w:t>
      </w:r>
      <w:r w:rsidRPr="00881ECF">
        <w:rPr>
          <w:rFonts w:ascii="Arial" w:hAnsi="Arial" w:cs="Arial"/>
          <w:bCs/>
          <w:sz w:val="22"/>
          <w:szCs w:val="22"/>
        </w:rPr>
        <w:t>7</w:t>
      </w:r>
    </w:p>
    <w:p w14:paraId="0B7C936D" w14:textId="7AF11624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Work Item:</w:t>
      </w:r>
      <w:r w:rsidRPr="00881ECF">
        <w:rPr>
          <w:rFonts w:ascii="Arial" w:hAnsi="Arial" w:cs="Arial"/>
          <w:bCs/>
          <w:sz w:val="22"/>
          <w:szCs w:val="22"/>
        </w:rPr>
        <w:tab/>
      </w:r>
      <w:r w:rsidRPr="0025249E">
        <w:rPr>
          <w:rFonts w:ascii="Arial" w:hAnsi="Arial" w:cs="Arial"/>
          <w:bCs/>
          <w:sz w:val="22"/>
          <w:szCs w:val="22"/>
        </w:rPr>
        <w:t>Power_Limit_CA_DC</w:t>
      </w:r>
    </w:p>
    <w:p w14:paraId="453083A1" w14:textId="576631D6" w:rsidR="0025249E" w:rsidRPr="008A3E7A" w:rsidRDefault="0025249E" w:rsidP="0025249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3E7A">
        <w:rPr>
          <w:rFonts w:ascii="Arial" w:hAnsi="Arial" w:cs="Arial"/>
          <w:b/>
          <w:sz w:val="22"/>
          <w:szCs w:val="22"/>
        </w:rPr>
        <w:t>Source:</w:t>
      </w:r>
      <w:r w:rsidRPr="008A3E7A">
        <w:rPr>
          <w:rFonts w:ascii="Arial" w:hAnsi="Arial" w:cs="Arial"/>
          <w:bCs/>
          <w:sz w:val="22"/>
          <w:szCs w:val="22"/>
        </w:rPr>
        <w:tab/>
      </w:r>
      <w:r w:rsidR="006D5640" w:rsidRPr="008A3E7A">
        <w:rPr>
          <w:rFonts w:ascii="Arial" w:hAnsi="Arial" w:cs="Arial"/>
          <w:bCs/>
          <w:sz w:val="22"/>
          <w:szCs w:val="22"/>
        </w:rPr>
        <w:t>RAN4</w:t>
      </w:r>
    </w:p>
    <w:p w14:paraId="713698D1" w14:textId="77777777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To:</w:t>
      </w:r>
      <w:r w:rsidRPr="00881ECF">
        <w:rPr>
          <w:rFonts w:ascii="Arial" w:hAnsi="Arial" w:cs="Arial"/>
          <w:bCs/>
          <w:sz w:val="22"/>
          <w:szCs w:val="22"/>
        </w:rPr>
        <w:tab/>
        <w:t>RAN2</w:t>
      </w:r>
    </w:p>
    <w:p w14:paraId="56918841" w14:textId="77777777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Cc:</w:t>
      </w:r>
      <w:r w:rsidRPr="00881ECF">
        <w:rPr>
          <w:rFonts w:ascii="Arial" w:hAnsi="Arial" w:cs="Arial"/>
          <w:bCs/>
          <w:sz w:val="22"/>
          <w:szCs w:val="22"/>
        </w:rPr>
        <w:tab/>
      </w:r>
    </w:p>
    <w:p w14:paraId="2825090B" w14:textId="77777777" w:rsidR="0025249E" w:rsidRPr="00881ECF" w:rsidRDefault="0025249E" w:rsidP="0025249E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Contact Person:</w:t>
      </w:r>
      <w:r w:rsidRPr="00881ECF">
        <w:rPr>
          <w:rFonts w:ascii="Arial" w:hAnsi="Arial" w:cs="Arial"/>
          <w:bCs/>
          <w:sz w:val="22"/>
          <w:szCs w:val="22"/>
        </w:rPr>
        <w:tab/>
      </w:r>
    </w:p>
    <w:p w14:paraId="2FD8C643" w14:textId="77777777" w:rsidR="0025249E" w:rsidRPr="00881ECF" w:rsidRDefault="0025249E" w:rsidP="0025249E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881ECF">
        <w:rPr>
          <w:rFonts w:ascii="Arial" w:hAnsi="Arial" w:cs="Arial"/>
          <w:sz w:val="20"/>
          <w:szCs w:val="20"/>
        </w:rPr>
        <w:t>Name:</w:t>
      </w:r>
      <w:r w:rsidRPr="00881ECF">
        <w:rPr>
          <w:rFonts w:ascii="Arial" w:hAnsi="Arial" w:cs="Arial"/>
          <w:sz w:val="20"/>
          <w:szCs w:val="20"/>
        </w:rPr>
        <w:tab/>
        <w:t>James Wang</w:t>
      </w:r>
    </w:p>
    <w:p w14:paraId="2A3AB4F5" w14:textId="04DB841F" w:rsidR="0025249E" w:rsidRPr="006D6BE4" w:rsidRDefault="0025249E" w:rsidP="0025249E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  <w:lang w:val="fr-FR"/>
        </w:rPr>
      </w:pPr>
      <w:r w:rsidRPr="006D6BE4">
        <w:rPr>
          <w:rFonts w:ascii="Arial" w:hAnsi="Arial" w:cs="Arial"/>
          <w:sz w:val="20"/>
          <w:szCs w:val="20"/>
          <w:lang w:val="fr-FR"/>
        </w:rPr>
        <w:t>E-mail Address:</w:t>
      </w:r>
      <w:r w:rsidRPr="006D6BE4">
        <w:rPr>
          <w:rFonts w:ascii="Arial" w:hAnsi="Arial" w:cs="Arial"/>
          <w:sz w:val="20"/>
          <w:szCs w:val="20"/>
          <w:lang w:val="fr-FR"/>
        </w:rPr>
        <w:tab/>
        <w:t>fucheng_wang@apple.com</w:t>
      </w:r>
    </w:p>
    <w:p w14:paraId="7B2F176B" w14:textId="77777777" w:rsidR="0025249E" w:rsidRPr="008A3E7A" w:rsidRDefault="0025249E" w:rsidP="0025249E">
      <w:pPr>
        <w:tabs>
          <w:tab w:val="left" w:pos="2268"/>
        </w:tabs>
        <w:rPr>
          <w:b/>
          <w:lang w:val="fr-FR"/>
        </w:rPr>
      </w:pPr>
    </w:p>
    <w:p w14:paraId="58A24E58" w14:textId="77777777" w:rsidR="0025249E" w:rsidRDefault="0025249E" w:rsidP="0025249E">
      <w:pPr>
        <w:tabs>
          <w:tab w:val="left" w:pos="2268"/>
        </w:tabs>
        <w:spacing w:after="120"/>
        <w:rPr>
          <w:rFonts w:ascii="Arial" w:hAnsi="Arial" w:cs="Arial"/>
          <w:b/>
        </w:rPr>
      </w:pPr>
      <w:r w:rsidRPr="00E13DCA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 xml:space="preserve"> </w:t>
      </w:r>
    </w:p>
    <w:p w14:paraId="65A46427" w14:textId="77777777" w:rsidR="0025249E" w:rsidRPr="004D2EF7" w:rsidRDefault="0025249E" w:rsidP="0025249E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  <w:r w:rsidRPr="004D2EF7">
        <w:rPr>
          <w:rFonts w:ascii="Arial" w:hAnsi="Arial" w:cs="Arial"/>
          <w:bCs/>
          <w:sz w:val="22"/>
          <w:szCs w:val="22"/>
        </w:rPr>
        <w:t>None</w:t>
      </w:r>
    </w:p>
    <w:p w14:paraId="6A3D2571" w14:textId="77777777" w:rsidR="008A3E7A" w:rsidRDefault="008A3E7A" w:rsidP="008A3E7A">
      <w:pPr>
        <w:tabs>
          <w:tab w:val="left" w:pos="2160"/>
        </w:tabs>
        <w:rPr>
          <w:rFonts w:ascii="Arial" w:hAnsi="Arial" w:cs="Arial"/>
          <w:b/>
        </w:rPr>
      </w:pPr>
    </w:p>
    <w:p w14:paraId="46D24E0C" w14:textId="77777777" w:rsidR="008A3E7A" w:rsidRPr="008A3E7A" w:rsidRDefault="008A3E7A" w:rsidP="008A3E7A">
      <w:pPr>
        <w:pBdr>
          <w:top w:val="single" w:sz="4" w:space="1" w:color="auto"/>
        </w:pBdr>
        <w:rPr>
          <w:rFonts w:ascii="Arial" w:hAnsi="Arial" w:cs="Arial"/>
          <w:b/>
          <w:kern w:val="2"/>
        </w:rPr>
      </w:pPr>
    </w:p>
    <w:p w14:paraId="01049710" w14:textId="77777777" w:rsidR="0025249E" w:rsidRPr="0057672C" w:rsidRDefault="0025249E" w:rsidP="0025249E">
      <w:pPr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1. Overall Description:</w:t>
      </w:r>
    </w:p>
    <w:p w14:paraId="2823FE7B" w14:textId="77777777" w:rsidR="0025249E" w:rsidRDefault="0025249E" w:rsidP="0025249E">
      <w:pPr>
        <w:jc w:val="both"/>
        <w:rPr>
          <w:rFonts w:ascii="Arial" w:hAnsi="Arial" w:cs="Arial"/>
          <w:sz w:val="22"/>
          <w:szCs w:val="22"/>
        </w:rPr>
      </w:pPr>
    </w:p>
    <w:p w14:paraId="07E67AF9" w14:textId="2469664D" w:rsidR="0025249E" w:rsidRDefault="0025249E" w:rsidP="0025249E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 xml:space="preserve">RAN4 thanks RAN2 for </w:t>
      </w:r>
      <w:r w:rsidRPr="0025249E">
        <w:rPr>
          <w:rFonts w:ascii="Arial" w:hAnsi="Arial" w:cs="Arial"/>
          <w:sz w:val="20"/>
          <w:szCs w:val="20"/>
        </w:rPr>
        <w:t xml:space="preserve">the </w:t>
      </w:r>
      <w:r w:rsidR="003B297C">
        <w:rPr>
          <w:rFonts w:ascii="Arial" w:hAnsi="Arial" w:cs="Arial"/>
          <w:sz w:val="20"/>
          <w:szCs w:val="20"/>
        </w:rPr>
        <w:t xml:space="preserve">reply </w:t>
      </w:r>
      <w:r w:rsidRPr="0025249E">
        <w:rPr>
          <w:rFonts w:ascii="Arial" w:hAnsi="Arial" w:cs="Arial"/>
          <w:sz w:val="20"/>
          <w:szCs w:val="20"/>
        </w:rPr>
        <w:t xml:space="preserve">LS </w:t>
      </w:r>
      <w:r>
        <w:rPr>
          <w:rFonts w:ascii="Arial" w:hAnsi="Arial" w:cs="Arial"/>
          <w:sz w:val="20"/>
          <w:szCs w:val="20"/>
        </w:rPr>
        <w:t>on</w:t>
      </w:r>
      <w:r w:rsidRPr="0025249E">
        <w:rPr>
          <w:rFonts w:ascii="Arial" w:hAnsi="Arial" w:cs="Arial"/>
          <w:sz w:val="20"/>
          <w:szCs w:val="20"/>
        </w:rPr>
        <w:t xml:space="preserve"> higher power limit capability for inter-band UL DC</w:t>
      </w:r>
      <w:r>
        <w:rPr>
          <w:rFonts w:ascii="Arial" w:hAnsi="Arial" w:cs="Arial"/>
          <w:sz w:val="20"/>
          <w:szCs w:val="20"/>
        </w:rPr>
        <w:t xml:space="preserve"> and the question </w:t>
      </w:r>
      <w:r w:rsidR="003B297C">
        <w:rPr>
          <w:rFonts w:ascii="Arial" w:hAnsi="Arial" w:cs="Arial"/>
          <w:sz w:val="20"/>
          <w:szCs w:val="20"/>
        </w:rPr>
        <w:t>f</w:t>
      </w:r>
      <w:r w:rsidR="003B297C" w:rsidRPr="003B297C">
        <w:rPr>
          <w:rFonts w:ascii="Arial" w:hAnsi="Arial" w:cs="Arial"/>
          <w:sz w:val="20"/>
          <w:szCs w:val="20"/>
        </w:rPr>
        <w:t>or clarifying the applicability of the parameter “higherPowerLimit-r17”</w:t>
      </w:r>
      <w:r w:rsidR="003B297C">
        <w:rPr>
          <w:rFonts w:ascii="Arial" w:hAnsi="Arial" w:cs="Arial"/>
          <w:sz w:val="20"/>
          <w:szCs w:val="20"/>
        </w:rPr>
        <w:t xml:space="preserve"> where </w:t>
      </w:r>
      <w:r w:rsidR="003B297C" w:rsidRPr="003B297C">
        <w:rPr>
          <w:rFonts w:ascii="Arial" w:hAnsi="Arial" w:cs="Arial"/>
          <w:sz w:val="20"/>
          <w:szCs w:val="20"/>
        </w:rPr>
        <w:t>RAN2 would like to confirm whether the higher power limit is applicable to NR</w:t>
      </w:r>
      <w:r w:rsidR="009E2836">
        <w:rPr>
          <w:rFonts w:ascii="Arial" w:hAnsi="Arial" w:cs="Arial"/>
          <w:sz w:val="20"/>
          <w:szCs w:val="20"/>
        </w:rPr>
        <w:t xml:space="preserve"> </w:t>
      </w:r>
      <w:r w:rsidR="003B297C" w:rsidRPr="003B297C">
        <w:rPr>
          <w:rFonts w:ascii="Arial" w:hAnsi="Arial" w:cs="Arial"/>
          <w:sz w:val="20"/>
          <w:szCs w:val="20"/>
        </w:rPr>
        <w:t>DC</w:t>
      </w:r>
      <w:r w:rsidR="00EF3516">
        <w:rPr>
          <w:rFonts w:ascii="Arial" w:hAnsi="Arial" w:cs="Arial"/>
          <w:sz w:val="20"/>
          <w:szCs w:val="20"/>
        </w:rPr>
        <w:t>.</w:t>
      </w:r>
    </w:p>
    <w:p w14:paraId="7CAF3FA5" w14:textId="77777777" w:rsidR="0025249E" w:rsidRDefault="0025249E" w:rsidP="0025249E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DAFDED8" w14:textId="36353F31" w:rsidR="003B297C" w:rsidRPr="003B297C" w:rsidRDefault="003B297C" w:rsidP="003B297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RAN4 has discussed the </w:t>
      </w:r>
      <w:r w:rsidRPr="003B297C">
        <w:rPr>
          <w:rFonts w:ascii="Arial" w:hAnsi="Arial" w:cs="Arial"/>
          <w:sz w:val="20"/>
          <w:szCs w:val="20"/>
        </w:rPr>
        <w:t>applicability of the parameter “higherPowerLimit-r17”</w:t>
      </w:r>
      <w:r>
        <w:rPr>
          <w:rFonts w:ascii="Arial" w:hAnsi="Arial" w:cs="Arial"/>
          <w:sz w:val="20"/>
          <w:szCs w:val="20"/>
        </w:rPr>
        <w:t xml:space="preserve"> and </w:t>
      </w:r>
      <w:r w:rsidR="009E2836">
        <w:rPr>
          <w:rFonts w:ascii="Arial" w:hAnsi="Arial" w:cs="Arial"/>
          <w:sz w:val="20"/>
          <w:szCs w:val="20"/>
        </w:rPr>
        <w:t>concluded</w:t>
      </w:r>
      <w:r>
        <w:rPr>
          <w:rFonts w:ascii="Arial" w:hAnsi="Arial" w:cs="Arial"/>
          <w:sz w:val="20"/>
          <w:szCs w:val="20"/>
        </w:rPr>
        <w:t xml:space="preserve"> that </w:t>
      </w:r>
      <w:r w:rsidRPr="003B297C">
        <w:rPr>
          <w:rFonts w:ascii="Arial" w:hAnsi="Arial" w:cs="Arial"/>
          <w:sz w:val="20"/>
          <w:szCs w:val="20"/>
        </w:rPr>
        <w:t xml:space="preserve">the high-power limit feature </w:t>
      </w:r>
      <w:r w:rsidR="009E2836">
        <w:rPr>
          <w:rFonts w:ascii="Arial" w:hAnsi="Arial" w:cs="Arial"/>
          <w:sz w:val="20"/>
          <w:szCs w:val="20"/>
        </w:rPr>
        <w:t>can be applied</w:t>
      </w:r>
      <w:r w:rsidRPr="003B297C">
        <w:rPr>
          <w:rFonts w:ascii="Arial" w:hAnsi="Arial" w:cs="Arial"/>
          <w:sz w:val="20"/>
          <w:szCs w:val="20"/>
        </w:rPr>
        <w:t xml:space="preserve"> to FR1 inter-band NR</w:t>
      </w:r>
      <w:r w:rsidR="00CF72FE">
        <w:rPr>
          <w:rFonts w:ascii="Arial" w:hAnsi="Arial" w:cs="Arial"/>
          <w:sz w:val="20"/>
          <w:szCs w:val="20"/>
        </w:rPr>
        <w:t xml:space="preserve"> </w:t>
      </w:r>
      <w:r w:rsidRPr="003B297C">
        <w:rPr>
          <w:rFonts w:ascii="Arial" w:hAnsi="Arial" w:cs="Arial"/>
          <w:sz w:val="20"/>
          <w:szCs w:val="20"/>
        </w:rPr>
        <w:t xml:space="preserve">DC, though the </w:t>
      </w:r>
      <w:r w:rsidR="009E2836">
        <w:rPr>
          <w:rFonts w:ascii="Arial" w:hAnsi="Arial" w:cs="Arial"/>
          <w:sz w:val="20"/>
          <w:szCs w:val="20"/>
        </w:rPr>
        <w:t>related requirements</w:t>
      </w:r>
      <w:r w:rsidR="009E2836" w:rsidRPr="003B297C">
        <w:rPr>
          <w:rFonts w:ascii="Arial" w:hAnsi="Arial" w:cs="Arial"/>
          <w:sz w:val="20"/>
          <w:szCs w:val="20"/>
        </w:rPr>
        <w:t xml:space="preserve"> ha</w:t>
      </w:r>
      <w:r w:rsidR="009E2836">
        <w:rPr>
          <w:rFonts w:ascii="Arial" w:hAnsi="Arial" w:cs="Arial"/>
          <w:sz w:val="20"/>
          <w:szCs w:val="20"/>
        </w:rPr>
        <w:t>ve</w:t>
      </w:r>
      <w:r w:rsidR="009E2836" w:rsidRPr="003B297C">
        <w:rPr>
          <w:rFonts w:ascii="Arial" w:hAnsi="Arial" w:cs="Arial"/>
          <w:sz w:val="20"/>
          <w:szCs w:val="20"/>
        </w:rPr>
        <w:t xml:space="preserve"> </w:t>
      </w:r>
      <w:r w:rsidRPr="003B297C">
        <w:rPr>
          <w:rFonts w:ascii="Arial" w:hAnsi="Arial" w:cs="Arial"/>
          <w:sz w:val="20"/>
          <w:szCs w:val="20"/>
        </w:rPr>
        <w:t>not been introduced in RAN4 specifications.</w:t>
      </w:r>
      <w:r>
        <w:rPr>
          <w:rFonts w:ascii="Arial" w:hAnsi="Arial" w:cs="Arial"/>
          <w:sz w:val="20"/>
          <w:szCs w:val="20"/>
        </w:rPr>
        <w:t xml:space="preserve"> </w:t>
      </w:r>
      <w:r w:rsidRPr="003B297C">
        <w:rPr>
          <w:rFonts w:ascii="Arial" w:hAnsi="Arial" w:cs="Arial"/>
          <w:sz w:val="20"/>
          <w:szCs w:val="20"/>
        </w:rPr>
        <w:t xml:space="preserve">It is up to RAN2 whether </w:t>
      </w:r>
      <w:r w:rsidR="009E2836">
        <w:rPr>
          <w:rFonts w:ascii="Arial" w:hAnsi="Arial" w:cs="Arial"/>
          <w:sz w:val="20"/>
          <w:szCs w:val="20"/>
        </w:rPr>
        <w:t>further work on the RRC signaling is needed</w:t>
      </w:r>
      <w:r w:rsidRPr="003B297C">
        <w:rPr>
          <w:rFonts w:ascii="Arial" w:hAnsi="Arial" w:cs="Arial"/>
          <w:sz w:val="20"/>
          <w:szCs w:val="20"/>
        </w:rPr>
        <w:t>.</w:t>
      </w:r>
    </w:p>
    <w:p w14:paraId="7CF6053A" w14:textId="35DB3962" w:rsidR="0025249E" w:rsidRPr="00E13DCA" w:rsidRDefault="0025249E" w:rsidP="0025249E">
      <w:pPr>
        <w:rPr>
          <w:rFonts w:ascii="Arial" w:hAnsi="Arial" w:cs="Arial"/>
        </w:rPr>
      </w:pPr>
    </w:p>
    <w:p w14:paraId="05336DD2" w14:textId="77777777" w:rsidR="0025249E" w:rsidRPr="0057672C" w:rsidRDefault="0025249E" w:rsidP="0025249E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2. Actions:</w:t>
      </w:r>
    </w:p>
    <w:p w14:paraId="2108CC8F" w14:textId="77777777" w:rsidR="0025249E" w:rsidRPr="0057672C" w:rsidRDefault="0025249E" w:rsidP="0025249E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57672C">
        <w:rPr>
          <w:rFonts w:ascii="Arial" w:hAnsi="Arial" w:cs="Arial"/>
          <w:b/>
          <w:sz w:val="20"/>
          <w:szCs w:val="20"/>
        </w:rPr>
        <w:t>To: 3GPP TSG RAN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7672C">
        <w:rPr>
          <w:rFonts w:ascii="Arial" w:hAnsi="Arial" w:cs="Arial"/>
          <w:b/>
          <w:sz w:val="20"/>
          <w:szCs w:val="20"/>
        </w:rPr>
        <w:t>WG2</w:t>
      </w:r>
    </w:p>
    <w:p w14:paraId="699C576C" w14:textId="065ABFD7" w:rsidR="0025249E" w:rsidRPr="0057672C" w:rsidRDefault="0025249E" w:rsidP="0025249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RAN4 respectfully asks RAN</w:t>
      </w:r>
      <w:r>
        <w:rPr>
          <w:rFonts w:ascii="Arial" w:hAnsi="Arial" w:cs="Arial"/>
          <w:sz w:val="20"/>
          <w:szCs w:val="20"/>
        </w:rPr>
        <w:t>2</w:t>
      </w:r>
      <w:r w:rsidRPr="0057672C">
        <w:rPr>
          <w:rFonts w:ascii="Arial" w:hAnsi="Arial" w:cs="Arial"/>
          <w:sz w:val="20"/>
          <w:szCs w:val="20"/>
        </w:rPr>
        <w:t xml:space="preserve"> to </w:t>
      </w:r>
      <w:r w:rsidR="00EF3516">
        <w:rPr>
          <w:rFonts w:ascii="Arial" w:hAnsi="Arial" w:cs="Arial"/>
          <w:sz w:val="20"/>
          <w:szCs w:val="20"/>
        </w:rPr>
        <w:t>consider</w:t>
      </w:r>
      <w:r w:rsidR="00EF3516" w:rsidRPr="0057672C">
        <w:rPr>
          <w:rFonts w:ascii="Arial" w:hAnsi="Arial" w:cs="Arial"/>
          <w:sz w:val="20"/>
          <w:szCs w:val="20"/>
        </w:rPr>
        <w:t xml:space="preserve"> </w:t>
      </w:r>
      <w:r w:rsidRPr="0057672C">
        <w:rPr>
          <w:rFonts w:ascii="Arial" w:hAnsi="Arial" w:cs="Arial"/>
          <w:sz w:val="20"/>
          <w:szCs w:val="20"/>
        </w:rPr>
        <w:t>RAN4</w:t>
      </w:r>
      <w:r>
        <w:rPr>
          <w:rFonts w:ascii="Arial" w:hAnsi="Arial" w:cs="Arial"/>
          <w:sz w:val="20"/>
          <w:szCs w:val="20"/>
        </w:rPr>
        <w:t>’s</w:t>
      </w:r>
      <w:r w:rsidRPr="005767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responses above </w:t>
      </w:r>
      <w:r w:rsidR="003B297C">
        <w:rPr>
          <w:rFonts w:ascii="Arial" w:hAnsi="Arial" w:cs="Arial"/>
          <w:sz w:val="20"/>
          <w:szCs w:val="20"/>
        </w:rPr>
        <w:t xml:space="preserve">on the applicability of </w:t>
      </w:r>
      <w:r w:rsidR="003B297C" w:rsidRPr="003B297C">
        <w:rPr>
          <w:rFonts w:ascii="Arial" w:hAnsi="Arial" w:cs="Arial"/>
          <w:sz w:val="20"/>
          <w:szCs w:val="20"/>
        </w:rPr>
        <w:t>high-power limit feature</w:t>
      </w:r>
      <w:r w:rsidR="003B297C">
        <w:rPr>
          <w:rFonts w:ascii="Arial" w:hAnsi="Arial" w:cs="Arial"/>
          <w:sz w:val="20"/>
          <w:szCs w:val="20"/>
        </w:rPr>
        <w:t xml:space="preserve"> to FR1 inter-band NR DC.</w:t>
      </w:r>
    </w:p>
    <w:p w14:paraId="2DD2C365" w14:textId="77777777" w:rsidR="0025249E" w:rsidRPr="00E13DCA" w:rsidRDefault="0025249E" w:rsidP="0025249E">
      <w:pPr>
        <w:ind w:left="994" w:hanging="994"/>
        <w:rPr>
          <w:rFonts w:ascii="Arial" w:hAnsi="Arial" w:cs="Arial"/>
          <w:b/>
        </w:rPr>
      </w:pPr>
    </w:p>
    <w:p w14:paraId="099EC885" w14:textId="77777777" w:rsidR="0025249E" w:rsidRPr="0057672C" w:rsidRDefault="0025249E" w:rsidP="0025249E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3. Date of Next TSG-RAN WG4 Meetings:</w:t>
      </w:r>
    </w:p>
    <w:p w14:paraId="2B7F4D17" w14:textId="2EFB0482" w:rsidR="0025249E" w:rsidRDefault="0025249E" w:rsidP="008A3E7A">
      <w:pPr>
        <w:pStyle w:val="EX"/>
        <w:numPr>
          <w:ilvl w:val="0"/>
          <w:numId w:val="0"/>
        </w:numPr>
        <w:tabs>
          <w:tab w:val="left" w:pos="3402"/>
          <w:tab w:val="left" w:pos="6663"/>
        </w:tabs>
        <w:spacing w:after="180"/>
        <w:jc w:val="both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</w:t>
      </w:r>
      <w:r>
        <w:rPr>
          <w:rFonts w:ascii="Arial" w:hAnsi="Arial" w:cs="Arial"/>
          <w:sz w:val="20"/>
          <w:szCs w:val="20"/>
        </w:rPr>
        <w:t>10</w:t>
      </w:r>
      <w:r w:rsidRPr="005767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Feb</w:t>
      </w:r>
      <w:r w:rsidRPr="005767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26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Mar 1</w:t>
      </w:r>
      <w:r>
        <w:rPr>
          <w:rFonts w:ascii="Arial" w:hAnsi="Arial" w:cs="Arial"/>
          <w:sz w:val="20"/>
          <w:szCs w:val="20"/>
          <w:vertAlign w:val="superscript"/>
        </w:rPr>
        <w:t>st</w:t>
      </w:r>
      <w:r w:rsidRPr="0057672C">
        <w:rPr>
          <w:rFonts w:ascii="Arial" w:hAnsi="Arial" w:cs="Arial"/>
          <w:sz w:val="20"/>
          <w:szCs w:val="20"/>
        </w:rPr>
        <w:t>, 202</w:t>
      </w:r>
      <w:r>
        <w:rPr>
          <w:rFonts w:ascii="Arial" w:hAnsi="Arial" w:cs="Arial"/>
          <w:sz w:val="20"/>
          <w:szCs w:val="20"/>
        </w:rPr>
        <w:t>4</w:t>
      </w:r>
      <w:r w:rsidRPr="005767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Athens, Greece</w:t>
      </w:r>
    </w:p>
    <w:p w14:paraId="4DBD3CBA" w14:textId="6EE8B4C2" w:rsidR="0025249E" w:rsidRDefault="0025249E" w:rsidP="008A3E7A">
      <w:pPr>
        <w:pStyle w:val="EX"/>
        <w:numPr>
          <w:ilvl w:val="0"/>
          <w:numId w:val="0"/>
        </w:numPr>
        <w:tabs>
          <w:tab w:val="left" w:pos="3402"/>
          <w:tab w:val="left" w:pos="6663"/>
        </w:tabs>
        <w:spacing w:after="180"/>
        <w:jc w:val="both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</w:t>
      </w:r>
      <w:r>
        <w:rPr>
          <w:rFonts w:ascii="Arial" w:hAnsi="Arial" w:cs="Arial"/>
          <w:sz w:val="20"/>
          <w:szCs w:val="20"/>
        </w:rPr>
        <w:t>10bis</w:t>
      </w:r>
      <w:r w:rsidRPr="005767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Apr</w:t>
      </w:r>
      <w:r w:rsidRPr="005767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15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19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>, 202</w:t>
      </w:r>
      <w:r>
        <w:rPr>
          <w:rFonts w:ascii="Arial" w:hAnsi="Arial" w:cs="Arial"/>
          <w:sz w:val="20"/>
          <w:szCs w:val="20"/>
        </w:rPr>
        <w:t>4</w:t>
      </w:r>
      <w:r w:rsidRPr="005767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TBD, China</w:t>
      </w:r>
    </w:p>
    <w:p w14:paraId="48508214" w14:textId="77777777" w:rsidR="0025249E" w:rsidRPr="00A9741F" w:rsidRDefault="0025249E" w:rsidP="00B27D0B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bCs/>
          <w:sz w:val="20"/>
          <w:szCs w:val="20"/>
        </w:rPr>
      </w:pPr>
    </w:p>
    <w:sectPr w:rsidR="0025249E" w:rsidRPr="00A9741F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0199D" w14:textId="77777777" w:rsidR="00EB6BFF" w:rsidRDefault="00EB6BFF">
      <w:r>
        <w:separator/>
      </w:r>
    </w:p>
  </w:endnote>
  <w:endnote w:type="continuationSeparator" w:id="0">
    <w:p w14:paraId="27CB0A54" w14:textId="77777777" w:rsidR="00EB6BFF" w:rsidRDefault="00EB6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BA8AF" w14:textId="77777777" w:rsidR="00EB6BFF" w:rsidRDefault="00EB6BFF">
      <w:r>
        <w:separator/>
      </w:r>
    </w:p>
  </w:footnote>
  <w:footnote w:type="continuationSeparator" w:id="0">
    <w:p w14:paraId="1CA0D736" w14:textId="77777777" w:rsidR="00EB6BFF" w:rsidRDefault="00EB6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18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4"/>
  </w:num>
  <w:num w:numId="8" w16cid:durableId="2080327107">
    <w:abstractNumId w:val="5"/>
  </w:num>
  <w:num w:numId="9" w16cid:durableId="459036515">
    <w:abstractNumId w:val="15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1"/>
  </w:num>
  <w:num w:numId="13" w16cid:durableId="1621182100">
    <w:abstractNumId w:val="9"/>
  </w:num>
  <w:num w:numId="14" w16cid:durableId="681855791">
    <w:abstractNumId w:val="10"/>
  </w:num>
  <w:num w:numId="15" w16cid:durableId="1387412062">
    <w:abstractNumId w:val="16"/>
  </w:num>
  <w:num w:numId="16" w16cid:durableId="1707214678">
    <w:abstractNumId w:val="22"/>
  </w:num>
  <w:num w:numId="17" w16cid:durableId="1228883719">
    <w:abstractNumId w:val="13"/>
  </w:num>
  <w:num w:numId="18" w16cid:durableId="1736001611">
    <w:abstractNumId w:val="8"/>
  </w:num>
  <w:num w:numId="19" w16cid:durableId="1708026189">
    <w:abstractNumId w:val="20"/>
  </w:num>
  <w:num w:numId="20" w16cid:durableId="2134398882">
    <w:abstractNumId w:val="12"/>
  </w:num>
  <w:num w:numId="21" w16cid:durableId="1707292931">
    <w:abstractNumId w:val="11"/>
  </w:num>
  <w:num w:numId="22" w16cid:durableId="1872840210">
    <w:abstractNumId w:val="4"/>
  </w:num>
  <w:num w:numId="23" w16cid:durableId="988828275">
    <w:abstractNumId w:val="17"/>
  </w:num>
  <w:num w:numId="24" w16cid:durableId="639112823">
    <w:abstractNumId w:val="19"/>
  </w:num>
  <w:num w:numId="25" w16cid:durableId="1758358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B5"/>
    <w:rsid w:val="0000623D"/>
    <w:rsid w:val="00011CAD"/>
    <w:rsid w:val="00014468"/>
    <w:rsid w:val="0001503B"/>
    <w:rsid w:val="00016134"/>
    <w:rsid w:val="0001757D"/>
    <w:rsid w:val="00020556"/>
    <w:rsid w:val="000206DB"/>
    <w:rsid w:val="0002328A"/>
    <w:rsid w:val="00023B9C"/>
    <w:rsid w:val="00024434"/>
    <w:rsid w:val="0002498B"/>
    <w:rsid w:val="00025D20"/>
    <w:rsid w:val="00033397"/>
    <w:rsid w:val="00034BFA"/>
    <w:rsid w:val="000357CB"/>
    <w:rsid w:val="00035A90"/>
    <w:rsid w:val="000369F4"/>
    <w:rsid w:val="00040095"/>
    <w:rsid w:val="00040A8C"/>
    <w:rsid w:val="00040B9B"/>
    <w:rsid w:val="00042309"/>
    <w:rsid w:val="00042B4B"/>
    <w:rsid w:val="00042D32"/>
    <w:rsid w:val="000446B1"/>
    <w:rsid w:val="00044DE2"/>
    <w:rsid w:val="00047271"/>
    <w:rsid w:val="00050FF1"/>
    <w:rsid w:val="00051834"/>
    <w:rsid w:val="000521A4"/>
    <w:rsid w:val="000526D6"/>
    <w:rsid w:val="000544CF"/>
    <w:rsid w:val="00054529"/>
    <w:rsid w:val="00054A22"/>
    <w:rsid w:val="000572D5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513F"/>
    <w:rsid w:val="00076DD0"/>
    <w:rsid w:val="00080512"/>
    <w:rsid w:val="00080638"/>
    <w:rsid w:val="0008297C"/>
    <w:rsid w:val="00084A90"/>
    <w:rsid w:val="00087378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877"/>
    <w:rsid w:val="000A68F3"/>
    <w:rsid w:val="000A7399"/>
    <w:rsid w:val="000B6018"/>
    <w:rsid w:val="000B61FB"/>
    <w:rsid w:val="000B6AF7"/>
    <w:rsid w:val="000C16C8"/>
    <w:rsid w:val="000C1729"/>
    <w:rsid w:val="000C47C3"/>
    <w:rsid w:val="000C54D8"/>
    <w:rsid w:val="000C59CD"/>
    <w:rsid w:val="000C60A3"/>
    <w:rsid w:val="000D0571"/>
    <w:rsid w:val="000D0FD8"/>
    <w:rsid w:val="000D1DD8"/>
    <w:rsid w:val="000D2743"/>
    <w:rsid w:val="000D50E3"/>
    <w:rsid w:val="000D58AB"/>
    <w:rsid w:val="000D6A52"/>
    <w:rsid w:val="000D6C55"/>
    <w:rsid w:val="000D7301"/>
    <w:rsid w:val="000E1A37"/>
    <w:rsid w:val="000E1CAF"/>
    <w:rsid w:val="000E2238"/>
    <w:rsid w:val="000E61C4"/>
    <w:rsid w:val="000E6A30"/>
    <w:rsid w:val="000E751D"/>
    <w:rsid w:val="000F42FB"/>
    <w:rsid w:val="000F5EA9"/>
    <w:rsid w:val="001041BB"/>
    <w:rsid w:val="0010474C"/>
    <w:rsid w:val="00104BC6"/>
    <w:rsid w:val="00106392"/>
    <w:rsid w:val="00106A77"/>
    <w:rsid w:val="001104F4"/>
    <w:rsid w:val="00110796"/>
    <w:rsid w:val="00110A8D"/>
    <w:rsid w:val="00111EDD"/>
    <w:rsid w:val="00113A07"/>
    <w:rsid w:val="001140B8"/>
    <w:rsid w:val="00114E2C"/>
    <w:rsid w:val="00120C7E"/>
    <w:rsid w:val="00121103"/>
    <w:rsid w:val="00133525"/>
    <w:rsid w:val="00137EE2"/>
    <w:rsid w:val="00141326"/>
    <w:rsid w:val="00142C17"/>
    <w:rsid w:val="001441A8"/>
    <w:rsid w:val="00146BF3"/>
    <w:rsid w:val="0014707B"/>
    <w:rsid w:val="001476E2"/>
    <w:rsid w:val="001507CE"/>
    <w:rsid w:val="001553DE"/>
    <w:rsid w:val="00160A04"/>
    <w:rsid w:val="00161721"/>
    <w:rsid w:val="00162B22"/>
    <w:rsid w:val="00162BD3"/>
    <w:rsid w:val="001655BB"/>
    <w:rsid w:val="0016611C"/>
    <w:rsid w:val="00166B5C"/>
    <w:rsid w:val="00171090"/>
    <w:rsid w:val="00171900"/>
    <w:rsid w:val="0017381F"/>
    <w:rsid w:val="0017591E"/>
    <w:rsid w:val="00175D32"/>
    <w:rsid w:val="00176183"/>
    <w:rsid w:val="00181118"/>
    <w:rsid w:val="001815E8"/>
    <w:rsid w:val="001825F0"/>
    <w:rsid w:val="00183720"/>
    <w:rsid w:val="001841B1"/>
    <w:rsid w:val="00184AB9"/>
    <w:rsid w:val="0018540A"/>
    <w:rsid w:val="00185E52"/>
    <w:rsid w:val="001938B6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2D20"/>
    <w:rsid w:val="001B7371"/>
    <w:rsid w:val="001B7504"/>
    <w:rsid w:val="001C21C3"/>
    <w:rsid w:val="001C62F8"/>
    <w:rsid w:val="001D02C2"/>
    <w:rsid w:val="001D1470"/>
    <w:rsid w:val="001D2A82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4648"/>
    <w:rsid w:val="00205934"/>
    <w:rsid w:val="002077B7"/>
    <w:rsid w:val="002107B1"/>
    <w:rsid w:val="002121FB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650"/>
    <w:rsid w:val="002347A2"/>
    <w:rsid w:val="00234D70"/>
    <w:rsid w:val="002363C0"/>
    <w:rsid w:val="00242B97"/>
    <w:rsid w:val="0024384F"/>
    <w:rsid w:val="002450A4"/>
    <w:rsid w:val="00247926"/>
    <w:rsid w:val="0025249E"/>
    <w:rsid w:val="00256995"/>
    <w:rsid w:val="00257410"/>
    <w:rsid w:val="002608DE"/>
    <w:rsid w:val="00261B7C"/>
    <w:rsid w:val="00262F7D"/>
    <w:rsid w:val="002637C2"/>
    <w:rsid w:val="0026424E"/>
    <w:rsid w:val="00266DC0"/>
    <w:rsid w:val="002675F0"/>
    <w:rsid w:val="002726BC"/>
    <w:rsid w:val="00274A9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6065"/>
    <w:rsid w:val="00296836"/>
    <w:rsid w:val="002A07F2"/>
    <w:rsid w:val="002A2A03"/>
    <w:rsid w:val="002A51BE"/>
    <w:rsid w:val="002A5F8F"/>
    <w:rsid w:val="002A6542"/>
    <w:rsid w:val="002A797D"/>
    <w:rsid w:val="002B05B9"/>
    <w:rsid w:val="002B0805"/>
    <w:rsid w:val="002B0DFD"/>
    <w:rsid w:val="002B194A"/>
    <w:rsid w:val="002B1B99"/>
    <w:rsid w:val="002B36A1"/>
    <w:rsid w:val="002B4644"/>
    <w:rsid w:val="002B592F"/>
    <w:rsid w:val="002B6339"/>
    <w:rsid w:val="002B6EF4"/>
    <w:rsid w:val="002C011F"/>
    <w:rsid w:val="002C2072"/>
    <w:rsid w:val="002C67E4"/>
    <w:rsid w:val="002C79FA"/>
    <w:rsid w:val="002D2519"/>
    <w:rsid w:val="002D2B19"/>
    <w:rsid w:val="002D3298"/>
    <w:rsid w:val="002D405E"/>
    <w:rsid w:val="002D5BFE"/>
    <w:rsid w:val="002D6024"/>
    <w:rsid w:val="002D61E3"/>
    <w:rsid w:val="002E00EE"/>
    <w:rsid w:val="002E4D11"/>
    <w:rsid w:val="002E7499"/>
    <w:rsid w:val="002E75F6"/>
    <w:rsid w:val="002F4933"/>
    <w:rsid w:val="002F4F9E"/>
    <w:rsid w:val="002F75E9"/>
    <w:rsid w:val="00300CDB"/>
    <w:rsid w:val="00302B10"/>
    <w:rsid w:val="00302C30"/>
    <w:rsid w:val="0030430D"/>
    <w:rsid w:val="0030532E"/>
    <w:rsid w:val="00305D20"/>
    <w:rsid w:val="00311180"/>
    <w:rsid w:val="003116BE"/>
    <w:rsid w:val="00313E2F"/>
    <w:rsid w:val="00314818"/>
    <w:rsid w:val="003172DC"/>
    <w:rsid w:val="00322C5B"/>
    <w:rsid w:val="00324C31"/>
    <w:rsid w:val="00325108"/>
    <w:rsid w:val="00326BE2"/>
    <w:rsid w:val="00327934"/>
    <w:rsid w:val="00327D7A"/>
    <w:rsid w:val="003304FE"/>
    <w:rsid w:val="003325B7"/>
    <w:rsid w:val="00335F34"/>
    <w:rsid w:val="0034052F"/>
    <w:rsid w:val="0035086E"/>
    <w:rsid w:val="0035389E"/>
    <w:rsid w:val="00353B76"/>
    <w:rsid w:val="0035462D"/>
    <w:rsid w:val="00354C53"/>
    <w:rsid w:val="00360BBA"/>
    <w:rsid w:val="003615F4"/>
    <w:rsid w:val="00372A21"/>
    <w:rsid w:val="00375448"/>
    <w:rsid w:val="003765B8"/>
    <w:rsid w:val="00376B6D"/>
    <w:rsid w:val="003772E9"/>
    <w:rsid w:val="00381DCA"/>
    <w:rsid w:val="00382642"/>
    <w:rsid w:val="00383036"/>
    <w:rsid w:val="00385F91"/>
    <w:rsid w:val="00390FFB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51C7"/>
    <w:rsid w:val="003A66C6"/>
    <w:rsid w:val="003B14E6"/>
    <w:rsid w:val="003B297C"/>
    <w:rsid w:val="003B468C"/>
    <w:rsid w:val="003B56B1"/>
    <w:rsid w:val="003B5CFC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66B"/>
    <w:rsid w:val="003D7CB2"/>
    <w:rsid w:val="003E1D3F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60D"/>
    <w:rsid w:val="003F775D"/>
    <w:rsid w:val="00400684"/>
    <w:rsid w:val="004007D9"/>
    <w:rsid w:val="00401944"/>
    <w:rsid w:val="0040569B"/>
    <w:rsid w:val="0040649B"/>
    <w:rsid w:val="00407E20"/>
    <w:rsid w:val="004166A1"/>
    <w:rsid w:val="00416DC9"/>
    <w:rsid w:val="0041733B"/>
    <w:rsid w:val="00420FB8"/>
    <w:rsid w:val="00423334"/>
    <w:rsid w:val="00426737"/>
    <w:rsid w:val="0043242D"/>
    <w:rsid w:val="004345EC"/>
    <w:rsid w:val="00447E0C"/>
    <w:rsid w:val="00453FBB"/>
    <w:rsid w:val="00453FE3"/>
    <w:rsid w:val="004540A9"/>
    <w:rsid w:val="00454293"/>
    <w:rsid w:val="0045717A"/>
    <w:rsid w:val="004617A5"/>
    <w:rsid w:val="00463240"/>
    <w:rsid w:val="00463324"/>
    <w:rsid w:val="0046561C"/>
    <w:rsid w:val="004667DE"/>
    <w:rsid w:val="00470E29"/>
    <w:rsid w:val="004728B7"/>
    <w:rsid w:val="00472964"/>
    <w:rsid w:val="00472B98"/>
    <w:rsid w:val="00474C44"/>
    <w:rsid w:val="0047564A"/>
    <w:rsid w:val="00475AC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5736"/>
    <w:rsid w:val="00496BA8"/>
    <w:rsid w:val="004A1B75"/>
    <w:rsid w:val="004A3D27"/>
    <w:rsid w:val="004A48FA"/>
    <w:rsid w:val="004A5DB3"/>
    <w:rsid w:val="004B3447"/>
    <w:rsid w:val="004B4E61"/>
    <w:rsid w:val="004B5861"/>
    <w:rsid w:val="004B5C7F"/>
    <w:rsid w:val="004C0E4C"/>
    <w:rsid w:val="004C15E6"/>
    <w:rsid w:val="004C1601"/>
    <w:rsid w:val="004C1615"/>
    <w:rsid w:val="004C6022"/>
    <w:rsid w:val="004C6974"/>
    <w:rsid w:val="004C72F9"/>
    <w:rsid w:val="004C7C52"/>
    <w:rsid w:val="004D28B5"/>
    <w:rsid w:val="004D2D6F"/>
    <w:rsid w:val="004D3578"/>
    <w:rsid w:val="004D35DC"/>
    <w:rsid w:val="004D412E"/>
    <w:rsid w:val="004D4C55"/>
    <w:rsid w:val="004D5ADE"/>
    <w:rsid w:val="004D5EB9"/>
    <w:rsid w:val="004E213A"/>
    <w:rsid w:val="004E2762"/>
    <w:rsid w:val="004E4D20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502D4C"/>
    <w:rsid w:val="005035B9"/>
    <w:rsid w:val="005038CA"/>
    <w:rsid w:val="00504DB3"/>
    <w:rsid w:val="00505504"/>
    <w:rsid w:val="00506C9D"/>
    <w:rsid w:val="00510297"/>
    <w:rsid w:val="0051276C"/>
    <w:rsid w:val="00513CF2"/>
    <w:rsid w:val="005152B9"/>
    <w:rsid w:val="005212D6"/>
    <w:rsid w:val="00523F59"/>
    <w:rsid w:val="00524E74"/>
    <w:rsid w:val="00526291"/>
    <w:rsid w:val="00526A6E"/>
    <w:rsid w:val="00527059"/>
    <w:rsid w:val="00527C02"/>
    <w:rsid w:val="00531036"/>
    <w:rsid w:val="0053388B"/>
    <w:rsid w:val="00534BE5"/>
    <w:rsid w:val="00534BF4"/>
    <w:rsid w:val="00535773"/>
    <w:rsid w:val="00537654"/>
    <w:rsid w:val="00541809"/>
    <w:rsid w:val="00543E6C"/>
    <w:rsid w:val="00545F02"/>
    <w:rsid w:val="0055291B"/>
    <w:rsid w:val="00556D61"/>
    <w:rsid w:val="00560892"/>
    <w:rsid w:val="00563714"/>
    <w:rsid w:val="00563E24"/>
    <w:rsid w:val="00565087"/>
    <w:rsid w:val="00567534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83F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D0C87"/>
    <w:rsid w:val="005D2E01"/>
    <w:rsid w:val="005D4FFE"/>
    <w:rsid w:val="005D7526"/>
    <w:rsid w:val="005E2982"/>
    <w:rsid w:val="005E318B"/>
    <w:rsid w:val="005E6516"/>
    <w:rsid w:val="005E66AC"/>
    <w:rsid w:val="005E69AE"/>
    <w:rsid w:val="005E7D87"/>
    <w:rsid w:val="005F142B"/>
    <w:rsid w:val="005F23E7"/>
    <w:rsid w:val="005F28DB"/>
    <w:rsid w:val="005F393C"/>
    <w:rsid w:val="005F39D5"/>
    <w:rsid w:val="005F7052"/>
    <w:rsid w:val="00600854"/>
    <w:rsid w:val="0060129F"/>
    <w:rsid w:val="00602AEA"/>
    <w:rsid w:val="0060438D"/>
    <w:rsid w:val="006073EA"/>
    <w:rsid w:val="00607E3C"/>
    <w:rsid w:val="00614FDF"/>
    <w:rsid w:val="006151BD"/>
    <w:rsid w:val="00615F3B"/>
    <w:rsid w:val="006234AA"/>
    <w:rsid w:val="00623E06"/>
    <w:rsid w:val="00623F3E"/>
    <w:rsid w:val="00624566"/>
    <w:rsid w:val="006246A7"/>
    <w:rsid w:val="00625205"/>
    <w:rsid w:val="0062595A"/>
    <w:rsid w:val="006301E8"/>
    <w:rsid w:val="0063355E"/>
    <w:rsid w:val="00634443"/>
    <w:rsid w:val="00634544"/>
    <w:rsid w:val="0063543D"/>
    <w:rsid w:val="0064068B"/>
    <w:rsid w:val="0064163A"/>
    <w:rsid w:val="006423F8"/>
    <w:rsid w:val="006445E1"/>
    <w:rsid w:val="00646F27"/>
    <w:rsid w:val="00647114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58B1"/>
    <w:rsid w:val="0068290F"/>
    <w:rsid w:val="006847C4"/>
    <w:rsid w:val="0068530E"/>
    <w:rsid w:val="00685A25"/>
    <w:rsid w:val="00687D57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1090"/>
    <w:rsid w:val="006B30D0"/>
    <w:rsid w:val="006B3962"/>
    <w:rsid w:val="006B546D"/>
    <w:rsid w:val="006B6969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5640"/>
    <w:rsid w:val="006D633B"/>
    <w:rsid w:val="006D6BE4"/>
    <w:rsid w:val="006D7B72"/>
    <w:rsid w:val="006E1ABB"/>
    <w:rsid w:val="006E5A69"/>
    <w:rsid w:val="006E5C86"/>
    <w:rsid w:val="006F137C"/>
    <w:rsid w:val="006F4A2D"/>
    <w:rsid w:val="006F5C12"/>
    <w:rsid w:val="00701A75"/>
    <w:rsid w:val="0070297F"/>
    <w:rsid w:val="00703FDB"/>
    <w:rsid w:val="0070556D"/>
    <w:rsid w:val="0070610A"/>
    <w:rsid w:val="00706226"/>
    <w:rsid w:val="00707E4B"/>
    <w:rsid w:val="00711CF9"/>
    <w:rsid w:val="00712430"/>
    <w:rsid w:val="00713C44"/>
    <w:rsid w:val="0071674C"/>
    <w:rsid w:val="0072712F"/>
    <w:rsid w:val="007302D6"/>
    <w:rsid w:val="007312C2"/>
    <w:rsid w:val="00733788"/>
    <w:rsid w:val="00734564"/>
    <w:rsid w:val="00734A5B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5AB3"/>
    <w:rsid w:val="00765B58"/>
    <w:rsid w:val="00766D31"/>
    <w:rsid w:val="00766EB2"/>
    <w:rsid w:val="00772955"/>
    <w:rsid w:val="00772FB5"/>
    <w:rsid w:val="00774DA4"/>
    <w:rsid w:val="00776634"/>
    <w:rsid w:val="00776849"/>
    <w:rsid w:val="007809E5"/>
    <w:rsid w:val="00781F0F"/>
    <w:rsid w:val="007833DA"/>
    <w:rsid w:val="00787683"/>
    <w:rsid w:val="007921F5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5CD8"/>
    <w:rsid w:val="007D12CB"/>
    <w:rsid w:val="007D1CA7"/>
    <w:rsid w:val="007D7EEC"/>
    <w:rsid w:val="007E0113"/>
    <w:rsid w:val="007E1E1E"/>
    <w:rsid w:val="007E20A7"/>
    <w:rsid w:val="007E27DA"/>
    <w:rsid w:val="007E33C8"/>
    <w:rsid w:val="007E3F11"/>
    <w:rsid w:val="007E448B"/>
    <w:rsid w:val="007E4845"/>
    <w:rsid w:val="007E4CC6"/>
    <w:rsid w:val="007E5AE9"/>
    <w:rsid w:val="007E6354"/>
    <w:rsid w:val="007E6747"/>
    <w:rsid w:val="007F0F4A"/>
    <w:rsid w:val="007F1CFA"/>
    <w:rsid w:val="007F2042"/>
    <w:rsid w:val="007F221E"/>
    <w:rsid w:val="007F5061"/>
    <w:rsid w:val="00802493"/>
    <w:rsid w:val="008028A4"/>
    <w:rsid w:val="00802B8D"/>
    <w:rsid w:val="00802C23"/>
    <w:rsid w:val="00805884"/>
    <w:rsid w:val="00806E29"/>
    <w:rsid w:val="00814664"/>
    <w:rsid w:val="00814EEB"/>
    <w:rsid w:val="00815455"/>
    <w:rsid w:val="00816547"/>
    <w:rsid w:val="00816E79"/>
    <w:rsid w:val="0081783A"/>
    <w:rsid w:val="00817A65"/>
    <w:rsid w:val="00820B25"/>
    <w:rsid w:val="00820E2A"/>
    <w:rsid w:val="00823EC7"/>
    <w:rsid w:val="008246AB"/>
    <w:rsid w:val="0082493D"/>
    <w:rsid w:val="00825EDF"/>
    <w:rsid w:val="00830747"/>
    <w:rsid w:val="00832AA2"/>
    <w:rsid w:val="0083755B"/>
    <w:rsid w:val="00840DCA"/>
    <w:rsid w:val="008454C5"/>
    <w:rsid w:val="00850D6A"/>
    <w:rsid w:val="00850FBE"/>
    <w:rsid w:val="00851681"/>
    <w:rsid w:val="0085227D"/>
    <w:rsid w:val="00852D30"/>
    <w:rsid w:val="00854543"/>
    <w:rsid w:val="00854F54"/>
    <w:rsid w:val="0085666A"/>
    <w:rsid w:val="00856EF6"/>
    <w:rsid w:val="00864ED2"/>
    <w:rsid w:val="008677DA"/>
    <w:rsid w:val="00870EB0"/>
    <w:rsid w:val="008760D1"/>
    <w:rsid w:val="008768CA"/>
    <w:rsid w:val="0087770B"/>
    <w:rsid w:val="0088066C"/>
    <w:rsid w:val="00880716"/>
    <w:rsid w:val="00880889"/>
    <w:rsid w:val="00881ECF"/>
    <w:rsid w:val="00882CF3"/>
    <w:rsid w:val="008855B9"/>
    <w:rsid w:val="00886F35"/>
    <w:rsid w:val="0088727A"/>
    <w:rsid w:val="0089062C"/>
    <w:rsid w:val="0089137B"/>
    <w:rsid w:val="00893E1A"/>
    <w:rsid w:val="00894406"/>
    <w:rsid w:val="00895E23"/>
    <w:rsid w:val="008A3527"/>
    <w:rsid w:val="008A3E7A"/>
    <w:rsid w:val="008A5F18"/>
    <w:rsid w:val="008A78FF"/>
    <w:rsid w:val="008B4249"/>
    <w:rsid w:val="008B7C99"/>
    <w:rsid w:val="008C08B8"/>
    <w:rsid w:val="008C2245"/>
    <w:rsid w:val="008C384C"/>
    <w:rsid w:val="008C385C"/>
    <w:rsid w:val="008C494B"/>
    <w:rsid w:val="008C5916"/>
    <w:rsid w:val="008C5A52"/>
    <w:rsid w:val="008C64E3"/>
    <w:rsid w:val="008C6B21"/>
    <w:rsid w:val="008D0A3B"/>
    <w:rsid w:val="008D4262"/>
    <w:rsid w:val="008D4F18"/>
    <w:rsid w:val="008D7038"/>
    <w:rsid w:val="008D74FE"/>
    <w:rsid w:val="008D7883"/>
    <w:rsid w:val="008E2413"/>
    <w:rsid w:val="008E290E"/>
    <w:rsid w:val="008E7986"/>
    <w:rsid w:val="008E7B99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348E"/>
    <w:rsid w:val="0091435F"/>
    <w:rsid w:val="00914B4B"/>
    <w:rsid w:val="00916637"/>
    <w:rsid w:val="00917334"/>
    <w:rsid w:val="00917CCB"/>
    <w:rsid w:val="00921018"/>
    <w:rsid w:val="00921E71"/>
    <w:rsid w:val="00924C53"/>
    <w:rsid w:val="00927F22"/>
    <w:rsid w:val="00930919"/>
    <w:rsid w:val="0093165E"/>
    <w:rsid w:val="00934C80"/>
    <w:rsid w:val="00935001"/>
    <w:rsid w:val="00935136"/>
    <w:rsid w:val="0093559B"/>
    <w:rsid w:val="009357CD"/>
    <w:rsid w:val="009372B5"/>
    <w:rsid w:val="00940254"/>
    <w:rsid w:val="009422F1"/>
    <w:rsid w:val="00942EC2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75A5"/>
    <w:rsid w:val="00971777"/>
    <w:rsid w:val="00972C7E"/>
    <w:rsid w:val="009733BF"/>
    <w:rsid w:val="009751F6"/>
    <w:rsid w:val="0097550C"/>
    <w:rsid w:val="00976330"/>
    <w:rsid w:val="00980D27"/>
    <w:rsid w:val="00981E36"/>
    <w:rsid w:val="009825B5"/>
    <w:rsid w:val="00982A84"/>
    <w:rsid w:val="0098313D"/>
    <w:rsid w:val="00983928"/>
    <w:rsid w:val="0098396D"/>
    <w:rsid w:val="00991963"/>
    <w:rsid w:val="009929FF"/>
    <w:rsid w:val="009933B1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C2313"/>
    <w:rsid w:val="009C3639"/>
    <w:rsid w:val="009C39CA"/>
    <w:rsid w:val="009C4F99"/>
    <w:rsid w:val="009D2B95"/>
    <w:rsid w:val="009D4870"/>
    <w:rsid w:val="009D528F"/>
    <w:rsid w:val="009D6C9C"/>
    <w:rsid w:val="009E21E8"/>
    <w:rsid w:val="009E23D5"/>
    <w:rsid w:val="009E2836"/>
    <w:rsid w:val="009E5073"/>
    <w:rsid w:val="009E643A"/>
    <w:rsid w:val="009E7DA3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6503"/>
    <w:rsid w:val="00A06A32"/>
    <w:rsid w:val="00A06AAF"/>
    <w:rsid w:val="00A06F4F"/>
    <w:rsid w:val="00A07BCF"/>
    <w:rsid w:val="00A102F2"/>
    <w:rsid w:val="00A10F02"/>
    <w:rsid w:val="00A13BCD"/>
    <w:rsid w:val="00A13C2E"/>
    <w:rsid w:val="00A14182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6248"/>
    <w:rsid w:val="00A26956"/>
    <w:rsid w:val="00A3009E"/>
    <w:rsid w:val="00A31634"/>
    <w:rsid w:val="00A32280"/>
    <w:rsid w:val="00A334E3"/>
    <w:rsid w:val="00A3359B"/>
    <w:rsid w:val="00A359A1"/>
    <w:rsid w:val="00A41830"/>
    <w:rsid w:val="00A517B0"/>
    <w:rsid w:val="00A51810"/>
    <w:rsid w:val="00A52486"/>
    <w:rsid w:val="00A53724"/>
    <w:rsid w:val="00A542F7"/>
    <w:rsid w:val="00A5609E"/>
    <w:rsid w:val="00A60729"/>
    <w:rsid w:val="00A625A6"/>
    <w:rsid w:val="00A64157"/>
    <w:rsid w:val="00A64488"/>
    <w:rsid w:val="00A649E7"/>
    <w:rsid w:val="00A658B9"/>
    <w:rsid w:val="00A659D0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9004D"/>
    <w:rsid w:val="00A91B94"/>
    <w:rsid w:val="00A92BA1"/>
    <w:rsid w:val="00A942D0"/>
    <w:rsid w:val="00A96D60"/>
    <w:rsid w:val="00A9741F"/>
    <w:rsid w:val="00AA0B06"/>
    <w:rsid w:val="00AA10A9"/>
    <w:rsid w:val="00AA13E3"/>
    <w:rsid w:val="00AA1A77"/>
    <w:rsid w:val="00AA1EC7"/>
    <w:rsid w:val="00AA3D5D"/>
    <w:rsid w:val="00AA445C"/>
    <w:rsid w:val="00AA537C"/>
    <w:rsid w:val="00AA5567"/>
    <w:rsid w:val="00AA5A3D"/>
    <w:rsid w:val="00AB1619"/>
    <w:rsid w:val="00AB1C8F"/>
    <w:rsid w:val="00AB5A96"/>
    <w:rsid w:val="00AC0150"/>
    <w:rsid w:val="00AC3007"/>
    <w:rsid w:val="00AC3CC6"/>
    <w:rsid w:val="00AC4DCA"/>
    <w:rsid w:val="00AC541B"/>
    <w:rsid w:val="00AC56C6"/>
    <w:rsid w:val="00AC6BC6"/>
    <w:rsid w:val="00AD32E7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F1267"/>
    <w:rsid w:val="00AF2977"/>
    <w:rsid w:val="00AF7AB0"/>
    <w:rsid w:val="00B00BD4"/>
    <w:rsid w:val="00B037D2"/>
    <w:rsid w:val="00B067E0"/>
    <w:rsid w:val="00B128FD"/>
    <w:rsid w:val="00B12B07"/>
    <w:rsid w:val="00B1390A"/>
    <w:rsid w:val="00B14CCF"/>
    <w:rsid w:val="00B150E6"/>
    <w:rsid w:val="00B15449"/>
    <w:rsid w:val="00B15F2E"/>
    <w:rsid w:val="00B15FE6"/>
    <w:rsid w:val="00B16E7C"/>
    <w:rsid w:val="00B220C1"/>
    <w:rsid w:val="00B2568A"/>
    <w:rsid w:val="00B27D0B"/>
    <w:rsid w:val="00B31CAA"/>
    <w:rsid w:val="00B3227E"/>
    <w:rsid w:val="00B3241C"/>
    <w:rsid w:val="00B35505"/>
    <w:rsid w:val="00B36A7D"/>
    <w:rsid w:val="00B37C70"/>
    <w:rsid w:val="00B4292E"/>
    <w:rsid w:val="00B44F81"/>
    <w:rsid w:val="00B45F97"/>
    <w:rsid w:val="00B50264"/>
    <w:rsid w:val="00B5178A"/>
    <w:rsid w:val="00B51CDC"/>
    <w:rsid w:val="00B5302C"/>
    <w:rsid w:val="00B55583"/>
    <w:rsid w:val="00B646A5"/>
    <w:rsid w:val="00B65A49"/>
    <w:rsid w:val="00B72AF3"/>
    <w:rsid w:val="00B74F18"/>
    <w:rsid w:val="00B76FBB"/>
    <w:rsid w:val="00B804A1"/>
    <w:rsid w:val="00B863E2"/>
    <w:rsid w:val="00B92829"/>
    <w:rsid w:val="00B92FE4"/>
    <w:rsid w:val="00B93086"/>
    <w:rsid w:val="00B962C7"/>
    <w:rsid w:val="00B9657C"/>
    <w:rsid w:val="00BA19ED"/>
    <w:rsid w:val="00BA2585"/>
    <w:rsid w:val="00BA299D"/>
    <w:rsid w:val="00BA300B"/>
    <w:rsid w:val="00BA3C49"/>
    <w:rsid w:val="00BA4B8D"/>
    <w:rsid w:val="00BA50B0"/>
    <w:rsid w:val="00BB661C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4C3B"/>
    <w:rsid w:val="00BF692E"/>
    <w:rsid w:val="00BF6CE4"/>
    <w:rsid w:val="00C00555"/>
    <w:rsid w:val="00C00E04"/>
    <w:rsid w:val="00C010CD"/>
    <w:rsid w:val="00C0203B"/>
    <w:rsid w:val="00C0292C"/>
    <w:rsid w:val="00C02C9B"/>
    <w:rsid w:val="00C04A93"/>
    <w:rsid w:val="00C05CE0"/>
    <w:rsid w:val="00C079CE"/>
    <w:rsid w:val="00C1496A"/>
    <w:rsid w:val="00C16008"/>
    <w:rsid w:val="00C1711F"/>
    <w:rsid w:val="00C17557"/>
    <w:rsid w:val="00C17BF7"/>
    <w:rsid w:val="00C2036A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5093D"/>
    <w:rsid w:val="00C509CE"/>
    <w:rsid w:val="00C53DE8"/>
    <w:rsid w:val="00C54C23"/>
    <w:rsid w:val="00C54E52"/>
    <w:rsid w:val="00C5522B"/>
    <w:rsid w:val="00C573FC"/>
    <w:rsid w:val="00C575E9"/>
    <w:rsid w:val="00C61895"/>
    <w:rsid w:val="00C628BE"/>
    <w:rsid w:val="00C64182"/>
    <w:rsid w:val="00C6701F"/>
    <w:rsid w:val="00C677C1"/>
    <w:rsid w:val="00C67AD0"/>
    <w:rsid w:val="00C71DA1"/>
    <w:rsid w:val="00C72833"/>
    <w:rsid w:val="00C7582B"/>
    <w:rsid w:val="00C76BB0"/>
    <w:rsid w:val="00C77CBD"/>
    <w:rsid w:val="00C80F1D"/>
    <w:rsid w:val="00C81197"/>
    <w:rsid w:val="00C826FE"/>
    <w:rsid w:val="00C84C0F"/>
    <w:rsid w:val="00C87227"/>
    <w:rsid w:val="00C90E0A"/>
    <w:rsid w:val="00C90FE2"/>
    <w:rsid w:val="00C91F36"/>
    <w:rsid w:val="00C92A14"/>
    <w:rsid w:val="00C92A96"/>
    <w:rsid w:val="00C92B00"/>
    <w:rsid w:val="00C93A32"/>
    <w:rsid w:val="00C93F40"/>
    <w:rsid w:val="00C94ACC"/>
    <w:rsid w:val="00C97868"/>
    <w:rsid w:val="00C97EE8"/>
    <w:rsid w:val="00CA3D0C"/>
    <w:rsid w:val="00CA41F0"/>
    <w:rsid w:val="00CA4213"/>
    <w:rsid w:val="00CA4670"/>
    <w:rsid w:val="00CA510C"/>
    <w:rsid w:val="00CB2D58"/>
    <w:rsid w:val="00CB3534"/>
    <w:rsid w:val="00CB45A1"/>
    <w:rsid w:val="00CB69DE"/>
    <w:rsid w:val="00CB7AD0"/>
    <w:rsid w:val="00CC1BA0"/>
    <w:rsid w:val="00CC3116"/>
    <w:rsid w:val="00CC3947"/>
    <w:rsid w:val="00CC5BE3"/>
    <w:rsid w:val="00CD5CF4"/>
    <w:rsid w:val="00CE0B91"/>
    <w:rsid w:val="00CE1B41"/>
    <w:rsid w:val="00CE1D47"/>
    <w:rsid w:val="00CE2F48"/>
    <w:rsid w:val="00CE6DD7"/>
    <w:rsid w:val="00CF054E"/>
    <w:rsid w:val="00CF20E3"/>
    <w:rsid w:val="00CF3841"/>
    <w:rsid w:val="00CF620C"/>
    <w:rsid w:val="00CF65B5"/>
    <w:rsid w:val="00CF72FE"/>
    <w:rsid w:val="00D00BA3"/>
    <w:rsid w:val="00D05335"/>
    <w:rsid w:val="00D05C22"/>
    <w:rsid w:val="00D07B82"/>
    <w:rsid w:val="00D1495D"/>
    <w:rsid w:val="00D165A8"/>
    <w:rsid w:val="00D16BB2"/>
    <w:rsid w:val="00D20C25"/>
    <w:rsid w:val="00D22187"/>
    <w:rsid w:val="00D22803"/>
    <w:rsid w:val="00D238B2"/>
    <w:rsid w:val="00D23F96"/>
    <w:rsid w:val="00D2683C"/>
    <w:rsid w:val="00D309CC"/>
    <w:rsid w:val="00D32320"/>
    <w:rsid w:val="00D33957"/>
    <w:rsid w:val="00D35FEF"/>
    <w:rsid w:val="00D4156E"/>
    <w:rsid w:val="00D41D01"/>
    <w:rsid w:val="00D4587A"/>
    <w:rsid w:val="00D463D6"/>
    <w:rsid w:val="00D46431"/>
    <w:rsid w:val="00D46607"/>
    <w:rsid w:val="00D51087"/>
    <w:rsid w:val="00D555DA"/>
    <w:rsid w:val="00D56A52"/>
    <w:rsid w:val="00D57972"/>
    <w:rsid w:val="00D603CA"/>
    <w:rsid w:val="00D62743"/>
    <w:rsid w:val="00D63135"/>
    <w:rsid w:val="00D647B5"/>
    <w:rsid w:val="00D653C6"/>
    <w:rsid w:val="00D6592A"/>
    <w:rsid w:val="00D675A9"/>
    <w:rsid w:val="00D67D1F"/>
    <w:rsid w:val="00D71468"/>
    <w:rsid w:val="00D73555"/>
    <w:rsid w:val="00D738D6"/>
    <w:rsid w:val="00D74B53"/>
    <w:rsid w:val="00D74E7B"/>
    <w:rsid w:val="00D755EB"/>
    <w:rsid w:val="00D762A8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34D"/>
    <w:rsid w:val="00D92E1E"/>
    <w:rsid w:val="00D93D6A"/>
    <w:rsid w:val="00D94AC9"/>
    <w:rsid w:val="00D962C5"/>
    <w:rsid w:val="00D967A2"/>
    <w:rsid w:val="00D97761"/>
    <w:rsid w:val="00D97CE6"/>
    <w:rsid w:val="00DA3B10"/>
    <w:rsid w:val="00DA3C0D"/>
    <w:rsid w:val="00DA7A03"/>
    <w:rsid w:val="00DB06CF"/>
    <w:rsid w:val="00DB1818"/>
    <w:rsid w:val="00DB26B1"/>
    <w:rsid w:val="00DB4052"/>
    <w:rsid w:val="00DB5DA1"/>
    <w:rsid w:val="00DB76DB"/>
    <w:rsid w:val="00DB79F7"/>
    <w:rsid w:val="00DC309B"/>
    <w:rsid w:val="00DC353B"/>
    <w:rsid w:val="00DC4DA2"/>
    <w:rsid w:val="00DD07AA"/>
    <w:rsid w:val="00DD4C17"/>
    <w:rsid w:val="00DD4D52"/>
    <w:rsid w:val="00DD5B2B"/>
    <w:rsid w:val="00DD6E9C"/>
    <w:rsid w:val="00DE0297"/>
    <w:rsid w:val="00DE0507"/>
    <w:rsid w:val="00DE1BDE"/>
    <w:rsid w:val="00DE227C"/>
    <w:rsid w:val="00DE4574"/>
    <w:rsid w:val="00DE55C3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6316"/>
    <w:rsid w:val="00E07A70"/>
    <w:rsid w:val="00E114A9"/>
    <w:rsid w:val="00E13F78"/>
    <w:rsid w:val="00E16509"/>
    <w:rsid w:val="00E167A5"/>
    <w:rsid w:val="00E16985"/>
    <w:rsid w:val="00E21610"/>
    <w:rsid w:val="00E22051"/>
    <w:rsid w:val="00E234BB"/>
    <w:rsid w:val="00E235DB"/>
    <w:rsid w:val="00E2376C"/>
    <w:rsid w:val="00E2413E"/>
    <w:rsid w:val="00E24513"/>
    <w:rsid w:val="00E30CC7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4596"/>
    <w:rsid w:val="00E670E7"/>
    <w:rsid w:val="00E72324"/>
    <w:rsid w:val="00E725DD"/>
    <w:rsid w:val="00E72ABE"/>
    <w:rsid w:val="00E73578"/>
    <w:rsid w:val="00E74333"/>
    <w:rsid w:val="00E77645"/>
    <w:rsid w:val="00E80040"/>
    <w:rsid w:val="00E808A6"/>
    <w:rsid w:val="00E828D4"/>
    <w:rsid w:val="00E8482D"/>
    <w:rsid w:val="00E853F2"/>
    <w:rsid w:val="00E861A6"/>
    <w:rsid w:val="00E922FE"/>
    <w:rsid w:val="00E95F5E"/>
    <w:rsid w:val="00E963F7"/>
    <w:rsid w:val="00EA4492"/>
    <w:rsid w:val="00EA4AD5"/>
    <w:rsid w:val="00EB061A"/>
    <w:rsid w:val="00EB1120"/>
    <w:rsid w:val="00EB1575"/>
    <w:rsid w:val="00EB36BA"/>
    <w:rsid w:val="00EB6BFF"/>
    <w:rsid w:val="00EB7E28"/>
    <w:rsid w:val="00EC17AD"/>
    <w:rsid w:val="00EC25E7"/>
    <w:rsid w:val="00EC4847"/>
    <w:rsid w:val="00EC4A25"/>
    <w:rsid w:val="00EC4F16"/>
    <w:rsid w:val="00EC55DC"/>
    <w:rsid w:val="00EC6AC3"/>
    <w:rsid w:val="00EC7246"/>
    <w:rsid w:val="00ED4A60"/>
    <w:rsid w:val="00EE0137"/>
    <w:rsid w:val="00EE0B97"/>
    <w:rsid w:val="00EE16B7"/>
    <w:rsid w:val="00EE2ECB"/>
    <w:rsid w:val="00EE4122"/>
    <w:rsid w:val="00EE5AA7"/>
    <w:rsid w:val="00EE683F"/>
    <w:rsid w:val="00EE7844"/>
    <w:rsid w:val="00EF1417"/>
    <w:rsid w:val="00EF2D8D"/>
    <w:rsid w:val="00EF3516"/>
    <w:rsid w:val="00EF3A0C"/>
    <w:rsid w:val="00EF434A"/>
    <w:rsid w:val="00EF70F3"/>
    <w:rsid w:val="00F00DB7"/>
    <w:rsid w:val="00F01F22"/>
    <w:rsid w:val="00F025A2"/>
    <w:rsid w:val="00F02869"/>
    <w:rsid w:val="00F04712"/>
    <w:rsid w:val="00F047F8"/>
    <w:rsid w:val="00F06C24"/>
    <w:rsid w:val="00F06F13"/>
    <w:rsid w:val="00F10C13"/>
    <w:rsid w:val="00F1251B"/>
    <w:rsid w:val="00F15570"/>
    <w:rsid w:val="00F169CF"/>
    <w:rsid w:val="00F200BB"/>
    <w:rsid w:val="00F21311"/>
    <w:rsid w:val="00F22EC7"/>
    <w:rsid w:val="00F26D2F"/>
    <w:rsid w:val="00F32234"/>
    <w:rsid w:val="00F32507"/>
    <w:rsid w:val="00F325C8"/>
    <w:rsid w:val="00F3347C"/>
    <w:rsid w:val="00F346EE"/>
    <w:rsid w:val="00F34849"/>
    <w:rsid w:val="00F35A8C"/>
    <w:rsid w:val="00F47A34"/>
    <w:rsid w:val="00F54BE6"/>
    <w:rsid w:val="00F55F74"/>
    <w:rsid w:val="00F565B6"/>
    <w:rsid w:val="00F62AEB"/>
    <w:rsid w:val="00F644CD"/>
    <w:rsid w:val="00F653B8"/>
    <w:rsid w:val="00F662C2"/>
    <w:rsid w:val="00F70647"/>
    <w:rsid w:val="00F70773"/>
    <w:rsid w:val="00F711A2"/>
    <w:rsid w:val="00F722E2"/>
    <w:rsid w:val="00F72F4F"/>
    <w:rsid w:val="00F7495C"/>
    <w:rsid w:val="00F77B99"/>
    <w:rsid w:val="00F77D67"/>
    <w:rsid w:val="00F80F5C"/>
    <w:rsid w:val="00F83947"/>
    <w:rsid w:val="00F85BD1"/>
    <w:rsid w:val="00F87D29"/>
    <w:rsid w:val="00F87FFD"/>
    <w:rsid w:val="00F90B00"/>
    <w:rsid w:val="00F92945"/>
    <w:rsid w:val="00F92BEB"/>
    <w:rsid w:val="00F9573C"/>
    <w:rsid w:val="00FA09D0"/>
    <w:rsid w:val="00FA1266"/>
    <w:rsid w:val="00FA29A4"/>
    <w:rsid w:val="00FA3A4C"/>
    <w:rsid w:val="00FB133A"/>
    <w:rsid w:val="00FB50B5"/>
    <w:rsid w:val="00FB586F"/>
    <w:rsid w:val="00FB59CE"/>
    <w:rsid w:val="00FB645D"/>
    <w:rsid w:val="00FB6A3D"/>
    <w:rsid w:val="00FB7308"/>
    <w:rsid w:val="00FC1192"/>
    <w:rsid w:val="00FC60A7"/>
    <w:rsid w:val="00FC7411"/>
    <w:rsid w:val="00FD2950"/>
    <w:rsid w:val="00FD3579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1422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Draft v2</cp:lastModifiedBy>
  <cp:revision>3</cp:revision>
  <cp:lastPrinted>2019-02-25T14:05:00Z</cp:lastPrinted>
  <dcterms:created xsi:type="dcterms:W3CDTF">2024-02-05T21:07:00Z</dcterms:created>
  <dcterms:modified xsi:type="dcterms:W3CDTF">2024-02-07T18:50:00Z</dcterms:modified>
  <cp:category/>
</cp:coreProperties>
</file>