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3A6D" w14:textId="7B4584D1" w:rsidR="004A3C60" w:rsidRPr="00194CCF" w:rsidRDefault="20F19E48" w:rsidP="65C22089">
      <w:pPr>
        <w:pStyle w:val="CRCoverPage"/>
        <w:tabs>
          <w:tab w:val="right" w:pos="9639"/>
        </w:tabs>
        <w:rPr>
          <w:rFonts w:cs="Arial"/>
          <w:b/>
          <w:sz w:val="24"/>
          <w:szCs w:val="24"/>
        </w:rPr>
      </w:pPr>
      <w:bookmarkStart w:id="0" w:name="_Hlk141178688"/>
      <w:bookmarkEnd w:id="0"/>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C742B0">
        <w:rPr>
          <w:rFonts w:eastAsia="Arial" w:cs="Arial"/>
          <w:b/>
          <w:bCs/>
          <w:color w:val="000000" w:themeColor="text1"/>
          <w:sz w:val="24"/>
          <w:szCs w:val="24"/>
        </w:rPr>
        <w:t>4</w:t>
      </w:r>
      <w:r>
        <w:tab/>
      </w:r>
      <w:r w:rsidR="00194CCF" w:rsidRPr="00194CCF">
        <w:rPr>
          <w:rFonts w:cs="Arial"/>
          <w:b/>
          <w:sz w:val="24"/>
          <w:szCs w:val="24"/>
        </w:rPr>
        <w:t>R2-2312866</w:t>
      </w:r>
    </w:p>
    <w:p w14:paraId="5A4B6019" w14:textId="73F18838" w:rsidR="00AE205B" w:rsidRDefault="00C742B0" w:rsidP="00AE205B">
      <w:pPr>
        <w:pStyle w:val="CRCoverPage"/>
        <w:outlineLvl w:val="0"/>
        <w:rPr>
          <w:rFonts w:cs="Arial"/>
          <w:b/>
          <w:sz w:val="24"/>
          <w:szCs w:val="24"/>
        </w:rPr>
      </w:pPr>
      <w:r>
        <w:rPr>
          <w:rFonts w:cs="Arial"/>
          <w:b/>
          <w:sz w:val="24"/>
          <w:szCs w:val="24"/>
          <w:lang w:eastAsia="zh-CN"/>
        </w:rPr>
        <w:t>Chicago</w:t>
      </w:r>
      <w:r w:rsidR="00AE205B">
        <w:rPr>
          <w:rFonts w:cs="Arial"/>
          <w:b/>
          <w:sz w:val="24"/>
          <w:szCs w:val="24"/>
        </w:rPr>
        <w:t xml:space="preserve">, </w:t>
      </w:r>
      <w:r>
        <w:rPr>
          <w:rFonts w:cs="Arial"/>
          <w:b/>
          <w:sz w:val="24"/>
          <w:szCs w:val="24"/>
        </w:rPr>
        <w:t>13</w:t>
      </w:r>
      <w:r w:rsidR="00AE205B" w:rsidRPr="00724B01">
        <w:rPr>
          <w:rFonts w:cs="Arial"/>
          <w:b/>
          <w:sz w:val="24"/>
          <w:szCs w:val="24"/>
          <w:vertAlign w:val="superscript"/>
        </w:rPr>
        <w:t>th</w:t>
      </w:r>
      <w:r w:rsidR="00AE205B">
        <w:rPr>
          <w:rFonts w:cs="Arial"/>
          <w:b/>
          <w:sz w:val="24"/>
          <w:szCs w:val="24"/>
        </w:rPr>
        <w:t>October – 1</w:t>
      </w:r>
      <w:r>
        <w:rPr>
          <w:rFonts w:cs="Arial"/>
          <w:b/>
          <w:sz w:val="24"/>
          <w:szCs w:val="24"/>
        </w:rPr>
        <w:t>7th</w:t>
      </w:r>
      <w:r w:rsidR="00AE205B">
        <w:rPr>
          <w:rFonts w:cs="Arial"/>
          <w:b/>
          <w:sz w:val="24"/>
          <w:szCs w:val="24"/>
        </w:rPr>
        <w:t xml:space="preserve"> October, 2023</w:t>
      </w:r>
    </w:p>
    <w:p w14:paraId="1DE571A6" w14:textId="4DAE99CC"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r w:rsidR="0057738D">
        <w:rPr>
          <w:rFonts w:ascii="Arial" w:eastAsia="Arial" w:hAnsi="Arial" w:cs="Arial"/>
          <w:b/>
          <w:bCs/>
          <w:color w:val="000000" w:themeColor="text1"/>
          <w:sz w:val="22"/>
          <w:szCs w:val="22"/>
        </w:rPr>
        <w:t xml:space="preserve"> </w:t>
      </w:r>
    </w:p>
    <w:p w14:paraId="0645B697" w14:textId="4459EC8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347C82" w:rsidRPr="00347C82">
        <w:rPr>
          <w:rFonts w:ascii="Arial" w:eastAsia="Arial" w:hAnsi="Arial" w:cs="Arial"/>
          <w:b/>
          <w:bCs/>
          <w:color w:val="000000" w:themeColor="text1"/>
          <w:sz w:val="22"/>
          <w:szCs w:val="22"/>
        </w:rPr>
        <w:t>Protection against improper reselection to GERAN/UTRAN</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41B0BFE2"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194CCF">
        <w:rPr>
          <w:rFonts w:ascii="Arial" w:eastAsia="Arial" w:hAnsi="Arial" w:cs="Arial"/>
          <w:b/>
          <w:bCs/>
          <w:color w:val="000000" w:themeColor="text1"/>
          <w:sz w:val="22"/>
          <w:szCs w:val="22"/>
        </w:rPr>
        <w:t>7.24.2</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58E013C8" w:rsidR="002A4CEE" w:rsidRDefault="002A4CEE" w:rsidP="009D609A">
      <w:pPr>
        <w:pStyle w:val="berschrift2"/>
        <w:rPr>
          <w:rFonts w:eastAsiaTheme="minorEastAsia"/>
          <w:b/>
          <w:bCs/>
        </w:rPr>
      </w:pPr>
      <w:r>
        <w:rPr>
          <w:rFonts w:eastAsiaTheme="minorEastAsia"/>
          <w:b/>
          <w:bCs/>
        </w:rPr>
        <w:t>Introduction</w:t>
      </w:r>
    </w:p>
    <w:p w14:paraId="2A12BC16" w14:textId="77777777" w:rsidR="004D4D2A" w:rsidRDefault="002A4CEE" w:rsidP="002A4CEE">
      <w:r>
        <w:t>3GPP in general and RAN WG2 in particular took several actions</w:t>
      </w:r>
      <w:r w:rsidR="003E0343">
        <w:t xml:space="preserve"> in the past</w:t>
      </w:r>
      <w:r>
        <w:t xml:space="preserve"> to increase the system security and </w:t>
      </w:r>
      <w:r w:rsidR="004D4D2A">
        <w:t>reduce the risk of bidding down attacks where the UE is forced into the older/less secure technology</w:t>
      </w:r>
      <w:r w:rsidR="003E0343">
        <w:t>.</w:t>
      </w:r>
      <w:r w:rsidR="004D4D2A">
        <w:t xml:space="preserve"> </w:t>
      </w:r>
    </w:p>
    <w:p w14:paraId="2BC66877" w14:textId="1116CA68" w:rsidR="005C555E" w:rsidRDefault="004D4D2A" w:rsidP="002A4CEE">
      <w:r>
        <w:t>In</w:t>
      </w:r>
      <w:r w:rsidR="003E0343">
        <w:t xml:space="preserve"> the</w:t>
      </w:r>
      <w:r>
        <w:t xml:space="preserve"> light of recent </w:t>
      </w:r>
      <w:bookmarkStart w:id="1" w:name="_Hlk138753501"/>
      <w:r>
        <w:t xml:space="preserve">GSMA-CVD-2022-0064 </w:t>
      </w:r>
      <w:bookmarkEnd w:id="1"/>
      <w:r w:rsidR="005F2C41">
        <w:t xml:space="preserve">paper </w:t>
      </w:r>
      <w:r>
        <w:t>and the incoming LS from SA3 in S3-</w:t>
      </w:r>
      <w:r w:rsidRPr="00187689">
        <w:t>233321</w:t>
      </w:r>
      <w:r>
        <w:t>, we would like</w:t>
      </w:r>
      <w:r w:rsidR="005C555E">
        <w:t xml:space="preserve"> to discuss which parameter settings/ranges can be regarded as “reasonable” and which are “hard to explain”. </w:t>
      </w:r>
    </w:p>
    <w:p w14:paraId="75A27A37" w14:textId="77777777" w:rsidR="005C555E" w:rsidRDefault="005C555E" w:rsidP="002A4CEE">
      <w:r>
        <w:t xml:space="preserve">For an operator it is important to understand which “allowed/standardised” parameter values would not be normally used as it could avoid those setting in the real network and for the entire community, it is important to understand those ranges, as they might </w:t>
      </w:r>
      <w:r w:rsidR="00AD234F">
        <w:t xml:space="preserve">open the door to similar issues as described </w:t>
      </w:r>
      <w:r w:rsidR="003E0343">
        <w:t>in</w:t>
      </w:r>
      <w:r>
        <w:t xml:space="preserve"> </w:t>
      </w:r>
      <w:r w:rsidR="00AD234F">
        <w:t>GSMA-CVD-2022-0064</w:t>
      </w:r>
      <w:r w:rsidR="002707C7">
        <w:t>.</w:t>
      </w:r>
    </w:p>
    <w:p w14:paraId="753779C7" w14:textId="77777777" w:rsidR="005E018D" w:rsidRDefault="0064521D" w:rsidP="009D609A">
      <w:pPr>
        <w:pStyle w:val="berschrift2"/>
        <w:rPr>
          <w:rFonts w:eastAsiaTheme="minorEastAsia"/>
          <w:b/>
          <w:bCs/>
        </w:rPr>
      </w:pPr>
      <w:r>
        <w:rPr>
          <w:rFonts w:eastAsiaTheme="minorEastAsia"/>
          <w:b/>
          <w:bCs/>
        </w:rPr>
        <w:t>Discussion</w:t>
      </w:r>
    </w:p>
    <w:p w14:paraId="6C47B36A" w14:textId="75EB6368" w:rsidR="00B87639" w:rsidRDefault="00B87639" w:rsidP="00CA567D">
      <w:pPr>
        <w:pStyle w:val="CRCoverPage"/>
        <w:tabs>
          <w:tab w:val="right" w:pos="9639"/>
        </w:tabs>
        <w:spacing w:after="0"/>
        <w:rPr>
          <w:rFonts w:ascii="Times New Roman" w:eastAsiaTheme="minorEastAsia" w:hAnsi="Times New Roman"/>
        </w:rPr>
      </w:pPr>
      <w:r>
        <w:rPr>
          <w:rFonts w:ascii="Times New Roman" w:eastAsiaTheme="minorEastAsia" w:hAnsi="Times New Roman"/>
        </w:rPr>
        <w:t>Before starting the discussion about LTE SIB7, it is important to highlight that different operators might have different frequencies band allocated and give those bands different priorities depending on particular deployment scenario and the wish to keep longer or not the UEs on a particular frequency layer. Below</w:t>
      </w:r>
      <w:r w:rsidR="001C5BC8">
        <w:rPr>
          <w:rFonts w:ascii="Times New Roman" w:eastAsiaTheme="minorEastAsia" w:hAnsi="Times New Roman"/>
        </w:rPr>
        <w:t xml:space="preserve"> there</w:t>
      </w:r>
      <w:r>
        <w:rPr>
          <w:rFonts w:ascii="Times New Roman" w:eastAsiaTheme="minorEastAsia" w:hAnsi="Times New Roman"/>
        </w:rPr>
        <w:t xml:space="preserve"> is one example of how it can be done:</w:t>
      </w:r>
    </w:p>
    <w:p w14:paraId="15BAC78C" w14:textId="77777777" w:rsidR="00B87639" w:rsidRDefault="00B87639" w:rsidP="00CA567D">
      <w:pPr>
        <w:pStyle w:val="CRCoverPage"/>
        <w:tabs>
          <w:tab w:val="right" w:pos="9639"/>
        </w:tabs>
        <w:spacing w:after="0"/>
        <w:rPr>
          <w:rFonts w:ascii="Times New Roman" w:eastAsiaTheme="minorEastAsia" w:hAnsi="Times New Roman"/>
        </w:rPr>
      </w:pPr>
    </w:p>
    <w:p w14:paraId="3985F7D6" w14:textId="2E0BA1C2" w:rsidR="00B87639" w:rsidRDefault="00F609F0" w:rsidP="00B87639">
      <w:pPr>
        <w:pStyle w:val="CRCoverPage"/>
        <w:tabs>
          <w:tab w:val="right" w:pos="9639"/>
        </w:tabs>
        <w:spacing w:after="0"/>
        <w:jc w:val="center"/>
        <w:rPr>
          <w:rFonts w:ascii="Times New Roman" w:eastAsiaTheme="minorEastAsia" w:hAnsi="Times New Roman"/>
        </w:rPr>
      </w:pPr>
      <w:r w:rsidRPr="00F609F0">
        <w:rPr>
          <w:rFonts w:ascii="Times New Roman" w:eastAsiaTheme="minorEastAsia" w:hAnsi="Times New Roman"/>
          <w:noProof/>
        </w:rPr>
        <w:drawing>
          <wp:inline distT="0" distB="0" distL="0" distR="0" wp14:anchorId="7E93A410" wp14:editId="0F34DAC1">
            <wp:extent cx="1867026" cy="1330794"/>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5093" cy="1336544"/>
                    </a:xfrm>
                    <a:prstGeom prst="rect">
                      <a:avLst/>
                    </a:prstGeom>
                  </pic:spPr>
                </pic:pic>
              </a:graphicData>
            </a:graphic>
          </wp:inline>
        </w:drawing>
      </w:r>
    </w:p>
    <w:p w14:paraId="6381AC80" w14:textId="77777777" w:rsidR="006B2025" w:rsidRDefault="006B2025" w:rsidP="00AD234F">
      <w:pPr>
        <w:pStyle w:val="CRCoverPage"/>
        <w:tabs>
          <w:tab w:val="right" w:pos="9639"/>
        </w:tabs>
        <w:spacing w:after="0"/>
        <w:jc w:val="center"/>
        <w:rPr>
          <w:rFonts w:ascii="Times New Roman" w:eastAsiaTheme="minorEastAsia" w:hAnsi="Times New Roman"/>
        </w:rPr>
      </w:pPr>
    </w:p>
    <w:p w14:paraId="00C38997" w14:textId="521C1D3F" w:rsidR="00B87639" w:rsidRPr="006D003D" w:rsidRDefault="006D003D" w:rsidP="00AD234F">
      <w:pPr>
        <w:pStyle w:val="CRCoverPage"/>
        <w:tabs>
          <w:tab w:val="right" w:pos="9639"/>
        </w:tabs>
        <w:spacing w:after="0"/>
        <w:jc w:val="center"/>
        <w:rPr>
          <w:rFonts w:ascii="Times New Roman" w:eastAsiaTheme="minorEastAsia" w:hAnsi="Times New Roman"/>
        </w:rPr>
      </w:pPr>
      <w:r w:rsidRPr="006D003D">
        <w:rPr>
          <w:rFonts w:ascii="Times New Roman" w:eastAsiaTheme="minorEastAsia" w:hAnsi="Times New Roman"/>
        </w:rPr>
        <w:t xml:space="preserve">Example of </w:t>
      </w:r>
      <w:r w:rsidR="00AD234F" w:rsidRPr="006D003D">
        <w:rPr>
          <w:rFonts w:ascii="Times New Roman" w:eastAsiaTheme="minorEastAsia" w:hAnsi="Times New Roman"/>
        </w:rPr>
        <w:t xml:space="preserve">Frequency Priorities </w:t>
      </w:r>
    </w:p>
    <w:p w14:paraId="68820639" w14:textId="77777777" w:rsidR="00AD234F" w:rsidRDefault="00AD234F" w:rsidP="00CA567D">
      <w:pPr>
        <w:pStyle w:val="CRCoverPage"/>
        <w:tabs>
          <w:tab w:val="right" w:pos="9639"/>
        </w:tabs>
        <w:spacing w:after="0"/>
        <w:rPr>
          <w:rFonts w:ascii="Times New Roman" w:eastAsiaTheme="minorEastAsia" w:hAnsi="Times New Roman"/>
        </w:rPr>
      </w:pPr>
    </w:p>
    <w:p w14:paraId="5F35A487" w14:textId="77777777" w:rsidR="0090721E" w:rsidRDefault="00F92F74" w:rsidP="001C5BC8">
      <w:pPr>
        <w:pStyle w:val="CRCoverPage"/>
        <w:tabs>
          <w:tab w:val="right" w:pos="9639"/>
        </w:tabs>
        <w:spacing w:after="0"/>
      </w:pPr>
      <w:r w:rsidRPr="00D11047">
        <w:rPr>
          <w:rFonts w:ascii="Times New Roman" w:eastAsiaTheme="minorEastAsia" w:hAnsi="Times New Roman"/>
        </w:rPr>
        <w:t>The SIB 7 was introduced in LTE in release 8</w:t>
      </w:r>
      <w:r w:rsidR="00D11047" w:rsidRPr="00D11047">
        <w:rPr>
          <w:rFonts w:ascii="Times New Roman" w:eastAsiaTheme="minorEastAsia" w:hAnsi="Times New Roman"/>
        </w:rPr>
        <w:t xml:space="preserve"> (</w:t>
      </w:r>
      <w:r w:rsidR="00D11047" w:rsidRPr="000B408D">
        <w:rPr>
          <w:rFonts w:ascii="Times New Roman" w:eastAsiaTheme="minorEastAsia" w:hAnsi="Times New Roman"/>
        </w:rPr>
        <w:t>R2-080949 February 2008</w:t>
      </w:r>
      <w:r w:rsidR="00D11047" w:rsidRPr="00240A3E">
        <w:rPr>
          <w:rFonts w:ascii="Times New Roman" w:eastAsiaTheme="minorEastAsia" w:hAnsi="Times New Roman"/>
        </w:rPr>
        <w:t>)</w:t>
      </w:r>
      <w:r w:rsidRPr="00240A3E">
        <w:rPr>
          <w:rFonts w:ascii="Times New Roman" w:eastAsiaTheme="minorEastAsia" w:hAnsi="Times New Roman"/>
        </w:rPr>
        <w:t xml:space="preserve"> </w:t>
      </w:r>
      <w:r w:rsidR="00D11047" w:rsidRPr="00240A3E">
        <w:rPr>
          <w:rFonts w:ascii="Times New Roman" w:eastAsiaTheme="minorEastAsia" w:hAnsi="Times New Roman"/>
        </w:rPr>
        <w:t xml:space="preserve">and </w:t>
      </w:r>
      <w:r w:rsidR="00D11047" w:rsidRPr="00D11047">
        <w:rPr>
          <w:rFonts w:ascii="Times New Roman" w:eastAsiaTheme="minorEastAsia" w:hAnsi="Times New Roman"/>
        </w:rPr>
        <w:t>allows</w:t>
      </w:r>
      <w:r w:rsidR="00D11047" w:rsidRPr="00240A3E">
        <w:rPr>
          <w:rFonts w:ascii="Times New Roman" w:eastAsiaTheme="minorEastAsia" w:hAnsi="Times New Roman"/>
        </w:rPr>
        <w:t xml:space="preserve"> the operator to set the cell reselection priority in GSM higher compared to LTE</w:t>
      </w:r>
      <w:r w:rsidR="000B408D">
        <w:rPr>
          <w:rFonts w:ascii="Times New Roman" w:eastAsiaTheme="minorEastAsia" w:hAnsi="Times New Roman"/>
        </w:rPr>
        <w:t xml:space="preserve">. </w:t>
      </w:r>
      <w:r w:rsidR="00ED4686">
        <w:rPr>
          <w:rFonts w:ascii="Times New Roman" w:eastAsiaTheme="minorEastAsia" w:hAnsi="Times New Roman"/>
        </w:rPr>
        <w:t>Historically SIB7 was a split of original SIB 4 (please see R2-080241)</w:t>
      </w:r>
      <w:r w:rsidR="001C5BC8">
        <w:rPr>
          <w:rFonts w:ascii="Times New Roman" w:eastAsiaTheme="minorEastAsia" w:hAnsi="Times New Roman"/>
        </w:rPr>
        <w:t xml:space="preserve">. </w:t>
      </w:r>
      <w:r w:rsidR="00ED4686">
        <w:rPr>
          <w:rFonts w:ascii="Times New Roman" w:eastAsiaTheme="minorEastAsia" w:hAnsi="Times New Roman"/>
        </w:rPr>
        <w:t xml:space="preserve"> </w:t>
      </w:r>
    </w:p>
    <w:p w14:paraId="27F5C2F5" w14:textId="77777777" w:rsidR="001C5BC8" w:rsidRDefault="001C5BC8" w:rsidP="006B2025">
      <w:pPr>
        <w:pStyle w:val="CRCoverPage"/>
        <w:tabs>
          <w:tab w:val="right" w:pos="9639"/>
        </w:tabs>
        <w:spacing w:after="0"/>
      </w:pPr>
    </w:p>
    <w:p w14:paraId="1A450AC5" w14:textId="10F13FAC" w:rsidR="00D44659" w:rsidRDefault="006C1310" w:rsidP="002F5DE7">
      <w:r>
        <w:t xml:space="preserve">Today </w:t>
      </w:r>
      <w:r w:rsidR="000B408D">
        <w:t xml:space="preserve">LTE is largely deployed in most </w:t>
      </w:r>
      <w:r>
        <w:t>countries</w:t>
      </w:r>
      <w:r w:rsidR="000B408D">
        <w:t xml:space="preserve"> in the world</w:t>
      </w:r>
      <w:r>
        <w:t xml:space="preserve"> and some network operators</w:t>
      </w:r>
      <w:r w:rsidR="0090721E">
        <w:t xml:space="preserve"> have</w:t>
      </w:r>
      <w:r>
        <w:t xml:space="preserve"> </w:t>
      </w:r>
      <w:r w:rsidR="000B408D">
        <w:t>already stopped using</w:t>
      </w:r>
      <w:r>
        <w:t xml:space="preserve"> GSM</w:t>
      </w:r>
      <w:r w:rsidR="000B408D">
        <w:t xml:space="preserve"> networks </w:t>
      </w:r>
      <w:r>
        <w:t xml:space="preserve">or thinking </w:t>
      </w:r>
      <w:r w:rsidR="0090721E">
        <w:t>to do so</w:t>
      </w:r>
      <w:r w:rsidR="006B07F7">
        <w:t>. It can also be noted that in Rel 8, LTE has not provided voice functionalities as V</w:t>
      </w:r>
      <w:r w:rsidR="008A7A2B">
        <w:t>o</w:t>
      </w:r>
      <w:r w:rsidR="006B07F7">
        <w:t>LTE was introduced in Release 9</w:t>
      </w:r>
      <w:r w:rsidR="008E793B">
        <w:t>. Therefore</w:t>
      </w:r>
      <w:r w:rsidR="006B07F7">
        <w:t xml:space="preserve"> it was reasonable to give GSM a higher priority at that time to guarantee Voice coverage. Today it</w:t>
      </w:r>
      <w:r w:rsidR="000B408D">
        <w:t xml:space="preserve"> is questionable why in a real deployment GSM network should be prioritised over LTE</w:t>
      </w:r>
      <w:r>
        <w:t>.</w:t>
      </w:r>
      <w:r w:rsidR="00140593">
        <w:t xml:space="preserve"> </w:t>
      </w:r>
      <w:r w:rsidR="00140593" w:rsidRPr="005A59FC">
        <w:t>It can be noted that if any operator still would find a reason to have a deployment where GSM would</w:t>
      </w:r>
      <w:r w:rsidR="00B37E9D" w:rsidRPr="005A59FC">
        <w:t xml:space="preserve"> need to </w:t>
      </w:r>
      <w:r w:rsidR="00140593" w:rsidRPr="005A59FC">
        <w:t xml:space="preserve">be on a higher priority compared to LTE, the usage of the GSM priority </w:t>
      </w:r>
      <w:r w:rsidR="002C07DB">
        <w:t xml:space="preserve">higher then LTE </w:t>
      </w:r>
      <w:r w:rsidR="00140593" w:rsidRPr="005A59FC">
        <w:t>setting using protected dedicated signalling is still possible</w:t>
      </w:r>
      <w:r w:rsidR="00B37E9D">
        <w:t>. The same is valid for UMTS.</w:t>
      </w:r>
    </w:p>
    <w:p w14:paraId="65BAF245" w14:textId="695B5921" w:rsidR="000B408D" w:rsidRDefault="000B408D" w:rsidP="002F5DE7">
      <w:pPr>
        <w:rPr>
          <w:b/>
          <w:bCs/>
        </w:rPr>
      </w:pPr>
      <w:r w:rsidRPr="00704555">
        <w:rPr>
          <w:b/>
          <w:bCs/>
        </w:rPr>
        <w:t xml:space="preserve">Observation 1: </w:t>
      </w:r>
      <w:r w:rsidR="008A6936" w:rsidRPr="0071119E">
        <w:t xml:space="preserve">Nowadays, </w:t>
      </w:r>
      <w:r w:rsidR="008A7A2B" w:rsidRPr="0071119E">
        <w:t>i</w:t>
      </w:r>
      <w:r w:rsidRPr="0071119E">
        <w:t xml:space="preserve">t is </w:t>
      </w:r>
      <w:r w:rsidR="00AD234F" w:rsidRPr="0071119E">
        <w:t xml:space="preserve">“hard to explain” </w:t>
      </w:r>
      <w:r w:rsidRPr="0071119E">
        <w:t>why GSM</w:t>
      </w:r>
      <w:r w:rsidR="00C66BDF" w:rsidRPr="0071119E">
        <w:t>/UMTS</w:t>
      </w:r>
      <w:r w:rsidRPr="0071119E">
        <w:t xml:space="preserve"> network should be prioritised over LTE </w:t>
      </w:r>
      <w:r w:rsidR="00BA1AA6" w:rsidRPr="0071119E">
        <w:t>n</w:t>
      </w:r>
      <w:r w:rsidRPr="0071119E">
        <w:t>etwork</w:t>
      </w:r>
      <w:r w:rsidR="00C66BDF" w:rsidRPr="0071119E">
        <w:t>, but if someone sees a valid scenario</w:t>
      </w:r>
      <w:r w:rsidR="00526C6B" w:rsidRPr="0071119E">
        <w:t xml:space="preserve"> to have GSM/UMTS frequency higher then LTE/NR</w:t>
      </w:r>
      <w:r w:rsidR="00C66BDF" w:rsidRPr="0071119E">
        <w:t xml:space="preserve">, it is </w:t>
      </w:r>
      <w:r w:rsidR="00526C6B" w:rsidRPr="0071119E">
        <w:t xml:space="preserve">still </w:t>
      </w:r>
      <w:r w:rsidR="00C66BDF" w:rsidRPr="0071119E">
        <w:t xml:space="preserve">possible to realise it by setting GSM/UMTS Frequency priority in AS </w:t>
      </w:r>
      <w:r w:rsidR="002C07DB">
        <w:t xml:space="preserve">security </w:t>
      </w:r>
      <w:r w:rsidR="00C66BDF" w:rsidRPr="0071119E">
        <w:t>protected, dedicated signalling to a higher values compared to LTE</w:t>
      </w:r>
    </w:p>
    <w:p w14:paraId="4FED1E94" w14:textId="2632737C" w:rsidR="002D3011" w:rsidRPr="00704555" w:rsidRDefault="002D3011" w:rsidP="002F5DE7">
      <w:pPr>
        <w:rPr>
          <w:b/>
          <w:bCs/>
        </w:rPr>
      </w:pPr>
      <w:bookmarkStart w:id="2" w:name="_Hlk148157136"/>
      <w:r>
        <w:rPr>
          <w:b/>
          <w:bCs/>
        </w:rPr>
        <w:lastRenderedPageBreak/>
        <w:t xml:space="preserve">Proposal 1: </w:t>
      </w:r>
      <w:r w:rsidR="002707C7" w:rsidRPr="0071119E">
        <w:t>Starting from release 18 the UEs receiving GSM</w:t>
      </w:r>
      <w:r w:rsidR="00C66BDF" w:rsidRPr="0071119E">
        <w:t>/UMTS</w:t>
      </w:r>
      <w:r w:rsidR="002707C7" w:rsidRPr="0071119E">
        <w:t xml:space="preserve"> cell priority higher th</w:t>
      </w:r>
      <w:r w:rsidR="005913E8" w:rsidRPr="0071119E">
        <w:t>a</w:t>
      </w:r>
      <w:r w:rsidR="002707C7" w:rsidRPr="0071119E">
        <w:t>n LTE</w:t>
      </w:r>
      <w:r w:rsidR="00C66BDF" w:rsidRPr="0071119E">
        <w:t xml:space="preserve"> and/or NR</w:t>
      </w:r>
      <w:r w:rsidR="00140593" w:rsidRPr="0071119E">
        <w:t xml:space="preserve"> </w:t>
      </w:r>
      <w:r w:rsidR="00C66BDF" w:rsidRPr="0071119E">
        <w:t>over broadcasted signalling (SIB6 and SIB7)</w:t>
      </w:r>
      <w:r w:rsidR="002707C7" w:rsidRPr="0071119E">
        <w:t xml:space="preserve"> should ignore it and treat GSM</w:t>
      </w:r>
      <w:r w:rsidR="00C66BDF" w:rsidRPr="0071119E">
        <w:t>/UMTS</w:t>
      </w:r>
      <w:r w:rsidR="002707C7" w:rsidRPr="0071119E">
        <w:t xml:space="preserve"> cell as </w:t>
      </w:r>
      <w:r w:rsidR="001C5BC8" w:rsidRPr="0071119E">
        <w:t>if</w:t>
      </w:r>
      <w:r w:rsidR="002707C7" w:rsidRPr="0071119E">
        <w:t xml:space="preserve"> </w:t>
      </w:r>
      <w:r w:rsidR="00C66BDF" w:rsidRPr="0071119E">
        <w:t>it would have the lowest</w:t>
      </w:r>
      <w:r w:rsidR="002707C7" w:rsidRPr="0071119E">
        <w:t xml:space="preserve"> reselection priority.</w:t>
      </w:r>
      <w:r w:rsidR="002707C7">
        <w:rPr>
          <w:b/>
          <w:bCs/>
        </w:rPr>
        <w:t xml:space="preserve"> </w:t>
      </w:r>
    </w:p>
    <w:bookmarkEnd w:id="2"/>
    <w:p w14:paraId="1C83D730" w14:textId="77777777" w:rsidR="00AD234F" w:rsidRPr="00482F55" w:rsidRDefault="00AD234F" w:rsidP="00303723">
      <w:pPr>
        <w:rPr>
          <w:b/>
          <w:bCs/>
          <w:sz w:val="24"/>
          <w:szCs w:val="24"/>
        </w:rPr>
      </w:pPr>
      <w:r w:rsidRPr="00482F55">
        <w:rPr>
          <w:b/>
          <w:bCs/>
          <w:sz w:val="24"/>
          <w:szCs w:val="24"/>
        </w:rPr>
        <w:t xml:space="preserve">Example </w:t>
      </w:r>
      <w:r w:rsidR="00613F90" w:rsidRPr="00482F55">
        <w:rPr>
          <w:b/>
          <w:bCs/>
          <w:sz w:val="24"/>
          <w:szCs w:val="24"/>
        </w:rPr>
        <w:t>and some considerations about “hard to explain” value ranges</w:t>
      </w:r>
    </w:p>
    <w:p w14:paraId="08E30C35" w14:textId="18078B1C" w:rsidR="002707C7" w:rsidRDefault="008651F2" w:rsidP="00303723">
      <w:r>
        <w:t xml:space="preserve">Consider </w:t>
      </w:r>
      <w:r w:rsidR="00AD234F">
        <w:t xml:space="preserve">2 networks: </w:t>
      </w:r>
    </w:p>
    <w:p w14:paraId="0957F079" w14:textId="426BBCD4" w:rsidR="002707C7" w:rsidRPr="006B2025" w:rsidRDefault="00AD234F" w:rsidP="006B2025">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 xml:space="preserve">normal operator which has at least LTE network </w:t>
      </w:r>
    </w:p>
    <w:p w14:paraId="0DB113AC" w14:textId="4C8F752A" w:rsidR="00F475BD" w:rsidRPr="006B2025" w:rsidRDefault="00C41EDA" w:rsidP="006B2025">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w:t>
      </w:r>
      <w:r w:rsidR="00AD234F" w:rsidRPr="006B2025">
        <w:rPr>
          <w:rFonts w:ascii="Times New Roman" w:eastAsiaTheme="minorEastAsia" w:hAnsi="Times New Roman" w:cs="Times New Roman"/>
          <w:sz w:val="20"/>
          <w:szCs w:val="20"/>
        </w:rPr>
        <w:t>spider</w:t>
      </w:r>
      <w:r w:rsidRPr="006B2025">
        <w:rPr>
          <w:rFonts w:ascii="Times New Roman" w:eastAsiaTheme="minorEastAsia" w:hAnsi="Times New Roman" w:cs="Times New Roman"/>
          <w:sz w:val="20"/>
          <w:szCs w:val="20"/>
        </w:rPr>
        <w:t>”</w:t>
      </w:r>
      <w:r w:rsidR="00AD234F" w:rsidRPr="006B2025">
        <w:rPr>
          <w:rFonts w:ascii="Times New Roman" w:eastAsiaTheme="minorEastAsia" w:hAnsi="Times New Roman" w:cs="Times New Roman"/>
          <w:sz w:val="20"/>
          <w:szCs w:val="20"/>
        </w:rPr>
        <w:t xml:space="preserve"> network </w:t>
      </w:r>
      <w:r w:rsidR="00F47E48" w:rsidRPr="006B2025">
        <w:rPr>
          <w:rFonts w:ascii="Times New Roman" w:eastAsiaTheme="minorEastAsia" w:hAnsi="Times New Roman" w:cs="Times New Roman"/>
          <w:sz w:val="20"/>
          <w:szCs w:val="20"/>
        </w:rPr>
        <w:t>(not authorised network able at least to install “fake” base stations)</w:t>
      </w:r>
      <w:r w:rsidR="00F47E48" w:rsidRPr="006B2025" w:rsidDel="00F47E48">
        <w:rPr>
          <w:rFonts w:ascii="Times New Roman" w:eastAsiaTheme="minorEastAsia" w:hAnsi="Times New Roman" w:cs="Times New Roman"/>
          <w:sz w:val="20"/>
          <w:szCs w:val="20"/>
        </w:rPr>
        <w:t xml:space="preserve"> </w:t>
      </w:r>
      <w:r w:rsidR="000B408D" w:rsidRPr="006B2025">
        <w:rPr>
          <w:rFonts w:ascii="Times New Roman" w:eastAsiaTheme="minorEastAsia" w:hAnsi="Times New Roman" w:cs="Times New Roman"/>
          <w:sz w:val="20"/>
          <w:szCs w:val="20"/>
        </w:rPr>
        <w:t>aim</w:t>
      </w:r>
      <w:r w:rsidR="00AD234F" w:rsidRPr="006B2025">
        <w:rPr>
          <w:rFonts w:ascii="Times New Roman" w:eastAsiaTheme="minorEastAsia" w:hAnsi="Times New Roman" w:cs="Times New Roman"/>
          <w:sz w:val="20"/>
          <w:szCs w:val="20"/>
        </w:rPr>
        <w:t>ing</w:t>
      </w:r>
      <w:r w:rsidR="000B408D" w:rsidRPr="006B2025">
        <w:rPr>
          <w:rFonts w:ascii="Times New Roman" w:eastAsiaTheme="minorEastAsia" w:hAnsi="Times New Roman" w:cs="Times New Roman"/>
          <w:sz w:val="20"/>
          <w:szCs w:val="20"/>
        </w:rPr>
        <w:t xml:space="preserve"> to bring </w:t>
      </w:r>
      <w:r w:rsidR="00AD234F" w:rsidRPr="006B2025">
        <w:rPr>
          <w:rFonts w:ascii="Times New Roman" w:eastAsiaTheme="minorEastAsia" w:hAnsi="Times New Roman" w:cs="Times New Roman"/>
          <w:sz w:val="20"/>
          <w:szCs w:val="20"/>
        </w:rPr>
        <w:t xml:space="preserve">as many </w:t>
      </w:r>
      <w:r w:rsidR="000B408D" w:rsidRPr="006B2025">
        <w:rPr>
          <w:rFonts w:ascii="Times New Roman" w:eastAsiaTheme="minorEastAsia" w:hAnsi="Times New Roman" w:cs="Times New Roman"/>
          <w:sz w:val="20"/>
          <w:szCs w:val="20"/>
        </w:rPr>
        <w:t xml:space="preserve">UEs into </w:t>
      </w:r>
      <w:r w:rsidR="00303723" w:rsidRPr="006B2025">
        <w:rPr>
          <w:rFonts w:ascii="Times New Roman" w:eastAsiaTheme="minorEastAsia" w:hAnsi="Times New Roman" w:cs="Times New Roman"/>
          <w:sz w:val="20"/>
          <w:szCs w:val="20"/>
        </w:rPr>
        <w:t>“</w:t>
      </w:r>
      <w:r w:rsidR="000B408D" w:rsidRPr="006B2025">
        <w:rPr>
          <w:rFonts w:ascii="Times New Roman" w:eastAsiaTheme="minorEastAsia" w:hAnsi="Times New Roman" w:cs="Times New Roman"/>
          <w:sz w:val="20"/>
          <w:szCs w:val="20"/>
        </w:rPr>
        <w:t>their</w:t>
      </w:r>
      <w:r w:rsidR="00303723" w:rsidRPr="006B2025">
        <w:rPr>
          <w:rFonts w:ascii="Times New Roman" w:eastAsiaTheme="minorEastAsia" w:hAnsi="Times New Roman" w:cs="Times New Roman"/>
          <w:sz w:val="20"/>
          <w:szCs w:val="20"/>
        </w:rPr>
        <w:t>”</w:t>
      </w:r>
      <w:r w:rsidR="000B408D" w:rsidRPr="006B2025">
        <w:rPr>
          <w:rFonts w:ascii="Times New Roman" w:eastAsiaTheme="minorEastAsia" w:hAnsi="Times New Roman" w:cs="Times New Roman"/>
          <w:sz w:val="20"/>
          <w:szCs w:val="20"/>
        </w:rPr>
        <w:t xml:space="preserve"> GSM </w:t>
      </w:r>
      <w:r w:rsidR="00303723" w:rsidRPr="006B2025">
        <w:rPr>
          <w:rFonts w:ascii="Times New Roman" w:eastAsiaTheme="minorEastAsia" w:hAnsi="Times New Roman" w:cs="Times New Roman"/>
          <w:sz w:val="20"/>
          <w:szCs w:val="20"/>
        </w:rPr>
        <w:t>cell</w:t>
      </w:r>
      <w:r w:rsidR="00AD234F" w:rsidRPr="006B2025">
        <w:rPr>
          <w:rFonts w:ascii="Times New Roman" w:eastAsiaTheme="minorEastAsia" w:hAnsi="Times New Roman" w:cs="Times New Roman"/>
          <w:sz w:val="20"/>
          <w:szCs w:val="20"/>
        </w:rPr>
        <w:t>s</w:t>
      </w:r>
      <w:r w:rsidR="001C5BC8">
        <w:rPr>
          <w:rFonts w:ascii="Times New Roman" w:eastAsiaTheme="minorEastAsia" w:hAnsi="Times New Roman" w:cs="Times New Roman"/>
          <w:sz w:val="20"/>
          <w:szCs w:val="20"/>
        </w:rPr>
        <w:t xml:space="preserve"> </w:t>
      </w:r>
      <w:r w:rsidR="001C5BC8" w:rsidRPr="00351236">
        <w:rPr>
          <w:rFonts w:ascii="Times New Roman" w:eastAsiaTheme="minorEastAsia" w:hAnsi="Times New Roman" w:cs="Times New Roman"/>
          <w:sz w:val="20"/>
          <w:szCs w:val="20"/>
        </w:rPr>
        <w:t>as possible</w:t>
      </w:r>
      <w:r w:rsidR="001C5BC8">
        <w:rPr>
          <w:rFonts w:ascii="Times New Roman" w:eastAsiaTheme="minorEastAsia" w:hAnsi="Times New Roman" w:cs="Times New Roman"/>
          <w:sz w:val="20"/>
          <w:szCs w:val="20"/>
        </w:rPr>
        <w:t>.</w:t>
      </w:r>
    </w:p>
    <w:p w14:paraId="5D4C6C6C" w14:textId="77777777" w:rsidR="002707C7" w:rsidRDefault="002707C7" w:rsidP="00303723"/>
    <w:p w14:paraId="57E85B40" w14:textId="77777777" w:rsidR="002707C7" w:rsidRDefault="002707C7" w:rsidP="006B2025">
      <w:pPr>
        <w:jc w:val="center"/>
      </w:pPr>
      <w:r w:rsidRPr="00303723">
        <w:rPr>
          <w:rFonts w:ascii="Arial" w:hAnsi="Arial" w:cs="Arial"/>
          <w:b/>
          <w:bCs/>
          <w:noProof/>
          <w:sz w:val="22"/>
          <w:lang w:val="sv-SE"/>
        </w:rPr>
        <w:drawing>
          <wp:inline distT="0" distB="0" distL="0" distR="0" wp14:anchorId="533F349B" wp14:editId="7BA6EFDC">
            <wp:extent cx="3307278" cy="1863393"/>
            <wp:effectExtent l="0" t="0" r="7620" b="381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7613" cy="1964998"/>
                    </a:xfrm>
                    <a:prstGeom prst="rect">
                      <a:avLst/>
                    </a:prstGeom>
                  </pic:spPr>
                </pic:pic>
              </a:graphicData>
            </a:graphic>
          </wp:inline>
        </w:drawing>
      </w:r>
    </w:p>
    <w:p w14:paraId="0801954C" w14:textId="77777777" w:rsidR="002707C7" w:rsidRDefault="002707C7" w:rsidP="006B2025">
      <w:pPr>
        <w:jc w:val="center"/>
      </w:pPr>
      <w:r>
        <w:t>SIB7</w:t>
      </w:r>
    </w:p>
    <w:p w14:paraId="3FC93F6E" w14:textId="77777777" w:rsidR="00613F90" w:rsidRDefault="00613F90" w:rsidP="00303723">
      <w:pPr>
        <w:rPr>
          <w:b/>
          <w:bCs/>
        </w:rPr>
      </w:pPr>
    </w:p>
    <w:p w14:paraId="269328FE" w14:textId="75F22055" w:rsidR="00CF11ED" w:rsidRDefault="00CF11ED" w:rsidP="00303723">
      <w:r w:rsidRPr="007A1B7A">
        <w:rPr>
          <w:b/>
          <w:bCs/>
        </w:rPr>
        <w:t>STEP 1:</w:t>
      </w:r>
      <w:r>
        <w:t xml:space="preserve"> The “spider network”</w:t>
      </w:r>
      <w:r w:rsidR="000B408D">
        <w:t xml:space="preserve"> </w:t>
      </w:r>
      <w:r w:rsidR="00D8597E">
        <w:t>transmits</w:t>
      </w:r>
      <w:r w:rsidR="006C7B5B">
        <w:t xml:space="preserve"> a 4G cell on the same frequency as the real LTE cell</w:t>
      </w:r>
      <w:r w:rsidR="00482F55">
        <w:t xml:space="preserve">. </w:t>
      </w:r>
      <w:r w:rsidR="00901C25">
        <w:t xml:space="preserve">For example, by the fake 4G cell coming close to the UE, </w:t>
      </w:r>
      <w:r w:rsidR="0093552A">
        <w:t>t</w:t>
      </w:r>
      <w:r>
        <w:t>he signal level of “LTE fake”</w:t>
      </w:r>
      <w:r w:rsidR="0093552A">
        <w:t xml:space="preserve"> becomes stronger than that of the real LTE cell</w:t>
      </w:r>
      <w:r>
        <w:t>. The criteria for Intra Frequency Res</w:t>
      </w:r>
      <w:r w:rsidR="00F47E48">
        <w:t>e</w:t>
      </w:r>
      <w:r>
        <w:t>lections with the same priority are described in 5.2.4.6 of 36.304:</w:t>
      </w:r>
    </w:p>
    <w:p w14:paraId="76985D6E" w14:textId="77777777" w:rsidR="00DE2C8F" w:rsidRDefault="00DE2C8F" w:rsidP="00303723"/>
    <w:p w14:paraId="4E4537E7" w14:textId="77777777" w:rsidR="00DE2C8F" w:rsidRDefault="00DE2C8F" w:rsidP="00303723">
      <w:r w:rsidRPr="00E26215">
        <w:object w:dxaOrig="6556" w:dyaOrig="1111" w14:anchorId="2731B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2.9pt;height:75.05pt" o:ole="">
            <v:imagedata r:id="rId13" o:title=""/>
          </v:shape>
          <o:OLEObject Type="Embed" ProgID="Visio.Drawing.15" ShapeID="_x0000_i1029" DrawAspect="Content" ObjectID="_1760448299" r:id="rId14"/>
        </w:object>
      </w:r>
    </w:p>
    <w:p w14:paraId="507E64F8" w14:textId="2971D5B0" w:rsidR="00303723" w:rsidRDefault="00DE2C8F" w:rsidP="00CF11ED">
      <w:r>
        <w:t xml:space="preserve">Simplified it could be seen that if the </w:t>
      </w:r>
      <w:r w:rsidR="00D14973">
        <w:t xml:space="preserve">received signal strength  from the </w:t>
      </w:r>
      <w:r w:rsidR="0051055E">
        <w:t>“</w:t>
      </w:r>
      <w:r>
        <w:t>spider network</w:t>
      </w:r>
      <w:r w:rsidR="0051055E">
        <w:t>”</w:t>
      </w:r>
      <w:r>
        <w:t xml:space="preserve"> </w:t>
      </w:r>
      <w:r w:rsidR="00613F90">
        <w:t xml:space="preserve">is </w:t>
      </w:r>
      <w:r w:rsidR="00D14973">
        <w:t xml:space="preserve">more than a few dB </w:t>
      </w:r>
      <w:r w:rsidR="00613F90">
        <w:t xml:space="preserve">above the </w:t>
      </w:r>
      <w:r w:rsidR="008061B0">
        <w:t>strength</w:t>
      </w:r>
      <w:r w:rsidR="00613F90">
        <w:t xml:space="preserve"> of the operator</w:t>
      </w:r>
      <w:r w:rsidR="008061B0">
        <w:t>’s cell</w:t>
      </w:r>
      <w:r>
        <w:t xml:space="preserve">, </w:t>
      </w:r>
      <w:r w:rsidR="00613F90">
        <w:t>the UEs would move to spider LTE NW</w:t>
      </w:r>
      <w:r>
        <w:t xml:space="preserve">: </w:t>
      </w:r>
      <w:r w:rsidR="008061B0">
        <w:br/>
      </w:r>
      <w:r w:rsidR="008061B0">
        <w:br/>
      </w:r>
      <w:r w:rsidRPr="0051055E">
        <w:t>RSRP Serving Cell</w:t>
      </w:r>
      <w:r w:rsidR="002707C7">
        <w:t xml:space="preserve"> </w:t>
      </w:r>
      <w:r w:rsidRPr="0051055E">
        <w:t>+</w:t>
      </w:r>
      <w:r w:rsidR="002707C7">
        <w:t xml:space="preserve"> </w:t>
      </w:r>
      <w:r w:rsidRPr="0051055E">
        <w:t xml:space="preserve">Qhyst&lt; RSRP </w:t>
      </w:r>
      <w:r w:rsidR="002707C7" w:rsidRPr="0051055E">
        <w:t>Neighbour</w:t>
      </w:r>
      <w:r w:rsidRPr="0051055E">
        <w:t xml:space="preserve"> cell -Qoffset during Treselection</w:t>
      </w:r>
      <w:r w:rsidR="00CF11ED">
        <w:t xml:space="preserve"> </w:t>
      </w:r>
      <w:r w:rsidR="000B408D">
        <w:t xml:space="preserve"> </w:t>
      </w:r>
    </w:p>
    <w:p w14:paraId="1BF465F2" w14:textId="10101F93" w:rsidR="00C41EDA" w:rsidRPr="006B2025" w:rsidRDefault="0051055E" w:rsidP="00C41EDA">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Q</w:t>
      </w:r>
      <w:r w:rsidRPr="0051055E">
        <w:rPr>
          <w:rFonts w:ascii="Times New Roman" w:eastAsiaTheme="minorEastAsia" w:hAnsi="Times New Roman" w:cs="Times New Roman"/>
          <w:sz w:val="20"/>
          <w:szCs w:val="20"/>
        </w:rPr>
        <w:t xml:space="preserve">-Hyst </w:t>
      </w:r>
      <w:r w:rsidRPr="006B2025">
        <w:rPr>
          <w:rFonts w:ascii="Times New Roman" w:eastAsiaTheme="minorEastAsia" w:hAnsi="Times New Roman" w:cs="Times New Roman"/>
          <w:sz w:val="20"/>
          <w:szCs w:val="20"/>
        </w:rPr>
        <w:t>is set in SIB3</w:t>
      </w:r>
      <w:r w:rsidR="00CA567D" w:rsidRPr="006B2025">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Typically</w:t>
      </w:r>
      <w:r w:rsidR="002811DE">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a few d</w:t>
      </w:r>
      <w:r w:rsidR="002811DE">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(e.g.</w:t>
      </w:r>
      <w:r w:rsidR="002811DE">
        <w:rPr>
          <w:rFonts w:ascii="Times New Roman" w:eastAsiaTheme="minorEastAsia" w:hAnsi="Times New Roman" w:cs="Times New Roman"/>
          <w:sz w:val="20"/>
          <w:szCs w:val="20"/>
        </w:rPr>
        <w:t xml:space="preserve"> </w:t>
      </w:r>
      <w:r w:rsidR="00C41EDA" w:rsidRPr="006B2025">
        <w:rPr>
          <w:rFonts w:ascii="Times New Roman" w:eastAsiaTheme="minorEastAsia" w:hAnsi="Times New Roman" w:cs="Times New Roman"/>
          <w:sz w:val="20"/>
          <w:szCs w:val="20"/>
        </w:rPr>
        <w:t>3-</w:t>
      </w:r>
      <w:r w:rsidR="00CA567D" w:rsidRPr="006B2025">
        <w:rPr>
          <w:rFonts w:ascii="Times New Roman" w:eastAsiaTheme="minorEastAsia" w:hAnsi="Times New Roman" w:cs="Times New Roman"/>
          <w:sz w:val="20"/>
          <w:szCs w:val="20"/>
        </w:rPr>
        <w:t>4d</w:t>
      </w:r>
      <w:r w:rsidR="002811DE">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w:t>
      </w:r>
      <w:r w:rsidR="00CA567D" w:rsidRPr="006B2025">
        <w:rPr>
          <w:rFonts w:ascii="Times New Roman" w:eastAsiaTheme="minorEastAsia" w:hAnsi="Times New Roman" w:cs="Times New Roman"/>
          <w:sz w:val="20"/>
          <w:szCs w:val="20"/>
        </w:rPr>
        <w:t xml:space="preserve"> </w:t>
      </w:r>
    </w:p>
    <w:p w14:paraId="09F7C551" w14:textId="455A96BC" w:rsidR="00C41EDA" w:rsidRPr="006B2025" w:rsidRDefault="0051055E" w:rsidP="00C41EDA">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Qoffset is set in SIB4 for Intra Frequency</w:t>
      </w:r>
      <w:r w:rsidR="00C41EDA" w:rsidRPr="006B2025">
        <w:rPr>
          <w:rFonts w:ascii="Times New Roman" w:eastAsiaTheme="minorEastAsia" w:hAnsi="Times New Roman" w:cs="Times New Roman"/>
          <w:sz w:val="20"/>
          <w:szCs w:val="20"/>
        </w:rPr>
        <w:t>:</w:t>
      </w:r>
      <w:r w:rsidRPr="006B2025">
        <w:rPr>
          <w:rFonts w:ascii="Times New Roman" w:eastAsiaTheme="minorEastAsia" w:hAnsi="Times New Roman" w:cs="Times New Roman"/>
          <w:sz w:val="20"/>
          <w:szCs w:val="20"/>
        </w:rPr>
        <w:t xml:space="preserve"> </w:t>
      </w:r>
      <w:r w:rsidR="00C41EDA" w:rsidRPr="006B2025">
        <w:rPr>
          <w:rFonts w:ascii="Times New Roman" w:eastAsiaTheme="minorEastAsia" w:hAnsi="Times New Roman" w:cs="Times New Roman"/>
          <w:sz w:val="20"/>
          <w:szCs w:val="20"/>
        </w:rPr>
        <w:t>Typically</w:t>
      </w:r>
      <w:r w:rsidR="002811DE">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a few d</w:t>
      </w:r>
      <w:r w:rsidR="00B73DA0">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(e.g. 0-2 d</w:t>
      </w:r>
      <w:r w:rsidR="00B73DA0">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w:t>
      </w:r>
    </w:p>
    <w:p w14:paraId="7C06DDF6" w14:textId="77777777" w:rsidR="00BA1AA6" w:rsidRDefault="00BA1AA6" w:rsidP="00C41EDA"/>
    <w:p w14:paraId="5D61412F" w14:textId="7D8BECC3" w:rsidR="00F47E48" w:rsidRPr="006B2025" w:rsidRDefault="002707C7" w:rsidP="00C41EDA">
      <w:r w:rsidRPr="006B2025">
        <w:t xml:space="preserve">For Intra Frequency LTE Reselection: </w:t>
      </w:r>
      <w:r w:rsidR="00C41EDA" w:rsidRPr="006B2025">
        <w:t xml:space="preserve">The coverage of the spider network needs to be </w:t>
      </w:r>
      <w:r w:rsidRPr="006B2025">
        <w:t xml:space="preserve">at least </w:t>
      </w:r>
      <w:r w:rsidR="00C41EDA" w:rsidRPr="006B2025">
        <w:t>few d</w:t>
      </w:r>
      <w:r w:rsidR="00CB32EC">
        <w:t>B</w:t>
      </w:r>
      <w:r w:rsidR="00C41EDA" w:rsidRPr="006B2025">
        <w:t xml:space="preserve"> better (e.g. 3-6 d</w:t>
      </w:r>
      <w:r w:rsidR="00CB32EC">
        <w:t>B</w:t>
      </w:r>
      <w:r w:rsidR="00C41EDA" w:rsidRPr="006B2025">
        <w:t>) compared the operator network to get UEs reselecting into the spider LTE network</w:t>
      </w:r>
      <w:r w:rsidRPr="006B2025">
        <w:t>.</w:t>
      </w:r>
    </w:p>
    <w:p w14:paraId="770E93D2" w14:textId="0DFF67B4" w:rsidR="00C41EDA" w:rsidRDefault="001E29F4" w:rsidP="00EB3E07">
      <w:pPr>
        <w:pStyle w:val="B1"/>
        <w:ind w:left="0" w:firstLine="0"/>
      </w:pPr>
      <w:r w:rsidRPr="00C41EDA">
        <w:rPr>
          <w:b/>
          <w:bCs/>
        </w:rPr>
        <w:t>STEP 2:</w:t>
      </w:r>
      <w:r>
        <w:t xml:space="preserve"> </w:t>
      </w:r>
      <w:r w:rsidR="00EB3E07" w:rsidRPr="000A10BF">
        <w:t xml:space="preserve">The UE is now under the cell of “spider” </w:t>
      </w:r>
      <w:r w:rsidR="00F47E48">
        <w:t>n</w:t>
      </w:r>
      <w:r w:rsidR="00EB3E07" w:rsidRPr="000A10BF">
        <w:t>etwork</w:t>
      </w:r>
      <w:r w:rsidR="00F47E48">
        <w:t xml:space="preserve">. </w:t>
      </w:r>
      <w:r w:rsidR="00C41EDA">
        <w:t xml:space="preserve">Assuming GSM cell </w:t>
      </w:r>
      <w:r w:rsidR="00482F55">
        <w:t>cannot</w:t>
      </w:r>
      <w:r w:rsidR="00C41EDA">
        <w:t xml:space="preserve"> be of higher priority compared to LTE</w:t>
      </w:r>
      <w:r w:rsidR="008472FC">
        <w:t xml:space="preserve"> (proposal 1 above)</w:t>
      </w:r>
      <w:r w:rsidR="006D6113">
        <w:t>, then there are still mechanisms to move the UE to 2G</w:t>
      </w:r>
      <w:r w:rsidR="00C41EDA">
        <w:t xml:space="preserve">. </w:t>
      </w:r>
    </w:p>
    <w:p w14:paraId="0549CC3D" w14:textId="670434C4" w:rsidR="005B269C" w:rsidRPr="007D62EA" w:rsidRDefault="005B269C" w:rsidP="005B269C">
      <w:pPr>
        <w:pStyle w:val="B1"/>
        <w:ind w:left="0" w:firstLine="0"/>
        <w:rPr>
          <w:b/>
          <w:bCs/>
        </w:rPr>
      </w:pPr>
      <w:r w:rsidRPr="007D62EA">
        <w:rPr>
          <w:b/>
          <w:bCs/>
        </w:rPr>
        <w:t>Reselection</w:t>
      </w:r>
      <w:r w:rsidR="002707C7">
        <w:rPr>
          <w:b/>
          <w:bCs/>
        </w:rPr>
        <w:t xml:space="preserve"> from 4G to </w:t>
      </w:r>
      <w:r w:rsidR="008472FC">
        <w:rPr>
          <w:b/>
          <w:bCs/>
        </w:rPr>
        <w:t>low priority</w:t>
      </w:r>
      <w:r w:rsidR="00872E8C">
        <w:rPr>
          <w:b/>
          <w:bCs/>
        </w:rPr>
        <w:t xml:space="preserve"> 2G</w:t>
      </w:r>
      <w:r w:rsidRPr="007D62EA">
        <w:rPr>
          <w:b/>
          <w:bCs/>
        </w:rPr>
        <w:t>:</w:t>
      </w:r>
    </w:p>
    <w:p w14:paraId="7B2CF7D4" w14:textId="2E36B243" w:rsidR="005B269C" w:rsidRPr="00A81EE7" w:rsidRDefault="005B269C" w:rsidP="005B269C">
      <w:pPr>
        <w:pStyle w:val="B1"/>
        <w:ind w:left="0" w:firstLine="0"/>
      </w:pPr>
      <w:r>
        <w:t>T</w:t>
      </w:r>
      <w:r w:rsidRPr="00A81EE7">
        <w:t>here are 2 main criteria which need to be fulfilled to enable the reselection</w:t>
      </w:r>
      <w:r>
        <w:t xml:space="preserve"> to </w:t>
      </w:r>
      <w:r w:rsidR="00872E8C">
        <w:t>a</w:t>
      </w:r>
      <w:r w:rsidR="007B524D">
        <w:t xml:space="preserve"> GSM </w:t>
      </w:r>
      <w:r>
        <w:t>cell of lower priority:</w:t>
      </w:r>
      <w:r w:rsidRPr="00A81EE7">
        <w:t xml:space="preserve"> </w:t>
      </w:r>
    </w:p>
    <w:p w14:paraId="072C7EA6" w14:textId="7DFC30D9" w:rsidR="005B269C" w:rsidRPr="00156643" w:rsidRDefault="005B269C" w:rsidP="005B269C">
      <w:pPr>
        <w:pStyle w:val="B1"/>
        <w:numPr>
          <w:ilvl w:val="0"/>
          <w:numId w:val="29"/>
        </w:numPr>
      </w:pPr>
      <w:r w:rsidRPr="00156643">
        <w:lastRenderedPageBreak/>
        <w:t>Srxlev</w:t>
      </w:r>
      <w:r w:rsidR="00245818" w:rsidRPr="00156643">
        <w:rPr>
          <w:vertAlign w:val="subscript"/>
        </w:rPr>
        <w:t>serving</w:t>
      </w:r>
      <w:r w:rsidRPr="00156643">
        <w:t xml:space="preserve"> &lt; ThreshServing, LowP (SIB3)</w:t>
      </w:r>
      <w:r w:rsidR="00CA4A51">
        <w:t xml:space="preserve">. </w:t>
      </w:r>
      <w:r w:rsidRPr="00156643">
        <w:t xml:space="preserve"> </w:t>
      </w:r>
      <w:r w:rsidR="00CA4A51" w:rsidRPr="00156643">
        <w:t>ThreshServing, LowP</w:t>
      </w:r>
      <w:r w:rsidR="00CA4A51">
        <w:t xml:space="preserve"> can be set between 0-62 dB.</w:t>
      </w:r>
    </w:p>
    <w:p w14:paraId="510358E1" w14:textId="49EA86B7" w:rsidR="005B269C" w:rsidRPr="00156643" w:rsidRDefault="005B269C" w:rsidP="005B269C">
      <w:pPr>
        <w:pStyle w:val="B1"/>
        <w:numPr>
          <w:ilvl w:val="0"/>
          <w:numId w:val="29"/>
        </w:numPr>
      </w:pPr>
      <w:r w:rsidRPr="00156643">
        <w:t>Srxlev</w:t>
      </w:r>
      <w:r w:rsidR="00E9221C" w:rsidRPr="00156643">
        <w:rPr>
          <w:vertAlign w:val="subscript"/>
        </w:rPr>
        <w:t>neighbour</w:t>
      </w:r>
      <w:r w:rsidRPr="00156643">
        <w:t xml:space="preserve"> &gt; ThreshX, LowP (SIB7) during a time interval TreselectionRAT</w:t>
      </w:r>
    </w:p>
    <w:p w14:paraId="0875A0E2" w14:textId="77777777" w:rsidR="00183782" w:rsidRDefault="00183782" w:rsidP="00D252BF">
      <w:pPr>
        <w:pStyle w:val="Default"/>
        <w:rPr>
          <w:rFonts w:ascii="Times New Roman" w:eastAsia="Times New Roman" w:hAnsi="Times New Roman" w:cs="Times New Roman"/>
          <w:b/>
          <w:bCs/>
          <w:sz w:val="20"/>
          <w:szCs w:val="20"/>
          <w:lang w:val="en-GB" w:eastAsia="ja-JP"/>
        </w:rPr>
      </w:pPr>
    </w:p>
    <w:p w14:paraId="41A67A13" w14:textId="48070734" w:rsidR="00D252BF" w:rsidRDefault="00D252BF" w:rsidP="005B269C">
      <w:pPr>
        <w:pStyle w:val="Default"/>
        <w:rPr>
          <w:rFonts w:ascii="Times New Roman" w:eastAsia="Times New Roman" w:hAnsi="Times New Roman" w:cs="Times New Roman"/>
          <w:sz w:val="20"/>
          <w:szCs w:val="20"/>
          <w:lang w:val="en-GB" w:eastAsia="ja-JP"/>
        </w:rPr>
      </w:pPr>
    </w:p>
    <w:p w14:paraId="2AA5FA8E" w14:textId="5F9C9F23" w:rsidR="005B269C" w:rsidRDefault="005E32C2" w:rsidP="006D003D">
      <w:pPr>
        <w:pStyle w:val="Default"/>
        <w:jc w:val="center"/>
        <w:rPr>
          <w:rFonts w:ascii="Times New Roman" w:eastAsia="Times New Roman" w:hAnsi="Times New Roman" w:cs="Times New Roman"/>
          <w:sz w:val="20"/>
          <w:szCs w:val="20"/>
          <w:lang w:val="en-GB" w:eastAsia="ja-JP"/>
        </w:rPr>
      </w:pPr>
      <w:r w:rsidRPr="005E32C2">
        <w:rPr>
          <w:rFonts w:ascii="Times New Roman" w:eastAsia="Times New Roman" w:hAnsi="Times New Roman" w:cs="Times New Roman"/>
          <w:noProof/>
          <w:sz w:val="20"/>
          <w:szCs w:val="20"/>
          <w:lang w:val="en-GB" w:eastAsia="ja-JP"/>
        </w:rPr>
        <w:drawing>
          <wp:inline distT="0" distB="0" distL="0" distR="0" wp14:anchorId="2DDBC99B" wp14:editId="6AF6289B">
            <wp:extent cx="3312129" cy="1090534"/>
            <wp:effectExtent l="0" t="0" r="317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8706" cy="1109162"/>
                    </a:xfrm>
                    <a:prstGeom prst="rect">
                      <a:avLst/>
                    </a:prstGeom>
                  </pic:spPr>
                </pic:pic>
              </a:graphicData>
            </a:graphic>
          </wp:inline>
        </w:drawing>
      </w:r>
    </w:p>
    <w:p w14:paraId="3C89D049" w14:textId="77777777" w:rsidR="005B269C" w:rsidRPr="00156643" w:rsidRDefault="005B269C" w:rsidP="005B269C">
      <w:pPr>
        <w:pStyle w:val="Default"/>
        <w:rPr>
          <w:rFonts w:ascii="Times New Roman" w:eastAsia="Times New Roman" w:hAnsi="Times New Roman" w:cs="Times New Roman"/>
          <w:b/>
          <w:bCs/>
          <w:sz w:val="20"/>
          <w:szCs w:val="20"/>
          <w:lang w:val="en-GB" w:eastAsia="ja-JP"/>
        </w:rPr>
      </w:pPr>
    </w:p>
    <w:p w14:paraId="0E084AED" w14:textId="32E5B335" w:rsidR="005B269C" w:rsidRPr="00156643" w:rsidRDefault="00977798" w:rsidP="005B269C">
      <w:pPr>
        <w:pStyle w:val="Default"/>
        <w:jc w:val="center"/>
        <w:rPr>
          <w:rFonts w:ascii="Times New Roman" w:eastAsia="Times New Roman" w:hAnsi="Times New Roman" w:cs="Times New Roman"/>
          <w:b/>
          <w:bCs/>
          <w:sz w:val="20"/>
          <w:szCs w:val="20"/>
          <w:lang w:val="en-GB" w:eastAsia="ja-JP"/>
        </w:rPr>
      </w:pPr>
      <w:r>
        <w:rPr>
          <w:rFonts w:ascii="Times New Roman" w:eastAsia="Times New Roman" w:hAnsi="Times New Roman" w:cs="Times New Roman"/>
          <w:b/>
          <w:bCs/>
          <w:sz w:val="20"/>
          <w:szCs w:val="20"/>
          <w:lang w:val="en-GB" w:eastAsia="ja-JP"/>
        </w:rPr>
        <w:t>Example of r</w:t>
      </w:r>
      <w:r w:rsidR="005B269C" w:rsidRPr="00156643">
        <w:rPr>
          <w:rFonts w:ascii="Times New Roman" w:eastAsia="Times New Roman" w:hAnsi="Times New Roman" w:cs="Times New Roman"/>
          <w:b/>
          <w:bCs/>
          <w:sz w:val="20"/>
          <w:szCs w:val="20"/>
          <w:lang w:val="en-GB" w:eastAsia="ja-JP"/>
        </w:rPr>
        <w:t xml:space="preserve">eselection parameters </w:t>
      </w:r>
      <w:r w:rsidR="006D003D" w:rsidRPr="00156643">
        <w:rPr>
          <w:b/>
          <w:bCs/>
          <w:noProof/>
          <w:lang w:val="en-US"/>
        </w:rPr>
        <w:t xml:space="preserve"> </w:t>
      </w:r>
    </w:p>
    <w:p w14:paraId="6F2F27BB" w14:textId="77777777" w:rsidR="005B269C" w:rsidRDefault="005B269C" w:rsidP="005B269C">
      <w:pPr>
        <w:pStyle w:val="Default"/>
        <w:rPr>
          <w:rFonts w:ascii="Times New Roman" w:eastAsia="Times New Roman" w:hAnsi="Times New Roman" w:cs="Times New Roman"/>
          <w:sz w:val="20"/>
          <w:szCs w:val="20"/>
          <w:lang w:val="en-GB" w:eastAsia="ja-JP"/>
        </w:rPr>
      </w:pPr>
    </w:p>
    <w:p w14:paraId="7F1435A1" w14:textId="77777777" w:rsidR="005B269C" w:rsidRPr="00E900D6" w:rsidRDefault="005B269C" w:rsidP="005B269C">
      <w:pPr>
        <w:pStyle w:val="Default"/>
        <w:rPr>
          <w:rFonts w:ascii="Times New Roman" w:eastAsia="Times New Roman" w:hAnsi="Times New Roman" w:cs="Times New Roman"/>
          <w:sz w:val="20"/>
          <w:szCs w:val="20"/>
          <w:lang w:val="en-GB" w:eastAsia="ja-JP"/>
        </w:rPr>
      </w:pPr>
    </w:p>
    <w:p w14:paraId="7D1CEED9" w14:textId="1D5604E3" w:rsidR="006764CF" w:rsidRDefault="006764CF" w:rsidP="005B269C">
      <w:pPr>
        <w:pStyle w:val="Default"/>
        <w:rPr>
          <w:rFonts w:ascii="Times New Roman" w:eastAsia="Times New Roman" w:hAnsi="Times New Roman" w:cs="Times New Roman"/>
          <w:sz w:val="20"/>
          <w:szCs w:val="20"/>
          <w:lang w:val="en-GB" w:eastAsia="ja-JP"/>
        </w:rPr>
      </w:pPr>
      <w:r w:rsidRPr="00482F55">
        <w:rPr>
          <w:rFonts w:ascii="Times New Roman" w:eastAsia="Times New Roman" w:hAnsi="Times New Roman" w:cs="Times New Roman"/>
          <w:b/>
          <w:bCs/>
          <w:u w:val="single"/>
          <w:lang w:val="en-GB" w:eastAsia="ja-JP"/>
        </w:rPr>
        <w:t>Analysis of the first con</w:t>
      </w:r>
      <w:r w:rsidRPr="00C46269">
        <w:rPr>
          <w:rFonts w:ascii="Times New Roman" w:eastAsia="Times New Roman" w:hAnsi="Times New Roman" w:cs="Times New Roman"/>
          <w:b/>
          <w:bCs/>
          <w:u w:val="single"/>
          <w:lang w:val="en-GB" w:eastAsia="ja-JP"/>
        </w:rPr>
        <w:t>dition: Srxlev</w:t>
      </w:r>
      <w:r w:rsidRPr="00C46269">
        <w:rPr>
          <w:rFonts w:ascii="Times New Roman" w:hAnsi="Times New Roman" w:cs="Times New Roman"/>
          <w:sz w:val="32"/>
          <w:szCs w:val="32"/>
          <w:u w:val="single"/>
          <w:vertAlign w:val="subscript"/>
          <w:lang w:val="en-US"/>
        </w:rPr>
        <w:t>serving</w:t>
      </w:r>
      <w:r w:rsidRPr="00C46269">
        <w:rPr>
          <w:rFonts w:ascii="Times New Roman" w:eastAsia="Times New Roman" w:hAnsi="Times New Roman" w:cs="Times New Roman"/>
          <w:b/>
          <w:bCs/>
          <w:u w:val="single"/>
          <w:lang w:val="en-GB" w:eastAsia="ja-JP"/>
        </w:rPr>
        <w:t xml:space="preserve"> &lt; ThreshServing, LowP (SIB3):</w:t>
      </w:r>
    </w:p>
    <w:p w14:paraId="6A978FB0" w14:textId="77777777" w:rsidR="007A4E53" w:rsidRDefault="007A4E53" w:rsidP="007A4E53">
      <w:pPr>
        <w:spacing w:before="100" w:beforeAutospacing="1" w:after="100" w:afterAutospacing="1"/>
        <w:ind w:right="-675"/>
        <w:jc w:val="both"/>
        <w:rPr>
          <w:bCs/>
          <w:vertAlign w:val="subscript"/>
        </w:rPr>
      </w:pPr>
      <w:r w:rsidRPr="00E26215">
        <w:t>Srxlev = Q</w:t>
      </w:r>
      <w:r w:rsidRPr="00E26215">
        <w:rPr>
          <w:vertAlign w:val="subscript"/>
        </w:rPr>
        <w:t>rxlevmeas</w:t>
      </w:r>
      <w:r w:rsidRPr="00E26215">
        <w:t xml:space="preserve"> – (</w:t>
      </w:r>
      <w:r w:rsidRPr="00CB76B6">
        <w:t>Q</w:t>
      </w:r>
      <w:r w:rsidRPr="00CB76B6">
        <w:rPr>
          <w:vertAlign w:val="subscript"/>
        </w:rPr>
        <w:t>rxlevmin</w:t>
      </w:r>
      <w:r w:rsidRPr="00CB76B6">
        <w:t xml:space="preserve"> + Q</w:t>
      </w:r>
      <w:r w:rsidRPr="00CB76B6">
        <w:rPr>
          <w:vertAlign w:val="subscript"/>
        </w:rPr>
        <w:t>rxlevminoffset</w:t>
      </w:r>
      <w:r w:rsidRPr="00CB76B6">
        <w:t xml:space="preserve">) – Pcompensation - </w:t>
      </w:r>
      <w:r w:rsidRPr="00CB76B6">
        <w:rPr>
          <w:bCs/>
        </w:rPr>
        <w:t>Qoffset</w:t>
      </w:r>
      <w:r w:rsidRPr="00CB76B6">
        <w:rPr>
          <w:bCs/>
          <w:vertAlign w:val="subscript"/>
        </w:rPr>
        <w:t>temp</w:t>
      </w:r>
    </w:p>
    <w:p w14:paraId="3596A9BE" w14:textId="77777777" w:rsidR="005B269C" w:rsidRDefault="005B269C" w:rsidP="005B269C">
      <w:pPr>
        <w:pStyle w:val="Default"/>
        <w:rPr>
          <w:rFonts w:ascii="Times New Roman" w:eastAsia="Times New Roman" w:hAnsi="Times New Roman" w:cs="Times New Roman"/>
          <w:sz w:val="20"/>
          <w:szCs w:val="20"/>
          <w:lang w:val="en-GB" w:eastAsia="ja-JP"/>
        </w:rPr>
      </w:pPr>
    </w:p>
    <w:p w14:paraId="6FFA9F35" w14:textId="77777777" w:rsidR="005B269C" w:rsidRDefault="005B269C" w:rsidP="005B269C">
      <w:pPr>
        <w:pStyle w:val="Default"/>
        <w:rPr>
          <w:rFonts w:ascii="Times New Roman" w:eastAsia="Times New Roman" w:hAnsi="Times New Roman" w:cs="Times New Roman"/>
          <w:color w:val="auto"/>
          <w:sz w:val="20"/>
          <w:szCs w:val="20"/>
          <w:lang w:val="en-GB" w:eastAsia="ja-JP"/>
        </w:rPr>
      </w:pPr>
      <w:r w:rsidRPr="005B269C">
        <w:rPr>
          <w:rFonts w:ascii="Times New Roman" w:eastAsia="Times New Roman" w:hAnsi="Times New Roman" w:cs="Times New Roman"/>
          <w:noProof/>
          <w:sz w:val="20"/>
          <w:szCs w:val="20"/>
          <w:lang w:val="en-GB" w:eastAsia="ja-JP"/>
        </w:rPr>
        <w:drawing>
          <wp:inline distT="0" distB="0" distL="0" distR="0" wp14:anchorId="0793CDAA" wp14:editId="1569C5E6">
            <wp:extent cx="4417620" cy="1208612"/>
            <wp:effectExtent l="0" t="0" r="254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5735" cy="1224512"/>
                    </a:xfrm>
                    <a:prstGeom prst="rect">
                      <a:avLst/>
                    </a:prstGeom>
                  </pic:spPr>
                </pic:pic>
              </a:graphicData>
            </a:graphic>
          </wp:inline>
        </w:drawing>
      </w:r>
    </w:p>
    <w:p w14:paraId="7CBAB580" w14:textId="54D0FDE2" w:rsidR="00D252BF" w:rsidRDefault="00D252BF" w:rsidP="005B269C">
      <w:pPr>
        <w:pStyle w:val="Default"/>
        <w:rPr>
          <w:rFonts w:ascii="Times New Roman" w:eastAsia="Times New Roman" w:hAnsi="Times New Roman" w:cs="Times New Roman"/>
          <w:color w:val="auto"/>
          <w:sz w:val="20"/>
          <w:szCs w:val="20"/>
          <w:lang w:val="en-GB" w:eastAsia="ja-JP"/>
        </w:rPr>
      </w:pPr>
    </w:p>
    <w:p w14:paraId="06798F73" w14:textId="02FC036F" w:rsidR="007C7DF7" w:rsidRDefault="00AE1187" w:rsidP="00510994">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T</w:t>
      </w:r>
      <w:r w:rsidR="00510994">
        <w:rPr>
          <w:rFonts w:ascii="Times New Roman" w:eastAsia="Times New Roman" w:hAnsi="Times New Roman" w:cs="Times New Roman"/>
          <w:color w:val="auto"/>
          <w:sz w:val="20"/>
          <w:szCs w:val="20"/>
          <w:lang w:val="en-GB" w:eastAsia="ja-JP"/>
        </w:rPr>
        <w:t xml:space="preserve">here are 2 </w:t>
      </w:r>
      <w:r w:rsidR="007C7DF7">
        <w:rPr>
          <w:rFonts w:ascii="Times New Roman" w:eastAsia="Times New Roman" w:hAnsi="Times New Roman" w:cs="Times New Roman"/>
          <w:color w:val="auto"/>
          <w:sz w:val="20"/>
          <w:szCs w:val="20"/>
          <w:lang w:val="en-GB" w:eastAsia="ja-JP"/>
        </w:rPr>
        <w:t>parameters</w:t>
      </w:r>
      <w:r w:rsidR="00510994">
        <w:rPr>
          <w:rFonts w:ascii="Times New Roman" w:eastAsia="Times New Roman" w:hAnsi="Times New Roman" w:cs="Times New Roman"/>
          <w:color w:val="auto"/>
          <w:sz w:val="20"/>
          <w:szCs w:val="20"/>
          <w:lang w:val="en-GB" w:eastAsia="ja-JP"/>
        </w:rPr>
        <w:t xml:space="preserve"> which influence the first condition</w:t>
      </w:r>
      <w:r w:rsidR="007C7DF7">
        <w:rPr>
          <w:rFonts w:ascii="Times New Roman" w:eastAsia="Times New Roman" w:hAnsi="Times New Roman" w:cs="Times New Roman"/>
          <w:color w:val="auto"/>
          <w:sz w:val="20"/>
          <w:szCs w:val="20"/>
          <w:lang w:val="en-GB" w:eastAsia="ja-JP"/>
        </w:rPr>
        <w:t>:</w:t>
      </w:r>
    </w:p>
    <w:p w14:paraId="5E3EB08F" w14:textId="77777777" w:rsidR="00CA4A51" w:rsidRDefault="00CA4A51" w:rsidP="00510994">
      <w:pPr>
        <w:pStyle w:val="Default"/>
        <w:rPr>
          <w:rFonts w:ascii="Times New Roman" w:eastAsia="Times New Roman" w:hAnsi="Times New Roman" w:cs="Times New Roman"/>
          <w:color w:val="auto"/>
          <w:sz w:val="20"/>
          <w:szCs w:val="20"/>
          <w:lang w:val="en-GB" w:eastAsia="ja-JP"/>
        </w:rPr>
      </w:pPr>
    </w:p>
    <w:p w14:paraId="13E37E6B" w14:textId="77777777" w:rsidR="005744BC" w:rsidRPr="005E3C78" w:rsidRDefault="00510994" w:rsidP="00190CF5">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 xml:space="preserve">Q-RxlevMin (SIB1) </w:t>
      </w:r>
    </w:p>
    <w:p w14:paraId="62BC2D1A" w14:textId="10E24F8C" w:rsidR="00156643" w:rsidRDefault="00156643" w:rsidP="005B269C">
      <w:pPr>
        <w:pStyle w:val="Default"/>
        <w:rPr>
          <w:rFonts w:ascii="Times New Roman" w:eastAsia="Times New Roman" w:hAnsi="Times New Roman" w:cs="Times New Roman"/>
          <w:color w:val="auto"/>
          <w:sz w:val="20"/>
          <w:szCs w:val="20"/>
          <w:lang w:val="en-GB" w:eastAsia="ja-JP"/>
        </w:rPr>
      </w:pPr>
    </w:p>
    <w:p w14:paraId="21D1FC71" w14:textId="0393D743" w:rsidR="00183782" w:rsidRDefault="00D252BF"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Q-RxLevMin</w:t>
      </w:r>
      <w:r w:rsidR="00D51DE8">
        <w:rPr>
          <w:rFonts w:ascii="Times New Roman" w:eastAsia="Times New Roman" w:hAnsi="Times New Roman" w:cs="Times New Roman"/>
          <w:color w:val="auto"/>
          <w:sz w:val="20"/>
          <w:szCs w:val="20"/>
          <w:lang w:val="en-GB" w:eastAsia="ja-JP"/>
        </w:rPr>
        <w:t xml:space="preserve"> (serving)</w:t>
      </w:r>
      <w:r>
        <w:rPr>
          <w:rFonts w:ascii="Times New Roman" w:eastAsia="Times New Roman" w:hAnsi="Times New Roman" w:cs="Times New Roman"/>
          <w:color w:val="auto"/>
          <w:sz w:val="20"/>
          <w:szCs w:val="20"/>
          <w:lang w:val="en-GB" w:eastAsia="ja-JP"/>
        </w:rPr>
        <w:t xml:space="preserve"> is an important parameter and can be set differently depending on deployment scenario. Normally it would be between -11</w:t>
      </w:r>
      <w:r w:rsidR="001951F7">
        <w:rPr>
          <w:rFonts w:ascii="Times New Roman" w:eastAsia="Times New Roman" w:hAnsi="Times New Roman" w:cs="Times New Roman"/>
          <w:color w:val="auto"/>
          <w:sz w:val="20"/>
          <w:szCs w:val="20"/>
          <w:lang w:val="en-GB" w:eastAsia="ja-JP"/>
        </w:rPr>
        <w:t>6</w:t>
      </w:r>
      <w:r>
        <w:rPr>
          <w:rFonts w:ascii="Times New Roman" w:eastAsia="Times New Roman" w:hAnsi="Times New Roman" w:cs="Times New Roman"/>
          <w:color w:val="auto"/>
          <w:sz w:val="20"/>
          <w:szCs w:val="20"/>
          <w:lang w:val="en-GB" w:eastAsia="ja-JP"/>
        </w:rPr>
        <w:t xml:space="preserve">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m and -140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 xml:space="preserve">m depending on the density of deployment. </w:t>
      </w:r>
    </w:p>
    <w:p w14:paraId="0FCE4828" w14:textId="2BECF778" w:rsidR="00D252BF" w:rsidRDefault="00D252BF"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In our example above the value is -126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m.</w:t>
      </w:r>
      <w:r w:rsidR="00726061">
        <w:rPr>
          <w:rFonts w:ascii="Times New Roman" w:eastAsia="Times New Roman" w:hAnsi="Times New Roman" w:cs="Times New Roman"/>
          <w:color w:val="auto"/>
          <w:sz w:val="20"/>
          <w:szCs w:val="20"/>
          <w:lang w:val="en-GB" w:eastAsia="ja-JP"/>
        </w:rPr>
        <w:t xml:space="preserve"> It is </w:t>
      </w:r>
      <w:r w:rsidR="00FE3BBE">
        <w:rPr>
          <w:rFonts w:ascii="Times New Roman" w:eastAsia="Times New Roman" w:hAnsi="Times New Roman" w:cs="Times New Roman"/>
          <w:color w:val="auto"/>
          <w:sz w:val="20"/>
          <w:szCs w:val="20"/>
          <w:lang w:val="en-GB" w:eastAsia="ja-JP"/>
        </w:rPr>
        <w:t xml:space="preserve">difficult </w:t>
      </w:r>
      <w:r w:rsidR="00726061">
        <w:rPr>
          <w:rFonts w:ascii="Times New Roman" w:eastAsia="Times New Roman" w:hAnsi="Times New Roman" w:cs="Times New Roman"/>
          <w:color w:val="auto"/>
          <w:sz w:val="20"/>
          <w:szCs w:val="20"/>
          <w:lang w:val="en-GB" w:eastAsia="ja-JP"/>
        </w:rPr>
        <w:t xml:space="preserve">to explain why the values </w:t>
      </w:r>
      <w:r w:rsidR="00FA595F">
        <w:rPr>
          <w:rFonts w:ascii="Times New Roman" w:eastAsia="Times New Roman" w:hAnsi="Times New Roman" w:cs="Times New Roman"/>
          <w:color w:val="auto"/>
          <w:sz w:val="20"/>
          <w:szCs w:val="20"/>
          <w:lang w:val="en-GB" w:eastAsia="ja-JP"/>
        </w:rPr>
        <w:t xml:space="preserve">much higher </w:t>
      </w:r>
      <w:r w:rsidR="008F4F11">
        <w:rPr>
          <w:rFonts w:ascii="Times New Roman" w:eastAsia="Times New Roman" w:hAnsi="Times New Roman" w:cs="Times New Roman"/>
          <w:color w:val="auto"/>
          <w:sz w:val="20"/>
          <w:szCs w:val="20"/>
          <w:lang w:val="en-GB" w:eastAsia="ja-JP"/>
        </w:rPr>
        <w:t>than</w:t>
      </w:r>
      <w:r w:rsidR="00D609A8">
        <w:rPr>
          <w:rFonts w:ascii="Times New Roman" w:eastAsia="Times New Roman" w:hAnsi="Times New Roman" w:cs="Times New Roman"/>
          <w:color w:val="auto"/>
          <w:sz w:val="20"/>
          <w:szCs w:val="20"/>
          <w:lang w:val="en-GB" w:eastAsia="ja-JP"/>
        </w:rPr>
        <w:t xml:space="preserve"> </w:t>
      </w:r>
      <w:r w:rsidR="00237671">
        <w:rPr>
          <w:rFonts w:ascii="Times New Roman" w:eastAsia="Times New Roman" w:hAnsi="Times New Roman" w:cs="Times New Roman"/>
          <w:color w:val="auto"/>
          <w:sz w:val="20"/>
          <w:szCs w:val="20"/>
          <w:lang w:val="en-GB" w:eastAsia="ja-JP"/>
        </w:rPr>
        <w:t>e.g.</w:t>
      </w:r>
      <w:r w:rsidR="00FA595F">
        <w:rPr>
          <w:rFonts w:ascii="Times New Roman" w:eastAsia="Times New Roman" w:hAnsi="Times New Roman" w:cs="Times New Roman"/>
          <w:color w:val="auto"/>
          <w:sz w:val="20"/>
          <w:szCs w:val="20"/>
          <w:lang w:val="en-GB" w:eastAsia="ja-JP"/>
        </w:rPr>
        <w:t xml:space="preserve"> -116</w:t>
      </w:r>
      <w:r w:rsidR="008F4F11">
        <w:rPr>
          <w:rFonts w:ascii="Times New Roman" w:eastAsia="Times New Roman" w:hAnsi="Times New Roman" w:cs="Times New Roman"/>
          <w:color w:val="auto"/>
          <w:sz w:val="20"/>
          <w:szCs w:val="20"/>
          <w:lang w:val="en-GB" w:eastAsia="ja-JP"/>
        </w:rPr>
        <w:t xml:space="preserve"> dBm</w:t>
      </w:r>
      <w:r w:rsidR="00FA595F">
        <w:rPr>
          <w:rFonts w:ascii="Times New Roman" w:eastAsia="Times New Roman" w:hAnsi="Times New Roman" w:cs="Times New Roman"/>
          <w:color w:val="auto"/>
          <w:sz w:val="20"/>
          <w:szCs w:val="20"/>
          <w:lang w:val="en-GB" w:eastAsia="ja-JP"/>
        </w:rPr>
        <w:t xml:space="preserve"> should be used.</w:t>
      </w:r>
      <w:r>
        <w:rPr>
          <w:rFonts w:ascii="Times New Roman" w:eastAsia="Times New Roman" w:hAnsi="Times New Roman" w:cs="Times New Roman"/>
          <w:color w:val="auto"/>
          <w:sz w:val="20"/>
          <w:szCs w:val="20"/>
          <w:lang w:val="en-GB" w:eastAsia="ja-JP"/>
        </w:rPr>
        <w:t xml:space="preserve"> </w:t>
      </w:r>
    </w:p>
    <w:p w14:paraId="30091406" w14:textId="77777777" w:rsidR="000B178D" w:rsidRDefault="000B178D" w:rsidP="005B269C">
      <w:pPr>
        <w:pStyle w:val="Default"/>
        <w:rPr>
          <w:rFonts w:ascii="Times New Roman" w:eastAsia="Times New Roman" w:hAnsi="Times New Roman" w:cs="Times New Roman"/>
          <w:color w:val="auto"/>
          <w:sz w:val="20"/>
          <w:szCs w:val="20"/>
          <w:lang w:val="en-GB" w:eastAsia="ja-JP"/>
        </w:rPr>
      </w:pPr>
    </w:p>
    <w:p w14:paraId="3D427E6F" w14:textId="7492147F" w:rsidR="00F30102" w:rsidRDefault="000B178D" w:rsidP="000B178D">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Proposal</w:t>
      </w:r>
      <w:r w:rsidR="00836D75">
        <w:rPr>
          <w:rFonts w:ascii="Times New Roman" w:eastAsia="Times New Roman" w:hAnsi="Times New Roman" w:cs="Times New Roman"/>
          <w:b/>
          <w:bCs/>
          <w:color w:val="auto"/>
          <w:sz w:val="20"/>
          <w:szCs w:val="20"/>
          <w:lang w:val="en-GB" w:eastAsia="ja-JP"/>
        </w:rPr>
        <w:t xml:space="preserve"> </w:t>
      </w:r>
      <w:r w:rsidR="00EC2B3A">
        <w:rPr>
          <w:rFonts w:ascii="Times New Roman" w:eastAsia="Times New Roman" w:hAnsi="Times New Roman" w:cs="Times New Roman"/>
          <w:b/>
          <w:bCs/>
          <w:color w:val="auto"/>
          <w:sz w:val="20"/>
          <w:szCs w:val="20"/>
          <w:lang w:val="en-GB" w:eastAsia="ja-JP"/>
        </w:rPr>
        <w:t>2</w:t>
      </w:r>
      <w:r w:rsidRPr="00650972">
        <w:rPr>
          <w:rFonts w:ascii="Times New Roman" w:eastAsia="Times New Roman" w:hAnsi="Times New Roman" w:cs="Times New Roman"/>
          <w:b/>
          <w:bCs/>
          <w:color w:val="auto"/>
          <w:sz w:val="20"/>
          <w:szCs w:val="20"/>
          <w:lang w:val="en-GB" w:eastAsia="ja-JP"/>
        </w:rPr>
        <w:t xml:space="preserve">: </w:t>
      </w:r>
      <w:r w:rsidR="00383F24">
        <w:rPr>
          <w:rFonts w:ascii="Times New Roman" w:eastAsia="Times New Roman" w:hAnsi="Times New Roman" w:cs="Times New Roman"/>
          <w:b/>
          <w:bCs/>
          <w:color w:val="auto"/>
          <w:sz w:val="20"/>
          <w:szCs w:val="20"/>
          <w:lang w:val="en-GB" w:eastAsia="ja-JP"/>
        </w:rPr>
        <w:t>I</w:t>
      </w:r>
      <w:r w:rsidRPr="007C7DF7">
        <w:rPr>
          <w:rFonts w:ascii="Times New Roman" w:eastAsia="Times New Roman" w:hAnsi="Times New Roman" w:cs="Times New Roman"/>
          <w:b/>
          <w:bCs/>
          <w:color w:val="auto"/>
          <w:sz w:val="20"/>
          <w:szCs w:val="20"/>
          <w:lang w:val="en-GB" w:eastAsia="ja-JP"/>
        </w:rPr>
        <w:t>n the LTE to GSM</w:t>
      </w:r>
      <w:r>
        <w:rPr>
          <w:rFonts w:ascii="Times New Roman" w:eastAsia="Times New Roman" w:hAnsi="Times New Roman" w:cs="Times New Roman"/>
          <w:b/>
          <w:bCs/>
          <w:color w:val="auto"/>
          <w:sz w:val="20"/>
          <w:szCs w:val="20"/>
          <w:lang w:val="en-GB" w:eastAsia="ja-JP"/>
        </w:rPr>
        <w:t xml:space="preserve"> </w:t>
      </w:r>
      <w:r w:rsidR="000C5474">
        <w:rPr>
          <w:rFonts w:ascii="Times New Roman" w:eastAsia="Times New Roman" w:hAnsi="Times New Roman" w:cs="Times New Roman"/>
          <w:b/>
          <w:bCs/>
          <w:color w:val="auto"/>
          <w:sz w:val="20"/>
          <w:szCs w:val="20"/>
          <w:lang w:val="en-GB" w:eastAsia="ja-JP"/>
        </w:rPr>
        <w:t xml:space="preserve">cell </w:t>
      </w:r>
      <w:r w:rsidRPr="007C7DF7">
        <w:rPr>
          <w:rFonts w:ascii="Times New Roman" w:eastAsia="Times New Roman" w:hAnsi="Times New Roman" w:cs="Times New Roman"/>
          <w:b/>
          <w:bCs/>
          <w:color w:val="auto"/>
          <w:sz w:val="20"/>
          <w:szCs w:val="20"/>
          <w:lang w:val="en-GB" w:eastAsia="ja-JP"/>
        </w:rPr>
        <w:t xml:space="preserve">reselection process, </w:t>
      </w:r>
      <w:r>
        <w:rPr>
          <w:rFonts w:ascii="Times New Roman" w:eastAsia="Times New Roman" w:hAnsi="Times New Roman" w:cs="Times New Roman"/>
          <w:b/>
          <w:bCs/>
          <w:color w:val="auto"/>
          <w:sz w:val="20"/>
          <w:szCs w:val="20"/>
          <w:lang w:val="en-GB" w:eastAsia="ja-JP"/>
        </w:rPr>
        <w:t>all UEs (starting from Rel 18)</w:t>
      </w:r>
      <w:r w:rsidR="00383F24">
        <w:rPr>
          <w:rFonts w:ascii="Times New Roman" w:eastAsia="Times New Roman" w:hAnsi="Times New Roman" w:cs="Times New Roman"/>
          <w:b/>
          <w:bCs/>
          <w:color w:val="auto"/>
          <w:sz w:val="20"/>
          <w:szCs w:val="20"/>
          <w:lang w:val="en-GB" w:eastAsia="ja-JP"/>
        </w:rPr>
        <w:t xml:space="preserve"> </w:t>
      </w:r>
      <w:r w:rsidR="00383F24" w:rsidRPr="00836D75">
        <w:rPr>
          <w:rFonts w:ascii="Times New Roman" w:eastAsia="Times New Roman" w:hAnsi="Times New Roman" w:cs="Times New Roman"/>
          <w:b/>
          <w:bCs/>
          <w:color w:val="auto"/>
          <w:sz w:val="20"/>
          <w:szCs w:val="20"/>
          <w:lang w:val="en-GB" w:eastAsia="ja-JP"/>
        </w:rPr>
        <w:t>should treat</w:t>
      </w:r>
      <w:r w:rsidR="00F370FA" w:rsidRPr="00836D75">
        <w:rPr>
          <w:rFonts w:ascii="Times New Roman" w:eastAsia="Times New Roman" w:hAnsi="Times New Roman" w:cs="Times New Roman"/>
          <w:b/>
          <w:bCs/>
          <w:color w:val="auto"/>
          <w:sz w:val="20"/>
          <w:szCs w:val="20"/>
          <w:lang w:val="en-GB" w:eastAsia="ja-JP"/>
        </w:rPr>
        <w:t xml:space="preserve"> the values of </w:t>
      </w:r>
      <w:r w:rsidRPr="00836D75">
        <w:rPr>
          <w:rFonts w:ascii="Times New Roman" w:eastAsia="Times New Roman" w:hAnsi="Times New Roman" w:cs="Times New Roman"/>
          <w:b/>
          <w:bCs/>
          <w:color w:val="auto"/>
          <w:sz w:val="20"/>
          <w:szCs w:val="20"/>
          <w:lang w:val="en-GB" w:eastAsia="ja-JP"/>
        </w:rPr>
        <w:t xml:space="preserve"> </w:t>
      </w:r>
      <w:r w:rsidR="00F370FA" w:rsidRPr="00836D75">
        <w:rPr>
          <w:rFonts w:ascii="Times New Roman" w:eastAsia="Times New Roman" w:hAnsi="Times New Roman" w:cs="Times New Roman"/>
          <w:b/>
          <w:bCs/>
          <w:color w:val="auto"/>
          <w:sz w:val="20"/>
          <w:szCs w:val="20"/>
          <w:lang w:val="en-GB" w:eastAsia="ja-JP"/>
        </w:rPr>
        <w:t>Q-RxLevMin higher th</w:t>
      </w:r>
      <w:r w:rsidR="00BB10CC">
        <w:rPr>
          <w:rFonts w:ascii="Times New Roman" w:eastAsia="Times New Roman" w:hAnsi="Times New Roman" w:cs="Times New Roman"/>
          <w:b/>
          <w:bCs/>
          <w:color w:val="auto"/>
          <w:sz w:val="20"/>
          <w:szCs w:val="20"/>
          <w:lang w:val="en-GB" w:eastAsia="ja-JP"/>
        </w:rPr>
        <w:t>a</w:t>
      </w:r>
      <w:r w:rsidR="00F370FA" w:rsidRPr="00836D75">
        <w:rPr>
          <w:rFonts w:ascii="Times New Roman" w:eastAsia="Times New Roman" w:hAnsi="Times New Roman" w:cs="Times New Roman"/>
          <w:b/>
          <w:bCs/>
          <w:color w:val="auto"/>
          <w:sz w:val="20"/>
          <w:szCs w:val="20"/>
          <w:lang w:val="en-GB" w:eastAsia="ja-JP"/>
        </w:rPr>
        <w:t xml:space="preserve">n </w:t>
      </w:r>
      <w:r w:rsidR="00482473">
        <w:rPr>
          <w:rFonts w:ascii="Times New Roman" w:eastAsia="Times New Roman" w:hAnsi="Times New Roman" w:cs="Times New Roman"/>
          <w:b/>
          <w:bCs/>
          <w:color w:val="auto"/>
          <w:sz w:val="20"/>
          <w:szCs w:val="20"/>
          <w:lang w:val="en-GB" w:eastAsia="ja-JP"/>
        </w:rPr>
        <w:t>-116</w:t>
      </w:r>
      <w:r w:rsidR="003F23F8" w:rsidRPr="00836D75">
        <w:rPr>
          <w:rFonts w:ascii="Times New Roman" w:eastAsia="Times New Roman" w:hAnsi="Times New Roman" w:cs="Times New Roman"/>
          <w:b/>
          <w:bCs/>
          <w:color w:val="auto"/>
          <w:sz w:val="20"/>
          <w:szCs w:val="20"/>
          <w:lang w:val="en-GB" w:eastAsia="ja-JP"/>
        </w:rPr>
        <w:t xml:space="preserve"> dBm</w:t>
      </w:r>
      <w:r w:rsidR="00545F1E" w:rsidRPr="00836D75">
        <w:rPr>
          <w:rFonts w:ascii="Times New Roman" w:eastAsia="Times New Roman" w:hAnsi="Times New Roman" w:cs="Times New Roman"/>
          <w:b/>
          <w:bCs/>
          <w:color w:val="auto"/>
          <w:sz w:val="20"/>
          <w:szCs w:val="20"/>
          <w:lang w:val="en-GB" w:eastAsia="ja-JP"/>
        </w:rPr>
        <w:t xml:space="preserve">. </w:t>
      </w:r>
    </w:p>
    <w:p w14:paraId="5D0E4BBD" w14:textId="77777777" w:rsidR="005E3C78" w:rsidRDefault="005E3C78" w:rsidP="000B178D">
      <w:pPr>
        <w:pStyle w:val="Default"/>
        <w:rPr>
          <w:rFonts w:ascii="Times New Roman" w:eastAsia="Times New Roman" w:hAnsi="Times New Roman" w:cs="Times New Roman"/>
          <w:b/>
          <w:bCs/>
          <w:color w:val="auto"/>
          <w:sz w:val="20"/>
          <w:szCs w:val="20"/>
          <w:lang w:val="en-GB" w:eastAsia="ja-JP"/>
        </w:rPr>
      </w:pPr>
    </w:p>
    <w:p w14:paraId="487E2E6A" w14:textId="58FFDD4F" w:rsidR="00D812A9" w:rsidRDefault="00D812A9" w:rsidP="000B178D">
      <w:pPr>
        <w:pStyle w:val="Default"/>
        <w:rPr>
          <w:rFonts w:ascii="Times New Roman" w:eastAsia="Times New Roman" w:hAnsi="Times New Roman" w:cs="Times New Roman"/>
          <w:b/>
          <w:bCs/>
          <w:color w:val="auto"/>
          <w:sz w:val="20"/>
          <w:szCs w:val="20"/>
          <w:lang w:val="en-GB" w:eastAsia="ja-JP"/>
        </w:rPr>
      </w:pPr>
    </w:p>
    <w:p w14:paraId="0B8726CA" w14:textId="062C3CB5" w:rsidR="00D812A9" w:rsidRDefault="00D812A9" w:rsidP="000B178D">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Other considerations:</w:t>
      </w:r>
    </w:p>
    <w:p w14:paraId="1B43BE2C" w14:textId="5CA531AD" w:rsidR="00D812A9" w:rsidRDefault="00D812A9" w:rsidP="007A4E53">
      <w:pPr>
        <w:spacing w:before="100" w:beforeAutospacing="1" w:after="100" w:afterAutospacing="1"/>
        <w:ind w:right="-675"/>
        <w:jc w:val="both"/>
        <w:rPr>
          <w:vertAlign w:val="subscript"/>
          <w:lang w:val="en-US"/>
        </w:rPr>
      </w:pPr>
      <w:r>
        <w:rPr>
          <w:rFonts w:eastAsia="Times New Roman"/>
          <w:lang w:eastAsia="ja-JP"/>
        </w:rPr>
        <w:t xml:space="preserve">As per </w:t>
      </w:r>
      <w:r w:rsidR="00197968">
        <w:t xml:space="preserve">clause </w:t>
      </w:r>
      <w:r w:rsidR="00197968" w:rsidRPr="00E26215">
        <w:t>5.2.3.2</w:t>
      </w:r>
      <w:r w:rsidR="00197968">
        <w:t xml:space="preserve"> </w:t>
      </w:r>
      <w:r w:rsidR="000F317E">
        <w:t xml:space="preserve">of TS </w:t>
      </w:r>
      <w:r>
        <w:rPr>
          <w:rFonts w:eastAsia="Times New Roman"/>
          <w:lang w:eastAsia="ja-JP"/>
        </w:rPr>
        <w:t xml:space="preserve">36.304, the formula for </w:t>
      </w:r>
      <w:r w:rsidRPr="00E900D6">
        <w:rPr>
          <w:rFonts w:eastAsia="Times New Roman"/>
          <w:lang w:eastAsia="ja-JP"/>
        </w:rPr>
        <w:t>Srxlev</w:t>
      </w:r>
      <w:r w:rsidRPr="007A4E53">
        <w:rPr>
          <w:rFonts w:eastAsia="Times New Roman"/>
          <w:lang w:eastAsia="ja-JP"/>
        </w:rPr>
        <w:t>serving includes other parameters</w:t>
      </w:r>
      <w:r w:rsidR="00125B93">
        <w:rPr>
          <w:rFonts w:eastAsia="Times New Roman"/>
          <w:lang w:eastAsia="ja-JP"/>
        </w:rPr>
        <w:t>:</w:t>
      </w:r>
      <w:r w:rsidRPr="007A4E53">
        <w:rPr>
          <w:rFonts w:eastAsia="Times New Roman"/>
          <w:lang w:eastAsia="ja-JP"/>
        </w:rPr>
        <w:t xml:space="preserve"> </w:t>
      </w:r>
    </w:p>
    <w:p w14:paraId="1C33B4EA" w14:textId="03AC736D" w:rsidR="00D812A9" w:rsidRDefault="00D812A9" w:rsidP="00D812A9">
      <w:pPr>
        <w:spacing w:before="100" w:beforeAutospacing="1" w:after="100" w:afterAutospacing="1"/>
        <w:ind w:right="-675"/>
        <w:jc w:val="both"/>
        <w:rPr>
          <w:bCs/>
          <w:vertAlign w:val="subscript"/>
        </w:rPr>
      </w:pPr>
      <w:r w:rsidRPr="00E26215">
        <w:t>Srxlev = Q</w:t>
      </w:r>
      <w:r w:rsidRPr="00E26215">
        <w:rPr>
          <w:vertAlign w:val="subscript"/>
        </w:rPr>
        <w:t>rxlevmeas</w:t>
      </w:r>
      <w:r w:rsidRPr="00E26215">
        <w:t xml:space="preserve"> – (</w:t>
      </w:r>
      <w:r w:rsidRPr="00CB76B6">
        <w:t>Q</w:t>
      </w:r>
      <w:r w:rsidRPr="00CB76B6">
        <w:rPr>
          <w:vertAlign w:val="subscript"/>
        </w:rPr>
        <w:t>rxlevmin</w:t>
      </w:r>
      <w:r w:rsidRPr="00CB76B6">
        <w:t xml:space="preserve"> + Q</w:t>
      </w:r>
      <w:r w:rsidRPr="00CB76B6">
        <w:rPr>
          <w:vertAlign w:val="subscript"/>
        </w:rPr>
        <w:t>rxlevminoffset</w:t>
      </w:r>
      <w:r w:rsidRPr="00CB76B6">
        <w:t xml:space="preserve">) – Pcompensation - </w:t>
      </w:r>
      <w:r w:rsidRPr="00CB76B6">
        <w:rPr>
          <w:bCs/>
        </w:rPr>
        <w:t>Qoffset</w:t>
      </w:r>
      <w:r w:rsidRPr="00CB76B6">
        <w:rPr>
          <w:bCs/>
          <w:vertAlign w:val="subscript"/>
        </w:rPr>
        <w:t>temp</w:t>
      </w:r>
    </w:p>
    <w:p w14:paraId="09D4DCBD" w14:textId="486FAF7C" w:rsidR="00D812A9" w:rsidRDefault="00D812A9" w:rsidP="00D812A9">
      <w:pPr>
        <w:spacing w:before="100" w:beforeAutospacing="1" w:after="100" w:afterAutospacing="1"/>
        <w:ind w:right="-675"/>
        <w:jc w:val="both"/>
      </w:pPr>
      <w:r>
        <w:t xml:space="preserve">According to 36.304 </w:t>
      </w:r>
      <w:r w:rsidRPr="00E26215">
        <w:t>Q</w:t>
      </w:r>
      <w:r w:rsidRPr="00E26215">
        <w:rPr>
          <w:vertAlign w:val="subscript"/>
        </w:rPr>
        <w:t>rxlevminoffset</w:t>
      </w:r>
      <w:r w:rsidRPr="00E26215">
        <w:t xml:space="preserve"> </w:t>
      </w:r>
      <w:r w:rsidRPr="007A4E53">
        <w:t xml:space="preserve">are not considered during </w:t>
      </w:r>
      <w:r>
        <w:t>reselection</w:t>
      </w:r>
      <w:r w:rsidR="007A4E53">
        <w:t>.</w:t>
      </w:r>
      <w:r w:rsidR="00125B93">
        <w:t xml:space="preserve"> (</w:t>
      </w:r>
      <w:r w:rsidR="004110E1">
        <w:t xml:space="preserve">As described in  CR 0005 to 36.304 in </w:t>
      </w:r>
      <w:r w:rsidR="004110E1" w:rsidRPr="00F35C6F">
        <w:t>R2-082823</w:t>
      </w:r>
      <w:r w:rsidR="001220FE">
        <w:t xml:space="preserve">, </w:t>
      </w:r>
      <w:r w:rsidRPr="00E26215">
        <w:t>Q</w:t>
      </w:r>
      <w:r w:rsidRPr="00E26215">
        <w:rPr>
          <w:vertAlign w:val="subscript"/>
        </w:rPr>
        <w:t>rxlevminoffset</w:t>
      </w:r>
      <w:r w:rsidRPr="00E26215">
        <w:t xml:space="preserve"> </w:t>
      </w:r>
      <w:r w:rsidR="004110E1">
        <w:t>is</w:t>
      </w:r>
      <w:r w:rsidRPr="00E26215">
        <w:t xml:space="preserve"> only </w:t>
      </w:r>
      <w:r w:rsidR="004110E1">
        <w:t xml:space="preserve">used during </w:t>
      </w:r>
      <w:r w:rsidRPr="00E26215">
        <w:t>a periodic search for a higher priority PLMN while camped normally in a VPLMN</w:t>
      </w:r>
      <w:r w:rsidR="00D224D2">
        <w:t>.</w:t>
      </w:r>
      <w:r w:rsidR="004110E1">
        <w:t xml:space="preserve"> This parameter does not play a role in reselection</w:t>
      </w:r>
      <w:r w:rsidR="00D224D2">
        <w:t>.</w:t>
      </w:r>
      <w:r w:rsidR="00197968">
        <w:t>)</w:t>
      </w:r>
    </w:p>
    <w:p w14:paraId="2CC69899" w14:textId="05D3E780" w:rsidR="00D812A9" w:rsidRPr="00E26215" w:rsidRDefault="00D812A9" w:rsidP="00D812A9">
      <w:pPr>
        <w:spacing w:before="100" w:beforeAutospacing="1" w:after="100" w:afterAutospacing="1"/>
        <w:ind w:right="-675"/>
        <w:jc w:val="both"/>
      </w:pPr>
      <w:r>
        <w:t>The only</w:t>
      </w:r>
      <w:r w:rsidR="009C3DFD">
        <w:t xml:space="preserve"> 2</w:t>
      </w:r>
      <w:r>
        <w:t xml:space="preserve"> remaining parameter</w:t>
      </w:r>
      <w:r w:rsidR="009C3DFD">
        <w:t>s</w:t>
      </w:r>
      <w:r>
        <w:t xml:space="preserve"> to be considered </w:t>
      </w:r>
      <w:r w:rsidR="00197968">
        <w:t>are</w:t>
      </w:r>
      <w:r>
        <w:t xml:space="preserve"> </w:t>
      </w:r>
      <w:r w:rsidRPr="00CB76B6">
        <w:t>Pcompensation</w:t>
      </w:r>
      <w:r>
        <w:t xml:space="preserve"> </w:t>
      </w:r>
      <w:r w:rsidR="009C3DFD">
        <w:t xml:space="preserve">and </w:t>
      </w:r>
      <w:r w:rsidR="009C3DFD" w:rsidRPr="00CB76B6">
        <w:rPr>
          <w:bCs/>
        </w:rPr>
        <w:t>Qoffset</w:t>
      </w:r>
      <w:r w:rsidR="009C3DFD" w:rsidRPr="00CB76B6">
        <w:rPr>
          <w:bCs/>
          <w:vertAlign w:val="subscript"/>
        </w:rPr>
        <w:t>temp</w:t>
      </w:r>
      <w:r>
        <w:t>. In order to achieve the behaviour intended to be reached by proposal 3, th</w:t>
      </w:r>
      <w:r w:rsidR="000F317E">
        <w:t>es</w:t>
      </w:r>
      <w:r w:rsidR="00320E5D">
        <w:t>e</w:t>
      </w:r>
      <w:r w:rsidR="000F317E">
        <w:t xml:space="preserve"> </w:t>
      </w:r>
      <w:r>
        <w:t>parameter</w:t>
      </w:r>
      <w:r w:rsidR="000F317E">
        <w:t>s</w:t>
      </w:r>
      <w:r>
        <w:t xml:space="preserve"> need to be consider to be 0 during the reselections to GERAN</w:t>
      </w:r>
    </w:p>
    <w:p w14:paraId="67121110" w14:textId="438F6FAB" w:rsidR="00D812A9" w:rsidRPr="007A4E53" w:rsidRDefault="00D812A9" w:rsidP="000B178D">
      <w:pPr>
        <w:pStyle w:val="Default"/>
        <w:rPr>
          <w:rFonts w:ascii="Times New Roman" w:eastAsiaTheme="minorEastAsia" w:hAnsi="Times New Roman" w:cs="Times New Roman"/>
          <w:color w:val="auto"/>
          <w:sz w:val="20"/>
          <w:szCs w:val="20"/>
          <w:lang w:val="en-GB"/>
        </w:rPr>
      </w:pPr>
      <w:bookmarkStart w:id="3" w:name="_Hlk148261409"/>
      <w:r w:rsidRPr="00C4333D">
        <w:rPr>
          <w:rFonts w:ascii="Times New Roman" w:eastAsiaTheme="minorEastAsia" w:hAnsi="Times New Roman" w:cs="Times New Roman"/>
          <w:color w:val="auto"/>
          <w:sz w:val="20"/>
          <w:szCs w:val="20"/>
          <w:lang w:val="en-GB"/>
        </w:rPr>
        <w:t xml:space="preserve">Proposal </w:t>
      </w:r>
      <w:r w:rsidR="006A0D81">
        <w:rPr>
          <w:rFonts w:ascii="Times New Roman" w:eastAsiaTheme="minorEastAsia" w:hAnsi="Times New Roman" w:cs="Times New Roman"/>
          <w:color w:val="auto"/>
          <w:sz w:val="20"/>
          <w:szCs w:val="20"/>
          <w:lang w:val="en-GB"/>
        </w:rPr>
        <w:t>3</w:t>
      </w:r>
      <w:r w:rsidRPr="007A4E53">
        <w:rPr>
          <w:rFonts w:ascii="Times New Roman" w:eastAsiaTheme="minorEastAsia" w:hAnsi="Times New Roman" w:cs="Times New Roman"/>
          <w:color w:val="auto"/>
          <w:sz w:val="20"/>
          <w:szCs w:val="20"/>
          <w:lang w:val="en-GB"/>
        </w:rPr>
        <w:t xml:space="preserve">: </w:t>
      </w:r>
      <w:r w:rsidR="00990C58" w:rsidRPr="00C4333D">
        <w:rPr>
          <w:rFonts w:ascii="Times New Roman" w:eastAsiaTheme="minorEastAsia" w:hAnsi="Times New Roman" w:cs="Times New Roman"/>
          <w:color w:val="auto"/>
          <w:sz w:val="20"/>
          <w:szCs w:val="20"/>
          <w:lang w:val="en-GB"/>
        </w:rPr>
        <w:t xml:space="preserve">In the LTE to GSM cell reselection process, all UEs (starting from Rel 18) should treat the values of  </w:t>
      </w:r>
      <w:r w:rsidRPr="007A4E53">
        <w:rPr>
          <w:rFonts w:ascii="Times New Roman" w:eastAsiaTheme="minorEastAsia" w:hAnsi="Times New Roman" w:cs="Times New Roman"/>
          <w:color w:val="auto"/>
          <w:sz w:val="20"/>
          <w:szCs w:val="20"/>
          <w:lang w:val="en-GB"/>
        </w:rPr>
        <w:t>Pcompensation</w:t>
      </w:r>
      <w:r w:rsidR="00C650C2">
        <w:rPr>
          <w:rFonts w:ascii="Times New Roman" w:eastAsiaTheme="minorEastAsia" w:hAnsi="Times New Roman" w:cs="Times New Roman"/>
          <w:color w:val="auto"/>
          <w:sz w:val="20"/>
          <w:szCs w:val="20"/>
          <w:lang w:val="en-GB"/>
        </w:rPr>
        <w:t xml:space="preserve"> </w:t>
      </w:r>
      <w:r w:rsidR="009C3DFD">
        <w:rPr>
          <w:rFonts w:ascii="Times New Roman" w:eastAsiaTheme="minorEastAsia" w:hAnsi="Times New Roman" w:cs="Times New Roman"/>
          <w:color w:val="auto"/>
          <w:sz w:val="20"/>
          <w:szCs w:val="20"/>
          <w:lang w:val="en-GB"/>
        </w:rPr>
        <w:t xml:space="preserve">and </w:t>
      </w:r>
      <w:r w:rsidR="009C3DFD" w:rsidRPr="00F35C6F">
        <w:rPr>
          <w:rFonts w:ascii="Times New Roman" w:eastAsiaTheme="minorEastAsia" w:hAnsi="Times New Roman" w:cs="Times New Roman"/>
          <w:color w:val="auto"/>
          <w:sz w:val="20"/>
          <w:szCs w:val="20"/>
          <w:lang w:val="en-GB"/>
        </w:rPr>
        <w:t>Qoffsettemp</w:t>
      </w:r>
      <w:r w:rsidR="009C3DFD">
        <w:rPr>
          <w:rFonts w:ascii="Times New Roman" w:eastAsiaTheme="minorEastAsia" w:hAnsi="Times New Roman" w:cs="Times New Roman"/>
          <w:color w:val="auto"/>
          <w:sz w:val="20"/>
          <w:szCs w:val="20"/>
          <w:lang w:val="en-GB"/>
        </w:rPr>
        <w:t xml:space="preserve"> </w:t>
      </w:r>
      <w:r w:rsidRPr="007A4E53">
        <w:rPr>
          <w:rFonts w:ascii="Times New Roman" w:eastAsiaTheme="minorEastAsia" w:hAnsi="Times New Roman" w:cs="Times New Roman"/>
          <w:color w:val="auto"/>
          <w:sz w:val="20"/>
          <w:szCs w:val="20"/>
          <w:lang w:val="en-GB"/>
        </w:rPr>
        <w:t>to be 0</w:t>
      </w:r>
      <w:r w:rsidR="00990C58">
        <w:rPr>
          <w:rFonts w:ascii="Times New Roman" w:eastAsiaTheme="minorEastAsia" w:hAnsi="Times New Roman" w:cs="Times New Roman"/>
          <w:color w:val="auto"/>
          <w:sz w:val="20"/>
          <w:szCs w:val="20"/>
          <w:lang w:val="en-GB"/>
        </w:rPr>
        <w:t>.</w:t>
      </w:r>
      <w:r w:rsidRPr="007A4E53">
        <w:rPr>
          <w:rFonts w:ascii="Times New Roman" w:eastAsiaTheme="minorEastAsia" w:hAnsi="Times New Roman" w:cs="Times New Roman"/>
          <w:color w:val="auto"/>
          <w:sz w:val="20"/>
          <w:szCs w:val="20"/>
          <w:lang w:val="en-GB"/>
        </w:rPr>
        <w:t xml:space="preserve"> </w:t>
      </w:r>
    </w:p>
    <w:bookmarkEnd w:id="3"/>
    <w:p w14:paraId="7577C317" w14:textId="77777777" w:rsidR="000B178D" w:rsidRDefault="000B178D" w:rsidP="005B269C">
      <w:pPr>
        <w:pStyle w:val="Default"/>
        <w:rPr>
          <w:rFonts w:ascii="Times New Roman" w:eastAsia="Times New Roman" w:hAnsi="Times New Roman" w:cs="Times New Roman"/>
          <w:color w:val="auto"/>
          <w:sz w:val="20"/>
          <w:szCs w:val="20"/>
          <w:lang w:val="en-GB" w:eastAsia="ja-JP"/>
        </w:rPr>
      </w:pPr>
    </w:p>
    <w:p w14:paraId="6316A347" w14:textId="77777777" w:rsidR="00190CF5" w:rsidRPr="005E3C78" w:rsidRDefault="00190CF5" w:rsidP="00190CF5">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ThreshServing, LowP (SIB3)</w:t>
      </w:r>
    </w:p>
    <w:p w14:paraId="77B2D67B" w14:textId="77777777" w:rsidR="00D252BF" w:rsidRDefault="00D252BF" w:rsidP="005B269C">
      <w:pPr>
        <w:pStyle w:val="Default"/>
        <w:rPr>
          <w:rFonts w:ascii="Times New Roman" w:eastAsia="Times New Roman" w:hAnsi="Times New Roman" w:cs="Times New Roman"/>
          <w:color w:val="auto"/>
          <w:sz w:val="20"/>
          <w:szCs w:val="20"/>
          <w:lang w:val="en-GB" w:eastAsia="ja-JP"/>
        </w:rPr>
      </w:pPr>
    </w:p>
    <w:p w14:paraId="22DB367B" w14:textId="4A8E4F0B" w:rsidR="00D51DE8" w:rsidRPr="006B2025" w:rsidRDefault="00183782"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Reselections to GSM with a lower priority as LTE should normally happen as a last resort once LTE coverage is really bad and e.g.Voice quality cannot be really guaranteed anymore. In our example the measured cell level</w:t>
      </w:r>
      <w:r w:rsidR="00D51DE8">
        <w:rPr>
          <w:rFonts w:ascii="Times New Roman" w:eastAsia="Times New Roman" w:hAnsi="Times New Roman" w:cs="Times New Roman"/>
          <w:color w:val="auto"/>
          <w:sz w:val="20"/>
          <w:szCs w:val="20"/>
          <w:lang w:val="en-GB" w:eastAsia="ja-JP"/>
        </w:rPr>
        <w:t xml:space="preserve"> representing LTE cell edge in this case is between </w:t>
      </w:r>
      <w:r w:rsidR="007B524D">
        <w:rPr>
          <w:rFonts w:ascii="Times New Roman" w:eastAsia="Times New Roman" w:hAnsi="Times New Roman" w:cs="Times New Roman"/>
          <w:color w:val="auto"/>
          <w:sz w:val="20"/>
          <w:szCs w:val="20"/>
          <w:lang w:val="en-GB" w:eastAsia="ja-JP"/>
        </w:rPr>
        <w:t>-</w:t>
      </w:r>
      <w:r w:rsidR="00D51DE8">
        <w:rPr>
          <w:rFonts w:ascii="Times New Roman" w:eastAsia="Times New Roman" w:hAnsi="Times New Roman" w:cs="Times New Roman"/>
          <w:color w:val="auto"/>
          <w:sz w:val="20"/>
          <w:szCs w:val="20"/>
          <w:lang w:val="en-GB" w:eastAsia="ja-JP"/>
        </w:rPr>
        <w:t>122</w:t>
      </w:r>
      <w:r w:rsidR="00402CD8">
        <w:rPr>
          <w:rFonts w:ascii="Times New Roman" w:eastAsia="Times New Roman" w:hAnsi="Times New Roman" w:cs="Times New Roman"/>
          <w:color w:val="auto"/>
          <w:sz w:val="20"/>
          <w:szCs w:val="20"/>
          <w:lang w:val="en-GB" w:eastAsia="ja-JP"/>
        </w:rPr>
        <w:t xml:space="preserve"> d</w:t>
      </w:r>
      <w:r w:rsidR="00A0122F">
        <w:rPr>
          <w:rFonts w:ascii="Times New Roman" w:eastAsia="Times New Roman" w:hAnsi="Times New Roman" w:cs="Times New Roman"/>
          <w:color w:val="auto"/>
          <w:sz w:val="20"/>
          <w:szCs w:val="20"/>
          <w:lang w:val="en-GB" w:eastAsia="ja-JP"/>
        </w:rPr>
        <w:t>B</w:t>
      </w:r>
      <w:r w:rsidR="00402CD8">
        <w:rPr>
          <w:rFonts w:ascii="Times New Roman" w:eastAsia="Times New Roman" w:hAnsi="Times New Roman" w:cs="Times New Roman"/>
          <w:color w:val="auto"/>
          <w:sz w:val="20"/>
          <w:szCs w:val="20"/>
          <w:lang w:val="en-GB" w:eastAsia="ja-JP"/>
        </w:rPr>
        <w:t>m</w:t>
      </w:r>
      <w:r w:rsidR="007B524D">
        <w:rPr>
          <w:rFonts w:ascii="Times New Roman" w:eastAsia="Times New Roman" w:hAnsi="Times New Roman" w:cs="Times New Roman"/>
          <w:color w:val="auto"/>
          <w:sz w:val="20"/>
          <w:szCs w:val="20"/>
          <w:lang w:val="en-GB" w:eastAsia="ja-JP"/>
        </w:rPr>
        <w:t>/</w:t>
      </w:r>
      <w:r w:rsidR="00D51DE8">
        <w:rPr>
          <w:rFonts w:ascii="Times New Roman" w:eastAsia="Times New Roman" w:hAnsi="Times New Roman" w:cs="Times New Roman"/>
          <w:color w:val="auto"/>
          <w:sz w:val="20"/>
          <w:szCs w:val="20"/>
          <w:lang w:val="en-GB" w:eastAsia="ja-JP"/>
        </w:rPr>
        <w:t>-124 d</w:t>
      </w:r>
      <w:r w:rsidR="00A0122F">
        <w:rPr>
          <w:rFonts w:ascii="Times New Roman" w:eastAsia="Times New Roman" w:hAnsi="Times New Roman" w:cs="Times New Roman"/>
          <w:color w:val="auto"/>
          <w:sz w:val="20"/>
          <w:szCs w:val="20"/>
          <w:lang w:val="en-GB" w:eastAsia="ja-JP"/>
        </w:rPr>
        <w:t>B</w:t>
      </w:r>
      <w:r w:rsidR="00D51DE8">
        <w:rPr>
          <w:rFonts w:ascii="Times New Roman" w:eastAsia="Times New Roman" w:hAnsi="Times New Roman" w:cs="Times New Roman"/>
          <w:color w:val="auto"/>
          <w:sz w:val="20"/>
          <w:szCs w:val="20"/>
          <w:lang w:val="en-GB" w:eastAsia="ja-JP"/>
        </w:rPr>
        <w:t xml:space="preserve">m. To determine such LTE cell edge condition </w:t>
      </w:r>
      <w:r w:rsidR="00D51DE8" w:rsidRPr="006B2025">
        <w:rPr>
          <w:rFonts w:ascii="Times New Roman" w:eastAsia="Times New Roman" w:hAnsi="Times New Roman" w:cs="Times New Roman"/>
          <w:color w:val="auto"/>
          <w:sz w:val="20"/>
          <w:szCs w:val="20"/>
          <w:lang w:val="en-GB" w:eastAsia="ja-JP"/>
        </w:rPr>
        <w:t>ThreshServing, LowP (SIB3) will be used and would be set to 2-4</w:t>
      </w:r>
      <w:r w:rsidR="00B26992">
        <w:rPr>
          <w:rFonts w:ascii="Times New Roman" w:eastAsia="Times New Roman" w:hAnsi="Times New Roman" w:cs="Times New Roman"/>
          <w:color w:val="auto"/>
          <w:sz w:val="20"/>
          <w:szCs w:val="20"/>
          <w:lang w:val="en-GB" w:eastAsia="ja-JP"/>
        </w:rPr>
        <w:t xml:space="preserve"> </w:t>
      </w:r>
      <w:r w:rsidR="00D51DE8" w:rsidRPr="006B2025">
        <w:rPr>
          <w:rFonts w:ascii="Times New Roman" w:eastAsia="Times New Roman" w:hAnsi="Times New Roman" w:cs="Times New Roman"/>
          <w:color w:val="auto"/>
          <w:sz w:val="20"/>
          <w:szCs w:val="20"/>
          <w:lang w:val="en-GB" w:eastAsia="ja-JP"/>
        </w:rPr>
        <w:t>d</w:t>
      </w:r>
      <w:r w:rsidR="00A0122F">
        <w:rPr>
          <w:rFonts w:ascii="Times New Roman" w:eastAsia="Times New Roman" w:hAnsi="Times New Roman" w:cs="Times New Roman"/>
          <w:color w:val="auto"/>
          <w:sz w:val="20"/>
          <w:szCs w:val="20"/>
          <w:lang w:val="en-GB" w:eastAsia="ja-JP"/>
        </w:rPr>
        <w:t>B</w:t>
      </w:r>
      <w:r w:rsidR="00D51DE8" w:rsidRPr="006B2025">
        <w:rPr>
          <w:rFonts w:ascii="Times New Roman" w:eastAsia="Times New Roman" w:hAnsi="Times New Roman" w:cs="Times New Roman"/>
          <w:color w:val="auto"/>
          <w:sz w:val="20"/>
          <w:szCs w:val="20"/>
          <w:lang w:val="en-GB" w:eastAsia="ja-JP"/>
        </w:rPr>
        <w:t>.</w:t>
      </w:r>
    </w:p>
    <w:p w14:paraId="4EC5C1A8" w14:textId="77777777" w:rsidR="00D51DE8" w:rsidRDefault="00D51DE8" w:rsidP="005B269C">
      <w:pPr>
        <w:pStyle w:val="Default"/>
        <w:rPr>
          <w:rFonts w:ascii="Times New Roman" w:eastAsia="Times New Roman" w:hAnsi="Times New Roman" w:cs="Times New Roman"/>
          <w:b/>
          <w:bCs/>
          <w:color w:val="auto"/>
          <w:sz w:val="20"/>
          <w:szCs w:val="20"/>
          <w:lang w:val="en-GB" w:eastAsia="ja-JP"/>
        </w:rPr>
      </w:pPr>
    </w:p>
    <w:p w14:paraId="13A333FC" w14:textId="72BF5463" w:rsidR="00402CD8" w:rsidRDefault="00D51DE8" w:rsidP="005B269C">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color w:val="auto"/>
          <w:sz w:val="20"/>
          <w:szCs w:val="20"/>
          <w:lang w:val="en-GB" w:eastAsia="ja-JP"/>
        </w:rPr>
        <w:t xml:space="preserve">ThreshServing, LowP (SIB3) determines the cell edge condition compared to </w:t>
      </w:r>
      <w:r>
        <w:rPr>
          <w:rFonts w:ascii="Times New Roman" w:eastAsia="Times New Roman" w:hAnsi="Times New Roman" w:cs="Times New Roman"/>
          <w:color w:val="auto"/>
          <w:sz w:val="20"/>
          <w:szCs w:val="20"/>
          <w:lang w:val="en-GB" w:eastAsia="ja-JP"/>
        </w:rPr>
        <w:t xml:space="preserve">Q-RxLevMin (serving) and </w:t>
      </w:r>
      <w:r w:rsidR="00F713B5">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lower the value of </w:t>
      </w:r>
      <w:r w:rsidR="005F4086" w:rsidRPr="00351236">
        <w:rPr>
          <w:rFonts w:ascii="Times New Roman" w:eastAsia="Times New Roman" w:hAnsi="Times New Roman" w:cs="Times New Roman"/>
          <w:color w:val="auto"/>
          <w:sz w:val="20"/>
          <w:szCs w:val="20"/>
          <w:lang w:val="en-GB" w:eastAsia="ja-JP"/>
        </w:rPr>
        <w:t>ThreshServing, LowP</w:t>
      </w:r>
      <w:r w:rsidR="005433FE">
        <w:rPr>
          <w:rFonts w:ascii="Times New Roman" w:eastAsia="Times New Roman" w:hAnsi="Times New Roman" w:cs="Times New Roman"/>
          <w:color w:val="auto"/>
          <w:sz w:val="20"/>
          <w:szCs w:val="20"/>
          <w:lang w:val="en-GB" w:eastAsia="ja-JP"/>
        </w:rPr>
        <w:t>,</w:t>
      </w:r>
      <w:r w:rsidR="005F4086" w:rsidRPr="00351236">
        <w:rPr>
          <w:rFonts w:ascii="Times New Roman" w:eastAsia="Times New Roman" w:hAnsi="Times New Roman" w:cs="Times New Roman"/>
          <w:color w:val="auto"/>
          <w:sz w:val="20"/>
          <w:szCs w:val="20"/>
          <w:lang w:val="en-GB" w:eastAsia="ja-JP"/>
        </w:rPr>
        <w:t xml:space="preserve"> </w:t>
      </w:r>
      <w:r w:rsidR="00F713B5">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longer the UE </w:t>
      </w:r>
      <w:r w:rsidR="005F4086">
        <w:rPr>
          <w:rFonts w:ascii="Times New Roman" w:eastAsia="Times New Roman" w:hAnsi="Times New Roman" w:cs="Times New Roman"/>
          <w:color w:val="auto"/>
          <w:sz w:val="20"/>
          <w:szCs w:val="20"/>
          <w:lang w:val="en-GB" w:eastAsia="ja-JP"/>
        </w:rPr>
        <w:t>stays</w:t>
      </w:r>
      <w:r>
        <w:rPr>
          <w:rFonts w:ascii="Times New Roman" w:eastAsia="Times New Roman" w:hAnsi="Times New Roman" w:cs="Times New Roman"/>
          <w:color w:val="auto"/>
          <w:sz w:val="20"/>
          <w:szCs w:val="20"/>
          <w:lang w:val="en-GB" w:eastAsia="ja-JP"/>
        </w:rPr>
        <w:t xml:space="preserve"> in LTE cell</w:t>
      </w:r>
      <w:r w:rsidR="005433FE">
        <w:rPr>
          <w:rFonts w:ascii="Times New Roman" w:eastAsia="Times New Roman" w:hAnsi="Times New Roman" w:cs="Times New Roman"/>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and </w:t>
      </w:r>
      <w:r w:rsidR="005433FE">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higher the value of </w:t>
      </w:r>
      <w:r w:rsidRPr="006B2025">
        <w:rPr>
          <w:rFonts w:ascii="Times New Roman" w:eastAsia="Times New Roman" w:hAnsi="Times New Roman" w:cs="Times New Roman"/>
          <w:color w:val="auto"/>
          <w:sz w:val="20"/>
          <w:szCs w:val="20"/>
          <w:lang w:val="en-GB" w:eastAsia="ja-JP"/>
        </w:rPr>
        <w:t>ThreshServing, LowP (SIB3)</w:t>
      </w:r>
      <w:r>
        <w:rPr>
          <w:rFonts w:ascii="Times New Roman" w:eastAsia="Times New Roman" w:hAnsi="Times New Roman" w:cs="Times New Roman"/>
          <w:color w:val="auto"/>
          <w:sz w:val="20"/>
          <w:szCs w:val="20"/>
          <w:lang w:val="en-GB" w:eastAsia="ja-JP"/>
        </w:rPr>
        <w:t xml:space="preserve"> are, </w:t>
      </w:r>
      <w:r w:rsidR="005433FE">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faster UE</w:t>
      </w:r>
      <w:r w:rsidR="005F4086">
        <w:rPr>
          <w:rFonts w:ascii="Times New Roman" w:eastAsia="Times New Roman" w:hAnsi="Times New Roman" w:cs="Times New Roman"/>
          <w:color w:val="auto"/>
          <w:sz w:val="20"/>
          <w:szCs w:val="20"/>
          <w:lang w:val="en-GB" w:eastAsia="ja-JP"/>
        </w:rPr>
        <w:t>s</w:t>
      </w:r>
      <w:r>
        <w:rPr>
          <w:rFonts w:ascii="Times New Roman" w:eastAsia="Times New Roman" w:hAnsi="Times New Roman" w:cs="Times New Roman"/>
          <w:color w:val="auto"/>
          <w:sz w:val="20"/>
          <w:szCs w:val="20"/>
          <w:lang w:val="en-GB" w:eastAsia="ja-JP"/>
        </w:rPr>
        <w:t xml:space="preserve"> leave LTE cell even </w:t>
      </w:r>
      <w:r w:rsidR="005433FE">
        <w:rPr>
          <w:rFonts w:ascii="Times New Roman" w:eastAsia="Times New Roman" w:hAnsi="Times New Roman" w:cs="Times New Roman"/>
          <w:color w:val="auto"/>
          <w:sz w:val="20"/>
          <w:szCs w:val="20"/>
          <w:lang w:val="en-GB" w:eastAsia="ja-JP"/>
        </w:rPr>
        <w:t xml:space="preserve">if the </w:t>
      </w:r>
      <w:r w:rsidR="005F4086">
        <w:rPr>
          <w:rFonts w:ascii="Times New Roman" w:eastAsia="Times New Roman" w:hAnsi="Times New Roman" w:cs="Times New Roman"/>
          <w:color w:val="auto"/>
          <w:sz w:val="20"/>
          <w:szCs w:val="20"/>
          <w:lang w:val="en-GB" w:eastAsia="ja-JP"/>
        </w:rPr>
        <w:t>LTE signal</w:t>
      </w:r>
      <w:r>
        <w:rPr>
          <w:rFonts w:ascii="Times New Roman" w:eastAsia="Times New Roman" w:hAnsi="Times New Roman" w:cs="Times New Roman"/>
          <w:color w:val="auto"/>
          <w:sz w:val="20"/>
          <w:szCs w:val="20"/>
          <w:lang w:val="en-GB" w:eastAsia="ja-JP"/>
        </w:rPr>
        <w:t xml:space="preserve"> level is good. </w:t>
      </w:r>
    </w:p>
    <w:p w14:paraId="770DF7E0" w14:textId="77777777" w:rsidR="005F4086" w:rsidRDefault="005F4086" w:rsidP="005B269C">
      <w:pPr>
        <w:pStyle w:val="Default"/>
        <w:rPr>
          <w:rFonts w:ascii="Times New Roman" w:eastAsia="Times New Roman" w:hAnsi="Times New Roman" w:cs="Times New Roman"/>
          <w:b/>
          <w:bCs/>
          <w:color w:val="auto"/>
          <w:sz w:val="20"/>
          <w:szCs w:val="20"/>
          <w:lang w:val="en-GB" w:eastAsia="ja-JP"/>
        </w:rPr>
      </w:pPr>
    </w:p>
    <w:p w14:paraId="6DEB4874" w14:textId="0341E0E2" w:rsidR="00D51DE8" w:rsidRDefault="00402CD8" w:rsidP="005B269C">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b/>
          <w:bCs/>
          <w:color w:val="auto"/>
          <w:sz w:val="20"/>
          <w:szCs w:val="20"/>
          <w:lang w:val="en-GB" w:eastAsia="ja-JP"/>
        </w:rPr>
        <w:t xml:space="preserve">Observation </w:t>
      </w:r>
      <w:r w:rsidR="005F4086">
        <w:rPr>
          <w:rFonts w:ascii="Times New Roman" w:eastAsia="Times New Roman" w:hAnsi="Times New Roman" w:cs="Times New Roman"/>
          <w:b/>
          <w:bCs/>
          <w:color w:val="auto"/>
          <w:sz w:val="20"/>
          <w:szCs w:val="20"/>
          <w:lang w:val="en-GB" w:eastAsia="ja-JP"/>
        </w:rPr>
        <w:t>2</w:t>
      </w:r>
      <w:r w:rsidRPr="006B2025">
        <w:rPr>
          <w:rFonts w:ascii="Times New Roman" w:eastAsia="Times New Roman" w:hAnsi="Times New Roman" w:cs="Times New Roman"/>
          <w:b/>
          <w:bCs/>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w:t>
      </w:r>
      <w:r w:rsidR="00D51DE8">
        <w:rPr>
          <w:rFonts w:ascii="Times New Roman" w:eastAsia="Times New Roman" w:hAnsi="Times New Roman" w:cs="Times New Roman"/>
          <w:color w:val="auto"/>
          <w:sz w:val="20"/>
          <w:szCs w:val="20"/>
          <w:lang w:val="en-GB" w:eastAsia="ja-JP"/>
        </w:rPr>
        <w:t>It is hard to explain why</w:t>
      </w:r>
      <w:r w:rsidR="00D51DE8" w:rsidRPr="006B2025">
        <w:rPr>
          <w:rFonts w:ascii="Times New Roman" w:eastAsia="Times New Roman" w:hAnsi="Times New Roman" w:cs="Times New Roman"/>
          <w:color w:val="auto"/>
          <w:sz w:val="20"/>
          <w:szCs w:val="20"/>
          <w:lang w:val="en-GB" w:eastAsia="ja-JP"/>
        </w:rPr>
        <w:t xml:space="preserve"> </w:t>
      </w:r>
      <w:r w:rsidR="00D51DE8" w:rsidRPr="00351236">
        <w:rPr>
          <w:rFonts w:ascii="Times New Roman" w:eastAsia="Times New Roman" w:hAnsi="Times New Roman" w:cs="Times New Roman"/>
          <w:color w:val="auto"/>
          <w:sz w:val="20"/>
          <w:szCs w:val="20"/>
          <w:lang w:val="en-GB" w:eastAsia="ja-JP"/>
        </w:rPr>
        <w:t>ThreshServing, LowP (SIB3)</w:t>
      </w:r>
      <w:r w:rsidR="00D51DE8">
        <w:rPr>
          <w:rFonts w:ascii="Times New Roman" w:eastAsia="Times New Roman" w:hAnsi="Times New Roman" w:cs="Times New Roman"/>
          <w:color w:val="auto"/>
          <w:sz w:val="20"/>
          <w:szCs w:val="20"/>
          <w:lang w:val="en-GB" w:eastAsia="ja-JP"/>
        </w:rPr>
        <w:t xml:space="preserve"> should be set to values above </w:t>
      </w:r>
      <w:r w:rsidR="00510994">
        <w:rPr>
          <w:rFonts w:ascii="Times New Roman" w:eastAsia="Times New Roman" w:hAnsi="Times New Roman" w:cs="Times New Roman"/>
          <w:color w:val="auto"/>
          <w:sz w:val="20"/>
          <w:szCs w:val="20"/>
          <w:lang w:val="en-GB" w:eastAsia="ja-JP"/>
        </w:rPr>
        <w:t>e.g.</w:t>
      </w:r>
      <w:r w:rsidR="002D1CB1">
        <w:rPr>
          <w:rFonts w:ascii="Times New Roman" w:eastAsia="Times New Roman" w:hAnsi="Times New Roman" w:cs="Times New Roman"/>
          <w:color w:val="auto"/>
          <w:sz w:val="20"/>
          <w:szCs w:val="20"/>
          <w:lang w:val="en-GB" w:eastAsia="ja-JP"/>
        </w:rPr>
        <w:t xml:space="preserve"> </w:t>
      </w:r>
      <w:r w:rsidR="00510994">
        <w:rPr>
          <w:rFonts w:ascii="Times New Roman" w:eastAsia="Times New Roman" w:hAnsi="Times New Roman" w:cs="Times New Roman"/>
          <w:color w:val="auto"/>
          <w:sz w:val="20"/>
          <w:szCs w:val="20"/>
          <w:lang w:val="en-GB" w:eastAsia="ja-JP"/>
        </w:rPr>
        <w:t>6</w:t>
      </w:r>
      <w:r w:rsidR="005433FE">
        <w:rPr>
          <w:rFonts w:ascii="Times New Roman" w:eastAsia="Times New Roman" w:hAnsi="Times New Roman" w:cs="Times New Roman"/>
          <w:color w:val="auto"/>
          <w:sz w:val="20"/>
          <w:szCs w:val="20"/>
          <w:lang w:val="en-GB" w:eastAsia="ja-JP"/>
        </w:rPr>
        <w:t xml:space="preserve"> </w:t>
      </w:r>
      <w:r w:rsidR="00D51DE8">
        <w:rPr>
          <w:rFonts w:ascii="Times New Roman" w:eastAsia="Times New Roman" w:hAnsi="Times New Roman" w:cs="Times New Roman"/>
          <w:color w:val="auto"/>
          <w:sz w:val="20"/>
          <w:szCs w:val="20"/>
          <w:lang w:val="en-GB" w:eastAsia="ja-JP"/>
        </w:rPr>
        <w:t>d</w:t>
      </w:r>
      <w:r w:rsidR="005433FE">
        <w:rPr>
          <w:rFonts w:ascii="Times New Roman" w:eastAsia="Times New Roman" w:hAnsi="Times New Roman" w:cs="Times New Roman"/>
          <w:color w:val="auto"/>
          <w:sz w:val="20"/>
          <w:szCs w:val="20"/>
          <w:lang w:val="en-GB" w:eastAsia="ja-JP"/>
        </w:rPr>
        <w:t>B</w:t>
      </w:r>
      <w:r w:rsidR="00D51DE8">
        <w:rPr>
          <w:rFonts w:ascii="Times New Roman" w:eastAsia="Times New Roman" w:hAnsi="Times New Roman" w:cs="Times New Roman"/>
          <w:color w:val="auto"/>
          <w:sz w:val="20"/>
          <w:szCs w:val="20"/>
          <w:lang w:val="en-GB" w:eastAsia="ja-JP"/>
        </w:rPr>
        <w:t xml:space="preserve"> as it would allow the reselection to GSM cell even LTE cell is of good quality.</w:t>
      </w:r>
    </w:p>
    <w:p w14:paraId="7647828C" w14:textId="03D61826" w:rsidR="005B09A5" w:rsidRDefault="005B09A5" w:rsidP="005B269C">
      <w:pPr>
        <w:pStyle w:val="Default"/>
        <w:rPr>
          <w:rFonts w:ascii="Times New Roman" w:eastAsia="Times New Roman" w:hAnsi="Times New Roman" w:cs="Times New Roman"/>
          <w:color w:val="auto"/>
          <w:sz w:val="20"/>
          <w:szCs w:val="20"/>
          <w:lang w:val="en-GB" w:eastAsia="ja-JP"/>
        </w:rPr>
      </w:pPr>
    </w:p>
    <w:p w14:paraId="6B213EEA" w14:textId="72318648" w:rsidR="00260423" w:rsidRDefault="00260423"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 xml:space="preserve">Currently </w:t>
      </w:r>
      <w:r w:rsidRPr="00DC4B51">
        <w:rPr>
          <w:rFonts w:ascii="Times New Roman" w:eastAsia="Times New Roman" w:hAnsi="Times New Roman" w:cs="Times New Roman"/>
          <w:color w:val="auto"/>
          <w:sz w:val="20"/>
          <w:szCs w:val="20"/>
          <w:lang w:val="en-GB" w:eastAsia="ja-JP"/>
        </w:rPr>
        <w:t>ThreshServing, LowP c</w:t>
      </w:r>
      <w:r>
        <w:rPr>
          <w:rFonts w:ascii="Times New Roman" w:eastAsia="Times New Roman" w:hAnsi="Times New Roman" w:cs="Times New Roman"/>
          <w:color w:val="auto"/>
          <w:sz w:val="20"/>
          <w:szCs w:val="20"/>
          <w:lang w:val="en-GB" w:eastAsia="ja-JP"/>
        </w:rPr>
        <w:t>a</w:t>
      </w:r>
      <w:r w:rsidRPr="00DC4B51">
        <w:rPr>
          <w:rFonts w:ascii="Times New Roman" w:eastAsia="Times New Roman" w:hAnsi="Times New Roman" w:cs="Times New Roman"/>
          <w:color w:val="auto"/>
          <w:sz w:val="20"/>
          <w:szCs w:val="20"/>
          <w:lang w:val="en-GB" w:eastAsia="ja-JP"/>
        </w:rPr>
        <w:t>n be set from 0 to 31 d</w:t>
      </w:r>
      <w:r w:rsidR="00990C58">
        <w:rPr>
          <w:rFonts w:ascii="Times New Roman" w:eastAsia="Times New Roman" w:hAnsi="Times New Roman" w:cs="Times New Roman"/>
          <w:color w:val="auto"/>
          <w:sz w:val="20"/>
          <w:szCs w:val="20"/>
          <w:lang w:val="en-GB" w:eastAsia="ja-JP"/>
        </w:rPr>
        <w:t>B</w:t>
      </w:r>
      <w:r w:rsidRPr="00DC4B51">
        <w:rPr>
          <w:rFonts w:ascii="Times New Roman" w:eastAsia="Times New Roman" w:hAnsi="Times New Roman" w:cs="Times New Roman"/>
          <w:color w:val="auto"/>
          <w:sz w:val="20"/>
          <w:szCs w:val="20"/>
          <w:lang w:val="en-GB" w:eastAsia="ja-JP"/>
        </w:rPr>
        <w:t xml:space="preserve"> and it is not clear why the values e.g. from </w:t>
      </w:r>
      <w:r w:rsidR="00630BF6">
        <w:rPr>
          <w:rFonts w:ascii="Times New Roman" w:eastAsia="Times New Roman" w:hAnsi="Times New Roman" w:cs="Times New Roman"/>
          <w:color w:val="auto"/>
          <w:sz w:val="20"/>
          <w:szCs w:val="20"/>
          <w:lang w:val="en-GB" w:eastAsia="ja-JP"/>
        </w:rPr>
        <w:t>8</w:t>
      </w:r>
      <w:r w:rsidRPr="00DC4B51">
        <w:rPr>
          <w:rFonts w:ascii="Times New Roman" w:eastAsia="Times New Roman" w:hAnsi="Times New Roman" w:cs="Times New Roman"/>
          <w:color w:val="auto"/>
          <w:sz w:val="20"/>
          <w:szCs w:val="20"/>
          <w:lang w:val="en-GB" w:eastAsia="ja-JP"/>
        </w:rPr>
        <w:t xml:space="preserve"> to 31 are needed as it would allow to reselect from the </w:t>
      </w:r>
      <w:r w:rsidR="00320E5D">
        <w:rPr>
          <w:rFonts w:ascii="Times New Roman" w:eastAsia="Times New Roman" w:hAnsi="Times New Roman" w:cs="Times New Roman"/>
          <w:color w:val="auto"/>
          <w:sz w:val="20"/>
          <w:szCs w:val="20"/>
          <w:lang w:val="en-GB" w:eastAsia="ja-JP"/>
        </w:rPr>
        <w:t>LTE</w:t>
      </w:r>
      <w:r w:rsidRPr="00DC4B51">
        <w:rPr>
          <w:rFonts w:ascii="Times New Roman" w:eastAsia="Times New Roman" w:hAnsi="Times New Roman" w:cs="Times New Roman"/>
          <w:color w:val="auto"/>
          <w:sz w:val="20"/>
          <w:szCs w:val="20"/>
          <w:lang w:val="en-GB" w:eastAsia="ja-JP"/>
        </w:rPr>
        <w:t xml:space="preserve"> cell with a good coverage to the GERAN cell of a lower priority.</w:t>
      </w:r>
    </w:p>
    <w:p w14:paraId="5BCD32D6" w14:textId="77777777" w:rsidR="00260423" w:rsidRDefault="00260423" w:rsidP="005B269C">
      <w:pPr>
        <w:pStyle w:val="Default"/>
        <w:rPr>
          <w:rFonts w:ascii="Times New Roman" w:eastAsia="Times New Roman" w:hAnsi="Times New Roman" w:cs="Times New Roman"/>
          <w:color w:val="auto"/>
          <w:sz w:val="20"/>
          <w:szCs w:val="20"/>
          <w:lang w:val="en-GB" w:eastAsia="ja-JP"/>
        </w:rPr>
      </w:pPr>
    </w:p>
    <w:p w14:paraId="3068312B" w14:textId="04C57C6D" w:rsidR="005B09A5" w:rsidRDefault="005B09A5" w:rsidP="005B269C">
      <w:pPr>
        <w:pStyle w:val="Default"/>
        <w:rPr>
          <w:rFonts w:ascii="Times New Roman" w:eastAsia="Times New Roman" w:hAnsi="Times New Roman" w:cs="Times New Roman"/>
          <w:b/>
          <w:bCs/>
          <w:color w:val="auto"/>
          <w:sz w:val="20"/>
          <w:szCs w:val="20"/>
          <w:lang w:val="en-GB" w:eastAsia="ja-JP"/>
        </w:rPr>
      </w:pPr>
      <w:r w:rsidRPr="00977798">
        <w:rPr>
          <w:rFonts w:ascii="Times New Roman" w:eastAsia="Times New Roman" w:hAnsi="Times New Roman" w:cs="Times New Roman"/>
          <w:b/>
          <w:bCs/>
          <w:color w:val="auto"/>
          <w:sz w:val="20"/>
          <w:szCs w:val="20"/>
          <w:lang w:val="en-GB" w:eastAsia="ja-JP"/>
        </w:rPr>
        <w:t xml:space="preserve">Proposal </w:t>
      </w:r>
      <w:r w:rsidR="00544D8D">
        <w:rPr>
          <w:rFonts w:ascii="Times New Roman" w:eastAsia="Times New Roman" w:hAnsi="Times New Roman" w:cs="Times New Roman"/>
          <w:b/>
          <w:bCs/>
          <w:color w:val="auto"/>
          <w:sz w:val="20"/>
          <w:szCs w:val="20"/>
          <w:lang w:val="en-GB" w:eastAsia="ja-JP"/>
        </w:rPr>
        <w:t>4</w:t>
      </w:r>
      <w:r w:rsidRPr="00977798">
        <w:rPr>
          <w:rFonts w:ascii="Times New Roman" w:eastAsia="Times New Roman" w:hAnsi="Times New Roman" w:cs="Times New Roman"/>
          <w:b/>
          <w:bCs/>
          <w:color w:val="auto"/>
          <w:sz w:val="20"/>
          <w:szCs w:val="20"/>
          <w:lang w:val="en-GB" w:eastAsia="ja-JP"/>
        </w:rPr>
        <w:t xml:space="preserve">: </w:t>
      </w:r>
      <w:r w:rsidR="00C742B0">
        <w:rPr>
          <w:rFonts w:ascii="Times New Roman" w:eastAsiaTheme="minorEastAsia" w:hAnsi="Times New Roman" w:cs="Times New Roman"/>
          <w:color w:val="auto"/>
          <w:sz w:val="20"/>
          <w:szCs w:val="20"/>
          <w:lang w:val="en-GB"/>
        </w:rPr>
        <w:t>I</w:t>
      </w:r>
      <w:r w:rsidR="00C742B0" w:rsidRPr="00544D8D">
        <w:rPr>
          <w:rFonts w:ascii="Times New Roman" w:eastAsiaTheme="minorEastAsia" w:hAnsi="Times New Roman" w:cs="Times New Roman"/>
          <w:color w:val="auto"/>
          <w:sz w:val="20"/>
          <w:szCs w:val="20"/>
          <w:lang w:val="en-GB"/>
        </w:rPr>
        <w:t xml:space="preserve">t is proposed that all UEs (starting from Rel 18) would not follow ThreshServing, LowP of more than </w:t>
      </w:r>
      <w:r w:rsidR="00C742B0">
        <w:rPr>
          <w:rFonts w:ascii="Times New Roman" w:eastAsiaTheme="minorEastAsia" w:hAnsi="Times New Roman" w:cs="Times New Roman"/>
          <w:color w:val="auto"/>
          <w:sz w:val="20"/>
          <w:szCs w:val="20"/>
          <w:lang w:val="en-GB"/>
        </w:rPr>
        <w:t xml:space="preserve">6 </w:t>
      </w:r>
      <w:r w:rsidR="00C742B0" w:rsidRPr="00544D8D">
        <w:rPr>
          <w:rFonts w:ascii="Times New Roman" w:eastAsiaTheme="minorEastAsia" w:hAnsi="Times New Roman" w:cs="Times New Roman"/>
          <w:color w:val="auto"/>
          <w:sz w:val="20"/>
          <w:szCs w:val="20"/>
          <w:lang w:val="en-GB"/>
        </w:rPr>
        <w:t>dB</w:t>
      </w:r>
      <w:r w:rsidR="00613F90" w:rsidRPr="00977798">
        <w:rPr>
          <w:rFonts w:ascii="Times New Roman" w:eastAsia="Times New Roman" w:hAnsi="Times New Roman" w:cs="Times New Roman"/>
          <w:b/>
          <w:bCs/>
          <w:color w:val="auto"/>
          <w:sz w:val="20"/>
          <w:szCs w:val="20"/>
          <w:lang w:val="en-GB" w:eastAsia="ja-JP"/>
        </w:rPr>
        <w:t xml:space="preserve">. </w:t>
      </w:r>
    </w:p>
    <w:p w14:paraId="070C49E3" w14:textId="556736BA" w:rsidR="00515F85" w:rsidRDefault="00515F85" w:rsidP="005B269C">
      <w:pPr>
        <w:pStyle w:val="Default"/>
        <w:rPr>
          <w:rFonts w:ascii="Times New Roman" w:eastAsia="Times New Roman" w:hAnsi="Times New Roman" w:cs="Times New Roman"/>
          <w:b/>
          <w:bCs/>
          <w:color w:val="auto"/>
          <w:sz w:val="20"/>
          <w:szCs w:val="20"/>
          <w:lang w:val="en-GB" w:eastAsia="ja-JP"/>
        </w:rPr>
      </w:pPr>
    </w:p>
    <w:p w14:paraId="73AB6711" w14:textId="7683AB99" w:rsidR="00140593" w:rsidRDefault="00140593" w:rsidP="005B269C">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Reselection from 4G to 3G.</w:t>
      </w:r>
    </w:p>
    <w:p w14:paraId="345B0C43" w14:textId="4C73DDFE" w:rsidR="00140593" w:rsidRDefault="00140593" w:rsidP="005B269C">
      <w:pPr>
        <w:pStyle w:val="Default"/>
        <w:rPr>
          <w:rFonts w:ascii="Times New Roman" w:eastAsia="Times New Roman" w:hAnsi="Times New Roman" w:cs="Times New Roman"/>
          <w:b/>
          <w:bCs/>
          <w:color w:val="auto"/>
          <w:sz w:val="20"/>
          <w:szCs w:val="20"/>
          <w:lang w:val="en-GB" w:eastAsia="ja-JP"/>
        </w:rPr>
      </w:pPr>
    </w:p>
    <w:p w14:paraId="14182747" w14:textId="72BB95CE" w:rsidR="00140593" w:rsidRPr="00C66BDF" w:rsidRDefault="00140593" w:rsidP="005B269C">
      <w:pPr>
        <w:pStyle w:val="Default"/>
        <w:rPr>
          <w:rFonts w:ascii="Times New Roman" w:eastAsia="Times New Roman" w:hAnsi="Times New Roman" w:cs="Times New Roman"/>
          <w:color w:val="auto"/>
          <w:sz w:val="20"/>
          <w:szCs w:val="20"/>
          <w:lang w:val="en-GB" w:eastAsia="ja-JP"/>
        </w:rPr>
      </w:pPr>
      <w:r w:rsidRPr="00D05B8D">
        <w:rPr>
          <w:rFonts w:ascii="Times New Roman" w:eastAsia="Times New Roman" w:hAnsi="Times New Roman" w:cs="Times New Roman"/>
          <w:color w:val="auto"/>
          <w:sz w:val="20"/>
          <w:szCs w:val="20"/>
          <w:lang w:val="en-GB" w:eastAsia="ja-JP"/>
        </w:rPr>
        <w:t xml:space="preserve">The considerations applicable to </w:t>
      </w:r>
      <w:r w:rsidR="00D05B8D" w:rsidRPr="00D05B8D">
        <w:rPr>
          <w:rFonts w:ascii="Times New Roman" w:eastAsia="Times New Roman" w:hAnsi="Times New Roman" w:cs="Times New Roman"/>
          <w:color w:val="auto"/>
          <w:sz w:val="20"/>
          <w:szCs w:val="20"/>
          <w:lang w:val="en-GB" w:eastAsia="ja-JP"/>
        </w:rPr>
        <w:t>2G are generally also valid for 3G except  that SIB6</w:t>
      </w:r>
      <w:r w:rsidR="00B37E9D">
        <w:rPr>
          <w:rFonts w:ascii="Times New Roman" w:eastAsia="Times New Roman" w:hAnsi="Times New Roman" w:cs="Times New Roman"/>
          <w:color w:val="auto"/>
          <w:sz w:val="20"/>
          <w:szCs w:val="20"/>
          <w:lang w:val="en-GB" w:eastAsia="ja-JP"/>
        </w:rPr>
        <w:t xml:space="preserve"> and not SIB7</w:t>
      </w:r>
      <w:r w:rsidR="00D05B8D" w:rsidRPr="00D05B8D">
        <w:rPr>
          <w:rFonts w:ascii="Times New Roman" w:eastAsia="Times New Roman" w:hAnsi="Times New Roman" w:cs="Times New Roman"/>
          <w:color w:val="auto"/>
          <w:sz w:val="20"/>
          <w:szCs w:val="20"/>
          <w:lang w:val="en-GB" w:eastAsia="ja-JP"/>
        </w:rPr>
        <w:t xml:space="preserve"> is used for</w:t>
      </w:r>
      <w:r w:rsidR="00B37E9D">
        <w:rPr>
          <w:rFonts w:ascii="Times New Roman" w:eastAsia="Times New Roman" w:hAnsi="Times New Roman" w:cs="Times New Roman"/>
          <w:color w:val="auto"/>
          <w:sz w:val="20"/>
          <w:szCs w:val="20"/>
          <w:lang w:val="en-GB" w:eastAsia="ja-JP"/>
        </w:rPr>
        <w:t xml:space="preserve"> target cell evaluation</w:t>
      </w:r>
      <w:r w:rsidR="000B0CD8">
        <w:rPr>
          <w:rFonts w:ascii="Times New Roman" w:eastAsia="Times New Roman" w:hAnsi="Times New Roman" w:cs="Times New Roman"/>
          <w:color w:val="auto"/>
          <w:sz w:val="20"/>
          <w:szCs w:val="20"/>
          <w:lang w:val="en-GB" w:eastAsia="ja-JP"/>
        </w:rPr>
        <w:t xml:space="preserve"> and therefore the same approach could be chosen. </w:t>
      </w:r>
      <w:r w:rsidR="00D05B8D" w:rsidRPr="00D05B8D">
        <w:rPr>
          <w:rFonts w:ascii="Times New Roman" w:eastAsia="Times New Roman" w:hAnsi="Times New Roman" w:cs="Times New Roman"/>
          <w:color w:val="auto"/>
          <w:sz w:val="20"/>
          <w:szCs w:val="20"/>
          <w:lang w:val="en-GB" w:eastAsia="ja-JP"/>
        </w:rPr>
        <w:t xml:space="preserve"> </w:t>
      </w:r>
    </w:p>
    <w:p w14:paraId="5342D055" w14:textId="7DA1C37D" w:rsidR="00140593" w:rsidRDefault="00140593" w:rsidP="005B269C">
      <w:pPr>
        <w:pStyle w:val="Default"/>
        <w:rPr>
          <w:rFonts w:ascii="Times New Roman" w:eastAsia="Times New Roman" w:hAnsi="Times New Roman" w:cs="Times New Roman"/>
          <w:b/>
          <w:bCs/>
          <w:color w:val="auto"/>
          <w:sz w:val="20"/>
          <w:szCs w:val="20"/>
          <w:lang w:val="en-GB" w:eastAsia="ja-JP"/>
        </w:rPr>
      </w:pPr>
    </w:p>
    <w:p w14:paraId="41D58427" w14:textId="6D96635A" w:rsidR="000B0CD8" w:rsidRPr="00977798" w:rsidRDefault="000B0CD8" w:rsidP="005B269C">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 xml:space="preserve">Proposal </w:t>
      </w:r>
      <w:r w:rsidR="006A0D81">
        <w:rPr>
          <w:rFonts w:ascii="Times New Roman" w:eastAsia="Times New Roman" w:hAnsi="Times New Roman" w:cs="Times New Roman"/>
          <w:b/>
          <w:bCs/>
          <w:color w:val="auto"/>
          <w:sz w:val="20"/>
          <w:szCs w:val="20"/>
          <w:lang w:val="en-GB" w:eastAsia="ja-JP"/>
        </w:rPr>
        <w:t>5</w:t>
      </w:r>
      <w:r>
        <w:rPr>
          <w:rFonts w:ascii="Times New Roman" w:eastAsia="Times New Roman" w:hAnsi="Times New Roman" w:cs="Times New Roman"/>
          <w:b/>
          <w:bCs/>
          <w:color w:val="auto"/>
          <w:sz w:val="20"/>
          <w:szCs w:val="20"/>
          <w:lang w:val="en-GB" w:eastAsia="ja-JP"/>
        </w:rPr>
        <w:t xml:space="preserve">: It is </w:t>
      </w:r>
      <w:r w:rsidR="00AA6C6F">
        <w:rPr>
          <w:rFonts w:ascii="Times New Roman" w:eastAsia="Times New Roman" w:hAnsi="Times New Roman" w:cs="Times New Roman"/>
          <w:b/>
          <w:bCs/>
          <w:color w:val="auto"/>
          <w:sz w:val="20"/>
          <w:szCs w:val="20"/>
          <w:lang w:val="en-GB" w:eastAsia="ja-JP"/>
        </w:rPr>
        <w:t>proposed to adapt the same mechanism for reselections from 4G to 3G too.</w:t>
      </w:r>
    </w:p>
    <w:p w14:paraId="26667C23" w14:textId="77777777" w:rsidR="007460E7" w:rsidRDefault="007460E7" w:rsidP="005B269C">
      <w:pPr>
        <w:pStyle w:val="Default"/>
        <w:rPr>
          <w:rFonts w:ascii="Times New Roman" w:eastAsia="Times New Roman" w:hAnsi="Times New Roman" w:cs="Times New Roman"/>
          <w:b/>
          <w:bCs/>
          <w:color w:val="auto"/>
          <w:sz w:val="20"/>
          <w:szCs w:val="20"/>
          <w:lang w:val="en-GB" w:eastAsia="ja-JP"/>
        </w:rPr>
      </w:pPr>
    </w:p>
    <w:p w14:paraId="477863FE" w14:textId="37CAC71D" w:rsidR="00D252BF" w:rsidRPr="007C7DF7" w:rsidRDefault="00402CD8" w:rsidP="005B269C">
      <w:pPr>
        <w:pStyle w:val="Default"/>
        <w:rPr>
          <w:rFonts w:ascii="Times New Roman" w:eastAsia="Times New Roman" w:hAnsi="Times New Roman" w:cs="Times New Roman"/>
          <w:b/>
          <w:bCs/>
          <w:sz w:val="20"/>
          <w:szCs w:val="20"/>
          <w:u w:val="single"/>
          <w:lang w:val="en-GB" w:eastAsia="ja-JP"/>
        </w:rPr>
      </w:pPr>
      <w:r w:rsidRPr="007C7DF7">
        <w:rPr>
          <w:rFonts w:ascii="Times New Roman" w:eastAsia="Times New Roman" w:hAnsi="Times New Roman" w:cs="Times New Roman"/>
          <w:b/>
          <w:bCs/>
          <w:u w:val="single"/>
          <w:lang w:val="en-GB" w:eastAsia="ja-JP"/>
        </w:rPr>
        <w:t>Analys</w:t>
      </w:r>
      <w:r w:rsidR="00592A68" w:rsidRPr="007C7DF7">
        <w:rPr>
          <w:rFonts w:ascii="Times New Roman" w:eastAsia="Times New Roman" w:hAnsi="Times New Roman" w:cs="Times New Roman"/>
          <w:b/>
          <w:bCs/>
          <w:u w:val="single"/>
          <w:lang w:val="en-GB" w:eastAsia="ja-JP"/>
        </w:rPr>
        <w:t>is</w:t>
      </w:r>
      <w:r w:rsidRPr="007C7DF7">
        <w:rPr>
          <w:rFonts w:ascii="Times New Roman" w:eastAsia="Times New Roman" w:hAnsi="Times New Roman" w:cs="Times New Roman"/>
          <w:b/>
          <w:bCs/>
          <w:u w:val="single"/>
          <w:lang w:val="en-GB" w:eastAsia="ja-JP"/>
        </w:rPr>
        <w:t xml:space="preserve"> of the </w:t>
      </w:r>
      <w:r w:rsidR="00592A68" w:rsidRPr="007C7DF7">
        <w:rPr>
          <w:rFonts w:ascii="Times New Roman" w:eastAsia="Times New Roman" w:hAnsi="Times New Roman" w:cs="Times New Roman"/>
          <w:b/>
          <w:bCs/>
          <w:u w:val="single"/>
          <w:lang w:val="en-GB" w:eastAsia="ja-JP"/>
        </w:rPr>
        <w:t>second</w:t>
      </w:r>
      <w:r w:rsidRPr="007C7DF7">
        <w:rPr>
          <w:rFonts w:ascii="Times New Roman" w:eastAsia="Times New Roman" w:hAnsi="Times New Roman" w:cs="Times New Roman"/>
          <w:b/>
          <w:bCs/>
          <w:u w:val="single"/>
          <w:lang w:val="en-GB" w:eastAsia="ja-JP"/>
        </w:rPr>
        <w:t xml:space="preserve"> condition Srxlev</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sidRPr="007C7DF7">
        <w:rPr>
          <w:rFonts w:ascii="Times New Roman" w:eastAsia="Times New Roman" w:hAnsi="Times New Roman" w:cs="Times New Roman"/>
          <w:b/>
          <w:bCs/>
          <w:u w:val="single"/>
          <w:lang w:val="en-GB" w:eastAsia="ja-JP"/>
        </w:rPr>
        <w:t xml:space="preserve"> &gt; ThreshX, LowP (SIB7):</w:t>
      </w:r>
    </w:p>
    <w:p w14:paraId="70A0E442" w14:textId="77777777" w:rsidR="00402CD8" w:rsidRDefault="00402CD8" w:rsidP="005B269C">
      <w:pPr>
        <w:pStyle w:val="Default"/>
        <w:rPr>
          <w:rFonts w:ascii="Times New Roman" w:eastAsia="Times New Roman" w:hAnsi="Times New Roman" w:cs="Times New Roman"/>
          <w:b/>
          <w:bCs/>
          <w:sz w:val="20"/>
          <w:szCs w:val="20"/>
          <w:lang w:val="en-GB" w:eastAsia="ja-JP"/>
        </w:rPr>
      </w:pPr>
    </w:p>
    <w:p w14:paraId="6761A1C6" w14:textId="74E8BD9E" w:rsidR="00D252BF" w:rsidRDefault="00402CD8" w:rsidP="005B269C">
      <w:pPr>
        <w:pStyle w:val="Default"/>
        <w:rPr>
          <w:rFonts w:ascii="Times New Roman" w:eastAsia="Times New Roman" w:hAnsi="Times New Roman" w:cs="Times New Roman"/>
          <w:color w:val="auto"/>
          <w:sz w:val="20"/>
          <w:szCs w:val="20"/>
          <w:lang w:val="en-GB" w:eastAsia="ja-JP"/>
        </w:rPr>
      </w:pPr>
      <w:r w:rsidRPr="006B07F7">
        <w:rPr>
          <w:rFonts w:ascii="Times New Roman" w:eastAsia="Times New Roman" w:hAnsi="Times New Roman" w:cs="Times New Roman"/>
          <w:sz w:val="20"/>
          <w:szCs w:val="20"/>
          <w:lang w:val="en-GB" w:eastAsia="ja-JP"/>
        </w:rPr>
        <w:t>Srxlev</w:t>
      </w:r>
      <w:r w:rsidR="000F181C" w:rsidRPr="00042685">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042685">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Qrxlevmeas</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w:t>
      </w:r>
      <w:r w:rsidRPr="00D252BF">
        <w:rPr>
          <w:rFonts w:ascii="Times New Roman" w:eastAsia="Times New Roman" w:hAnsi="Times New Roman" w:cs="Times New Roman"/>
          <w:sz w:val="20"/>
          <w:szCs w:val="20"/>
          <w:lang w:val="en-GB" w:eastAsia="ja-JP"/>
        </w:rPr>
        <w:t>Qrxlevmin</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Pr>
          <w:rFonts w:ascii="Times New Roman" w:eastAsia="Times New Roman" w:hAnsi="Times New Roman" w:cs="Times New Roman"/>
          <w:sz w:val="20"/>
          <w:szCs w:val="20"/>
          <w:lang w:val="en-GB" w:eastAsia="ja-JP"/>
        </w:rPr>
        <w:t xml:space="preserve"> </w:t>
      </w:r>
      <w:r w:rsidR="00853A76">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 xml:space="preserve">as </w:t>
      </w:r>
      <w:r w:rsidR="00853A76">
        <w:rPr>
          <w:rFonts w:ascii="Times New Roman" w:eastAsia="Times New Roman" w:hAnsi="Times New Roman" w:cs="Times New Roman"/>
          <w:sz w:val="20"/>
          <w:szCs w:val="20"/>
          <w:lang w:val="en-GB" w:eastAsia="ja-JP"/>
        </w:rPr>
        <w:t xml:space="preserve">broadcast </w:t>
      </w:r>
      <w:r>
        <w:rPr>
          <w:rFonts w:ascii="Times New Roman" w:eastAsia="Times New Roman" w:hAnsi="Times New Roman" w:cs="Times New Roman"/>
          <w:sz w:val="20"/>
          <w:szCs w:val="20"/>
          <w:lang w:val="en-GB" w:eastAsia="ja-JP"/>
        </w:rPr>
        <w:t>in SIB7</w:t>
      </w:r>
      <w:r w:rsidR="00853A76">
        <w:rPr>
          <w:rFonts w:ascii="Times New Roman" w:eastAsia="Times New Roman" w:hAnsi="Times New Roman" w:cs="Times New Roman"/>
          <w:sz w:val="20"/>
          <w:szCs w:val="20"/>
          <w:lang w:val="en-GB" w:eastAsia="ja-JP"/>
        </w:rPr>
        <w:t xml:space="preserve"> by the serving LTE cell)</w:t>
      </w:r>
      <w:r>
        <w:rPr>
          <w:rFonts w:ascii="Times New Roman" w:eastAsia="Times New Roman" w:hAnsi="Times New Roman" w:cs="Times New Roman"/>
          <w:sz w:val="20"/>
          <w:szCs w:val="20"/>
          <w:lang w:val="en-GB" w:eastAsia="ja-JP"/>
        </w:rPr>
        <w:t>:</w:t>
      </w:r>
    </w:p>
    <w:p w14:paraId="2788150E" w14:textId="77777777" w:rsidR="00D252BF" w:rsidRPr="00A81EE7" w:rsidRDefault="00D252BF" w:rsidP="005B269C">
      <w:pPr>
        <w:pStyle w:val="Default"/>
        <w:rPr>
          <w:rFonts w:ascii="Times New Roman" w:eastAsia="Times New Roman" w:hAnsi="Times New Roman" w:cs="Times New Roman"/>
          <w:color w:val="auto"/>
          <w:sz w:val="20"/>
          <w:szCs w:val="20"/>
          <w:lang w:val="en-GB" w:eastAsia="ja-JP"/>
        </w:rPr>
      </w:pPr>
    </w:p>
    <w:p w14:paraId="2A9C71AF" w14:textId="723C4276" w:rsidR="005B269C" w:rsidRDefault="005B269C" w:rsidP="005B269C">
      <w:pPr>
        <w:rPr>
          <w:rFonts w:eastAsia="Times New Roman"/>
          <w:lang w:eastAsia="ja-JP"/>
        </w:rPr>
      </w:pPr>
      <w:r w:rsidRPr="00A81EE7">
        <w:rPr>
          <w:rFonts w:eastAsia="Times New Roman"/>
          <w:lang w:eastAsia="ja-JP"/>
        </w:rPr>
        <w:t>Parameter "Qrxlevmin" in TS 36.304 [4], minimum required RX level in the GSM cell. The actual value of Qrxlevmin in dBm = (</w:t>
      </w:r>
      <w:r w:rsidRPr="006B2025">
        <w:rPr>
          <w:rFonts w:eastAsia="Times New Roman"/>
          <w:lang w:eastAsia="ja-JP"/>
        </w:rPr>
        <w:t>field value</w:t>
      </w:r>
      <w:r w:rsidRPr="00A81EE7">
        <w:rPr>
          <w:rFonts w:eastAsia="Times New Roman"/>
          <w:lang w:eastAsia="ja-JP"/>
        </w:rPr>
        <w:t xml:space="preserve"> * 2) - 115.  </w:t>
      </w:r>
      <w:r>
        <w:rPr>
          <w:rFonts w:eastAsia="Times New Roman"/>
          <w:lang w:eastAsia="ja-JP"/>
        </w:rPr>
        <w:t xml:space="preserve">Field value is </w:t>
      </w:r>
      <w:r w:rsidRPr="006B2025">
        <w:rPr>
          <w:rFonts w:eastAsia="Times New Roman"/>
          <w:lang w:eastAsia="ja-JP"/>
        </w:rPr>
        <w:t>0-45</w:t>
      </w:r>
      <w:r>
        <w:rPr>
          <w:rFonts w:eastAsia="Times New Roman"/>
          <w:lang w:eastAsia="ja-JP"/>
        </w:rPr>
        <w:t xml:space="preserve"> </w:t>
      </w:r>
      <w:r w:rsidR="00D604C0">
        <w:rPr>
          <w:rFonts w:eastAsia="Times New Roman"/>
          <w:lang w:eastAsia="ja-JP"/>
        </w:rPr>
        <w:t>for</w:t>
      </w:r>
      <w:r>
        <w:rPr>
          <w:rFonts w:eastAsia="Times New Roman"/>
          <w:lang w:eastAsia="ja-JP"/>
        </w:rPr>
        <w:t xml:space="preserve"> SIB7. See </w:t>
      </w:r>
      <w:r w:rsidRPr="006B2025">
        <w:rPr>
          <w:rFonts w:eastAsia="Times New Roman"/>
          <w:lang w:eastAsia="ja-JP"/>
        </w:rPr>
        <w:t>q-RxLevMin</w:t>
      </w:r>
      <w:r w:rsidRPr="00A81EE7">
        <w:rPr>
          <w:rFonts w:eastAsia="Times New Roman"/>
          <w:lang w:eastAsia="ja-JP"/>
        </w:rPr>
        <w:t xml:space="preserve"> </w:t>
      </w:r>
      <w:r>
        <w:rPr>
          <w:rFonts w:eastAsia="Times New Roman"/>
          <w:lang w:eastAsia="ja-JP"/>
        </w:rPr>
        <w:t>in 36.331</w:t>
      </w:r>
      <w:r w:rsidR="002B1E45">
        <w:rPr>
          <w:rFonts w:eastAsia="Times New Roman"/>
          <w:lang w:eastAsia="ja-JP"/>
        </w:rPr>
        <w:t>.</w:t>
      </w:r>
      <w:r w:rsidR="00BF45C0">
        <w:rPr>
          <w:rFonts w:eastAsia="Times New Roman"/>
          <w:lang w:eastAsia="ja-JP"/>
        </w:rPr>
        <w:t xml:space="preserve"> By setting of </w:t>
      </w:r>
      <w:r w:rsidR="007F4B8D">
        <w:rPr>
          <w:rFonts w:eastAsia="Times New Roman"/>
          <w:lang w:eastAsia="ja-JP"/>
        </w:rPr>
        <w:t xml:space="preserve">“field value to 0” within SIB7, the minimum value of </w:t>
      </w:r>
      <w:r w:rsidR="00E30A59">
        <w:rPr>
          <w:rFonts w:eastAsia="Times New Roman"/>
          <w:lang w:eastAsia="ja-JP"/>
        </w:rPr>
        <w:t>Q</w:t>
      </w:r>
      <w:r w:rsidR="00E30A59" w:rsidRPr="00D252BF">
        <w:rPr>
          <w:rFonts w:eastAsia="Times New Roman"/>
          <w:lang w:eastAsia="ja-JP"/>
        </w:rPr>
        <w:t>rxlevmin</w:t>
      </w:r>
      <w:r w:rsidR="00E30A59" w:rsidRPr="00B971B9">
        <w:rPr>
          <w:rFonts w:eastAsia="Times New Roman"/>
          <w:vertAlign w:val="subscript"/>
          <w:lang w:eastAsia="ja-JP"/>
        </w:rPr>
        <w:t>neig</w:t>
      </w:r>
      <w:r w:rsidR="00E30A59">
        <w:rPr>
          <w:rFonts w:eastAsia="Times New Roman"/>
          <w:vertAlign w:val="subscript"/>
          <w:lang w:eastAsia="ja-JP"/>
        </w:rPr>
        <w:t>h</w:t>
      </w:r>
      <w:r w:rsidR="00E30A59" w:rsidRPr="00B971B9">
        <w:rPr>
          <w:rFonts w:eastAsia="Times New Roman"/>
          <w:vertAlign w:val="subscript"/>
          <w:lang w:eastAsia="ja-JP"/>
        </w:rPr>
        <w:t>bour</w:t>
      </w:r>
      <w:r w:rsidR="00E30A59">
        <w:rPr>
          <w:rFonts w:eastAsia="Times New Roman"/>
          <w:lang w:eastAsia="ja-JP"/>
        </w:rPr>
        <w:t xml:space="preserve"> </w:t>
      </w:r>
      <w:r w:rsidR="00E30A59" w:rsidRPr="00C46269">
        <w:rPr>
          <w:rFonts w:eastAsia="Times New Roman"/>
          <w:lang w:eastAsia="ja-JP"/>
        </w:rPr>
        <w:t>of the target is -115 d</w:t>
      </w:r>
      <w:r w:rsidR="00CF0420">
        <w:rPr>
          <w:rFonts w:eastAsia="Times New Roman"/>
          <w:lang w:eastAsia="ja-JP"/>
        </w:rPr>
        <w:t>B</w:t>
      </w:r>
      <w:r w:rsidR="00E30A59" w:rsidRPr="00C46269">
        <w:rPr>
          <w:rFonts w:eastAsia="Times New Roman"/>
          <w:lang w:eastAsia="ja-JP"/>
        </w:rPr>
        <w:t>m</w:t>
      </w:r>
      <w:r w:rsidR="002B6BBF">
        <w:rPr>
          <w:rFonts w:eastAsia="Times New Roman"/>
          <w:lang w:eastAsia="ja-JP"/>
        </w:rPr>
        <w:t>.</w:t>
      </w:r>
    </w:p>
    <w:p w14:paraId="23E91A91" w14:textId="67929640" w:rsidR="00DF7F8A" w:rsidRPr="00892E1B" w:rsidRDefault="00DF7F8A" w:rsidP="005B269C">
      <w:pPr>
        <w:rPr>
          <w:rFonts w:eastAsia="Times New Roman"/>
          <w:b/>
          <w:bCs/>
          <w:lang w:eastAsia="ja-JP"/>
        </w:rPr>
      </w:pPr>
      <w:r w:rsidRPr="00351236">
        <w:rPr>
          <w:rFonts w:eastAsia="Times New Roman"/>
          <w:b/>
          <w:bCs/>
          <w:lang w:eastAsia="ja-JP"/>
        </w:rPr>
        <w:t xml:space="preserve">Observation </w:t>
      </w:r>
      <w:r w:rsidR="005F4086">
        <w:rPr>
          <w:rFonts w:eastAsia="Times New Roman"/>
          <w:b/>
          <w:bCs/>
          <w:lang w:eastAsia="ja-JP"/>
        </w:rPr>
        <w:t>3</w:t>
      </w:r>
      <w:r w:rsidRPr="00351236">
        <w:rPr>
          <w:rFonts w:eastAsia="Times New Roman"/>
          <w:b/>
          <w:bCs/>
          <w:lang w:eastAsia="ja-JP"/>
        </w:rPr>
        <w:t>:</w:t>
      </w:r>
      <w:r>
        <w:rPr>
          <w:rFonts w:eastAsia="Times New Roman"/>
          <w:b/>
          <w:bCs/>
          <w:lang w:eastAsia="ja-JP"/>
        </w:rPr>
        <w:t xml:space="preserve"> </w:t>
      </w:r>
      <w:r w:rsidR="00B96B74" w:rsidRPr="00892E1B">
        <w:rPr>
          <w:rFonts w:eastAsia="Times New Roman"/>
          <w:b/>
          <w:bCs/>
          <w:lang w:eastAsia="ja-JP"/>
        </w:rPr>
        <w:t xml:space="preserve">A </w:t>
      </w:r>
      <w:r w:rsidR="008E4648" w:rsidRPr="00892E1B">
        <w:rPr>
          <w:rFonts w:eastAsia="Times New Roman"/>
          <w:b/>
          <w:bCs/>
          <w:lang w:eastAsia="ja-JP"/>
        </w:rPr>
        <w:t>false 4G base station would set the</w:t>
      </w:r>
      <w:r w:rsidR="00F9320E" w:rsidRPr="00892E1B">
        <w:rPr>
          <w:rFonts w:eastAsia="Times New Roman"/>
          <w:b/>
          <w:bCs/>
          <w:lang w:eastAsia="ja-JP"/>
        </w:rPr>
        <w:t xml:space="preserve"> GSM value of </w:t>
      </w:r>
      <w:r w:rsidR="008E4648" w:rsidRPr="00892E1B">
        <w:rPr>
          <w:rFonts w:eastAsia="Times New Roman"/>
          <w:b/>
          <w:bCs/>
          <w:lang w:eastAsia="ja-JP"/>
        </w:rPr>
        <w:t>Qrxlevmin</w:t>
      </w:r>
      <w:r w:rsidR="0068479A" w:rsidRPr="00237671">
        <w:rPr>
          <w:rFonts w:eastAsia="Times New Roman"/>
          <w:b/>
          <w:bCs/>
          <w:vertAlign w:val="subscript"/>
          <w:lang w:eastAsia="ja-JP"/>
        </w:rPr>
        <w:t xml:space="preserve">neighbour </w:t>
      </w:r>
      <w:r w:rsidR="00F9320E" w:rsidRPr="00237671">
        <w:rPr>
          <w:rFonts w:eastAsia="Times New Roman"/>
          <w:b/>
          <w:bCs/>
          <w:lang w:eastAsia="ja-JP"/>
        </w:rPr>
        <w:t xml:space="preserve">(in SIB 7) </w:t>
      </w:r>
      <w:r w:rsidR="0068479A" w:rsidRPr="00237671">
        <w:rPr>
          <w:rFonts w:eastAsia="Times New Roman"/>
          <w:b/>
          <w:bCs/>
          <w:lang w:eastAsia="ja-JP"/>
        </w:rPr>
        <w:t>to the lowest possible value</w:t>
      </w:r>
      <w:r w:rsidR="00892E1B" w:rsidRPr="00237671">
        <w:rPr>
          <w:rFonts w:eastAsia="Times New Roman"/>
          <w:b/>
          <w:bCs/>
          <w:lang w:eastAsia="ja-JP"/>
        </w:rPr>
        <w:t xml:space="preserve"> to encourage reselection to the 2G false base station</w:t>
      </w:r>
      <w:r w:rsidR="00082E3E">
        <w:rPr>
          <w:rFonts w:eastAsia="Times New Roman"/>
          <w:b/>
          <w:bCs/>
          <w:lang w:eastAsia="ja-JP"/>
        </w:rPr>
        <w:t>. H</w:t>
      </w:r>
      <w:r w:rsidR="00D52877">
        <w:rPr>
          <w:rFonts w:eastAsia="Times New Roman"/>
          <w:b/>
          <w:bCs/>
          <w:lang w:eastAsia="ja-JP"/>
        </w:rPr>
        <w:t>owever it might also</w:t>
      </w:r>
      <w:r w:rsidR="00EA1D0B">
        <w:rPr>
          <w:rFonts w:eastAsia="Times New Roman"/>
          <w:b/>
          <w:bCs/>
          <w:lang w:eastAsia="ja-JP"/>
        </w:rPr>
        <w:t xml:space="preserve"> be</w:t>
      </w:r>
      <w:r w:rsidR="00D52877">
        <w:rPr>
          <w:rFonts w:eastAsia="Times New Roman"/>
          <w:b/>
          <w:bCs/>
          <w:lang w:eastAsia="ja-JP"/>
        </w:rPr>
        <w:t xml:space="preserve"> a normal NW</w:t>
      </w:r>
      <w:r w:rsidR="000B5E60">
        <w:rPr>
          <w:rFonts w:eastAsia="Times New Roman"/>
          <w:b/>
          <w:bCs/>
          <w:lang w:eastAsia="ja-JP"/>
        </w:rPr>
        <w:t xml:space="preserve"> using these values</w:t>
      </w:r>
      <w:r w:rsidR="006706D0">
        <w:rPr>
          <w:rFonts w:eastAsia="Times New Roman"/>
          <w:b/>
          <w:bCs/>
          <w:lang w:eastAsia="ja-JP"/>
        </w:rPr>
        <w:t xml:space="preserve"> as </w:t>
      </w:r>
      <w:r w:rsidR="00D31D66">
        <w:rPr>
          <w:rFonts w:eastAsia="Times New Roman"/>
          <w:b/>
          <w:bCs/>
          <w:lang w:eastAsia="ja-JP"/>
        </w:rPr>
        <w:t xml:space="preserve">the threshold </w:t>
      </w:r>
      <w:r w:rsidR="00D31D66" w:rsidRPr="002B6BBF">
        <w:rPr>
          <w:rFonts w:eastAsia="Times New Roman"/>
          <w:b/>
          <w:bCs/>
          <w:lang w:eastAsia="ja-JP"/>
        </w:rPr>
        <w:t xml:space="preserve">ThreshX, LowP can </w:t>
      </w:r>
      <w:r w:rsidR="00126F3F" w:rsidRPr="002B6BBF">
        <w:rPr>
          <w:rFonts w:eastAsia="Times New Roman"/>
          <w:b/>
          <w:bCs/>
          <w:lang w:eastAsia="ja-JP"/>
        </w:rPr>
        <w:t>influence reselection happens</w:t>
      </w:r>
      <w:r w:rsidR="00D31D66">
        <w:rPr>
          <w:rFonts w:eastAsia="Times New Roman"/>
          <w:b/>
          <w:bCs/>
          <w:lang w:eastAsia="ja-JP"/>
        </w:rPr>
        <w:t xml:space="preserve"> </w:t>
      </w:r>
      <w:r w:rsidR="004B3AB1">
        <w:rPr>
          <w:rFonts w:eastAsia="Times New Roman"/>
          <w:b/>
          <w:bCs/>
          <w:lang w:eastAsia="ja-JP"/>
        </w:rPr>
        <w:t>too</w:t>
      </w:r>
      <w:r w:rsidR="00246CC7">
        <w:rPr>
          <w:rFonts w:eastAsia="Times New Roman"/>
          <w:b/>
          <w:bCs/>
          <w:lang w:eastAsia="ja-JP"/>
        </w:rPr>
        <w:t>.</w:t>
      </w:r>
    </w:p>
    <w:p w14:paraId="40ACF68E" w14:textId="556CF92C" w:rsidR="00DF7F8A" w:rsidRDefault="00DF7F8A" w:rsidP="005B269C">
      <w:pPr>
        <w:rPr>
          <w:rFonts w:eastAsia="Times New Roman"/>
          <w:lang w:eastAsia="ja-JP"/>
        </w:rPr>
      </w:pPr>
      <w:r w:rsidRPr="006B2025">
        <w:rPr>
          <w:rFonts w:eastAsia="Times New Roman"/>
          <w:lang w:eastAsia="ja-JP"/>
        </w:rPr>
        <w:t xml:space="preserve">ThreshX, LowP provides a threshold for </w:t>
      </w:r>
      <w:r w:rsidR="002D3011" w:rsidRPr="006B2025">
        <w:rPr>
          <w:rFonts w:eastAsia="Times New Roman"/>
          <w:lang w:eastAsia="ja-JP"/>
        </w:rPr>
        <w:t>reselection</w:t>
      </w:r>
      <w:r w:rsidRPr="006B2025">
        <w:rPr>
          <w:rFonts w:eastAsia="Times New Roman"/>
          <w:lang w:eastAsia="ja-JP"/>
        </w:rPr>
        <w:t xml:space="preserve"> and </w:t>
      </w:r>
      <w:r w:rsidR="007B524D">
        <w:rPr>
          <w:rFonts w:eastAsia="Times New Roman"/>
          <w:lang w:eastAsia="ja-JP"/>
        </w:rPr>
        <w:t>the</w:t>
      </w:r>
      <w:r w:rsidRPr="006B2025">
        <w:rPr>
          <w:rFonts w:eastAsia="Times New Roman"/>
          <w:lang w:eastAsia="ja-JP"/>
        </w:rPr>
        <w:t xml:space="preserve"> bigger it is</w:t>
      </w:r>
      <w:r w:rsidR="00E77B83">
        <w:rPr>
          <w:rFonts w:eastAsia="Times New Roman"/>
          <w:lang w:eastAsia="ja-JP"/>
        </w:rPr>
        <w:t>,</w:t>
      </w:r>
      <w:r w:rsidRPr="006B2025">
        <w:rPr>
          <w:rFonts w:eastAsia="Times New Roman"/>
          <w:lang w:eastAsia="ja-JP"/>
        </w:rPr>
        <w:t xml:space="preserve"> </w:t>
      </w:r>
      <w:r w:rsidR="007B524D">
        <w:rPr>
          <w:rFonts w:eastAsia="Times New Roman"/>
          <w:lang w:eastAsia="ja-JP"/>
        </w:rPr>
        <w:t>the</w:t>
      </w:r>
      <w:r w:rsidRPr="006B2025">
        <w:rPr>
          <w:rFonts w:eastAsia="Times New Roman"/>
          <w:lang w:eastAsia="ja-JP"/>
        </w:rPr>
        <w:t xml:space="preserve"> higher is the difference between the </w:t>
      </w:r>
      <w:r w:rsidRPr="00D252BF">
        <w:rPr>
          <w:rFonts w:eastAsia="Times New Roman"/>
          <w:lang w:eastAsia="ja-JP"/>
        </w:rPr>
        <w:t>Qrxlevmin</w:t>
      </w:r>
      <w:r w:rsidR="00892E1B" w:rsidRPr="00B971B9">
        <w:rPr>
          <w:rFonts w:eastAsia="Times New Roman"/>
          <w:vertAlign w:val="subscript"/>
          <w:lang w:eastAsia="ja-JP"/>
        </w:rPr>
        <w:t>neig</w:t>
      </w:r>
      <w:r w:rsidR="00892E1B">
        <w:rPr>
          <w:rFonts w:eastAsia="Times New Roman"/>
          <w:vertAlign w:val="subscript"/>
          <w:lang w:eastAsia="ja-JP"/>
        </w:rPr>
        <w:t>h</w:t>
      </w:r>
      <w:r w:rsidR="00892E1B" w:rsidRPr="00B971B9">
        <w:rPr>
          <w:rFonts w:eastAsia="Times New Roman"/>
          <w:vertAlign w:val="subscript"/>
          <w:lang w:eastAsia="ja-JP"/>
        </w:rPr>
        <w:t>bour</w:t>
      </w:r>
      <w:r>
        <w:rPr>
          <w:rFonts w:eastAsia="Times New Roman"/>
          <w:lang w:eastAsia="ja-JP"/>
        </w:rPr>
        <w:t xml:space="preserve"> </w:t>
      </w:r>
      <w:r w:rsidRPr="006B2025">
        <w:rPr>
          <w:rFonts w:eastAsia="Times New Roman"/>
          <w:lang w:eastAsia="ja-JP"/>
        </w:rPr>
        <w:t xml:space="preserve">of the target and </w:t>
      </w:r>
      <w:r w:rsidR="002D3011">
        <w:rPr>
          <w:rFonts w:eastAsia="Times New Roman"/>
          <w:lang w:eastAsia="ja-JP"/>
        </w:rPr>
        <w:t xml:space="preserve">the measured </w:t>
      </w:r>
      <w:r w:rsidR="0089508B">
        <w:rPr>
          <w:rFonts w:eastAsia="Times New Roman"/>
          <w:lang w:eastAsia="ja-JP"/>
        </w:rPr>
        <w:t xml:space="preserve">neighbour </w:t>
      </w:r>
      <w:r w:rsidR="002D3011">
        <w:rPr>
          <w:rFonts w:eastAsia="Times New Roman"/>
          <w:lang w:eastAsia="ja-JP"/>
        </w:rPr>
        <w:t xml:space="preserve">cell </w:t>
      </w:r>
      <w:r w:rsidR="0089508B">
        <w:rPr>
          <w:rFonts w:eastAsia="Times New Roman"/>
          <w:lang w:eastAsia="ja-JP"/>
        </w:rPr>
        <w:t>signal strength</w:t>
      </w:r>
      <w:r w:rsidR="002D3011">
        <w:rPr>
          <w:rFonts w:eastAsia="Times New Roman"/>
          <w:lang w:eastAsia="ja-JP"/>
        </w:rPr>
        <w:t xml:space="preserve"> when the </w:t>
      </w:r>
      <w:r w:rsidRPr="006B2025">
        <w:rPr>
          <w:rFonts w:eastAsia="Times New Roman"/>
          <w:lang w:eastAsia="ja-JP"/>
        </w:rPr>
        <w:t>reselection happen</w:t>
      </w:r>
      <w:r w:rsidR="007B524D">
        <w:rPr>
          <w:rFonts w:eastAsia="Times New Roman"/>
          <w:lang w:eastAsia="ja-JP"/>
        </w:rPr>
        <w:t>s</w:t>
      </w:r>
      <w:r w:rsidR="002D3011" w:rsidRPr="006B2025">
        <w:rPr>
          <w:rFonts w:eastAsia="Times New Roman"/>
          <w:lang w:eastAsia="ja-JP"/>
        </w:rPr>
        <w:t>.</w:t>
      </w:r>
      <w:r w:rsidR="002D3011">
        <w:rPr>
          <w:rFonts w:eastAsia="Times New Roman"/>
          <w:lang w:eastAsia="ja-JP"/>
        </w:rPr>
        <w:t xml:space="preserve"> In our </w:t>
      </w:r>
      <w:r w:rsidR="000E5D04">
        <w:rPr>
          <w:rFonts w:eastAsia="Times New Roman"/>
          <w:lang w:eastAsia="ja-JP"/>
        </w:rPr>
        <w:t xml:space="preserve">two </w:t>
      </w:r>
      <w:r w:rsidR="002D3011">
        <w:rPr>
          <w:rFonts w:eastAsia="Times New Roman"/>
          <w:lang w:eastAsia="ja-JP"/>
        </w:rPr>
        <w:t>example</w:t>
      </w:r>
      <w:r w:rsidR="001C382C">
        <w:rPr>
          <w:rFonts w:eastAsia="Times New Roman"/>
          <w:lang w:eastAsia="ja-JP"/>
        </w:rPr>
        <w:t>s</w:t>
      </w:r>
      <w:r w:rsidR="002D3011">
        <w:rPr>
          <w:rFonts w:eastAsia="Times New Roman"/>
          <w:lang w:eastAsia="ja-JP"/>
        </w:rPr>
        <w:t xml:space="preserve"> above</w:t>
      </w:r>
      <w:r w:rsidR="000E5D04">
        <w:rPr>
          <w:rFonts w:eastAsia="Times New Roman"/>
          <w:lang w:eastAsia="ja-JP"/>
        </w:rPr>
        <w:t>,</w:t>
      </w:r>
      <w:r w:rsidR="002D3011">
        <w:rPr>
          <w:rFonts w:eastAsia="Times New Roman"/>
          <w:lang w:eastAsia="ja-JP"/>
        </w:rPr>
        <w:t xml:space="preserve"> the measured </w:t>
      </w:r>
      <w:r w:rsidR="000E5D04">
        <w:rPr>
          <w:rFonts w:eastAsia="Times New Roman"/>
          <w:lang w:eastAsia="ja-JP"/>
        </w:rPr>
        <w:t xml:space="preserve">GSM </w:t>
      </w:r>
      <w:r w:rsidR="001C382C">
        <w:rPr>
          <w:rFonts w:eastAsia="Times New Roman"/>
          <w:lang w:eastAsia="ja-JP"/>
        </w:rPr>
        <w:t xml:space="preserve">neighbour cell signal strength </w:t>
      </w:r>
      <w:r w:rsidR="002D3011">
        <w:rPr>
          <w:rFonts w:eastAsia="Times New Roman"/>
          <w:lang w:eastAsia="ja-JP"/>
        </w:rPr>
        <w:t xml:space="preserve">level would </w:t>
      </w:r>
      <w:r w:rsidR="004205B2">
        <w:rPr>
          <w:rFonts w:eastAsia="Times New Roman"/>
          <w:lang w:eastAsia="ja-JP"/>
        </w:rPr>
        <w:t>need to be above</w:t>
      </w:r>
      <w:r w:rsidR="002D3011">
        <w:rPr>
          <w:rFonts w:eastAsia="Times New Roman"/>
          <w:lang w:eastAsia="ja-JP"/>
        </w:rPr>
        <w:t xml:space="preserve"> </w:t>
      </w:r>
      <w:r w:rsidR="000E5D04">
        <w:rPr>
          <w:rFonts w:eastAsia="Times New Roman"/>
          <w:lang w:eastAsia="ja-JP"/>
        </w:rPr>
        <w:t>either</w:t>
      </w:r>
      <w:r w:rsidR="002D3011">
        <w:rPr>
          <w:rFonts w:eastAsia="Times New Roman"/>
          <w:lang w:eastAsia="ja-JP"/>
        </w:rPr>
        <w:t xml:space="preserve"> </w:t>
      </w:r>
      <w:r w:rsidR="000C5C0A">
        <w:rPr>
          <w:rFonts w:eastAsia="Times New Roman"/>
          <w:lang w:eastAsia="ja-JP"/>
        </w:rPr>
        <w:t xml:space="preserve">  </w:t>
      </w:r>
      <w:r w:rsidR="000E5D04">
        <w:rPr>
          <w:rFonts w:eastAsia="Times New Roman"/>
          <w:lang w:eastAsia="ja-JP"/>
        </w:rPr>
        <w:t xml:space="preserve"> </w:t>
      </w:r>
      <w:r w:rsidR="002D3011">
        <w:rPr>
          <w:rFonts w:eastAsia="Times New Roman"/>
          <w:lang w:eastAsia="ja-JP"/>
        </w:rPr>
        <w:t>-105 d</w:t>
      </w:r>
      <w:r w:rsidR="0070201E">
        <w:rPr>
          <w:rFonts w:eastAsia="Times New Roman"/>
          <w:lang w:eastAsia="ja-JP"/>
        </w:rPr>
        <w:t>B</w:t>
      </w:r>
      <w:r w:rsidR="002D3011">
        <w:rPr>
          <w:rFonts w:eastAsia="Times New Roman"/>
          <w:lang w:eastAsia="ja-JP"/>
        </w:rPr>
        <w:t>m.</w:t>
      </w:r>
    </w:p>
    <w:p w14:paraId="7127E493" w14:textId="7E2EFB79" w:rsidR="00945C23" w:rsidRDefault="002D3011" w:rsidP="00945C23">
      <w:pPr>
        <w:rPr>
          <w:rFonts w:eastAsia="Times New Roman"/>
          <w:b/>
          <w:bCs/>
          <w:lang w:eastAsia="ja-JP"/>
        </w:rPr>
      </w:pPr>
      <w:r w:rsidRPr="002D3011">
        <w:rPr>
          <w:rFonts w:eastAsia="Times New Roman"/>
          <w:b/>
          <w:bCs/>
          <w:lang w:eastAsia="ja-JP"/>
        </w:rPr>
        <w:t xml:space="preserve">Observation </w:t>
      </w:r>
      <w:r w:rsidR="005F4086">
        <w:rPr>
          <w:rFonts w:eastAsia="Times New Roman"/>
          <w:b/>
          <w:bCs/>
          <w:lang w:eastAsia="ja-JP"/>
        </w:rPr>
        <w:t>4</w:t>
      </w:r>
      <w:r w:rsidRPr="002D3011">
        <w:rPr>
          <w:rFonts w:eastAsia="Times New Roman"/>
          <w:b/>
          <w:bCs/>
          <w:lang w:eastAsia="ja-JP"/>
        </w:rPr>
        <w:t xml:space="preserve">: </w:t>
      </w:r>
      <w:r w:rsidR="00945C23" w:rsidRPr="00892E1B">
        <w:rPr>
          <w:rFonts w:eastAsia="Times New Roman"/>
          <w:b/>
          <w:bCs/>
          <w:lang w:eastAsia="ja-JP"/>
        </w:rPr>
        <w:t xml:space="preserve">A false 4G base station would set the GSM value of </w:t>
      </w:r>
      <w:r w:rsidR="000322B5">
        <w:rPr>
          <w:rFonts w:eastAsia="Times New Roman"/>
          <w:b/>
          <w:bCs/>
          <w:lang w:eastAsia="ja-JP"/>
        </w:rPr>
        <w:t>ThreshX</w:t>
      </w:r>
      <w:r w:rsidR="00945C23" w:rsidRPr="00B971B9">
        <w:rPr>
          <w:rFonts w:eastAsia="Times New Roman"/>
          <w:b/>
          <w:bCs/>
          <w:lang w:eastAsia="ja-JP"/>
        </w:rPr>
        <w:t xml:space="preserve"> to the lowest possible value to encourage reselection to the 2G false base station</w:t>
      </w:r>
      <w:r w:rsidR="00AD492F">
        <w:rPr>
          <w:rFonts w:eastAsia="Times New Roman"/>
          <w:b/>
          <w:bCs/>
          <w:lang w:eastAsia="ja-JP"/>
        </w:rPr>
        <w:t xml:space="preserve">, </w:t>
      </w:r>
      <w:r w:rsidR="00AD492F" w:rsidRPr="001C1F3A">
        <w:rPr>
          <w:rFonts w:eastAsia="Times New Roman"/>
          <w:b/>
          <w:bCs/>
          <w:lang w:eastAsia="ja-JP"/>
        </w:rPr>
        <w:t xml:space="preserve">but </w:t>
      </w:r>
      <w:r w:rsidR="00E8245F" w:rsidRPr="001C1F3A">
        <w:rPr>
          <w:rFonts w:eastAsia="Times New Roman"/>
          <w:b/>
          <w:bCs/>
          <w:lang w:eastAsia="ja-JP"/>
        </w:rPr>
        <w:t>equally</w:t>
      </w:r>
      <w:r w:rsidR="00AD492F" w:rsidRPr="001C1F3A">
        <w:rPr>
          <w:rFonts w:eastAsia="Times New Roman"/>
          <w:b/>
          <w:bCs/>
          <w:lang w:eastAsia="ja-JP"/>
        </w:rPr>
        <w:t xml:space="preserve"> it might be a real operator</w:t>
      </w:r>
      <w:r w:rsidR="00E8245F" w:rsidRPr="001C1F3A">
        <w:rPr>
          <w:rFonts w:eastAsia="Times New Roman"/>
          <w:b/>
          <w:bCs/>
          <w:lang w:eastAsia="ja-JP"/>
        </w:rPr>
        <w:t xml:space="preserve"> if it sets</w:t>
      </w:r>
      <w:r w:rsidR="00E8245F">
        <w:rPr>
          <w:rFonts w:eastAsia="Times New Roman"/>
          <w:b/>
          <w:bCs/>
          <w:lang w:eastAsia="ja-JP"/>
        </w:rPr>
        <w:t xml:space="preserve"> </w:t>
      </w:r>
      <w:r w:rsidR="00E8245F" w:rsidRPr="00681BD8">
        <w:rPr>
          <w:rFonts w:eastAsia="Times New Roman"/>
          <w:b/>
          <w:bCs/>
          <w:lang w:eastAsia="ja-JP"/>
        </w:rPr>
        <w:t>Qrxlevmin</w:t>
      </w:r>
      <w:r w:rsidR="00E8245F" w:rsidRPr="00B971B9">
        <w:rPr>
          <w:rFonts w:eastAsia="Times New Roman"/>
          <w:vertAlign w:val="subscript"/>
          <w:lang w:eastAsia="ja-JP"/>
        </w:rPr>
        <w:t>neig</w:t>
      </w:r>
      <w:r w:rsidR="00E8245F">
        <w:rPr>
          <w:rFonts w:eastAsia="Times New Roman"/>
          <w:vertAlign w:val="subscript"/>
          <w:lang w:eastAsia="ja-JP"/>
        </w:rPr>
        <w:t>h</w:t>
      </w:r>
      <w:r w:rsidR="00E8245F" w:rsidRPr="00B971B9">
        <w:rPr>
          <w:rFonts w:eastAsia="Times New Roman"/>
          <w:vertAlign w:val="subscript"/>
          <w:lang w:eastAsia="ja-JP"/>
        </w:rPr>
        <w:t>bour</w:t>
      </w:r>
      <w:r w:rsidR="00E8245F">
        <w:rPr>
          <w:rFonts w:eastAsia="Times New Roman"/>
          <w:vertAlign w:val="subscript"/>
          <w:lang w:eastAsia="ja-JP"/>
        </w:rPr>
        <w:t xml:space="preserve"> </w:t>
      </w:r>
      <w:r w:rsidR="00E8245F" w:rsidRPr="001C1F3A">
        <w:rPr>
          <w:rFonts w:eastAsia="Times New Roman"/>
          <w:b/>
          <w:bCs/>
          <w:lang w:eastAsia="ja-JP"/>
        </w:rPr>
        <w:t xml:space="preserve">to the higher value </w:t>
      </w:r>
    </w:p>
    <w:p w14:paraId="79E28ADD" w14:textId="242F4872" w:rsidR="00CF18FD" w:rsidRPr="00927D23" w:rsidRDefault="00EC2470" w:rsidP="00A81EE7">
      <w:pPr>
        <w:pStyle w:val="B1"/>
        <w:ind w:left="0" w:firstLine="0"/>
        <w:rPr>
          <w:rFonts w:ascii="Arial" w:eastAsiaTheme="minorEastAsia" w:hAnsi="Arial"/>
          <w:b/>
          <w:bCs/>
          <w:sz w:val="32"/>
          <w:lang w:eastAsia="en-US"/>
        </w:rPr>
      </w:pPr>
      <w:r w:rsidRPr="00927D23">
        <w:rPr>
          <w:rFonts w:ascii="Arial" w:eastAsiaTheme="minorEastAsia" w:hAnsi="Arial"/>
          <w:b/>
          <w:bCs/>
          <w:sz w:val="32"/>
          <w:lang w:eastAsia="en-US"/>
        </w:rPr>
        <w:t>Measurements</w:t>
      </w:r>
    </w:p>
    <w:p w14:paraId="02F64224" w14:textId="67A0D322" w:rsidR="006B07F7" w:rsidRDefault="00CF18FD" w:rsidP="00CE116E">
      <w:pPr>
        <w:pStyle w:val="B1"/>
        <w:ind w:left="0" w:firstLine="0"/>
      </w:pPr>
      <w:r>
        <w:t>The spider network need first to trigger the UE to perform measurements on the frequencies</w:t>
      </w:r>
      <w:r w:rsidR="007B524D">
        <w:t xml:space="preserve"> </w:t>
      </w:r>
      <w:r w:rsidR="00376ED1">
        <w:t xml:space="preserve">(see </w:t>
      </w:r>
      <w:r w:rsidR="007B524D" w:rsidRPr="00E26215">
        <w:t>5.2.4.2</w:t>
      </w:r>
      <w:r w:rsidR="007B524D">
        <w:t xml:space="preserve"> of 36.304</w:t>
      </w:r>
      <w:r w:rsidR="00376ED1">
        <w:t>)</w:t>
      </w:r>
      <w:r w:rsidR="006B07F7">
        <w:t>:</w:t>
      </w:r>
    </w:p>
    <w:p w14:paraId="3C540A50" w14:textId="77777777" w:rsidR="006B07F7" w:rsidRDefault="006B07F7" w:rsidP="00CE116E">
      <w:pPr>
        <w:pStyle w:val="B1"/>
        <w:ind w:left="360" w:firstLine="0"/>
      </w:pPr>
      <w:r w:rsidRPr="006B07F7">
        <w:rPr>
          <w:noProof/>
        </w:rPr>
        <w:drawing>
          <wp:inline distT="0" distB="0" distL="0" distR="0" wp14:anchorId="26A841BD" wp14:editId="1FEEB798">
            <wp:extent cx="5738357" cy="708721"/>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8357" cy="708721"/>
                    </a:xfrm>
                    <a:prstGeom prst="rect">
                      <a:avLst/>
                    </a:prstGeom>
                  </pic:spPr>
                </pic:pic>
              </a:graphicData>
            </a:graphic>
          </wp:inline>
        </w:drawing>
      </w:r>
    </w:p>
    <w:p w14:paraId="7F1C717C" w14:textId="060F0581" w:rsidR="006B2025" w:rsidRDefault="006B2025" w:rsidP="00A67863">
      <w:pPr>
        <w:pStyle w:val="B1"/>
      </w:pPr>
      <w:bookmarkStart w:id="4" w:name="_Hlk138688423"/>
      <w:r>
        <w:t xml:space="preserve">In </w:t>
      </w:r>
      <w:r w:rsidR="00376ED1">
        <w:t>another</w:t>
      </w:r>
      <w:r>
        <w:t xml:space="preserve"> way</w:t>
      </w:r>
      <w:r w:rsidR="00376ED1">
        <w:t xml:space="preserve"> of writing it</w:t>
      </w:r>
      <w:r>
        <w:t xml:space="preserve">, the UE </w:t>
      </w:r>
      <w:r w:rsidR="0009392B">
        <w:t>shall</w:t>
      </w:r>
      <w:r>
        <w:t xml:space="preserve"> start </w:t>
      </w:r>
      <w:r w:rsidR="00010333">
        <w:t xml:space="preserve">inter frequency and inter-RAT </w:t>
      </w:r>
      <w:r>
        <w:t>measurements if</w:t>
      </w:r>
    </w:p>
    <w:p w14:paraId="013A8B66" w14:textId="0952CF9A" w:rsidR="00CF18FD" w:rsidRPr="00CF18FD" w:rsidRDefault="00CF18FD" w:rsidP="00A67863">
      <w:pPr>
        <w:pStyle w:val="B1"/>
      </w:pPr>
      <w:r w:rsidRPr="00E26215">
        <w:lastRenderedPageBreak/>
        <w:t>Srxle</w:t>
      </w:r>
      <w:r w:rsidR="00C71229">
        <w:t>v</w:t>
      </w:r>
      <w:r w:rsidR="00C8362F" w:rsidRPr="00237671">
        <w:rPr>
          <w:vertAlign w:val="subscript"/>
        </w:rPr>
        <w:t>serving</w:t>
      </w:r>
      <w:r w:rsidR="006B07F7">
        <w:t xml:space="preserve"> </w:t>
      </w:r>
      <w:r w:rsidR="00C71229">
        <w:t>&lt;</w:t>
      </w:r>
      <w:r w:rsidRPr="00E26215">
        <w:t xml:space="preserve"> S</w:t>
      </w:r>
      <w:r w:rsidRPr="00CF18FD">
        <w:t>nonIntraSearchP</w:t>
      </w:r>
      <w:r>
        <w:t xml:space="preserve"> </w:t>
      </w:r>
      <w:r w:rsidR="006B2025">
        <w:t xml:space="preserve">as </w:t>
      </w:r>
      <w:r>
        <w:t>broadcasted in SIB3</w:t>
      </w:r>
      <w:r w:rsidR="00A67863">
        <w:t>.</w:t>
      </w:r>
      <w:r>
        <w:t xml:space="preserve"> </w:t>
      </w:r>
      <w:bookmarkEnd w:id="4"/>
    </w:p>
    <w:p w14:paraId="3E028A84" w14:textId="62DF14B5" w:rsidR="00CF18FD" w:rsidRDefault="00CF18FD" w:rsidP="00CF18FD">
      <w:pPr>
        <w:pStyle w:val="B1"/>
        <w:numPr>
          <w:ilvl w:val="0"/>
          <w:numId w:val="33"/>
        </w:numPr>
      </w:pPr>
      <w:bookmarkStart w:id="5" w:name="_Hlk138688372"/>
      <w:r w:rsidRPr="00A81EE7">
        <w:t>Srxlev</w:t>
      </w:r>
      <w:r w:rsidR="000D272E" w:rsidRPr="00237671">
        <w:rPr>
          <w:vertAlign w:val="subscript"/>
        </w:rPr>
        <w:t>serving</w:t>
      </w:r>
      <w:r w:rsidRPr="00A81EE7">
        <w:t xml:space="preserve"> = Qrxlevmeas</w:t>
      </w:r>
      <w:r w:rsidR="000D272E" w:rsidRPr="00B971B9">
        <w:rPr>
          <w:vertAlign w:val="subscript"/>
        </w:rPr>
        <w:t>serving</w:t>
      </w:r>
      <w:r w:rsidRPr="00A81EE7">
        <w:t xml:space="preserve"> – </w:t>
      </w:r>
      <w:r w:rsidRPr="006B2025">
        <w:t>Qrxlevmin</w:t>
      </w:r>
      <w:r w:rsidR="000D272E" w:rsidRPr="00B971B9">
        <w:rPr>
          <w:vertAlign w:val="subscript"/>
        </w:rPr>
        <w:t>serving</w:t>
      </w:r>
      <w:r w:rsidRPr="00A81EE7">
        <w:t xml:space="preserve"> </w:t>
      </w:r>
    </w:p>
    <w:bookmarkEnd w:id="5"/>
    <w:p w14:paraId="0288C838" w14:textId="79CB5164" w:rsidR="00A67863" w:rsidRDefault="00A67863" w:rsidP="00CF18FD">
      <w:pPr>
        <w:pStyle w:val="B1"/>
        <w:ind w:left="0" w:firstLine="0"/>
      </w:pPr>
      <w:r>
        <w:t xml:space="preserve">SnonIntraSearchP </w:t>
      </w:r>
      <w:r w:rsidR="001E35D5">
        <w:t xml:space="preserve">relates to </w:t>
      </w:r>
      <w:r w:rsidR="000A0523">
        <w:t xml:space="preserve">the difference between the </w:t>
      </w:r>
      <w:r w:rsidR="000A0523" w:rsidRPr="006B2025">
        <w:t>Qrxlevmin</w:t>
      </w:r>
      <w:r w:rsidR="001E35D5" w:rsidRPr="00B971B9">
        <w:rPr>
          <w:vertAlign w:val="subscript"/>
        </w:rPr>
        <w:t>serving</w:t>
      </w:r>
      <w:r w:rsidR="000A0523">
        <w:t xml:space="preserve"> and </w:t>
      </w:r>
      <w:r w:rsidR="000A0523" w:rsidRPr="00A81EE7">
        <w:t>Qrxlevmeas</w:t>
      </w:r>
      <w:r w:rsidR="001E35D5" w:rsidRPr="00B971B9">
        <w:rPr>
          <w:vertAlign w:val="subscript"/>
        </w:rPr>
        <w:t>serving</w:t>
      </w:r>
      <w:r w:rsidR="000A0523">
        <w:t xml:space="preserve">. </w:t>
      </w:r>
      <w:r w:rsidR="001E35D5">
        <w:t>The</w:t>
      </w:r>
      <w:r w:rsidR="000A0523">
        <w:t xml:space="preserve"> bigger the </w:t>
      </w:r>
      <w:r w:rsidR="000A0523" w:rsidRPr="00E26215">
        <w:t>S</w:t>
      </w:r>
      <w:r w:rsidR="000A0523" w:rsidRPr="00CF18FD">
        <w:t>nonIntraSearchP</w:t>
      </w:r>
      <w:r w:rsidR="000A0523">
        <w:t xml:space="preserve"> </w:t>
      </w:r>
      <w:r w:rsidR="00C424E5">
        <w:t>the sooner</w:t>
      </w:r>
      <w:r w:rsidR="000A0523">
        <w:t xml:space="preserve"> interFrequency and/or InterRAT measurements</w:t>
      </w:r>
      <w:r w:rsidR="004C5444">
        <w:t xml:space="preserve"> a</w:t>
      </w:r>
      <w:r w:rsidR="00F73DBB">
        <w:t>re</w:t>
      </w:r>
      <w:r w:rsidR="004C5444">
        <w:t xml:space="preserve"> started</w:t>
      </w:r>
      <w:r w:rsidR="00CC2FDF">
        <w:t>. One example is below:</w:t>
      </w:r>
    </w:p>
    <w:p w14:paraId="5475B840" w14:textId="55E4A801" w:rsidR="000A0523" w:rsidRDefault="000A0523" w:rsidP="006B2025">
      <w:pPr>
        <w:pStyle w:val="B1"/>
        <w:numPr>
          <w:ilvl w:val="0"/>
          <w:numId w:val="33"/>
        </w:numPr>
      </w:pPr>
      <w:r>
        <w:t>Qrxlevmin</w:t>
      </w:r>
      <w:r w:rsidR="004C5444" w:rsidRPr="00237671">
        <w:rPr>
          <w:vertAlign w:val="subscript"/>
        </w:rPr>
        <w:t>serving</w:t>
      </w:r>
      <w:r>
        <w:t>=-130 d</w:t>
      </w:r>
      <w:r w:rsidR="004C5444">
        <w:t>B</w:t>
      </w:r>
      <w:r>
        <w:t>m</w:t>
      </w:r>
      <w:r w:rsidR="00CC2FDF">
        <w:t xml:space="preserve"> (measured value) and </w:t>
      </w:r>
      <w:r w:rsidRPr="00E26215">
        <w:t>S</w:t>
      </w:r>
      <w:r w:rsidRPr="00CF18FD">
        <w:t>nonIntraSearchP</w:t>
      </w:r>
      <w:r>
        <w:t>=62d</w:t>
      </w:r>
      <w:r w:rsidR="004C5444">
        <w:t>B</w:t>
      </w:r>
      <w:r w:rsidR="00CC2FDF">
        <w:t xml:space="preserve"> (maximum value)</w:t>
      </w:r>
    </w:p>
    <w:p w14:paraId="432A5A06" w14:textId="400E026F" w:rsidR="000A0523" w:rsidRDefault="000A0523" w:rsidP="006B2025">
      <w:pPr>
        <w:pStyle w:val="B1"/>
        <w:numPr>
          <w:ilvl w:val="0"/>
          <w:numId w:val="33"/>
        </w:numPr>
      </w:pPr>
      <w:r>
        <w:t>The measurements will be started at RSRP of -68d</w:t>
      </w:r>
      <w:r w:rsidR="000A2491">
        <w:t>B</w:t>
      </w:r>
      <w:r>
        <w:t xml:space="preserve">m </w:t>
      </w:r>
    </w:p>
    <w:p w14:paraId="4ACC82CD" w14:textId="78F87D38" w:rsidR="000A0523" w:rsidRDefault="00CC2FDF" w:rsidP="00CF18FD">
      <w:pPr>
        <w:pStyle w:val="B1"/>
        <w:ind w:left="0" w:firstLine="0"/>
      </w:pPr>
      <w:r>
        <w:t>Today many operators own many</w:t>
      </w:r>
      <w:r w:rsidR="00F256B8">
        <w:t xml:space="preserve"> </w:t>
      </w:r>
      <w:r w:rsidR="005970CE">
        <w:t>LTE and NR</w:t>
      </w:r>
      <w:r>
        <w:t xml:space="preserve"> frequencies</w:t>
      </w:r>
      <w:r w:rsidR="00D708B2">
        <w:t>,</w:t>
      </w:r>
      <w:r>
        <w:t xml:space="preserve"> leading to the situation that several frequencies might have </w:t>
      </w:r>
      <w:r w:rsidR="005970CE">
        <w:t>higher</w:t>
      </w:r>
      <w:r>
        <w:t xml:space="preserve"> priorities</w:t>
      </w:r>
      <w:r w:rsidR="005970CE">
        <w:t xml:space="preserve"> than the serving (e.g. low frequency) LTE cell</w:t>
      </w:r>
      <w:r w:rsidR="00D708B2">
        <w:t xml:space="preserve">, and hence requiring the UE to start measuring inter-frequency/inter-RAT neighbour cells at </w:t>
      </w:r>
      <w:r w:rsidR="00CE6EB2">
        <w:t>very high levels of serving LTE cell signal strength</w:t>
      </w:r>
      <w:r w:rsidR="00613F90">
        <w:t>. Th</w:t>
      </w:r>
      <w:r>
        <w:t>erefore it is difficult to</w:t>
      </w:r>
      <w:r w:rsidR="00613F90">
        <w:t xml:space="preserve"> determine </w:t>
      </w:r>
      <w:r w:rsidR="00A175BB">
        <w:t xml:space="preserve">an “unusual” </w:t>
      </w:r>
      <w:r w:rsidR="00613F90">
        <w:t xml:space="preserve">value range </w:t>
      </w:r>
      <w:r w:rsidR="00A175BB">
        <w:t xml:space="preserve">for </w:t>
      </w:r>
      <w:r w:rsidR="00613F90" w:rsidRPr="00E26215">
        <w:t>S</w:t>
      </w:r>
      <w:r w:rsidR="00613F90" w:rsidRPr="00CF18FD">
        <w:t>nonIntraSearchP</w:t>
      </w:r>
      <w:r w:rsidR="00613F90">
        <w:t>.</w:t>
      </w:r>
    </w:p>
    <w:p w14:paraId="2AE2830F" w14:textId="77F0867A" w:rsidR="00D033F0" w:rsidRDefault="00613F90" w:rsidP="00CF18FD">
      <w:pPr>
        <w:pStyle w:val="B1"/>
        <w:ind w:left="0" w:firstLine="0"/>
        <w:rPr>
          <w:b/>
          <w:bCs/>
        </w:rPr>
      </w:pPr>
      <w:bookmarkStart w:id="6" w:name="_Hlk141179448"/>
      <w:r w:rsidRPr="006B2025">
        <w:rPr>
          <w:b/>
          <w:bCs/>
        </w:rPr>
        <w:t xml:space="preserve">Observation </w:t>
      </w:r>
      <w:r w:rsidR="00845CD5">
        <w:rPr>
          <w:b/>
          <w:bCs/>
        </w:rPr>
        <w:t>6</w:t>
      </w:r>
      <w:r w:rsidRPr="006B2025">
        <w:rPr>
          <w:b/>
          <w:bCs/>
        </w:rPr>
        <w:t>: It is difficult to find “hard to explain” ranges for SnonIntraSearchP</w:t>
      </w:r>
      <w:r w:rsidR="00D033F0">
        <w:rPr>
          <w:b/>
          <w:bCs/>
        </w:rPr>
        <w:t>.</w:t>
      </w:r>
      <w:r w:rsidR="00E276D9">
        <w:rPr>
          <w:b/>
          <w:bCs/>
        </w:rPr>
        <w:t xml:space="preserve"> </w:t>
      </w:r>
    </w:p>
    <w:bookmarkEnd w:id="6"/>
    <w:p w14:paraId="1259B0E3" w14:textId="67421027" w:rsidR="003421E8" w:rsidRDefault="00287D6F" w:rsidP="00977798">
      <w:pPr>
        <w:pStyle w:val="B1"/>
        <w:ind w:left="0" w:firstLine="0"/>
        <w:rPr>
          <w:highlight w:val="yellow"/>
        </w:rPr>
      </w:pPr>
      <w:r>
        <w:rPr>
          <w:rFonts w:ascii="Arial" w:eastAsiaTheme="minorEastAsia" w:hAnsi="Arial"/>
          <w:b/>
          <w:bCs/>
          <w:sz w:val="32"/>
          <w:lang w:eastAsia="en-US"/>
        </w:rPr>
        <w:t xml:space="preserve">How to capture proposals </w:t>
      </w:r>
      <w:r w:rsidR="00093E7A" w:rsidRPr="007A57BD">
        <w:rPr>
          <w:rFonts w:ascii="Arial" w:eastAsiaTheme="minorEastAsia" w:hAnsi="Arial"/>
          <w:b/>
          <w:bCs/>
          <w:sz w:val="32"/>
          <w:lang w:eastAsia="en-US"/>
        </w:rPr>
        <w:t>1</w:t>
      </w:r>
      <w:r w:rsidR="001F5EC4" w:rsidRPr="007A57BD">
        <w:rPr>
          <w:rFonts w:ascii="Arial" w:eastAsiaTheme="minorEastAsia" w:hAnsi="Arial"/>
          <w:b/>
          <w:bCs/>
          <w:sz w:val="32"/>
          <w:lang w:eastAsia="en-US"/>
        </w:rPr>
        <w:t>, 2, 3 and 4</w:t>
      </w:r>
      <w:r w:rsidR="00093E7A" w:rsidRPr="007A57BD">
        <w:rPr>
          <w:rFonts w:ascii="Arial" w:eastAsiaTheme="minorEastAsia" w:hAnsi="Arial"/>
          <w:b/>
          <w:bCs/>
          <w:sz w:val="32"/>
          <w:lang w:eastAsia="en-US"/>
        </w:rPr>
        <w:t xml:space="preserve"> </w:t>
      </w:r>
      <w:r w:rsidR="008F5425" w:rsidRPr="007A57BD">
        <w:rPr>
          <w:rFonts w:ascii="Arial" w:eastAsiaTheme="minorEastAsia" w:hAnsi="Arial"/>
          <w:b/>
          <w:bCs/>
          <w:sz w:val="32"/>
          <w:lang w:eastAsia="en-US"/>
        </w:rPr>
        <w:t xml:space="preserve">in </w:t>
      </w:r>
      <w:r>
        <w:rPr>
          <w:rFonts w:ascii="Arial" w:eastAsiaTheme="minorEastAsia" w:hAnsi="Arial"/>
          <w:b/>
          <w:bCs/>
          <w:sz w:val="32"/>
          <w:lang w:eastAsia="en-US"/>
        </w:rPr>
        <w:t>specifications</w:t>
      </w:r>
      <w:r w:rsidR="008F5425" w:rsidRPr="007A57BD">
        <w:rPr>
          <w:rFonts w:ascii="Arial" w:eastAsiaTheme="minorEastAsia" w:hAnsi="Arial"/>
          <w:b/>
          <w:bCs/>
          <w:sz w:val="32"/>
          <w:lang w:eastAsia="en-US"/>
        </w:rPr>
        <w:t>:</w:t>
      </w:r>
    </w:p>
    <w:p w14:paraId="288416DB" w14:textId="63FA59D3" w:rsidR="00287D6F" w:rsidRDefault="00287D6F" w:rsidP="00124B41">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Text Proposal</w:t>
      </w:r>
      <w:r w:rsidR="00D82E25">
        <w:rPr>
          <w:rFonts w:ascii="Times New Roman" w:eastAsia="Times New Roman" w:hAnsi="Times New Roman" w:cs="Times New Roman"/>
          <w:color w:val="auto"/>
          <w:sz w:val="20"/>
          <w:szCs w:val="20"/>
          <w:lang w:val="en-GB" w:eastAsia="ja-JP"/>
        </w:rPr>
        <w:t xml:space="preserve"> to 36.304</w:t>
      </w:r>
      <w:r>
        <w:rPr>
          <w:rFonts w:ascii="Times New Roman" w:eastAsia="Times New Roman" w:hAnsi="Times New Roman" w:cs="Times New Roman"/>
          <w:color w:val="auto"/>
          <w:sz w:val="20"/>
          <w:szCs w:val="20"/>
          <w:lang w:val="en-GB" w:eastAsia="ja-JP"/>
        </w:rPr>
        <w:t xml:space="preserve">: </w:t>
      </w:r>
    </w:p>
    <w:p w14:paraId="5C83D5BA" w14:textId="77777777" w:rsidR="00287D6F" w:rsidRDefault="00287D6F" w:rsidP="00124B41">
      <w:pPr>
        <w:pStyle w:val="Default"/>
        <w:rPr>
          <w:rFonts w:ascii="Times New Roman" w:eastAsia="Times New Roman" w:hAnsi="Times New Roman" w:cs="Times New Roman"/>
          <w:color w:val="auto"/>
          <w:sz w:val="20"/>
          <w:szCs w:val="20"/>
          <w:lang w:val="en-GB" w:eastAsia="ja-JP"/>
        </w:rPr>
      </w:pPr>
    </w:p>
    <w:p w14:paraId="36C65677" w14:textId="77777777" w:rsidR="002C07DB" w:rsidRPr="00793C45" w:rsidDel="00793C45" w:rsidRDefault="002C07DB" w:rsidP="002C07DB">
      <w:pPr>
        <w:pStyle w:val="Default"/>
        <w:rPr>
          <w:rFonts w:ascii="Times New Roman" w:eastAsiaTheme="minorEastAsia" w:hAnsi="Times New Roman" w:cs="Times New Roman"/>
          <w:color w:val="auto"/>
          <w:sz w:val="20"/>
          <w:szCs w:val="20"/>
          <w:lang w:val="en-GB"/>
        </w:rPr>
      </w:pPr>
      <w:bookmarkStart w:id="7" w:name="_Hlk142563670"/>
      <w:r w:rsidRPr="00793C45" w:rsidDel="00793C45">
        <w:rPr>
          <w:rFonts w:ascii="Times New Roman" w:eastAsiaTheme="minorEastAsia" w:hAnsi="Times New Roman" w:cs="Times New Roman"/>
          <w:color w:val="auto"/>
          <w:sz w:val="20"/>
          <w:szCs w:val="20"/>
          <w:lang w:val="en-GB"/>
        </w:rPr>
        <w:t>If the UE supports the protection against improper reselection to GERAN/UTRAN then:</w:t>
      </w:r>
    </w:p>
    <w:p w14:paraId="71EFE067" w14:textId="77777777" w:rsidR="002C07DB" w:rsidRPr="00793C45" w:rsidDel="00793C45" w:rsidRDefault="002C07DB" w:rsidP="002C07DB">
      <w:pPr>
        <w:pStyle w:val="Default"/>
        <w:rPr>
          <w:rFonts w:ascii="Times New Roman" w:eastAsiaTheme="minorEastAsia" w:hAnsi="Times New Roman" w:cs="Times New Roman"/>
          <w:color w:val="auto"/>
          <w:sz w:val="20"/>
          <w:szCs w:val="20"/>
          <w:lang w:val="en-GB"/>
        </w:rPr>
      </w:pPr>
    </w:p>
    <w:p w14:paraId="1A80D312" w14:textId="77777777" w:rsidR="002C07DB" w:rsidRDefault="002C07DB" w:rsidP="002C07DB">
      <w:pPr>
        <w:pStyle w:val="Default"/>
        <w:numPr>
          <w:ilvl w:val="0"/>
          <w:numId w:val="49"/>
        </w:numPr>
        <w:rPr>
          <w:rFonts w:ascii="Times New Roman" w:eastAsiaTheme="minorEastAsia" w:hAnsi="Times New Roman" w:cs="Times New Roman"/>
          <w:color w:val="auto"/>
          <w:sz w:val="20"/>
          <w:szCs w:val="20"/>
          <w:lang w:val="en-GB"/>
        </w:rPr>
      </w:pPr>
      <w:r w:rsidRPr="00793C45" w:rsidDel="00793C45">
        <w:rPr>
          <w:rFonts w:ascii="Times New Roman" w:eastAsiaTheme="minorEastAsia" w:hAnsi="Times New Roman" w:cs="Times New Roman"/>
          <w:color w:val="auto"/>
          <w:sz w:val="20"/>
          <w:szCs w:val="20"/>
          <w:lang w:val="en-GB"/>
        </w:rPr>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5B2E128F" w14:textId="77777777" w:rsidR="002C07DB" w:rsidRPr="00793C45" w:rsidDel="00793C45" w:rsidRDefault="002C07DB" w:rsidP="002C07DB">
      <w:pPr>
        <w:pStyle w:val="Default"/>
        <w:ind w:left="644"/>
        <w:rPr>
          <w:rFonts w:ascii="Times New Roman" w:eastAsiaTheme="minorEastAsia" w:hAnsi="Times New Roman" w:cs="Times New Roman"/>
          <w:color w:val="auto"/>
          <w:sz w:val="20"/>
          <w:szCs w:val="20"/>
          <w:lang w:val="en-GB"/>
        </w:rPr>
      </w:pPr>
    </w:p>
    <w:p w14:paraId="118ADA8F" w14:textId="77777777" w:rsidR="002C07DB" w:rsidRPr="00793C45" w:rsidDel="00793C45" w:rsidRDefault="002C07DB" w:rsidP="002C07DB">
      <w:pPr>
        <w:pStyle w:val="Default"/>
        <w:numPr>
          <w:ilvl w:val="1"/>
          <w:numId w:val="50"/>
        </w:numPr>
        <w:rPr>
          <w:rFonts w:ascii="Times New Roman" w:eastAsiaTheme="minorEastAsia" w:hAnsi="Times New Roman" w:cs="Times New Roman"/>
          <w:color w:val="auto"/>
          <w:sz w:val="20"/>
          <w:szCs w:val="20"/>
          <w:lang w:val="en-GB"/>
        </w:rPr>
      </w:pPr>
      <w:r w:rsidRPr="00793C45" w:rsidDel="00793C45">
        <w:rPr>
          <w:rFonts w:ascii="Times New Roman" w:eastAsiaTheme="minorEastAsia" w:hAnsi="Times New Roman" w:cs="Times New Roman"/>
          <w:color w:val="auto"/>
          <w:sz w:val="20"/>
          <w:szCs w:val="20"/>
          <w:lang w:val="en-GB"/>
        </w:rPr>
        <w:t xml:space="preserve">treat GERAN and/or UTRAN FDD and/or UTRAN TDD frequencies as the lower priority compared to E-UTRAN, </w:t>
      </w:r>
    </w:p>
    <w:p w14:paraId="16EF54ED" w14:textId="77777777" w:rsidR="002C07DB" w:rsidRPr="00793C45" w:rsidDel="00793C45" w:rsidRDefault="002C07DB" w:rsidP="002C07DB">
      <w:pPr>
        <w:pStyle w:val="Default"/>
        <w:numPr>
          <w:ilvl w:val="1"/>
          <w:numId w:val="50"/>
        </w:numPr>
        <w:rPr>
          <w:rFonts w:ascii="Times New Roman" w:eastAsiaTheme="minorEastAsia" w:hAnsi="Times New Roman" w:cs="Times New Roman"/>
          <w:color w:val="auto"/>
          <w:sz w:val="20"/>
          <w:szCs w:val="20"/>
          <w:lang w:val="en-GB"/>
        </w:rPr>
      </w:pPr>
      <w:r w:rsidRPr="00793C45" w:rsidDel="00793C45">
        <w:rPr>
          <w:rFonts w:ascii="Times New Roman" w:eastAsiaTheme="minorEastAsia" w:hAnsi="Times New Roman" w:cs="Times New Roman"/>
          <w:color w:val="auto"/>
          <w:sz w:val="20"/>
          <w:szCs w:val="20"/>
          <w:lang w:val="en-GB"/>
        </w:rPr>
        <w:t xml:space="preserve">set the value of ThreshServing, </w:t>
      </w:r>
      <w:r w:rsidRPr="00256199">
        <w:rPr>
          <w:vertAlign w:val="subscript"/>
          <w:lang w:val="en-US"/>
        </w:rPr>
        <w:t>LowP</w:t>
      </w:r>
      <w:r w:rsidRPr="00793C45" w:rsidDel="00793C45">
        <w:rPr>
          <w:rFonts w:ascii="Times New Roman" w:eastAsiaTheme="minorEastAsia" w:hAnsi="Times New Roman" w:cs="Times New Roman"/>
          <w:color w:val="auto"/>
          <w:sz w:val="20"/>
          <w:szCs w:val="20"/>
          <w:lang w:val="en-GB"/>
        </w:rPr>
        <w:t xml:space="preserve"> to 6 dB if the value received in the system information is higher than 6 dB,</w:t>
      </w:r>
    </w:p>
    <w:p w14:paraId="7699CBAE" w14:textId="77777777" w:rsidR="002C07DB" w:rsidRPr="00793C45" w:rsidDel="00793C45" w:rsidRDefault="002C07DB" w:rsidP="002C07DB">
      <w:pPr>
        <w:pStyle w:val="Default"/>
        <w:numPr>
          <w:ilvl w:val="1"/>
          <w:numId w:val="50"/>
        </w:numPr>
        <w:rPr>
          <w:rFonts w:ascii="Times New Roman" w:eastAsiaTheme="minorEastAsia" w:hAnsi="Times New Roman" w:cs="Times New Roman"/>
          <w:color w:val="auto"/>
          <w:sz w:val="20"/>
          <w:szCs w:val="20"/>
          <w:lang w:val="en-GB"/>
        </w:rPr>
      </w:pPr>
      <w:r w:rsidRPr="00793C45" w:rsidDel="00793C45">
        <w:rPr>
          <w:rFonts w:ascii="Times New Roman" w:eastAsiaTheme="minorEastAsia" w:hAnsi="Times New Roman" w:cs="Times New Roman"/>
          <w:color w:val="auto"/>
          <w:sz w:val="20"/>
          <w:szCs w:val="20"/>
          <w:lang w:val="en-GB"/>
        </w:rPr>
        <w:t>set the value of Q-RxLevMin to -116 dBm if the value received in SIB1 is higher than -116 dBm,</w:t>
      </w:r>
    </w:p>
    <w:p w14:paraId="0527CC46" w14:textId="77777777" w:rsidR="002C07DB" w:rsidRPr="00793C45" w:rsidDel="00793C45" w:rsidRDefault="002C07DB" w:rsidP="002C07DB">
      <w:pPr>
        <w:pStyle w:val="Default"/>
        <w:numPr>
          <w:ilvl w:val="1"/>
          <w:numId w:val="50"/>
        </w:numPr>
        <w:rPr>
          <w:rFonts w:ascii="Times New Roman" w:eastAsiaTheme="minorEastAsia" w:hAnsi="Times New Roman" w:cs="Times New Roman"/>
          <w:color w:val="auto"/>
          <w:sz w:val="20"/>
          <w:szCs w:val="20"/>
          <w:lang w:val="en-GB"/>
        </w:rPr>
      </w:pPr>
      <w:r w:rsidRPr="00793C45" w:rsidDel="00793C45">
        <w:rPr>
          <w:rFonts w:ascii="Times New Roman" w:eastAsiaTheme="minorEastAsia" w:hAnsi="Times New Roman" w:cs="Times New Roman"/>
          <w:color w:val="auto"/>
          <w:sz w:val="20"/>
          <w:szCs w:val="20"/>
          <w:lang w:val="en-GB"/>
        </w:rPr>
        <w:t>set the values of Pcompensation and Qoffset</w:t>
      </w:r>
      <w:r w:rsidRPr="00256199" w:rsidDel="00793C45">
        <w:rPr>
          <w:vertAlign w:val="subscript"/>
          <w:lang w:val="en-US"/>
        </w:rPr>
        <w:t>temp</w:t>
      </w:r>
      <w:r w:rsidRPr="00793C45" w:rsidDel="00793C45">
        <w:rPr>
          <w:rFonts w:ascii="Times New Roman" w:eastAsiaTheme="minorEastAsia" w:hAnsi="Times New Roman" w:cs="Times New Roman"/>
          <w:color w:val="auto"/>
          <w:sz w:val="20"/>
          <w:szCs w:val="20"/>
          <w:lang w:val="en-GB"/>
        </w:rPr>
        <w:t xml:space="preserve">  to 0.</w:t>
      </w:r>
    </w:p>
    <w:bookmarkEnd w:id="7"/>
    <w:p w14:paraId="28DF6B4F" w14:textId="5CC21660" w:rsidR="005F4086" w:rsidRDefault="005F4086" w:rsidP="005F4086">
      <w:pPr>
        <w:pStyle w:val="berschrift2"/>
        <w:rPr>
          <w:rFonts w:eastAsiaTheme="minorEastAsia"/>
          <w:b/>
          <w:bCs/>
        </w:rPr>
      </w:pPr>
      <w:r w:rsidRPr="009946A0">
        <w:rPr>
          <w:rFonts w:eastAsiaTheme="minorEastAsia"/>
          <w:b/>
          <w:bCs/>
        </w:rPr>
        <w:t>Conclusions:</w:t>
      </w:r>
    </w:p>
    <w:p w14:paraId="1E248B1F" w14:textId="73134897" w:rsidR="003E0343" w:rsidRDefault="003E0343" w:rsidP="005F4086">
      <w:pPr>
        <w:rPr>
          <w:b/>
          <w:bCs/>
        </w:rPr>
      </w:pPr>
      <w:r>
        <w:rPr>
          <w:b/>
          <w:bCs/>
        </w:rPr>
        <w:t>GSM</w:t>
      </w:r>
      <w:r w:rsidR="00775C00">
        <w:rPr>
          <w:b/>
          <w:bCs/>
        </w:rPr>
        <w:t>/UTRAN FDD/TDD</w:t>
      </w:r>
      <w:r>
        <w:rPr>
          <w:b/>
          <w:bCs/>
        </w:rPr>
        <w:t xml:space="preserve"> has higher priority </w:t>
      </w:r>
      <w:r w:rsidR="00D70683">
        <w:rPr>
          <w:b/>
          <w:bCs/>
        </w:rPr>
        <w:t>than</w:t>
      </w:r>
      <w:r>
        <w:rPr>
          <w:b/>
          <w:bCs/>
        </w:rPr>
        <w:t xml:space="preserve"> LTE:</w:t>
      </w:r>
    </w:p>
    <w:p w14:paraId="07B2DC5A" w14:textId="77777777" w:rsidR="00194CCF" w:rsidRPr="00194CCF" w:rsidRDefault="00040E12" w:rsidP="00283A04">
      <w:pPr>
        <w:pStyle w:val="Listenabsatz"/>
        <w:numPr>
          <w:ilvl w:val="0"/>
          <w:numId w:val="44"/>
        </w:numPr>
        <w:rPr>
          <w:rFonts w:ascii="Times New Roman" w:eastAsia="Times New Roman" w:hAnsi="Times New Roman" w:cs="Times New Roman"/>
          <w:b/>
          <w:bCs/>
          <w:sz w:val="20"/>
          <w:szCs w:val="20"/>
          <w:lang w:eastAsia="ja-JP"/>
        </w:rPr>
      </w:pPr>
      <w:r w:rsidRPr="00194CCF">
        <w:rPr>
          <w:rFonts w:ascii="Times New Roman" w:eastAsiaTheme="minorEastAsia" w:hAnsi="Times New Roman" w:cs="Times New Roman"/>
          <w:sz w:val="20"/>
          <w:szCs w:val="20"/>
        </w:rPr>
        <w:t xml:space="preserve">Proposal 1: Starting from release 18 the UEs receiving GSM/UMTS cell priority higher than LTE and/or NR over broadcasted signalling (SIB6 and SIB7) should ignore it and treat GSM/UMTS cell as if it would have the lowest reselection priority. </w:t>
      </w:r>
    </w:p>
    <w:p w14:paraId="71B618C9" w14:textId="77777777" w:rsidR="00194CCF" w:rsidRDefault="00544D8D" w:rsidP="00BD1BDE">
      <w:pPr>
        <w:pStyle w:val="Listenabsatz"/>
        <w:numPr>
          <w:ilvl w:val="0"/>
          <w:numId w:val="44"/>
        </w:numPr>
        <w:rPr>
          <w:rFonts w:ascii="Times New Roman" w:eastAsiaTheme="minorEastAsia" w:hAnsi="Times New Roman" w:cs="Times New Roman"/>
          <w:sz w:val="20"/>
          <w:szCs w:val="20"/>
        </w:rPr>
      </w:pPr>
      <w:r w:rsidRPr="00194CCF">
        <w:rPr>
          <w:rFonts w:ascii="Times New Roman" w:eastAsiaTheme="minorEastAsia" w:hAnsi="Times New Roman" w:cs="Times New Roman"/>
          <w:sz w:val="20"/>
          <w:szCs w:val="20"/>
        </w:rPr>
        <w:t>Proposal 2: In the LTE to GSM cell reselection process, all UEs (starting from Rel 18) should treat the values of  Q-RxLevMin higher than -116 dBm.</w:t>
      </w:r>
    </w:p>
    <w:p w14:paraId="4E14A40D" w14:textId="77777777" w:rsidR="00194CCF" w:rsidRDefault="00775C00" w:rsidP="00194CCF">
      <w:pPr>
        <w:pStyle w:val="Listenabsatz"/>
        <w:numPr>
          <w:ilvl w:val="0"/>
          <w:numId w:val="44"/>
        </w:numPr>
        <w:rPr>
          <w:rFonts w:ascii="Times New Roman" w:eastAsiaTheme="minorEastAsia" w:hAnsi="Times New Roman" w:cs="Times New Roman"/>
          <w:sz w:val="20"/>
          <w:szCs w:val="20"/>
        </w:rPr>
      </w:pPr>
      <w:r w:rsidRPr="00194CCF">
        <w:rPr>
          <w:rFonts w:ascii="Times New Roman" w:eastAsiaTheme="minorEastAsia" w:hAnsi="Times New Roman" w:cs="Times New Roman"/>
          <w:sz w:val="20"/>
          <w:szCs w:val="20"/>
        </w:rPr>
        <w:t xml:space="preserve">Proposal </w:t>
      </w:r>
      <w:r w:rsidR="00544D8D" w:rsidRPr="00194CCF">
        <w:rPr>
          <w:rFonts w:ascii="Times New Roman" w:eastAsiaTheme="minorEastAsia" w:hAnsi="Times New Roman" w:cs="Times New Roman"/>
          <w:sz w:val="20"/>
          <w:szCs w:val="20"/>
        </w:rPr>
        <w:t>3</w:t>
      </w:r>
      <w:r w:rsidRPr="00194CCF">
        <w:rPr>
          <w:rFonts w:ascii="Times New Roman" w:eastAsiaTheme="minorEastAsia" w:hAnsi="Times New Roman" w:cs="Times New Roman"/>
          <w:sz w:val="20"/>
          <w:szCs w:val="20"/>
        </w:rPr>
        <w:t xml:space="preserve">: In the LTE to GSM cell reselection process, all UEs (starting from Rel 18) should treat the values of  Pcompensation and Qoffsettemp to be 0. </w:t>
      </w:r>
    </w:p>
    <w:p w14:paraId="5B92C310" w14:textId="77777777" w:rsidR="00194CCF" w:rsidRDefault="00544D8D" w:rsidP="00194CCF">
      <w:pPr>
        <w:pStyle w:val="Listenabsatz"/>
        <w:numPr>
          <w:ilvl w:val="0"/>
          <w:numId w:val="44"/>
        </w:numPr>
        <w:rPr>
          <w:rFonts w:ascii="Times New Roman" w:eastAsiaTheme="minorEastAsia" w:hAnsi="Times New Roman" w:cs="Times New Roman"/>
          <w:sz w:val="20"/>
          <w:szCs w:val="20"/>
        </w:rPr>
      </w:pPr>
      <w:r w:rsidRPr="00194CCF">
        <w:rPr>
          <w:rFonts w:ascii="Times New Roman" w:eastAsiaTheme="minorEastAsia" w:hAnsi="Times New Roman" w:cs="Times New Roman"/>
          <w:sz w:val="20"/>
          <w:szCs w:val="20"/>
        </w:rPr>
        <w:t xml:space="preserve">Proposal 4: It is proposed that all UEs (starting from Rel 18) would not follow ThreshServing, LowP of more than </w:t>
      </w:r>
      <w:r w:rsidR="00C742B0" w:rsidRPr="00194CCF">
        <w:rPr>
          <w:rFonts w:ascii="Times New Roman" w:eastAsiaTheme="minorEastAsia" w:hAnsi="Times New Roman" w:cs="Times New Roman"/>
          <w:sz w:val="20"/>
          <w:szCs w:val="20"/>
        </w:rPr>
        <w:t xml:space="preserve">6 </w:t>
      </w:r>
      <w:r w:rsidRPr="00194CCF">
        <w:rPr>
          <w:rFonts w:ascii="Times New Roman" w:eastAsiaTheme="minorEastAsia" w:hAnsi="Times New Roman" w:cs="Times New Roman"/>
          <w:sz w:val="20"/>
          <w:szCs w:val="20"/>
        </w:rPr>
        <w:t xml:space="preserve">dB. </w:t>
      </w:r>
    </w:p>
    <w:p w14:paraId="29A6AD0E" w14:textId="1989EE96" w:rsidR="00775C00" w:rsidRPr="00194CCF" w:rsidRDefault="00775C00" w:rsidP="00194CCF">
      <w:pPr>
        <w:pStyle w:val="Listenabsatz"/>
        <w:numPr>
          <w:ilvl w:val="0"/>
          <w:numId w:val="44"/>
        </w:numPr>
        <w:rPr>
          <w:rFonts w:ascii="Times New Roman" w:eastAsiaTheme="minorEastAsia" w:hAnsi="Times New Roman" w:cs="Times New Roman"/>
          <w:sz w:val="20"/>
          <w:szCs w:val="20"/>
        </w:rPr>
      </w:pPr>
      <w:r w:rsidRPr="00194CCF">
        <w:rPr>
          <w:rFonts w:ascii="Times New Roman" w:eastAsiaTheme="minorEastAsia" w:hAnsi="Times New Roman" w:cs="Times New Roman"/>
          <w:sz w:val="20"/>
          <w:szCs w:val="20"/>
        </w:rPr>
        <w:t xml:space="preserve">Proposal </w:t>
      </w:r>
      <w:r w:rsidR="006A0D81" w:rsidRPr="00194CCF">
        <w:rPr>
          <w:rFonts w:ascii="Times New Roman" w:eastAsiaTheme="minorEastAsia" w:hAnsi="Times New Roman" w:cs="Times New Roman"/>
          <w:sz w:val="20"/>
          <w:szCs w:val="20"/>
        </w:rPr>
        <w:t>5</w:t>
      </w:r>
      <w:r w:rsidRPr="00194CCF">
        <w:rPr>
          <w:rFonts w:ascii="Times New Roman" w:eastAsiaTheme="minorEastAsia" w:hAnsi="Times New Roman" w:cs="Times New Roman"/>
          <w:sz w:val="20"/>
          <w:szCs w:val="20"/>
        </w:rPr>
        <w:t>: It is proposed to adapt the same mechanism for reselections from 4G to 3G too.</w:t>
      </w:r>
    </w:p>
    <w:p w14:paraId="13EFCB0A" w14:textId="77777777" w:rsidR="005F4086" w:rsidRDefault="005F4086" w:rsidP="005F4086">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p w14:paraId="150ED999" w14:textId="2AA3618E" w:rsidR="00A962FA" w:rsidRPr="00A962FA" w:rsidRDefault="005F4086" w:rsidP="00A962FA">
      <w:pPr>
        <w:pStyle w:val="Titel"/>
        <w:ind w:right="610"/>
        <w:jc w:val="left"/>
        <w:rPr>
          <w:rFonts w:ascii="Times New Roman" w:hAnsi="Times New Roman" w:cs="Times New Roman"/>
          <w:b w:val="0"/>
          <w:bCs w:val="0"/>
          <w:kern w:val="0"/>
          <w:sz w:val="20"/>
          <w:szCs w:val="20"/>
          <w:lang w:eastAsia="ja-JP"/>
        </w:rPr>
      </w:pPr>
      <w:r w:rsidRPr="00A962FA">
        <w:rPr>
          <w:rFonts w:ascii="Times New Roman" w:hAnsi="Times New Roman" w:cs="Times New Roman"/>
          <w:b w:val="0"/>
          <w:bCs w:val="0"/>
          <w:kern w:val="0"/>
          <w:sz w:val="20"/>
          <w:szCs w:val="20"/>
          <w:lang w:eastAsia="ja-JP"/>
        </w:rPr>
        <w:t>GR-070018</w:t>
      </w:r>
      <w:r w:rsidR="00A962FA">
        <w:rPr>
          <w:rFonts w:ascii="Times New Roman" w:hAnsi="Times New Roman" w:cs="Times New Roman"/>
          <w:b w:val="0"/>
          <w:bCs w:val="0"/>
          <w:kern w:val="0"/>
          <w:sz w:val="20"/>
          <w:szCs w:val="20"/>
          <w:lang w:eastAsia="ja-JP"/>
        </w:rPr>
        <w:t>:</w:t>
      </w:r>
      <w:r w:rsidR="00A962FA" w:rsidRPr="00A962FA">
        <w:rPr>
          <w:rFonts w:ascii="Times New Roman" w:hAnsi="Times New Roman" w:cs="Times New Roman"/>
          <w:b w:val="0"/>
          <w:bCs w:val="0"/>
          <w:kern w:val="0"/>
          <w:sz w:val="20"/>
          <w:szCs w:val="20"/>
          <w:lang w:eastAsia="ja-JP"/>
        </w:rPr>
        <w:t xml:space="preserve"> Prioritisation of inter-RAT cells for GERAN-E-UTRAN interworking</w:t>
      </w:r>
      <w:r w:rsidR="00A962FA">
        <w:rPr>
          <w:rFonts w:ascii="Times New Roman" w:hAnsi="Times New Roman" w:cs="Times New Roman"/>
          <w:b w:val="0"/>
          <w:bCs w:val="0"/>
          <w:kern w:val="0"/>
          <w:sz w:val="20"/>
          <w:szCs w:val="20"/>
          <w:lang w:eastAsia="ja-JP"/>
        </w:rPr>
        <w:t xml:space="preserve">; </w:t>
      </w:r>
      <w:r w:rsidR="00A962FA" w:rsidRPr="00A962FA">
        <w:rPr>
          <w:rFonts w:ascii="Times New Roman" w:hAnsi="Times New Roman" w:cs="Times New Roman"/>
          <w:b w:val="0"/>
          <w:bCs w:val="0"/>
          <w:kern w:val="0"/>
          <w:sz w:val="20"/>
          <w:szCs w:val="20"/>
          <w:lang w:eastAsia="ja-JP"/>
        </w:rPr>
        <w:t>Nokia Siemens Networks, Nokia Corporation, Vodafone Group Plc</w:t>
      </w:r>
    </w:p>
    <w:p w14:paraId="4D62DDF6" w14:textId="77777777" w:rsidR="03ED2143" w:rsidRPr="00F07436" w:rsidRDefault="03ED2143" w:rsidP="03ED2143">
      <w:pPr>
        <w:rPr>
          <w:lang w:val="en-US"/>
        </w:rPr>
      </w:pPr>
    </w:p>
    <w:sectPr w:rsidR="03ED2143" w:rsidRPr="00F07436">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34D7D" w14:textId="77777777" w:rsidR="002F64FC" w:rsidRDefault="002F64FC" w:rsidP="006F5562">
      <w:pPr>
        <w:spacing w:after="0"/>
      </w:pPr>
      <w:r>
        <w:separator/>
      </w:r>
    </w:p>
  </w:endnote>
  <w:endnote w:type="continuationSeparator" w:id="0">
    <w:p w14:paraId="3B5EA28F" w14:textId="77777777" w:rsidR="002F64FC" w:rsidRDefault="002F64FC"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5D2E" w14:textId="77777777" w:rsidR="002F64FC" w:rsidRDefault="002F64FC" w:rsidP="006F5562">
      <w:pPr>
        <w:spacing w:after="0"/>
      </w:pPr>
      <w:r>
        <w:separator/>
      </w:r>
    </w:p>
  </w:footnote>
  <w:footnote w:type="continuationSeparator" w:id="0">
    <w:p w14:paraId="6E767B4E" w14:textId="77777777" w:rsidR="002F64FC" w:rsidRDefault="002F64FC"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253"/>
    <w:multiLevelType w:val="hybridMultilevel"/>
    <w:tmpl w:val="4D0AF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D907E28"/>
    <w:multiLevelType w:val="hybridMultilevel"/>
    <w:tmpl w:val="3C4C9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B904C2"/>
    <w:multiLevelType w:val="hybridMultilevel"/>
    <w:tmpl w:val="82F6759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A40DBC"/>
    <w:multiLevelType w:val="hybridMultilevel"/>
    <w:tmpl w:val="2812A998"/>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447A54"/>
    <w:multiLevelType w:val="hybridMultilevel"/>
    <w:tmpl w:val="550CF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4B06A2F"/>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11" w15:restartNumberingAfterBreak="0">
    <w:nsid w:val="1AA14B35"/>
    <w:multiLevelType w:val="hybridMultilevel"/>
    <w:tmpl w:val="9F645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410EB"/>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614F8E"/>
    <w:multiLevelType w:val="hybridMultilevel"/>
    <w:tmpl w:val="7E32E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28D35511"/>
    <w:multiLevelType w:val="hybridMultilevel"/>
    <w:tmpl w:val="0AD28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2DA55795"/>
    <w:multiLevelType w:val="hybridMultilevel"/>
    <w:tmpl w:val="ECBEDC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676C77"/>
    <w:multiLevelType w:val="hybridMultilevel"/>
    <w:tmpl w:val="DE143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D01917"/>
    <w:multiLevelType w:val="hybridMultilevel"/>
    <w:tmpl w:val="8BBC2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365BAB"/>
    <w:multiLevelType w:val="hybridMultilevel"/>
    <w:tmpl w:val="4C48C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2D7649F"/>
    <w:multiLevelType w:val="hybridMultilevel"/>
    <w:tmpl w:val="D0C47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5CC6365"/>
    <w:multiLevelType w:val="hybridMultilevel"/>
    <w:tmpl w:val="8220A2D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FB3D99"/>
    <w:multiLevelType w:val="hybridMultilevel"/>
    <w:tmpl w:val="B8320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33"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34"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AC61DE"/>
    <w:multiLevelType w:val="hybridMultilevel"/>
    <w:tmpl w:val="BAF4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26260E"/>
    <w:multiLevelType w:val="hybridMultilevel"/>
    <w:tmpl w:val="2EBEAC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39"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0F1853"/>
    <w:multiLevelType w:val="hybridMultilevel"/>
    <w:tmpl w:val="7FC41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F25B02"/>
    <w:multiLevelType w:val="hybridMultilevel"/>
    <w:tmpl w:val="2684D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B880968"/>
    <w:multiLevelType w:val="hybridMultilevel"/>
    <w:tmpl w:val="D2EA0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6DAE0D01"/>
    <w:multiLevelType w:val="hybridMultilevel"/>
    <w:tmpl w:val="4328E0B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A933F03"/>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4124224">
    <w:abstractNumId w:val="32"/>
  </w:num>
  <w:num w:numId="2" w16cid:durableId="1005473713">
    <w:abstractNumId w:val="10"/>
  </w:num>
  <w:num w:numId="3" w16cid:durableId="1288514621">
    <w:abstractNumId w:val="38"/>
  </w:num>
  <w:num w:numId="4" w16cid:durableId="607323251">
    <w:abstractNumId w:val="15"/>
  </w:num>
  <w:num w:numId="5" w16cid:durableId="1352562340">
    <w:abstractNumId w:val="18"/>
  </w:num>
  <w:num w:numId="6" w16cid:durableId="1442720036">
    <w:abstractNumId w:val="23"/>
  </w:num>
  <w:num w:numId="7" w16cid:durableId="979647804">
    <w:abstractNumId w:val="43"/>
  </w:num>
  <w:num w:numId="8" w16cid:durableId="1954289943">
    <w:abstractNumId w:val="48"/>
  </w:num>
  <w:num w:numId="9" w16cid:durableId="1638416924">
    <w:abstractNumId w:val="40"/>
  </w:num>
  <w:num w:numId="10" w16cid:durableId="1467159598">
    <w:abstractNumId w:val="25"/>
  </w:num>
  <w:num w:numId="11" w16cid:durableId="1169828469">
    <w:abstractNumId w:val="44"/>
  </w:num>
  <w:num w:numId="12" w16cid:durableId="1582105096">
    <w:abstractNumId w:val="9"/>
  </w:num>
  <w:num w:numId="13" w16cid:durableId="49548211">
    <w:abstractNumId w:val="29"/>
  </w:num>
  <w:num w:numId="14" w16cid:durableId="1417216109">
    <w:abstractNumId w:val="37"/>
  </w:num>
  <w:num w:numId="15" w16cid:durableId="557277641">
    <w:abstractNumId w:val="7"/>
  </w:num>
  <w:num w:numId="16" w16cid:durableId="1447387154">
    <w:abstractNumId w:val="14"/>
  </w:num>
  <w:num w:numId="17" w16cid:durableId="1082723517">
    <w:abstractNumId w:val="13"/>
  </w:num>
  <w:num w:numId="18" w16cid:durableId="1985885849">
    <w:abstractNumId w:val="34"/>
  </w:num>
  <w:num w:numId="19" w16cid:durableId="1737512627">
    <w:abstractNumId w:val="46"/>
  </w:num>
  <w:num w:numId="20" w16cid:durableId="1694917161">
    <w:abstractNumId w:val="12"/>
  </w:num>
  <w:num w:numId="21" w16cid:durableId="932282274">
    <w:abstractNumId w:val="39"/>
  </w:num>
  <w:num w:numId="22" w16cid:durableId="2107531035">
    <w:abstractNumId w:val="33"/>
  </w:num>
  <w:num w:numId="23" w16cid:durableId="758404710">
    <w:abstractNumId w:val="2"/>
  </w:num>
  <w:num w:numId="24" w16cid:durableId="63335943">
    <w:abstractNumId w:val="19"/>
  </w:num>
  <w:num w:numId="25" w16cid:durableId="536282581">
    <w:abstractNumId w:val="42"/>
  </w:num>
  <w:num w:numId="26" w16cid:durableId="324090988">
    <w:abstractNumId w:val="28"/>
  </w:num>
  <w:num w:numId="27" w16cid:durableId="913396330">
    <w:abstractNumId w:val="20"/>
  </w:num>
  <w:num w:numId="28" w16cid:durableId="349726661">
    <w:abstractNumId w:val="24"/>
  </w:num>
  <w:num w:numId="29" w16cid:durableId="1451972864">
    <w:abstractNumId w:val="27"/>
  </w:num>
  <w:num w:numId="30" w16cid:durableId="466094337">
    <w:abstractNumId w:val="17"/>
  </w:num>
  <w:num w:numId="31" w16cid:durableId="898980024">
    <w:abstractNumId w:val="16"/>
  </w:num>
  <w:num w:numId="32" w16cid:durableId="2089375504">
    <w:abstractNumId w:val="31"/>
  </w:num>
  <w:num w:numId="33" w16cid:durableId="990445750">
    <w:abstractNumId w:val="41"/>
  </w:num>
  <w:num w:numId="34" w16cid:durableId="111436862">
    <w:abstractNumId w:val="49"/>
  </w:num>
  <w:num w:numId="35" w16cid:durableId="315500957">
    <w:abstractNumId w:val="5"/>
  </w:num>
  <w:num w:numId="36" w16cid:durableId="632561732">
    <w:abstractNumId w:val="22"/>
  </w:num>
  <w:num w:numId="37" w16cid:durableId="1383553042">
    <w:abstractNumId w:val="8"/>
  </w:num>
  <w:num w:numId="38" w16cid:durableId="943339264">
    <w:abstractNumId w:val="26"/>
  </w:num>
  <w:num w:numId="39" w16cid:durableId="913585121">
    <w:abstractNumId w:val="4"/>
  </w:num>
  <w:num w:numId="40" w16cid:durableId="1473058230">
    <w:abstractNumId w:val="6"/>
  </w:num>
  <w:num w:numId="41" w16cid:durableId="74323021">
    <w:abstractNumId w:val="47"/>
  </w:num>
  <w:num w:numId="42" w16cid:durableId="1864976767">
    <w:abstractNumId w:val="30"/>
  </w:num>
  <w:num w:numId="43" w16cid:durableId="312101824">
    <w:abstractNumId w:val="36"/>
  </w:num>
  <w:num w:numId="44" w16cid:durableId="1007947059">
    <w:abstractNumId w:val="11"/>
  </w:num>
  <w:num w:numId="45" w16cid:durableId="699357642">
    <w:abstractNumId w:val="35"/>
  </w:num>
  <w:num w:numId="46" w16cid:durableId="422797038">
    <w:abstractNumId w:val="3"/>
  </w:num>
  <w:num w:numId="47" w16cid:durableId="1375276382">
    <w:abstractNumId w:val="0"/>
  </w:num>
  <w:num w:numId="48" w16cid:durableId="1124931609">
    <w:abstractNumId w:val="45"/>
  </w:num>
  <w:num w:numId="49" w16cid:durableId="1016345459">
    <w:abstractNumId w:val="1"/>
  </w:num>
  <w:num w:numId="50" w16cid:durableId="315378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attachedTemplate r:id="rId1"/>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00EBC"/>
    <w:rsid w:val="00010333"/>
    <w:rsid w:val="000136F3"/>
    <w:rsid w:val="00016068"/>
    <w:rsid w:val="000212FC"/>
    <w:rsid w:val="000231A4"/>
    <w:rsid w:val="000322B5"/>
    <w:rsid w:val="00032381"/>
    <w:rsid w:val="00033EEF"/>
    <w:rsid w:val="0003577C"/>
    <w:rsid w:val="00040E12"/>
    <w:rsid w:val="00042685"/>
    <w:rsid w:val="00046C94"/>
    <w:rsid w:val="00052645"/>
    <w:rsid w:val="00053890"/>
    <w:rsid w:val="0007581C"/>
    <w:rsid w:val="00082E3E"/>
    <w:rsid w:val="00084F0B"/>
    <w:rsid w:val="00087BCD"/>
    <w:rsid w:val="0009392B"/>
    <w:rsid w:val="00093E7A"/>
    <w:rsid w:val="00097217"/>
    <w:rsid w:val="000A0523"/>
    <w:rsid w:val="000A10BF"/>
    <w:rsid w:val="000A2491"/>
    <w:rsid w:val="000A44E2"/>
    <w:rsid w:val="000B0CD8"/>
    <w:rsid w:val="000B178D"/>
    <w:rsid w:val="000B408D"/>
    <w:rsid w:val="000B446D"/>
    <w:rsid w:val="000B5E60"/>
    <w:rsid w:val="000B5FD2"/>
    <w:rsid w:val="000B7C00"/>
    <w:rsid w:val="000C2B0A"/>
    <w:rsid w:val="000C5474"/>
    <w:rsid w:val="000C5C0A"/>
    <w:rsid w:val="000C6473"/>
    <w:rsid w:val="000C6827"/>
    <w:rsid w:val="000C6AF1"/>
    <w:rsid w:val="000D272E"/>
    <w:rsid w:val="000E350D"/>
    <w:rsid w:val="000E5D04"/>
    <w:rsid w:val="000F0D02"/>
    <w:rsid w:val="000F181C"/>
    <w:rsid w:val="000F317E"/>
    <w:rsid w:val="001033B2"/>
    <w:rsid w:val="00110986"/>
    <w:rsid w:val="001220FE"/>
    <w:rsid w:val="00124B41"/>
    <w:rsid w:val="00125B93"/>
    <w:rsid w:val="001266B8"/>
    <w:rsid w:val="00126F3F"/>
    <w:rsid w:val="00130D3E"/>
    <w:rsid w:val="00140593"/>
    <w:rsid w:val="00141D02"/>
    <w:rsid w:val="00142B73"/>
    <w:rsid w:val="00153760"/>
    <w:rsid w:val="00156643"/>
    <w:rsid w:val="001574F9"/>
    <w:rsid w:val="00163C95"/>
    <w:rsid w:val="00167289"/>
    <w:rsid w:val="00176177"/>
    <w:rsid w:val="0017723B"/>
    <w:rsid w:val="00180CB3"/>
    <w:rsid w:val="00183782"/>
    <w:rsid w:val="0018797C"/>
    <w:rsid w:val="00190CF5"/>
    <w:rsid w:val="00194CCF"/>
    <w:rsid w:val="001951F7"/>
    <w:rsid w:val="00197968"/>
    <w:rsid w:val="001A0675"/>
    <w:rsid w:val="001B740B"/>
    <w:rsid w:val="001C1F3A"/>
    <w:rsid w:val="001C382C"/>
    <w:rsid w:val="001C5BC8"/>
    <w:rsid w:val="001C691D"/>
    <w:rsid w:val="001D0918"/>
    <w:rsid w:val="001E0441"/>
    <w:rsid w:val="001E29F4"/>
    <w:rsid w:val="001E3429"/>
    <w:rsid w:val="001E35D5"/>
    <w:rsid w:val="001F5EC4"/>
    <w:rsid w:val="00202D7C"/>
    <w:rsid w:val="00206110"/>
    <w:rsid w:val="00215987"/>
    <w:rsid w:val="00222D33"/>
    <w:rsid w:val="002331B5"/>
    <w:rsid w:val="0023491B"/>
    <w:rsid w:val="00236867"/>
    <w:rsid w:val="00237671"/>
    <w:rsid w:val="00240A3E"/>
    <w:rsid w:val="00245818"/>
    <w:rsid w:val="00246CC7"/>
    <w:rsid w:val="00260423"/>
    <w:rsid w:val="00270767"/>
    <w:rsid w:val="002707C7"/>
    <w:rsid w:val="00270E45"/>
    <w:rsid w:val="002811DE"/>
    <w:rsid w:val="002816D4"/>
    <w:rsid w:val="00287D6F"/>
    <w:rsid w:val="00297BD2"/>
    <w:rsid w:val="002A4CEE"/>
    <w:rsid w:val="002B1E45"/>
    <w:rsid w:val="002B6BBF"/>
    <w:rsid w:val="002C0206"/>
    <w:rsid w:val="002C07DB"/>
    <w:rsid w:val="002C697F"/>
    <w:rsid w:val="002C7447"/>
    <w:rsid w:val="002D1CB1"/>
    <w:rsid w:val="002D3011"/>
    <w:rsid w:val="002D4E57"/>
    <w:rsid w:val="002D5B3A"/>
    <w:rsid w:val="002D737A"/>
    <w:rsid w:val="002E264B"/>
    <w:rsid w:val="002F1069"/>
    <w:rsid w:val="002F5DE7"/>
    <w:rsid w:val="002F64FC"/>
    <w:rsid w:val="0030020B"/>
    <w:rsid w:val="0030345F"/>
    <w:rsid w:val="00303723"/>
    <w:rsid w:val="00305921"/>
    <w:rsid w:val="00306711"/>
    <w:rsid w:val="00310B83"/>
    <w:rsid w:val="00320E5D"/>
    <w:rsid w:val="003421E8"/>
    <w:rsid w:val="00347C82"/>
    <w:rsid w:val="00354177"/>
    <w:rsid w:val="003559A1"/>
    <w:rsid w:val="00360570"/>
    <w:rsid w:val="00365894"/>
    <w:rsid w:val="00375544"/>
    <w:rsid w:val="00376207"/>
    <w:rsid w:val="00376ED1"/>
    <w:rsid w:val="003816E3"/>
    <w:rsid w:val="00383F24"/>
    <w:rsid w:val="003904C9"/>
    <w:rsid w:val="003A31BC"/>
    <w:rsid w:val="003B0132"/>
    <w:rsid w:val="003B635F"/>
    <w:rsid w:val="003C75DA"/>
    <w:rsid w:val="003D724C"/>
    <w:rsid w:val="003E0343"/>
    <w:rsid w:val="003F1E79"/>
    <w:rsid w:val="003F23F8"/>
    <w:rsid w:val="003F320B"/>
    <w:rsid w:val="00402CD8"/>
    <w:rsid w:val="004106B4"/>
    <w:rsid w:val="004110E1"/>
    <w:rsid w:val="00412662"/>
    <w:rsid w:val="004205B2"/>
    <w:rsid w:val="00424442"/>
    <w:rsid w:val="0042705D"/>
    <w:rsid w:val="004275CD"/>
    <w:rsid w:val="00430F8D"/>
    <w:rsid w:val="00447EBD"/>
    <w:rsid w:val="004657EB"/>
    <w:rsid w:val="0046626E"/>
    <w:rsid w:val="00471EFC"/>
    <w:rsid w:val="00475773"/>
    <w:rsid w:val="00482473"/>
    <w:rsid w:val="00482F55"/>
    <w:rsid w:val="004A048C"/>
    <w:rsid w:val="004A05ED"/>
    <w:rsid w:val="004A3C60"/>
    <w:rsid w:val="004A493B"/>
    <w:rsid w:val="004A5A6A"/>
    <w:rsid w:val="004A7DB5"/>
    <w:rsid w:val="004B256F"/>
    <w:rsid w:val="004B3AB1"/>
    <w:rsid w:val="004B4080"/>
    <w:rsid w:val="004B48D9"/>
    <w:rsid w:val="004C5444"/>
    <w:rsid w:val="004D2337"/>
    <w:rsid w:val="004D4D2A"/>
    <w:rsid w:val="004D6FD5"/>
    <w:rsid w:val="004E2634"/>
    <w:rsid w:val="004E7A9C"/>
    <w:rsid w:val="00504A12"/>
    <w:rsid w:val="0051055E"/>
    <w:rsid w:val="00510994"/>
    <w:rsid w:val="005120EF"/>
    <w:rsid w:val="00513381"/>
    <w:rsid w:val="00515F85"/>
    <w:rsid w:val="005244D3"/>
    <w:rsid w:val="00526C6B"/>
    <w:rsid w:val="0053263E"/>
    <w:rsid w:val="00535C51"/>
    <w:rsid w:val="005433FE"/>
    <w:rsid w:val="00544D8D"/>
    <w:rsid w:val="00544F36"/>
    <w:rsid w:val="00545F1E"/>
    <w:rsid w:val="005478BB"/>
    <w:rsid w:val="00555821"/>
    <w:rsid w:val="005603A5"/>
    <w:rsid w:val="00565891"/>
    <w:rsid w:val="00566F7E"/>
    <w:rsid w:val="00571CEA"/>
    <w:rsid w:val="005744BC"/>
    <w:rsid w:val="0057738D"/>
    <w:rsid w:val="005824F4"/>
    <w:rsid w:val="005913E8"/>
    <w:rsid w:val="0059235A"/>
    <w:rsid w:val="00592A68"/>
    <w:rsid w:val="005940A4"/>
    <w:rsid w:val="005970CE"/>
    <w:rsid w:val="005A100D"/>
    <w:rsid w:val="005A2FDA"/>
    <w:rsid w:val="005A59FC"/>
    <w:rsid w:val="005B0691"/>
    <w:rsid w:val="005B09A5"/>
    <w:rsid w:val="005B269C"/>
    <w:rsid w:val="005C2D4F"/>
    <w:rsid w:val="005C334C"/>
    <w:rsid w:val="005C555E"/>
    <w:rsid w:val="005D22AC"/>
    <w:rsid w:val="005D66B2"/>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27D79"/>
    <w:rsid w:val="00630BF6"/>
    <w:rsid w:val="00631A8A"/>
    <w:rsid w:val="0063267D"/>
    <w:rsid w:val="00632C3B"/>
    <w:rsid w:val="00642606"/>
    <w:rsid w:val="0064521D"/>
    <w:rsid w:val="006473D2"/>
    <w:rsid w:val="00650972"/>
    <w:rsid w:val="006525CC"/>
    <w:rsid w:val="00653C0C"/>
    <w:rsid w:val="00661EEB"/>
    <w:rsid w:val="006706D0"/>
    <w:rsid w:val="0067177B"/>
    <w:rsid w:val="006764CF"/>
    <w:rsid w:val="00681BD8"/>
    <w:rsid w:val="0068479A"/>
    <w:rsid w:val="00696589"/>
    <w:rsid w:val="006A0D81"/>
    <w:rsid w:val="006A77AF"/>
    <w:rsid w:val="006B07F7"/>
    <w:rsid w:val="006B2025"/>
    <w:rsid w:val="006B577F"/>
    <w:rsid w:val="006C1310"/>
    <w:rsid w:val="006C1505"/>
    <w:rsid w:val="006C6535"/>
    <w:rsid w:val="006C7B5B"/>
    <w:rsid w:val="006D003D"/>
    <w:rsid w:val="006D2456"/>
    <w:rsid w:val="006D6113"/>
    <w:rsid w:val="006D7853"/>
    <w:rsid w:val="006E0466"/>
    <w:rsid w:val="006E78C6"/>
    <w:rsid w:val="006F37AA"/>
    <w:rsid w:val="006F5449"/>
    <w:rsid w:val="006F5562"/>
    <w:rsid w:val="006F763A"/>
    <w:rsid w:val="0070201E"/>
    <w:rsid w:val="00704555"/>
    <w:rsid w:val="0071119E"/>
    <w:rsid w:val="00726061"/>
    <w:rsid w:val="0074201B"/>
    <w:rsid w:val="007460E7"/>
    <w:rsid w:val="00761A7D"/>
    <w:rsid w:val="007632D3"/>
    <w:rsid w:val="00764669"/>
    <w:rsid w:val="00765E5D"/>
    <w:rsid w:val="007672A1"/>
    <w:rsid w:val="00773EDB"/>
    <w:rsid w:val="00774064"/>
    <w:rsid w:val="00775C00"/>
    <w:rsid w:val="007839B6"/>
    <w:rsid w:val="0078790E"/>
    <w:rsid w:val="00792DA7"/>
    <w:rsid w:val="007A1B7A"/>
    <w:rsid w:val="007A442E"/>
    <w:rsid w:val="007A4E53"/>
    <w:rsid w:val="007A5439"/>
    <w:rsid w:val="007A57BD"/>
    <w:rsid w:val="007A715C"/>
    <w:rsid w:val="007B41B6"/>
    <w:rsid w:val="007B524D"/>
    <w:rsid w:val="007C270A"/>
    <w:rsid w:val="007C295F"/>
    <w:rsid w:val="007C7DF7"/>
    <w:rsid w:val="007D1B85"/>
    <w:rsid w:val="007D62EA"/>
    <w:rsid w:val="007E0BE0"/>
    <w:rsid w:val="007E4011"/>
    <w:rsid w:val="007E7E94"/>
    <w:rsid w:val="007F1CDE"/>
    <w:rsid w:val="007F38AD"/>
    <w:rsid w:val="007F4B8D"/>
    <w:rsid w:val="007F569F"/>
    <w:rsid w:val="007F5B64"/>
    <w:rsid w:val="00804306"/>
    <w:rsid w:val="008061B0"/>
    <w:rsid w:val="00807377"/>
    <w:rsid w:val="008110F3"/>
    <w:rsid w:val="008203E4"/>
    <w:rsid w:val="00833A4D"/>
    <w:rsid w:val="00833D0C"/>
    <w:rsid w:val="00836D75"/>
    <w:rsid w:val="008407F0"/>
    <w:rsid w:val="00841206"/>
    <w:rsid w:val="008446F0"/>
    <w:rsid w:val="00845CD5"/>
    <w:rsid w:val="008472FC"/>
    <w:rsid w:val="00853A76"/>
    <w:rsid w:val="00854383"/>
    <w:rsid w:val="008630C5"/>
    <w:rsid w:val="0086435E"/>
    <w:rsid w:val="008651F2"/>
    <w:rsid w:val="00872E8C"/>
    <w:rsid w:val="00877663"/>
    <w:rsid w:val="008810EF"/>
    <w:rsid w:val="0088744D"/>
    <w:rsid w:val="00892E1B"/>
    <w:rsid w:val="00893740"/>
    <w:rsid w:val="00894B97"/>
    <w:rsid w:val="0089508B"/>
    <w:rsid w:val="008A6936"/>
    <w:rsid w:val="008A7A2B"/>
    <w:rsid w:val="008B0E04"/>
    <w:rsid w:val="008B3B03"/>
    <w:rsid w:val="008B434A"/>
    <w:rsid w:val="008B4B11"/>
    <w:rsid w:val="008B7CAE"/>
    <w:rsid w:val="008C343F"/>
    <w:rsid w:val="008D624B"/>
    <w:rsid w:val="008E046C"/>
    <w:rsid w:val="008E0F63"/>
    <w:rsid w:val="008E1559"/>
    <w:rsid w:val="008E4198"/>
    <w:rsid w:val="008E4648"/>
    <w:rsid w:val="008E793B"/>
    <w:rsid w:val="008F1C79"/>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6235"/>
    <w:rsid w:val="00967BCC"/>
    <w:rsid w:val="00977798"/>
    <w:rsid w:val="00990C58"/>
    <w:rsid w:val="009946A0"/>
    <w:rsid w:val="009949DF"/>
    <w:rsid w:val="00994BD6"/>
    <w:rsid w:val="009A2C45"/>
    <w:rsid w:val="009C3DFD"/>
    <w:rsid w:val="009C6BE9"/>
    <w:rsid w:val="009D609A"/>
    <w:rsid w:val="009E68E1"/>
    <w:rsid w:val="009F7472"/>
    <w:rsid w:val="00A0122F"/>
    <w:rsid w:val="00A04D58"/>
    <w:rsid w:val="00A051A2"/>
    <w:rsid w:val="00A12018"/>
    <w:rsid w:val="00A175BB"/>
    <w:rsid w:val="00A23C1B"/>
    <w:rsid w:val="00A44B1E"/>
    <w:rsid w:val="00A51B0C"/>
    <w:rsid w:val="00A5604B"/>
    <w:rsid w:val="00A56863"/>
    <w:rsid w:val="00A63642"/>
    <w:rsid w:val="00A67863"/>
    <w:rsid w:val="00A74574"/>
    <w:rsid w:val="00A81EE7"/>
    <w:rsid w:val="00A836C9"/>
    <w:rsid w:val="00A962FA"/>
    <w:rsid w:val="00A96582"/>
    <w:rsid w:val="00AA4EDE"/>
    <w:rsid w:val="00AA62EB"/>
    <w:rsid w:val="00AA637D"/>
    <w:rsid w:val="00AA6C6F"/>
    <w:rsid w:val="00AB11E3"/>
    <w:rsid w:val="00AB5631"/>
    <w:rsid w:val="00AB7160"/>
    <w:rsid w:val="00AC187A"/>
    <w:rsid w:val="00AC4892"/>
    <w:rsid w:val="00AC6AFC"/>
    <w:rsid w:val="00AD1D23"/>
    <w:rsid w:val="00AD234F"/>
    <w:rsid w:val="00AD2FFA"/>
    <w:rsid w:val="00AD492F"/>
    <w:rsid w:val="00AE0AB2"/>
    <w:rsid w:val="00AE1187"/>
    <w:rsid w:val="00AE205B"/>
    <w:rsid w:val="00AE2CD5"/>
    <w:rsid w:val="00AE586E"/>
    <w:rsid w:val="00AE6381"/>
    <w:rsid w:val="00AF52A8"/>
    <w:rsid w:val="00B036DD"/>
    <w:rsid w:val="00B052E8"/>
    <w:rsid w:val="00B06763"/>
    <w:rsid w:val="00B07176"/>
    <w:rsid w:val="00B12321"/>
    <w:rsid w:val="00B1240A"/>
    <w:rsid w:val="00B15D2E"/>
    <w:rsid w:val="00B1629B"/>
    <w:rsid w:val="00B210BA"/>
    <w:rsid w:val="00B26992"/>
    <w:rsid w:val="00B313F5"/>
    <w:rsid w:val="00B37E9D"/>
    <w:rsid w:val="00B43F74"/>
    <w:rsid w:val="00B446AA"/>
    <w:rsid w:val="00B45B93"/>
    <w:rsid w:val="00B73DA0"/>
    <w:rsid w:val="00B85131"/>
    <w:rsid w:val="00B87639"/>
    <w:rsid w:val="00B96B74"/>
    <w:rsid w:val="00BA1AA6"/>
    <w:rsid w:val="00BA4D43"/>
    <w:rsid w:val="00BB10CC"/>
    <w:rsid w:val="00BC7438"/>
    <w:rsid w:val="00BD02F3"/>
    <w:rsid w:val="00BD3291"/>
    <w:rsid w:val="00BE1CF7"/>
    <w:rsid w:val="00BE30EA"/>
    <w:rsid w:val="00BE6D63"/>
    <w:rsid w:val="00BF077D"/>
    <w:rsid w:val="00BF45C0"/>
    <w:rsid w:val="00BF4C41"/>
    <w:rsid w:val="00C00E9A"/>
    <w:rsid w:val="00C212CD"/>
    <w:rsid w:val="00C34E7A"/>
    <w:rsid w:val="00C35C70"/>
    <w:rsid w:val="00C41EDA"/>
    <w:rsid w:val="00C424E5"/>
    <w:rsid w:val="00C4333D"/>
    <w:rsid w:val="00C448E8"/>
    <w:rsid w:val="00C5179D"/>
    <w:rsid w:val="00C650C2"/>
    <w:rsid w:val="00C66BDF"/>
    <w:rsid w:val="00C71229"/>
    <w:rsid w:val="00C742B0"/>
    <w:rsid w:val="00C8362F"/>
    <w:rsid w:val="00C8621F"/>
    <w:rsid w:val="00CA2F9E"/>
    <w:rsid w:val="00CA3A2F"/>
    <w:rsid w:val="00CA3DF3"/>
    <w:rsid w:val="00CA43DB"/>
    <w:rsid w:val="00CA4A51"/>
    <w:rsid w:val="00CA567D"/>
    <w:rsid w:val="00CB32EC"/>
    <w:rsid w:val="00CC0ABC"/>
    <w:rsid w:val="00CC1DA3"/>
    <w:rsid w:val="00CC1F59"/>
    <w:rsid w:val="00CC2F70"/>
    <w:rsid w:val="00CC2FDF"/>
    <w:rsid w:val="00CC482C"/>
    <w:rsid w:val="00CE116E"/>
    <w:rsid w:val="00CE2898"/>
    <w:rsid w:val="00CE50D5"/>
    <w:rsid w:val="00CE5898"/>
    <w:rsid w:val="00CE6EB2"/>
    <w:rsid w:val="00CE7E6E"/>
    <w:rsid w:val="00CF0420"/>
    <w:rsid w:val="00CF0796"/>
    <w:rsid w:val="00CF0BB0"/>
    <w:rsid w:val="00CF11ED"/>
    <w:rsid w:val="00CF18FD"/>
    <w:rsid w:val="00D01483"/>
    <w:rsid w:val="00D033F0"/>
    <w:rsid w:val="00D05B8D"/>
    <w:rsid w:val="00D11047"/>
    <w:rsid w:val="00D11C16"/>
    <w:rsid w:val="00D12E22"/>
    <w:rsid w:val="00D14973"/>
    <w:rsid w:val="00D20B65"/>
    <w:rsid w:val="00D20E60"/>
    <w:rsid w:val="00D224D2"/>
    <w:rsid w:val="00D225F0"/>
    <w:rsid w:val="00D252BF"/>
    <w:rsid w:val="00D31D66"/>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6059"/>
    <w:rsid w:val="00D76499"/>
    <w:rsid w:val="00D8059F"/>
    <w:rsid w:val="00D812A9"/>
    <w:rsid w:val="00D8167D"/>
    <w:rsid w:val="00D82E25"/>
    <w:rsid w:val="00D8511C"/>
    <w:rsid w:val="00D8597E"/>
    <w:rsid w:val="00D86950"/>
    <w:rsid w:val="00D8754E"/>
    <w:rsid w:val="00D9277B"/>
    <w:rsid w:val="00D92D49"/>
    <w:rsid w:val="00DA5931"/>
    <w:rsid w:val="00DA5EF5"/>
    <w:rsid w:val="00DB17BD"/>
    <w:rsid w:val="00DC2ECA"/>
    <w:rsid w:val="00DD5254"/>
    <w:rsid w:val="00DD67B0"/>
    <w:rsid w:val="00DD76B4"/>
    <w:rsid w:val="00DE0363"/>
    <w:rsid w:val="00DE2C8F"/>
    <w:rsid w:val="00DE7F37"/>
    <w:rsid w:val="00DF1663"/>
    <w:rsid w:val="00DF78B3"/>
    <w:rsid w:val="00DF7F8A"/>
    <w:rsid w:val="00E078F6"/>
    <w:rsid w:val="00E1344A"/>
    <w:rsid w:val="00E15B0C"/>
    <w:rsid w:val="00E208B4"/>
    <w:rsid w:val="00E276D9"/>
    <w:rsid w:val="00E30A59"/>
    <w:rsid w:val="00E31A90"/>
    <w:rsid w:val="00E35116"/>
    <w:rsid w:val="00E40907"/>
    <w:rsid w:val="00E52BA1"/>
    <w:rsid w:val="00E7032E"/>
    <w:rsid w:val="00E74203"/>
    <w:rsid w:val="00E76CA3"/>
    <w:rsid w:val="00E77B83"/>
    <w:rsid w:val="00E80E31"/>
    <w:rsid w:val="00E8245F"/>
    <w:rsid w:val="00E900D6"/>
    <w:rsid w:val="00E9221C"/>
    <w:rsid w:val="00E93CC5"/>
    <w:rsid w:val="00EA1D0B"/>
    <w:rsid w:val="00EB15C7"/>
    <w:rsid w:val="00EB3079"/>
    <w:rsid w:val="00EB3E07"/>
    <w:rsid w:val="00EC2470"/>
    <w:rsid w:val="00EC2B3A"/>
    <w:rsid w:val="00EC39ED"/>
    <w:rsid w:val="00ED04A8"/>
    <w:rsid w:val="00ED4686"/>
    <w:rsid w:val="00EE14A1"/>
    <w:rsid w:val="00EE288C"/>
    <w:rsid w:val="00EE5663"/>
    <w:rsid w:val="00EE59C2"/>
    <w:rsid w:val="00EF01D6"/>
    <w:rsid w:val="00EF1EF0"/>
    <w:rsid w:val="00EF651A"/>
    <w:rsid w:val="00EF6A35"/>
    <w:rsid w:val="00F06784"/>
    <w:rsid w:val="00F07436"/>
    <w:rsid w:val="00F12DCA"/>
    <w:rsid w:val="00F256B8"/>
    <w:rsid w:val="00F30102"/>
    <w:rsid w:val="00F35C6F"/>
    <w:rsid w:val="00F370FA"/>
    <w:rsid w:val="00F475BD"/>
    <w:rsid w:val="00F47E48"/>
    <w:rsid w:val="00F51658"/>
    <w:rsid w:val="00F51B50"/>
    <w:rsid w:val="00F57D52"/>
    <w:rsid w:val="00F609F0"/>
    <w:rsid w:val="00F64AFA"/>
    <w:rsid w:val="00F713B5"/>
    <w:rsid w:val="00F73DBB"/>
    <w:rsid w:val="00F77630"/>
    <w:rsid w:val="00F92F74"/>
    <w:rsid w:val="00F9318A"/>
    <w:rsid w:val="00F9320E"/>
    <w:rsid w:val="00F947D5"/>
    <w:rsid w:val="00FA1E28"/>
    <w:rsid w:val="00FA4AB1"/>
    <w:rsid w:val="00FA4CA9"/>
    <w:rsid w:val="00FA595F"/>
    <w:rsid w:val="00FB7EA2"/>
    <w:rsid w:val="00FC18E9"/>
    <w:rsid w:val="00FC4071"/>
    <w:rsid w:val="00FD3656"/>
    <w:rsid w:val="00FD4E78"/>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qFormat/>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paragraph" w:styleId="Endnotentext">
    <w:name w:val="endnote text"/>
    <w:basedOn w:val="Standard"/>
    <w:link w:val="EndnotentextZchn"/>
    <w:uiPriority w:val="99"/>
    <w:semiHidden/>
    <w:unhideWhenUsed/>
    <w:rsid w:val="00197968"/>
    <w:pPr>
      <w:spacing w:after="0"/>
    </w:pPr>
  </w:style>
  <w:style w:type="character" w:customStyle="1" w:styleId="EndnotentextZchn">
    <w:name w:val="Endnotentext Zchn"/>
    <w:basedOn w:val="Absatz-Standardschriftart"/>
    <w:link w:val="Endnotentext"/>
    <w:uiPriority w:val="99"/>
    <w:semiHidden/>
    <w:rsid w:val="00197968"/>
    <w:rPr>
      <w:rFonts w:ascii="Times New Roman" w:eastAsiaTheme="minorEastAsia" w:hAnsi="Times New Roman" w:cs="Times New Roman"/>
      <w:sz w:val="20"/>
      <w:szCs w:val="20"/>
      <w:lang w:val="en-GB"/>
    </w:rPr>
  </w:style>
  <w:style w:type="character" w:styleId="Endnotenzeichen">
    <w:name w:val="endnote reference"/>
    <w:basedOn w:val="Absatz-Standardschriftart"/>
    <w:uiPriority w:val="99"/>
    <w:semiHidden/>
    <w:unhideWhenUsed/>
    <w:rsid w:val="001979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1625">
      <w:bodyDiv w:val="1"/>
      <w:marLeft w:val="0"/>
      <w:marRight w:val="0"/>
      <w:marTop w:val="0"/>
      <w:marBottom w:val="0"/>
      <w:divBdr>
        <w:top w:val="none" w:sz="0" w:space="0" w:color="auto"/>
        <w:left w:val="none" w:sz="0" w:space="0" w:color="auto"/>
        <w:bottom w:val="none" w:sz="0" w:space="0" w:color="auto"/>
        <w:right w:val="none" w:sz="0" w:space="0" w:color="auto"/>
      </w:divBdr>
    </w:div>
    <w:div w:id="960839444">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 w:id="1906406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5</Pages>
  <Words>1712</Words>
  <Characters>10789</Characters>
  <Application>Microsoft Office Word</Application>
  <DocSecurity>0</DocSecurity>
  <Lines>89</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2023-11-02T15:34:00Z</dcterms:created>
  <dcterms:modified xsi:type="dcterms:W3CDTF">2023-11-02T15:34:00Z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2023-11-02T15:34:15Z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dc829cfe-b7da-436b-8343-8029e2a7fa23</vt:lpwstr>
  </property>
  <property fmtid="{D5CDD505-2E9C-101B-9397-08002B2CF9AE}" pid="10" name="MSIP_Label_0359f705-2ba0-454b-9cfc-6ce5bcaac040_ContentBits">
    <vt:lpwstr>2</vt:lpwstr>
  </property>
</Properties>
</file>