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7C610" w14:textId="012044ED" w:rsidR="000402CB" w:rsidRPr="00AC24FD" w:rsidRDefault="000402CB" w:rsidP="000402CB">
      <w:pPr>
        <w:pStyle w:val="Header"/>
        <w:tabs>
          <w:tab w:val="right" w:pos="9639"/>
        </w:tabs>
        <w:rPr>
          <w:rFonts w:eastAsia="Times New Roman"/>
          <w:noProof w:val="0"/>
          <w:sz w:val="24"/>
          <w:lang w:eastAsia="zh-CN"/>
        </w:rPr>
      </w:pPr>
      <w:r w:rsidRPr="00AC24FD">
        <w:rPr>
          <w:rFonts w:eastAsia="Times New Roman"/>
          <w:noProof w:val="0"/>
          <w:sz w:val="24"/>
          <w:lang w:eastAsia="zh-CN"/>
        </w:rPr>
        <w:t>3GPP TSG RAN WG2 Meeting #12</w:t>
      </w:r>
      <w:r w:rsidR="000F0CE9">
        <w:rPr>
          <w:rFonts w:eastAsia="Times New Roman"/>
          <w:noProof w:val="0"/>
          <w:sz w:val="24"/>
          <w:lang w:eastAsia="zh-CN"/>
        </w:rPr>
        <w:t>4</w:t>
      </w:r>
      <w:r w:rsidRPr="00AC24FD">
        <w:rPr>
          <w:rFonts w:eastAsia="Times New Roman"/>
          <w:noProof w:val="0"/>
          <w:sz w:val="24"/>
          <w:lang w:eastAsia="zh-CN"/>
        </w:rPr>
        <w:t xml:space="preserve">                                      </w:t>
      </w:r>
      <w:r w:rsidRPr="00AC24FD">
        <w:rPr>
          <w:rFonts w:eastAsia="Times New Roman"/>
          <w:noProof w:val="0"/>
          <w:sz w:val="24"/>
          <w:lang w:eastAsia="zh-CN"/>
        </w:rPr>
        <w:tab/>
      </w:r>
      <w:r w:rsidR="001E1193" w:rsidRPr="001E1193">
        <w:rPr>
          <w:rFonts w:eastAsia="Times New Roman"/>
          <w:noProof w:val="0"/>
          <w:sz w:val="24"/>
          <w:lang w:eastAsia="zh-CN"/>
        </w:rPr>
        <w:t>R2-2312130</w:t>
      </w:r>
      <w:r w:rsidR="001E1193" w:rsidRPr="001E1193" w:rsidDel="001E1193">
        <w:rPr>
          <w:rFonts w:eastAsia="Times New Roman"/>
          <w:noProof w:val="0"/>
          <w:sz w:val="24"/>
          <w:highlight w:val="yellow"/>
          <w:lang w:eastAsia="zh-CN"/>
        </w:rPr>
        <w:t xml:space="preserve"> </w:t>
      </w:r>
      <w:r w:rsidRPr="00AC24FD">
        <w:rPr>
          <w:rFonts w:eastAsia="Times New Roman"/>
          <w:noProof w:val="0"/>
          <w:sz w:val="24"/>
          <w:lang w:eastAsia="zh-CN"/>
        </w:rPr>
        <w:t xml:space="preserve">      </w:t>
      </w:r>
    </w:p>
    <w:p w14:paraId="5E064E9A" w14:textId="076422B6" w:rsidR="000402CB" w:rsidRDefault="000F0CE9" w:rsidP="000402CB">
      <w:pPr>
        <w:pStyle w:val="Header"/>
        <w:tabs>
          <w:tab w:val="right" w:pos="9639"/>
        </w:tabs>
        <w:rPr>
          <w:rFonts w:eastAsia="Times New Roman"/>
          <w:noProof w:val="0"/>
          <w:sz w:val="24"/>
          <w:lang w:eastAsia="zh-CN"/>
        </w:rPr>
      </w:pPr>
      <w:r>
        <w:rPr>
          <w:rFonts w:eastAsia="Times New Roman"/>
          <w:noProof w:val="0"/>
          <w:sz w:val="24"/>
          <w:lang w:eastAsia="zh-CN"/>
        </w:rPr>
        <w:t>Chicago, USA, November</w:t>
      </w:r>
      <w:r w:rsidR="000402CB" w:rsidRPr="00695C17">
        <w:rPr>
          <w:rFonts w:eastAsia="Times New Roman"/>
          <w:noProof w:val="0"/>
          <w:sz w:val="24"/>
          <w:lang w:eastAsia="zh-CN"/>
        </w:rPr>
        <w:t xml:space="preserve"> </w:t>
      </w:r>
      <w:r>
        <w:rPr>
          <w:rFonts w:eastAsia="Times New Roman"/>
          <w:noProof w:val="0"/>
          <w:sz w:val="24"/>
          <w:lang w:eastAsia="zh-CN"/>
        </w:rPr>
        <w:t>13</w:t>
      </w:r>
      <w:r w:rsidR="000402CB" w:rsidRPr="00695C17">
        <w:rPr>
          <w:rFonts w:eastAsia="Times New Roman"/>
          <w:noProof w:val="0"/>
          <w:sz w:val="24"/>
          <w:lang w:eastAsia="zh-CN"/>
        </w:rPr>
        <w:t>th – 1</w:t>
      </w:r>
      <w:r>
        <w:rPr>
          <w:rFonts w:eastAsia="Times New Roman"/>
          <w:noProof w:val="0"/>
          <w:sz w:val="24"/>
          <w:lang w:eastAsia="zh-CN"/>
        </w:rPr>
        <w:t>7</w:t>
      </w:r>
      <w:r w:rsidR="000402CB" w:rsidRPr="00695C17">
        <w:rPr>
          <w:rFonts w:eastAsia="Times New Roman"/>
          <w:noProof w:val="0"/>
          <w:sz w:val="24"/>
          <w:lang w:eastAsia="zh-CN"/>
        </w:rPr>
        <w:t>th, 2023</w:t>
      </w:r>
      <w:r w:rsidR="000402CB" w:rsidRPr="00AC24FD">
        <w:rPr>
          <w:rFonts w:eastAsia="Times New Roman"/>
          <w:noProof w:val="0"/>
          <w:sz w:val="24"/>
          <w:lang w:eastAsia="zh-CN"/>
        </w:rPr>
        <w:t xml:space="preserve">                                                                            </w:t>
      </w:r>
    </w:p>
    <w:p w14:paraId="49379CFB" w14:textId="371C3D47" w:rsidR="00CD4C7B" w:rsidRPr="00951B8A" w:rsidRDefault="00F5234C" w:rsidP="00794233">
      <w:pPr>
        <w:pStyle w:val="Header"/>
        <w:tabs>
          <w:tab w:val="right" w:pos="9639"/>
        </w:tabs>
        <w:rPr>
          <w:rFonts w:cs="Arial"/>
          <w:bCs/>
          <w:noProof w:val="0"/>
          <w:sz w:val="20"/>
        </w:rPr>
      </w:pPr>
      <w:r w:rsidRPr="00951B8A">
        <w:rPr>
          <w:rFonts w:cs="Arial"/>
          <w:bCs/>
          <w:noProof w:val="0"/>
          <w:sz w:val="20"/>
        </w:rPr>
        <w:tab/>
      </w:r>
    </w:p>
    <w:p w14:paraId="758E2B30" w14:textId="38666EA4"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D074A4" w:rsidRPr="00F839A7">
        <w:rPr>
          <w:rFonts w:cs="Arial"/>
          <w:b/>
          <w:bCs/>
          <w:sz w:val="24"/>
        </w:rPr>
        <w:t>7.16.2.</w:t>
      </w:r>
      <w:r w:rsidR="00D17DC8" w:rsidRPr="00F839A7">
        <w:rPr>
          <w:rFonts w:cs="Arial"/>
          <w:b/>
          <w:bCs/>
          <w:sz w:val="24"/>
        </w:rPr>
        <w:t>3</w:t>
      </w:r>
      <w:r w:rsidR="00D074A4" w:rsidRPr="00D074A4">
        <w:rPr>
          <w:rFonts w:cs="Arial"/>
          <w:b/>
          <w:bCs/>
          <w:sz w:val="24"/>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1B7C1C9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165B94">
        <w:rPr>
          <w:rFonts w:cs="Arial"/>
          <w:b/>
          <w:bCs/>
          <w:sz w:val="24"/>
        </w:rPr>
        <w:t>AI/ML functionality</w:t>
      </w:r>
      <w:r w:rsidR="00F52697">
        <w:rPr>
          <w:rFonts w:cs="Arial"/>
          <w:b/>
          <w:bCs/>
          <w:sz w:val="24"/>
        </w:rPr>
        <w:t>-based</w:t>
      </w:r>
      <w:r w:rsidR="00165B94">
        <w:rPr>
          <w:rFonts w:cs="Arial"/>
          <w:b/>
          <w:bCs/>
          <w:sz w:val="24"/>
        </w:rPr>
        <w:t xml:space="preserve"> and model-ID </w:t>
      </w:r>
      <w:r w:rsidR="002C0675">
        <w:rPr>
          <w:rFonts w:cs="Arial"/>
          <w:b/>
          <w:bCs/>
          <w:sz w:val="24"/>
        </w:rPr>
        <w:t xml:space="preserve">based </w:t>
      </w:r>
      <w:r w:rsidR="00280762">
        <w:rPr>
          <w:rFonts w:cs="Arial"/>
          <w:b/>
          <w:bCs/>
          <w:sz w:val="24"/>
        </w:rPr>
        <w:t>LCM</w:t>
      </w:r>
      <w:r w:rsidR="002C0675">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7EB6E57F" w14:textId="0692A827" w:rsidR="007061EC" w:rsidRDefault="007061EC" w:rsidP="001F22EB">
      <w:pPr>
        <w:spacing w:before="120"/>
        <w:jc w:val="both"/>
        <w:rPr>
          <w:rFonts w:ascii="Arial" w:hAnsi="Arial" w:cs="Arial"/>
        </w:rPr>
      </w:pPr>
      <w:r>
        <w:rPr>
          <w:rFonts w:ascii="Arial" w:hAnsi="Arial" w:cs="Arial"/>
        </w:rPr>
        <w:t>In RAN2#121</w:t>
      </w:r>
      <w:r w:rsidR="0058136B">
        <w:rPr>
          <w:rFonts w:ascii="Arial" w:hAnsi="Arial" w:cs="Arial"/>
        </w:rPr>
        <w:t>bis-e</w:t>
      </w:r>
      <w:r>
        <w:rPr>
          <w:rFonts w:ascii="Arial" w:hAnsi="Arial" w:cs="Arial"/>
        </w:rPr>
        <w:t xml:space="preserve">, RAN2 </w:t>
      </w:r>
      <w:r w:rsidR="00D4584C">
        <w:rPr>
          <w:rFonts w:ascii="Arial" w:hAnsi="Arial" w:cs="Arial"/>
        </w:rPr>
        <w:t xml:space="preserve">briefly </w:t>
      </w:r>
      <w:r w:rsidR="0058136B">
        <w:rPr>
          <w:rFonts w:ascii="Arial" w:hAnsi="Arial" w:cs="Arial"/>
        </w:rPr>
        <w:t xml:space="preserve">discussed </w:t>
      </w:r>
      <w:r w:rsidR="00D4584C">
        <w:rPr>
          <w:rFonts w:ascii="Arial" w:hAnsi="Arial" w:cs="Arial"/>
        </w:rPr>
        <w:t xml:space="preserve">model </w:t>
      </w:r>
      <w:r w:rsidR="00356168">
        <w:rPr>
          <w:rFonts w:ascii="Arial" w:hAnsi="Arial" w:cs="Arial"/>
        </w:rPr>
        <w:t xml:space="preserve">identification </w:t>
      </w:r>
      <w:r w:rsidR="00D4584C">
        <w:rPr>
          <w:rFonts w:ascii="Arial" w:hAnsi="Arial" w:cs="Arial"/>
        </w:rPr>
        <w:t>in relation to LCM purposes</w:t>
      </w:r>
      <w:r>
        <w:rPr>
          <w:rFonts w:ascii="Arial" w:hAnsi="Arial" w:cs="Arial"/>
        </w:rPr>
        <w:t xml:space="preserve"> </w:t>
      </w:r>
      <w:r w:rsidR="0058136B">
        <w:rPr>
          <w:rFonts w:ascii="Arial" w:hAnsi="Arial" w:cs="Arial"/>
        </w:rPr>
        <w:t xml:space="preserve">and agreed </w:t>
      </w:r>
      <w:r>
        <w:rPr>
          <w:rFonts w:ascii="Arial" w:hAnsi="Arial" w:cs="Arial"/>
        </w:rPr>
        <w:t>[</w:t>
      </w:r>
      <w:r w:rsidR="0058136B">
        <w:rPr>
          <w:rFonts w:ascii="Arial" w:hAnsi="Arial" w:cs="Arial"/>
        </w:rPr>
        <w:t>1</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7061EC" w14:paraId="7D639CAA" w14:textId="77777777" w:rsidTr="007061EC">
        <w:tc>
          <w:tcPr>
            <w:tcW w:w="9631" w:type="dxa"/>
          </w:tcPr>
          <w:p w14:paraId="7F5E14F9" w14:textId="77777777" w:rsidR="00D4584C" w:rsidRDefault="00D4584C" w:rsidP="00827F51">
            <w:pPr>
              <w:pStyle w:val="Agreement"/>
              <w:tabs>
                <w:tab w:val="clear" w:pos="887"/>
                <w:tab w:val="num" w:pos="1619"/>
              </w:tabs>
              <w:ind w:left="644"/>
              <w:rPr>
                <w:lang w:eastAsia="zh-CN"/>
              </w:rPr>
            </w:pPr>
            <w:r>
              <w:rPr>
                <w:lang w:eastAsia="zh-CN"/>
              </w:rPr>
              <w:t>Model ID can be used to identify model or models for the following LCM purposes:</w:t>
            </w:r>
          </w:p>
          <w:p w14:paraId="57578FDD" w14:textId="77777777" w:rsidR="00D4584C" w:rsidRDefault="00D4584C" w:rsidP="00827F51">
            <w:pPr>
              <w:pStyle w:val="Agreement"/>
              <w:numPr>
                <w:ilvl w:val="0"/>
                <w:numId w:val="0"/>
              </w:numPr>
              <w:ind w:left="644"/>
              <w:rPr>
                <w:lang w:eastAsia="zh-CN"/>
              </w:rPr>
            </w:pPr>
            <w:r>
              <w:rPr>
                <w:lang w:eastAsia="zh-CN"/>
              </w:rPr>
              <w:t>model selection/activation/deactivation/switching (or identification, if that will be supported as a separate step).</w:t>
            </w:r>
          </w:p>
          <w:p w14:paraId="694F922E" w14:textId="77777777" w:rsidR="007061EC" w:rsidRDefault="00D4584C" w:rsidP="00827F51">
            <w:pPr>
              <w:pStyle w:val="Agreement"/>
              <w:numPr>
                <w:ilvl w:val="0"/>
                <w:numId w:val="0"/>
              </w:numPr>
              <w:ind w:left="644"/>
              <w:rPr>
                <w:lang w:eastAsia="zh-CN"/>
              </w:rPr>
            </w:pPr>
            <w:bookmarkStart w:id="0" w:name="OLE_LINK183"/>
            <w:bookmarkStart w:id="1" w:name="OLE_LINK184"/>
            <w:r>
              <w:rPr>
                <w:lang w:eastAsia="zh-CN"/>
              </w:rPr>
              <w:t>(e.g. for so called “model ID based LCM”</w:t>
            </w:r>
            <w:bookmarkEnd w:id="0"/>
            <w:bookmarkEnd w:id="1"/>
            <w:r>
              <w:rPr>
                <w:lang w:eastAsia="zh-CN"/>
              </w:rPr>
              <w:t>)</w:t>
            </w:r>
          </w:p>
          <w:p w14:paraId="7BBC2EFD" w14:textId="6AE4DF18" w:rsidR="000608D8" w:rsidRPr="000608D8" w:rsidRDefault="000608D8" w:rsidP="000608D8">
            <w:pPr>
              <w:rPr>
                <w:lang w:eastAsia="zh-CN"/>
              </w:rPr>
            </w:pPr>
          </w:p>
        </w:tc>
      </w:tr>
    </w:tbl>
    <w:p w14:paraId="1C35801C" w14:textId="7F43C8EE" w:rsidR="002408A5" w:rsidRDefault="00BF5922" w:rsidP="00706721">
      <w:pPr>
        <w:spacing w:before="120"/>
        <w:jc w:val="both"/>
        <w:rPr>
          <w:rFonts w:ascii="Arial" w:hAnsi="Arial" w:cs="Arial"/>
        </w:rPr>
      </w:pPr>
      <w:r w:rsidRPr="00827F51">
        <w:rPr>
          <w:rFonts w:ascii="Arial" w:hAnsi="Arial" w:cs="Arial"/>
        </w:rPr>
        <w:t xml:space="preserve">Moreover, </w:t>
      </w:r>
      <w:r w:rsidR="002408A5">
        <w:rPr>
          <w:rFonts w:ascii="Arial" w:hAnsi="Arial" w:cs="Arial"/>
        </w:rPr>
        <w:t xml:space="preserve">in RAN2#122, </w:t>
      </w:r>
      <w:r w:rsidR="0011463D" w:rsidRPr="00827F51">
        <w:rPr>
          <w:rFonts w:ascii="Arial" w:hAnsi="Arial" w:cs="Arial"/>
        </w:rPr>
        <w:t>RAN</w:t>
      </w:r>
      <w:r w:rsidR="000C0F6F" w:rsidRPr="00827F51">
        <w:rPr>
          <w:rFonts w:ascii="Arial" w:hAnsi="Arial" w:cs="Arial"/>
        </w:rPr>
        <w:t xml:space="preserve">2 </w:t>
      </w:r>
      <w:r w:rsidR="002408A5">
        <w:rPr>
          <w:rFonts w:ascii="Arial" w:hAnsi="Arial" w:cs="Arial"/>
        </w:rPr>
        <w:t xml:space="preserve">discussed model and functionality management and agreed the </w:t>
      </w:r>
      <w:r w:rsidR="002408A5" w:rsidRPr="006013BF">
        <w:rPr>
          <w:rFonts w:ascii="Arial" w:hAnsi="Arial" w:cs="Arial"/>
        </w:rPr>
        <w:t>following [2]:</w:t>
      </w:r>
    </w:p>
    <w:tbl>
      <w:tblPr>
        <w:tblStyle w:val="TableGrid"/>
        <w:tblW w:w="0" w:type="auto"/>
        <w:tblLook w:val="04A0" w:firstRow="1" w:lastRow="0" w:firstColumn="1" w:lastColumn="0" w:noHBand="0" w:noVBand="1"/>
      </w:tblPr>
      <w:tblGrid>
        <w:gridCol w:w="9631"/>
      </w:tblGrid>
      <w:tr w:rsidR="002408A5" w14:paraId="0B2F8BBF" w14:textId="77777777" w:rsidTr="002408A5">
        <w:tc>
          <w:tcPr>
            <w:tcW w:w="9631" w:type="dxa"/>
          </w:tcPr>
          <w:p w14:paraId="3A10E2EE" w14:textId="77777777" w:rsidR="002408A5" w:rsidRDefault="002408A5" w:rsidP="002408A5">
            <w:pPr>
              <w:pStyle w:val="Agreement"/>
              <w:tabs>
                <w:tab w:val="clear" w:pos="887"/>
                <w:tab w:val="num" w:pos="1619"/>
              </w:tabs>
              <w:ind w:left="644"/>
              <w:rPr>
                <w:lang w:eastAsia="zh-CN"/>
              </w:rPr>
            </w:pPr>
            <w:r>
              <w:rPr>
                <w:lang w:eastAsia="zh-CN"/>
              </w:rPr>
              <w:t>Intention is to cover functional arch in general, e.g. covering both be model based and/or functionality based LCM</w:t>
            </w:r>
          </w:p>
          <w:p w14:paraId="473827A2" w14:textId="60051816" w:rsidR="002408A5" w:rsidRPr="002B171F" w:rsidRDefault="002408A5" w:rsidP="002408A5">
            <w:pPr>
              <w:pStyle w:val="Agreement"/>
              <w:tabs>
                <w:tab w:val="clear" w:pos="887"/>
                <w:tab w:val="num" w:pos="1619"/>
              </w:tabs>
              <w:ind w:left="644"/>
            </w:pPr>
            <w:r>
              <w:rPr>
                <w:lang w:eastAsia="zh-CN"/>
              </w:rPr>
              <w:t>Management may be model based management, or functionality based management. Add a mote for this.</w:t>
            </w:r>
            <w:r>
              <w:t xml:space="preserve"> </w:t>
            </w:r>
          </w:p>
          <w:p w14:paraId="073B5B70" w14:textId="65D8BF84" w:rsidR="002408A5" w:rsidRDefault="002408A5" w:rsidP="002408A5">
            <w:pPr>
              <w:tabs>
                <w:tab w:val="left" w:pos="938"/>
              </w:tabs>
              <w:rPr>
                <w:rFonts w:ascii="Arial" w:hAnsi="Arial" w:cs="Arial"/>
              </w:rPr>
            </w:pPr>
          </w:p>
        </w:tc>
      </w:tr>
    </w:tbl>
    <w:p w14:paraId="73A8E2DF" w14:textId="77777777" w:rsidR="00F73679" w:rsidRDefault="002408A5" w:rsidP="00406BED">
      <w:pPr>
        <w:spacing w:before="120"/>
        <w:jc w:val="both"/>
        <w:rPr>
          <w:rFonts w:ascii="Arial" w:hAnsi="Arial" w:cs="Arial"/>
        </w:rPr>
      </w:pPr>
      <w:r w:rsidRPr="00827F51">
        <w:rPr>
          <w:rFonts w:ascii="Arial" w:hAnsi="Arial" w:cs="Arial"/>
        </w:rPr>
        <w:t xml:space="preserve">However, there </w:t>
      </w:r>
      <w:r>
        <w:rPr>
          <w:rFonts w:ascii="Arial" w:hAnsi="Arial" w:cs="Arial"/>
        </w:rPr>
        <w:t xml:space="preserve">RAN2 has not discussed </w:t>
      </w:r>
      <w:r w:rsidR="00F73679">
        <w:rPr>
          <w:rFonts w:ascii="Arial" w:hAnsi="Arial" w:cs="Arial"/>
        </w:rPr>
        <w:t>the following aspects:</w:t>
      </w:r>
    </w:p>
    <w:p w14:paraId="64A1C1A7" w14:textId="6C9EC8B9" w:rsidR="002408A5" w:rsidRDefault="00F73679" w:rsidP="00406BED">
      <w:pPr>
        <w:pStyle w:val="ListParagraph"/>
        <w:numPr>
          <w:ilvl w:val="0"/>
          <w:numId w:val="34"/>
        </w:numPr>
        <w:spacing w:before="120"/>
        <w:jc w:val="both"/>
        <w:rPr>
          <w:rFonts w:ascii="Arial" w:hAnsi="Arial" w:cs="Arial"/>
        </w:rPr>
      </w:pPr>
      <w:r>
        <w:rPr>
          <w:rFonts w:ascii="Arial" w:hAnsi="Arial" w:cs="Arial"/>
        </w:rPr>
        <w:t xml:space="preserve">The </w:t>
      </w:r>
      <w:r w:rsidR="002408A5" w:rsidRPr="00F73679">
        <w:rPr>
          <w:rFonts w:ascii="Arial" w:hAnsi="Arial" w:cs="Arial"/>
        </w:rPr>
        <w:t xml:space="preserve">general architecture of </w:t>
      </w:r>
      <w:r>
        <w:rPr>
          <w:rFonts w:ascii="Arial" w:hAnsi="Arial" w:cs="Arial"/>
        </w:rPr>
        <w:t>the</w:t>
      </w:r>
      <w:r w:rsidR="002408A5" w:rsidRPr="00F73679">
        <w:rPr>
          <w:rFonts w:ascii="Arial" w:hAnsi="Arial" w:cs="Arial"/>
        </w:rPr>
        <w:t xml:space="preserve"> “model-ID-based LCM” and “functionality-based LCM</w:t>
      </w:r>
      <w:r w:rsidR="003911FA">
        <w:rPr>
          <w:rFonts w:ascii="Arial" w:hAnsi="Arial" w:cs="Arial"/>
        </w:rPr>
        <w:t>”</w:t>
      </w:r>
      <w:r w:rsidR="002408A5" w:rsidRPr="00F73679">
        <w:rPr>
          <w:rFonts w:ascii="Arial" w:hAnsi="Arial" w:cs="Arial"/>
        </w:rPr>
        <w:t xml:space="preserve">. </w:t>
      </w:r>
    </w:p>
    <w:p w14:paraId="5168A312" w14:textId="674F7637" w:rsidR="00F73679" w:rsidRDefault="00F73679" w:rsidP="00406BED">
      <w:pPr>
        <w:pStyle w:val="ListParagraph"/>
        <w:numPr>
          <w:ilvl w:val="0"/>
          <w:numId w:val="34"/>
        </w:numPr>
        <w:spacing w:before="120"/>
        <w:jc w:val="both"/>
        <w:rPr>
          <w:rFonts w:ascii="Arial" w:hAnsi="Arial" w:cs="Arial"/>
        </w:rPr>
      </w:pPr>
      <w:r>
        <w:rPr>
          <w:rFonts w:ascii="Arial" w:hAnsi="Arial" w:cs="Arial"/>
        </w:rPr>
        <w:t xml:space="preserve">The </w:t>
      </w:r>
      <w:r w:rsidRPr="00827F51">
        <w:rPr>
          <w:rFonts w:ascii="Arial" w:hAnsi="Arial" w:cs="Arial"/>
        </w:rPr>
        <w:t xml:space="preserve">functionality identification and </w:t>
      </w:r>
      <w:r>
        <w:rPr>
          <w:rFonts w:ascii="Arial" w:hAnsi="Arial" w:cs="Arial"/>
        </w:rPr>
        <w:t xml:space="preserve">how it is used in the indication </w:t>
      </w:r>
      <w:r w:rsidRPr="00F73679">
        <w:rPr>
          <w:rFonts w:ascii="Arial" w:hAnsi="Arial" w:cs="Arial"/>
        </w:rPr>
        <w:t xml:space="preserve">of </w:t>
      </w:r>
      <w:r>
        <w:rPr>
          <w:rFonts w:ascii="Arial" w:hAnsi="Arial" w:cs="Arial"/>
        </w:rPr>
        <w:t xml:space="preserve">functionality-based </w:t>
      </w:r>
      <w:r w:rsidRPr="00F73679">
        <w:rPr>
          <w:rFonts w:ascii="Arial" w:hAnsi="Arial" w:cs="Arial"/>
        </w:rPr>
        <w:t xml:space="preserve">LCM </w:t>
      </w:r>
      <w:r>
        <w:rPr>
          <w:rFonts w:ascii="Arial" w:hAnsi="Arial" w:cs="Arial"/>
        </w:rPr>
        <w:t>purposes</w:t>
      </w:r>
      <w:r w:rsidRPr="00827F51">
        <w:rPr>
          <w:rFonts w:ascii="Arial" w:hAnsi="Arial" w:cs="Arial"/>
        </w:rPr>
        <w:t>.</w:t>
      </w:r>
    </w:p>
    <w:p w14:paraId="2FA0752E" w14:textId="273A368E" w:rsidR="00395765" w:rsidRPr="00827F51" w:rsidRDefault="0009036B" w:rsidP="00406BED">
      <w:pPr>
        <w:spacing w:before="120"/>
        <w:jc w:val="both"/>
        <w:rPr>
          <w:rFonts w:ascii="Arial" w:hAnsi="Arial" w:cs="Arial"/>
        </w:rPr>
      </w:pPr>
      <w:r w:rsidRPr="00827F51">
        <w:rPr>
          <w:rFonts w:ascii="Arial" w:hAnsi="Arial" w:cs="Arial"/>
        </w:rPr>
        <w:t xml:space="preserve">In this contribution, we </w:t>
      </w:r>
      <w:r w:rsidR="009E2613" w:rsidRPr="00827F51">
        <w:rPr>
          <w:rFonts w:ascii="Arial" w:hAnsi="Arial" w:cs="Arial"/>
        </w:rPr>
        <w:t>clarify the concepts of functionality-based LCM</w:t>
      </w:r>
      <w:r w:rsidR="000D73DE" w:rsidRPr="00827F51">
        <w:rPr>
          <w:rFonts w:ascii="Arial" w:hAnsi="Arial" w:cs="Arial"/>
        </w:rPr>
        <w:t xml:space="preserve"> and</w:t>
      </w:r>
      <w:r w:rsidR="009E2613" w:rsidRPr="00827F51">
        <w:rPr>
          <w:rFonts w:ascii="Arial" w:hAnsi="Arial" w:cs="Arial"/>
        </w:rPr>
        <w:t xml:space="preserve"> model-ID-based LCM</w:t>
      </w:r>
      <w:r w:rsidR="000D73DE">
        <w:rPr>
          <w:rFonts w:ascii="Arial" w:hAnsi="Arial" w:cs="Arial"/>
        </w:rPr>
        <w:t xml:space="preserve"> and how they operate</w:t>
      </w:r>
      <w:r w:rsidR="009E2613" w:rsidRPr="00827F51">
        <w:rPr>
          <w:rFonts w:ascii="Arial" w:hAnsi="Arial" w:cs="Arial"/>
        </w:rPr>
        <w:t xml:space="preserve"> based on </w:t>
      </w:r>
      <w:r w:rsidR="000D73DE">
        <w:rPr>
          <w:rFonts w:ascii="Arial" w:hAnsi="Arial" w:cs="Arial"/>
        </w:rPr>
        <w:t xml:space="preserve">agreements in </w:t>
      </w:r>
      <w:r w:rsidR="009E2613" w:rsidRPr="00827F51">
        <w:rPr>
          <w:rFonts w:ascii="Arial" w:hAnsi="Arial" w:cs="Arial"/>
        </w:rPr>
        <w:t>RAN1</w:t>
      </w:r>
      <w:r w:rsidR="0025379F">
        <w:rPr>
          <w:rFonts w:ascii="Arial" w:hAnsi="Arial" w:cs="Arial"/>
        </w:rPr>
        <w:t xml:space="preserve"> meetings</w:t>
      </w:r>
      <w:r w:rsidR="000D73DE">
        <w:rPr>
          <w:rFonts w:ascii="Arial" w:hAnsi="Arial" w:cs="Arial"/>
        </w:rPr>
        <w:t xml:space="preserve">. </w:t>
      </w:r>
      <w:r w:rsidR="009E2613" w:rsidRPr="00827F51">
        <w:rPr>
          <w:rFonts w:ascii="Arial" w:hAnsi="Arial" w:cs="Arial"/>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109A5258" w14:textId="3EED2CC2" w:rsidR="00DE7D79" w:rsidRPr="00DE7D79" w:rsidRDefault="00DE7D79" w:rsidP="00DE7D79">
      <w:pPr>
        <w:pStyle w:val="Heading2"/>
        <w:rPr>
          <w:sz w:val="28"/>
          <w:szCs w:val="28"/>
        </w:rPr>
      </w:pPr>
      <w:r w:rsidRPr="00DE7D79">
        <w:rPr>
          <w:sz w:val="28"/>
          <w:szCs w:val="28"/>
        </w:rPr>
        <w:t xml:space="preserve">2.1 </w:t>
      </w:r>
      <w:r w:rsidR="002A7589">
        <w:rPr>
          <w:sz w:val="28"/>
          <w:szCs w:val="28"/>
        </w:rPr>
        <w:t>G</w:t>
      </w:r>
      <w:r w:rsidRPr="00DE7D79">
        <w:rPr>
          <w:sz w:val="28"/>
          <w:szCs w:val="28"/>
        </w:rPr>
        <w:t xml:space="preserve">eneral architecture of model-ID based and functionality-based LCM: </w:t>
      </w:r>
    </w:p>
    <w:p w14:paraId="47239EBC" w14:textId="5CE6781A" w:rsidR="001D7FAE" w:rsidRDefault="001D7FAE" w:rsidP="006275EB">
      <w:pPr>
        <w:spacing w:before="120"/>
        <w:jc w:val="both"/>
        <w:rPr>
          <w:rFonts w:ascii="Arial" w:hAnsi="Arial" w:cs="Arial"/>
        </w:rPr>
      </w:pPr>
      <w:r>
        <w:rPr>
          <w:rFonts w:ascii="Arial" w:hAnsi="Arial" w:cs="Arial"/>
        </w:rPr>
        <w:t>In RAN1#11</w:t>
      </w:r>
      <w:r w:rsidR="006926EA">
        <w:rPr>
          <w:rFonts w:ascii="Arial" w:hAnsi="Arial" w:cs="Arial"/>
        </w:rPr>
        <w:t xml:space="preserve">1 </w:t>
      </w:r>
      <w:r>
        <w:rPr>
          <w:rFonts w:ascii="Arial" w:hAnsi="Arial" w:cs="Arial"/>
        </w:rPr>
        <w:t>meeting, RAN1 agreed the following mechanism</w:t>
      </w:r>
      <w:r w:rsidR="006926EA">
        <w:rPr>
          <w:rFonts w:ascii="Arial" w:hAnsi="Arial" w:cs="Arial"/>
        </w:rPr>
        <w:t>s</w:t>
      </w:r>
      <w:r>
        <w:rPr>
          <w:rFonts w:ascii="Arial" w:hAnsi="Arial" w:cs="Arial"/>
        </w:rPr>
        <w:t xml:space="preserve"> for LCM </w:t>
      </w:r>
      <w:r w:rsidRPr="00825F03">
        <w:rPr>
          <w:rFonts w:ascii="Arial" w:hAnsi="Arial" w:cs="Arial"/>
        </w:rPr>
        <w:t>procedures</w:t>
      </w:r>
      <w:r w:rsidR="000D3B2D" w:rsidRPr="00825F03">
        <w:rPr>
          <w:rFonts w:ascii="Arial" w:hAnsi="Arial" w:cs="Arial"/>
        </w:rPr>
        <w:t xml:space="preserve"> [</w:t>
      </w:r>
      <w:r w:rsidR="00552177" w:rsidRPr="00825F03">
        <w:rPr>
          <w:rFonts w:ascii="Arial" w:hAnsi="Arial" w:cs="Arial"/>
        </w:rPr>
        <w:t>3</w:t>
      </w:r>
      <w:r w:rsidR="000D3B2D" w:rsidRPr="00825F03">
        <w:rPr>
          <w:rFonts w:ascii="Arial" w:hAnsi="Arial" w:cs="Arial"/>
        </w:rPr>
        <w:t>]</w:t>
      </w:r>
      <w:r w:rsidRPr="00825F03">
        <w:rPr>
          <w:rFonts w:ascii="Arial" w:hAnsi="Arial" w:cs="Arial"/>
        </w:rPr>
        <w:t>:</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6926EA" w14:paraId="76124741" w14:textId="77777777" w:rsidTr="006926EA">
        <w:tc>
          <w:tcPr>
            <w:tcW w:w="9631" w:type="dxa"/>
          </w:tcPr>
          <w:p w14:paraId="62327986" w14:textId="60A89905" w:rsidR="006926EA" w:rsidRPr="00C721F5" w:rsidRDefault="006926EA" w:rsidP="006926EA">
            <w:pPr>
              <w:autoSpaceDE/>
              <w:autoSpaceDN/>
              <w:spacing w:after="0"/>
              <w:rPr>
                <w:rFonts w:eastAsia="DengXian"/>
                <w:szCs w:val="24"/>
                <w:highlight w:val="green"/>
                <w:lang w:eastAsia="zh-CN"/>
              </w:rPr>
            </w:pPr>
            <w:r w:rsidRPr="00C721F5">
              <w:rPr>
                <w:rFonts w:eastAsia="DengXian"/>
                <w:szCs w:val="24"/>
                <w:highlight w:val="green"/>
                <w:lang w:eastAsia="zh-CN"/>
              </w:rPr>
              <w:t>Agreement</w:t>
            </w:r>
            <w:r w:rsidR="0025379F">
              <w:rPr>
                <w:rFonts w:eastAsia="DengXian"/>
                <w:szCs w:val="24"/>
                <w:highlight w:val="green"/>
                <w:lang w:eastAsia="zh-CN"/>
              </w:rPr>
              <w:t>:</w:t>
            </w:r>
          </w:p>
          <w:p w14:paraId="456D0097" w14:textId="77777777" w:rsidR="006926EA" w:rsidRPr="00C721F5" w:rsidRDefault="006926EA" w:rsidP="006926EA">
            <w:pPr>
              <w:autoSpaceDE/>
              <w:autoSpaceDN/>
              <w:spacing w:after="0"/>
              <w:rPr>
                <w:szCs w:val="24"/>
                <w:lang w:eastAsia="en-US"/>
              </w:rPr>
            </w:pPr>
            <w:r w:rsidRPr="00C721F5">
              <w:rPr>
                <w:szCs w:val="24"/>
                <w:lang w:eastAsia="en-US"/>
              </w:rPr>
              <w:t>For UE-part/UE-side models, study the following mechanisms for LCM procedures:</w:t>
            </w:r>
          </w:p>
          <w:p w14:paraId="01BC84D0" w14:textId="77777777" w:rsidR="006926EA" w:rsidRPr="00827F51" w:rsidRDefault="006926EA" w:rsidP="006926EA">
            <w:pPr>
              <w:numPr>
                <w:ilvl w:val="0"/>
                <w:numId w:val="8"/>
              </w:numPr>
              <w:autoSpaceDE/>
              <w:autoSpaceDN/>
              <w:contextualSpacing/>
              <w:textAlignment w:val="baseline"/>
              <w:rPr>
                <w:szCs w:val="24"/>
              </w:rPr>
            </w:pPr>
            <w:r w:rsidRPr="002324D6">
              <w:rPr>
                <w:szCs w:val="24"/>
                <w:highlight w:val="yellow"/>
              </w:rPr>
              <w:t>For functionality-based LCM procedure</w:t>
            </w:r>
            <w:r w:rsidRPr="00827F51">
              <w:rPr>
                <w:szCs w:val="24"/>
              </w:rPr>
              <w:t>: indication of activation/deactivation/switching/fallback based on individual AI/ML functionality</w:t>
            </w:r>
          </w:p>
          <w:p w14:paraId="383FDEE1" w14:textId="77777777" w:rsidR="006926EA" w:rsidRPr="00C721F5" w:rsidRDefault="006926EA" w:rsidP="006926EA">
            <w:pPr>
              <w:numPr>
                <w:ilvl w:val="1"/>
                <w:numId w:val="8"/>
              </w:numPr>
              <w:autoSpaceDE/>
              <w:autoSpaceDN/>
              <w:contextualSpacing/>
              <w:textAlignment w:val="baseline"/>
              <w:rPr>
                <w:rFonts w:eastAsia="DengXian"/>
                <w:szCs w:val="24"/>
                <w:lang w:eastAsia="zh-CN"/>
              </w:rPr>
            </w:pPr>
            <w:r w:rsidRPr="00C721F5">
              <w:rPr>
                <w:rFonts w:eastAsia="DengXian"/>
                <w:szCs w:val="24"/>
                <w:lang w:eastAsia="zh-CN"/>
              </w:rPr>
              <w:t>Note: UE may have one AI/ML model for the functionality, or UE may have multiple AI/ML models for the functionality.</w:t>
            </w:r>
          </w:p>
          <w:p w14:paraId="055623E1" w14:textId="77777777" w:rsidR="006926EA" w:rsidRPr="00C721F5" w:rsidRDefault="006926EA" w:rsidP="006926EA">
            <w:pPr>
              <w:numPr>
                <w:ilvl w:val="1"/>
                <w:numId w:val="8"/>
              </w:numPr>
              <w:autoSpaceDE/>
              <w:autoSpaceDN/>
              <w:contextualSpacing/>
              <w:textAlignment w:val="baseline"/>
              <w:rPr>
                <w:szCs w:val="24"/>
              </w:rPr>
            </w:pPr>
            <w:r w:rsidRPr="00C721F5">
              <w:rPr>
                <w:rFonts w:eastAsia="DengXian"/>
                <w:szCs w:val="24"/>
                <w:lang w:eastAsia="zh-CN"/>
              </w:rPr>
              <w:t>FFS: Whether or how to indicate Funtionality</w:t>
            </w:r>
          </w:p>
          <w:p w14:paraId="7216F718" w14:textId="49ED68A9" w:rsidR="006926EA" w:rsidRPr="006926EA" w:rsidRDefault="006926EA" w:rsidP="001D7FAE">
            <w:pPr>
              <w:widowControl w:val="0"/>
              <w:numPr>
                <w:ilvl w:val="0"/>
                <w:numId w:val="8"/>
              </w:numPr>
              <w:wordWrap w:val="0"/>
              <w:overflowPunct/>
              <w:autoSpaceDE/>
              <w:autoSpaceDN/>
              <w:adjustRightInd/>
              <w:spacing w:after="160" w:line="259" w:lineRule="auto"/>
              <w:contextualSpacing/>
              <w:textAlignment w:val="baseline"/>
              <w:rPr>
                <w:szCs w:val="24"/>
              </w:rPr>
            </w:pPr>
            <w:r w:rsidRPr="002324D6">
              <w:rPr>
                <w:szCs w:val="24"/>
                <w:highlight w:val="yellow"/>
              </w:rPr>
              <w:t>For model-ID-based LCM procedure</w:t>
            </w:r>
            <w:r w:rsidRPr="00C721F5">
              <w:rPr>
                <w:szCs w:val="24"/>
              </w:rPr>
              <w:t>, indication of model selection/activation/deactivation/switching/</w:t>
            </w:r>
            <w:r>
              <w:rPr>
                <w:szCs w:val="24"/>
              </w:rPr>
              <w:t xml:space="preserve">          </w:t>
            </w:r>
            <w:r w:rsidRPr="00C721F5">
              <w:rPr>
                <w:szCs w:val="24"/>
              </w:rPr>
              <w:t>fallback based on individual model IDs</w:t>
            </w:r>
          </w:p>
        </w:tc>
      </w:tr>
    </w:tbl>
    <w:p w14:paraId="3456C0B3" w14:textId="489CA2F2" w:rsidR="00280762" w:rsidRPr="008E2D95" w:rsidRDefault="00280762" w:rsidP="006275EB">
      <w:pPr>
        <w:spacing w:before="120"/>
        <w:jc w:val="both"/>
        <w:rPr>
          <w:rFonts w:ascii="Arial" w:hAnsi="Arial" w:cs="Arial"/>
          <w:b/>
        </w:rPr>
      </w:pPr>
      <w:r w:rsidRPr="008E2D95">
        <w:rPr>
          <w:rFonts w:ascii="Arial" w:hAnsi="Arial" w:cs="Arial"/>
          <w:b/>
        </w:rPr>
        <w:t xml:space="preserve">Observation 1: RAN1 </w:t>
      </w:r>
      <w:r w:rsidR="00CB6F89" w:rsidRPr="008E2D95">
        <w:rPr>
          <w:rFonts w:ascii="Arial" w:hAnsi="Arial" w:cs="Arial"/>
          <w:b/>
        </w:rPr>
        <w:t xml:space="preserve">identified </w:t>
      </w:r>
      <w:r w:rsidRPr="008E2D95">
        <w:rPr>
          <w:rFonts w:ascii="Arial" w:hAnsi="Arial" w:cs="Arial"/>
          <w:b/>
        </w:rPr>
        <w:t>two mechanisms for LCM procedures</w:t>
      </w:r>
      <w:r w:rsidR="000D3B2D" w:rsidRPr="008E2D95">
        <w:rPr>
          <w:rFonts w:ascii="Arial" w:hAnsi="Arial" w:cs="Arial"/>
          <w:b/>
        </w:rPr>
        <w:t>:</w:t>
      </w:r>
      <w:r w:rsidRPr="008E2D95">
        <w:rPr>
          <w:rFonts w:ascii="Arial" w:hAnsi="Arial" w:cs="Arial"/>
          <w:b/>
        </w:rPr>
        <w:t xml:space="preserve"> (1) functionality-based LCM procedure</w:t>
      </w:r>
      <w:r w:rsidR="000D3B2D" w:rsidRPr="008E2D95">
        <w:rPr>
          <w:rFonts w:ascii="Arial" w:hAnsi="Arial" w:cs="Arial"/>
          <w:b/>
        </w:rPr>
        <w:t>,</w:t>
      </w:r>
      <w:r w:rsidRPr="008E2D95">
        <w:rPr>
          <w:rFonts w:ascii="Arial" w:hAnsi="Arial" w:cs="Arial"/>
          <w:b/>
        </w:rPr>
        <w:t xml:space="preserve"> and (2) model-ID-based LCM procedure.</w:t>
      </w:r>
    </w:p>
    <w:p w14:paraId="29EA5996" w14:textId="2D0D712E" w:rsidR="00CB6F89" w:rsidRPr="008E2D95" w:rsidRDefault="00CB6F89" w:rsidP="006275EB">
      <w:pPr>
        <w:spacing w:before="120"/>
        <w:jc w:val="both"/>
        <w:rPr>
          <w:rFonts w:ascii="Arial" w:hAnsi="Arial" w:cs="Arial"/>
        </w:rPr>
      </w:pPr>
      <w:r w:rsidRPr="008E2D95">
        <w:rPr>
          <w:rFonts w:ascii="Arial" w:hAnsi="Arial" w:cs="Arial"/>
        </w:rPr>
        <w:t xml:space="preserve">Moreover, </w:t>
      </w:r>
      <w:r w:rsidR="00FE090B">
        <w:rPr>
          <w:rFonts w:ascii="Arial" w:hAnsi="Arial" w:cs="Arial"/>
        </w:rPr>
        <w:t xml:space="preserve">in RAN1#112b, </w:t>
      </w:r>
      <w:r w:rsidRPr="008E2D95">
        <w:rPr>
          <w:rFonts w:ascii="Arial" w:hAnsi="Arial" w:cs="Arial"/>
        </w:rPr>
        <w:t xml:space="preserve">RAN1 categorized model identification </w:t>
      </w:r>
      <w:r w:rsidR="00447EAE" w:rsidRPr="008E2D95">
        <w:rPr>
          <w:rFonts w:ascii="Arial" w:hAnsi="Arial" w:cs="Arial"/>
        </w:rPr>
        <w:t>types as follows</w:t>
      </w:r>
      <w:r w:rsidR="00E37408">
        <w:rPr>
          <w:rFonts w:ascii="Arial" w:hAnsi="Arial" w:cs="Arial"/>
        </w:rPr>
        <w:t xml:space="preserve"> [4]</w:t>
      </w:r>
      <w:r w:rsidRPr="008E2D95">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6F89" w:rsidRPr="00C721F5" w14:paraId="2232F2A1" w14:textId="77777777" w:rsidTr="004B5EE6">
        <w:tc>
          <w:tcPr>
            <w:tcW w:w="9629" w:type="dxa"/>
            <w:shd w:val="clear" w:color="auto" w:fill="auto"/>
          </w:tcPr>
          <w:p w14:paraId="1E7BA0F1" w14:textId="77777777" w:rsidR="00CB6F89" w:rsidRPr="00FF73D4" w:rsidRDefault="00CB6F89" w:rsidP="004B5EE6">
            <w:pPr>
              <w:pStyle w:val="ListParagraph"/>
              <w:ind w:left="0"/>
              <w:rPr>
                <w:rFonts w:eastAsia="DengXian"/>
                <w:highlight w:val="green"/>
                <w:lang w:eastAsia="zh-CN"/>
              </w:rPr>
            </w:pPr>
            <w:r w:rsidRPr="00FF73D4">
              <w:rPr>
                <w:rFonts w:eastAsia="DengXian" w:hint="eastAsia"/>
                <w:highlight w:val="green"/>
                <w:lang w:eastAsia="zh-CN"/>
              </w:rPr>
              <w:lastRenderedPageBreak/>
              <w:t>A</w:t>
            </w:r>
            <w:r w:rsidRPr="00FF73D4">
              <w:rPr>
                <w:rFonts w:eastAsia="DengXian"/>
                <w:highlight w:val="green"/>
                <w:lang w:eastAsia="zh-CN"/>
              </w:rPr>
              <w:t>greement</w:t>
            </w:r>
            <w:r>
              <w:rPr>
                <w:rFonts w:eastAsia="DengXian"/>
                <w:highlight w:val="green"/>
                <w:lang w:eastAsia="zh-CN"/>
              </w:rPr>
              <w:t xml:space="preserve"> RAN1#112b-e</w:t>
            </w:r>
          </w:p>
          <w:p w14:paraId="07DA020A" w14:textId="77777777" w:rsidR="00CB6F89" w:rsidRPr="00FF73D4" w:rsidRDefault="00CB6F89" w:rsidP="004B5EE6">
            <w:pPr>
              <w:autoSpaceDE/>
              <w:autoSpaceDN/>
              <w:spacing w:after="0"/>
              <w:rPr>
                <w:rFonts w:ascii="Times" w:hAnsi="Times"/>
                <w:szCs w:val="24"/>
              </w:rPr>
            </w:pPr>
            <w:r w:rsidRPr="00FF73D4">
              <w:rPr>
                <w:rFonts w:ascii="Times" w:hAnsi="Times"/>
                <w:szCs w:val="24"/>
              </w:rPr>
              <w:t>For AI/ML functionality identification and functionality-based LCM of UE-side models and/or UE-part of two-sided models:</w:t>
            </w:r>
          </w:p>
          <w:p w14:paraId="518CEDDB" w14:textId="77777777" w:rsidR="00CB6F89" w:rsidRPr="00841CA2" w:rsidRDefault="00CB6F89" w:rsidP="004B5EE6">
            <w:pPr>
              <w:autoSpaceDE/>
              <w:autoSpaceDN/>
              <w:spacing w:after="120"/>
              <w:rPr>
                <w:rFonts w:eastAsia="DengXian"/>
                <w:highlight w:val="green"/>
                <w:lang w:eastAsia="zh-CN"/>
              </w:rPr>
            </w:pPr>
            <w:r w:rsidRPr="00841CA2">
              <w:rPr>
                <w:rFonts w:eastAsia="DengXian"/>
                <w:highlight w:val="green"/>
                <w:lang w:eastAsia="zh-CN"/>
              </w:rPr>
              <w:t>Agreement</w:t>
            </w:r>
          </w:p>
          <w:p w14:paraId="268DDB8D" w14:textId="77777777" w:rsidR="00CB6F89" w:rsidRPr="00841CA2" w:rsidRDefault="00CB6F89" w:rsidP="004B5EE6">
            <w:pPr>
              <w:autoSpaceDE/>
              <w:autoSpaceDN/>
              <w:spacing w:after="120"/>
              <w:rPr>
                <w:rFonts w:eastAsia="Times New Roman"/>
                <w:lang w:eastAsia="en-GB"/>
              </w:rPr>
            </w:pPr>
            <w:r w:rsidRPr="00841CA2">
              <w:rPr>
                <w:rFonts w:eastAsia="Times New Roman"/>
                <w:lang w:eastAsia="en-GB"/>
              </w:rPr>
              <w:t>For model identification of UE-side or UE-part of two-sided models, categorize model identification types as follows, and further study relevant aspects, necessity, and specification impact (if any).</w:t>
            </w:r>
          </w:p>
          <w:p w14:paraId="2B2C86C4" w14:textId="77777777" w:rsidR="00CB6F89" w:rsidRPr="00841CA2" w:rsidRDefault="00CB6F89" w:rsidP="00CB6F89">
            <w:pPr>
              <w:numPr>
                <w:ilvl w:val="0"/>
                <w:numId w:val="12"/>
              </w:numPr>
              <w:overflowPunct/>
              <w:autoSpaceDE/>
              <w:autoSpaceDN/>
              <w:adjustRightInd/>
              <w:spacing w:after="0"/>
              <w:ind w:left="688"/>
              <w:rPr>
                <w:rFonts w:eastAsia="Calibri"/>
                <w:lang w:eastAsia="en-GB"/>
              </w:rPr>
            </w:pPr>
            <w:r w:rsidRPr="00841CA2">
              <w:rPr>
                <w:rFonts w:eastAsia="Calibri"/>
                <w:lang w:eastAsia="en-GB"/>
              </w:rPr>
              <w:t>Type A: Model is identified to NW (if applicable) and UE (if applicable) without over-the-air signaling</w:t>
            </w:r>
          </w:p>
          <w:p w14:paraId="663ADF2C" w14:textId="77777777" w:rsidR="00CB6F89" w:rsidRPr="00841CA2" w:rsidRDefault="00CB6F89" w:rsidP="00CB6F89">
            <w:pPr>
              <w:numPr>
                <w:ilvl w:val="1"/>
                <w:numId w:val="12"/>
              </w:numPr>
              <w:overflowPunct/>
              <w:autoSpaceDE/>
              <w:autoSpaceDN/>
              <w:adjustRightInd/>
              <w:spacing w:after="0"/>
              <w:ind w:left="1408"/>
              <w:rPr>
                <w:rFonts w:eastAsia="Calibri"/>
                <w:lang w:eastAsia="en-GB"/>
              </w:rPr>
            </w:pPr>
            <w:r w:rsidRPr="00841CA2">
              <w:rPr>
                <w:rFonts w:eastAsia="Calibri"/>
                <w:lang w:eastAsia="en-GB"/>
              </w:rPr>
              <w:t>The model may be assigned with a model ID</w:t>
            </w:r>
            <w:r w:rsidRPr="00841CA2">
              <w:rPr>
                <w:rFonts w:eastAsia="SimSun"/>
                <w:lang w:eastAsia="zh-CN"/>
              </w:rPr>
              <w:t xml:space="preserve"> during the model identification</w:t>
            </w:r>
            <w:r w:rsidRPr="00841CA2">
              <w:rPr>
                <w:rFonts w:eastAsia="Calibri"/>
                <w:lang w:eastAsia="en-GB"/>
              </w:rPr>
              <w:t xml:space="preserve">, which may be referred/used in over-the-air signaling after model identification. </w:t>
            </w:r>
          </w:p>
          <w:p w14:paraId="7B90903E" w14:textId="77777777" w:rsidR="00CB6F89" w:rsidRPr="00841CA2" w:rsidRDefault="00CB6F89" w:rsidP="00CB6F89">
            <w:pPr>
              <w:numPr>
                <w:ilvl w:val="1"/>
                <w:numId w:val="12"/>
              </w:numPr>
              <w:overflowPunct/>
              <w:autoSpaceDE/>
              <w:autoSpaceDN/>
              <w:adjustRightInd/>
              <w:spacing w:after="0"/>
              <w:ind w:left="1408"/>
              <w:rPr>
                <w:rFonts w:eastAsia="Calibri"/>
                <w:lang w:eastAsia="en-GB"/>
              </w:rPr>
            </w:pPr>
            <w:r w:rsidRPr="00841CA2">
              <w:rPr>
                <w:rFonts w:eastAsia="Calibri"/>
                <w:lang w:eastAsia="zh-CN"/>
              </w:rPr>
              <w:t>FFS: Spec impact to other WGs</w:t>
            </w:r>
          </w:p>
          <w:p w14:paraId="73FAA4FD" w14:textId="77777777" w:rsidR="00CB6F89" w:rsidRPr="00841CA2" w:rsidRDefault="00CB6F89" w:rsidP="00CB6F89">
            <w:pPr>
              <w:numPr>
                <w:ilvl w:val="0"/>
                <w:numId w:val="12"/>
              </w:numPr>
              <w:overflowPunct/>
              <w:autoSpaceDE/>
              <w:autoSpaceDN/>
              <w:adjustRightInd/>
              <w:spacing w:after="0"/>
              <w:ind w:left="688"/>
              <w:rPr>
                <w:rFonts w:eastAsia="Calibri"/>
                <w:lang w:eastAsia="en-GB"/>
              </w:rPr>
            </w:pPr>
            <w:r w:rsidRPr="00841CA2">
              <w:rPr>
                <w:rFonts w:eastAsia="Calibri"/>
                <w:lang w:eastAsia="en-GB"/>
              </w:rPr>
              <w:t xml:space="preserve">Type B: Model is identified via over-the-air signaling, </w:t>
            </w:r>
          </w:p>
          <w:p w14:paraId="71987186" w14:textId="77777777" w:rsidR="00CB6F89" w:rsidRPr="00841CA2" w:rsidRDefault="00CB6F89" w:rsidP="00CB6F89">
            <w:pPr>
              <w:numPr>
                <w:ilvl w:val="1"/>
                <w:numId w:val="12"/>
              </w:numPr>
              <w:overflowPunct/>
              <w:autoSpaceDE/>
              <w:autoSpaceDN/>
              <w:adjustRightInd/>
              <w:spacing w:after="0"/>
              <w:ind w:left="1408"/>
              <w:rPr>
                <w:rFonts w:eastAsia="Calibri"/>
                <w:strike/>
                <w:lang w:eastAsia="en-GB"/>
              </w:rPr>
            </w:pPr>
            <w:r w:rsidRPr="00841CA2">
              <w:rPr>
                <w:rFonts w:eastAsia="Calibri"/>
                <w:lang w:eastAsia="en-GB"/>
              </w:rPr>
              <w:t xml:space="preserve">Type B1: </w:t>
            </w:r>
          </w:p>
          <w:p w14:paraId="00480603" w14:textId="77777777" w:rsidR="00CB6F89" w:rsidRPr="00841CA2" w:rsidRDefault="00CB6F89" w:rsidP="00CB6F89">
            <w:pPr>
              <w:numPr>
                <w:ilvl w:val="2"/>
                <w:numId w:val="12"/>
              </w:numPr>
              <w:overflowPunct/>
              <w:autoSpaceDE/>
              <w:autoSpaceDN/>
              <w:adjustRightInd/>
              <w:spacing w:after="0"/>
              <w:ind w:left="2128"/>
              <w:rPr>
                <w:rFonts w:eastAsia="Calibri"/>
                <w:lang w:eastAsia="en-GB"/>
              </w:rPr>
            </w:pPr>
            <w:r w:rsidRPr="00841CA2">
              <w:rPr>
                <w:rFonts w:eastAsia="Calibri"/>
                <w:lang w:eastAsia="en-GB"/>
              </w:rPr>
              <w:t>Model identification initiated by the UE, and NW assists the remaining steps (if any) of the model identification</w:t>
            </w:r>
          </w:p>
          <w:p w14:paraId="661B5CF5" w14:textId="77777777" w:rsidR="00CB6F89" w:rsidRPr="00841CA2" w:rsidRDefault="00CB6F89" w:rsidP="00CB6F89">
            <w:pPr>
              <w:numPr>
                <w:ilvl w:val="3"/>
                <w:numId w:val="12"/>
              </w:numPr>
              <w:overflowPunct/>
              <w:autoSpaceDE/>
              <w:autoSpaceDN/>
              <w:adjustRightInd/>
              <w:spacing w:after="0"/>
              <w:ind w:left="2848"/>
              <w:rPr>
                <w:rFonts w:eastAsia="Calibri"/>
                <w:lang w:eastAsia="en-GB"/>
              </w:rPr>
            </w:pPr>
            <w:r w:rsidRPr="00841CA2">
              <w:rPr>
                <w:rFonts w:eastAsia="Calibri"/>
                <w:lang w:eastAsia="en-GB"/>
              </w:rPr>
              <w:t>the model may be assigned with a model ID</w:t>
            </w:r>
            <w:r w:rsidRPr="00841CA2">
              <w:rPr>
                <w:rFonts w:eastAsia="SimSun"/>
                <w:lang w:eastAsia="zh-CN"/>
              </w:rPr>
              <w:t xml:space="preserve"> during the model identification</w:t>
            </w:r>
          </w:p>
          <w:p w14:paraId="42CA01DD" w14:textId="77777777" w:rsidR="00CB6F89" w:rsidRPr="00841CA2" w:rsidRDefault="00CB6F89" w:rsidP="00CB6F89">
            <w:pPr>
              <w:numPr>
                <w:ilvl w:val="2"/>
                <w:numId w:val="12"/>
              </w:numPr>
              <w:overflowPunct/>
              <w:autoSpaceDE/>
              <w:autoSpaceDN/>
              <w:adjustRightInd/>
              <w:spacing w:after="0"/>
              <w:ind w:left="2128"/>
              <w:rPr>
                <w:rFonts w:eastAsia="Calibri"/>
                <w:lang w:eastAsia="en-GB"/>
              </w:rPr>
            </w:pPr>
            <w:r w:rsidRPr="00841CA2">
              <w:rPr>
                <w:rFonts w:eastAsia="Calibri"/>
                <w:lang w:eastAsia="en-GB"/>
              </w:rPr>
              <w:t>FFS: details of steps</w:t>
            </w:r>
          </w:p>
          <w:p w14:paraId="5AB661DC" w14:textId="77777777" w:rsidR="00CB6F89" w:rsidRPr="00841CA2" w:rsidRDefault="00CB6F89" w:rsidP="00CB6F89">
            <w:pPr>
              <w:numPr>
                <w:ilvl w:val="1"/>
                <w:numId w:val="12"/>
              </w:numPr>
              <w:overflowPunct/>
              <w:autoSpaceDE/>
              <w:autoSpaceDN/>
              <w:adjustRightInd/>
              <w:spacing w:after="0"/>
              <w:ind w:left="1408"/>
              <w:rPr>
                <w:rFonts w:eastAsia="Calibri"/>
                <w:lang w:eastAsia="en-GB"/>
              </w:rPr>
            </w:pPr>
            <w:r w:rsidRPr="00841CA2">
              <w:rPr>
                <w:rFonts w:eastAsia="Calibri"/>
                <w:lang w:eastAsia="en-GB"/>
              </w:rPr>
              <w:t>Type B2:</w:t>
            </w:r>
            <w:r w:rsidRPr="00841CA2">
              <w:rPr>
                <w:rFonts w:eastAsia="Calibri"/>
                <w:strike/>
                <w:lang w:eastAsia="en-GB"/>
              </w:rPr>
              <w:t xml:space="preserve"> </w:t>
            </w:r>
          </w:p>
          <w:p w14:paraId="21D52850" w14:textId="77777777" w:rsidR="00CB6F89" w:rsidRPr="00841CA2" w:rsidRDefault="00CB6F89" w:rsidP="00CB6F89">
            <w:pPr>
              <w:numPr>
                <w:ilvl w:val="2"/>
                <w:numId w:val="12"/>
              </w:numPr>
              <w:overflowPunct/>
              <w:autoSpaceDE/>
              <w:autoSpaceDN/>
              <w:adjustRightInd/>
              <w:spacing w:after="0"/>
              <w:ind w:left="2128"/>
              <w:rPr>
                <w:rFonts w:eastAsia="Calibri"/>
                <w:lang w:eastAsia="en-GB"/>
              </w:rPr>
            </w:pPr>
            <w:r w:rsidRPr="00841CA2">
              <w:rPr>
                <w:rFonts w:eastAsia="Calibri"/>
                <w:lang w:eastAsia="en-GB"/>
              </w:rPr>
              <w:t>Model identification initiated by the NW, and UE responds (if applicable) for the remaining steps (if any) of the model identification</w:t>
            </w:r>
          </w:p>
          <w:p w14:paraId="0978546A" w14:textId="77777777" w:rsidR="00CB6F89" w:rsidRPr="00841CA2" w:rsidRDefault="00CB6F89" w:rsidP="00CB6F89">
            <w:pPr>
              <w:numPr>
                <w:ilvl w:val="3"/>
                <w:numId w:val="12"/>
              </w:numPr>
              <w:overflowPunct/>
              <w:autoSpaceDE/>
              <w:autoSpaceDN/>
              <w:adjustRightInd/>
              <w:spacing w:after="0"/>
              <w:ind w:left="2848"/>
              <w:rPr>
                <w:rFonts w:eastAsia="Calibri"/>
                <w:lang w:eastAsia="en-GB"/>
              </w:rPr>
            </w:pPr>
            <w:r w:rsidRPr="00841CA2">
              <w:rPr>
                <w:rFonts w:eastAsia="Calibri"/>
                <w:lang w:eastAsia="en-GB"/>
              </w:rPr>
              <w:t>the model may be assigned with a model ID</w:t>
            </w:r>
            <w:r w:rsidRPr="00841CA2">
              <w:rPr>
                <w:rFonts w:eastAsia="SimSun"/>
                <w:lang w:eastAsia="zh-CN"/>
              </w:rPr>
              <w:t xml:space="preserve"> during the model identification</w:t>
            </w:r>
          </w:p>
          <w:p w14:paraId="684B27B1" w14:textId="77777777" w:rsidR="00CB6F89" w:rsidRPr="00841CA2" w:rsidRDefault="00CB6F89" w:rsidP="00CB6F89">
            <w:pPr>
              <w:numPr>
                <w:ilvl w:val="2"/>
                <w:numId w:val="12"/>
              </w:numPr>
              <w:overflowPunct/>
              <w:autoSpaceDE/>
              <w:autoSpaceDN/>
              <w:adjustRightInd/>
              <w:spacing w:after="0"/>
              <w:ind w:left="2128"/>
              <w:rPr>
                <w:rFonts w:eastAsia="Calibri"/>
                <w:lang w:eastAsia="en-GB"/>
              </w:rPr>
            </w:pPr>
            <w:r w:rsidRPr="00841CA2">
              <w:rPr>
                <w:rFonts w:eastAsia="Calibri"/>
                <w:lang w:eastAsia="en-GB"/>
              </w:rPr>
              <w:t>FFS: details of steps</w:t>
            </w:r>
          </w:p>
          <w:p w14:paraId="47C1EAF3" w14:textId="77777777" w:rsidR="00CB6F89" w:rsidRPr="00447EAE" w:rsidRDefault="00CB6F89" w:rsidP="00447EAE">
            <w:pPr>
              <w:numPr>
                <w:ilvl w:val="0"/>
                <w:numId w:val="37"/>
              </w:numPr>
              <w:overflowPunct/>
              <w:autoSpaceDE/>
              <w:autoSpaceDN/>
              <w:adjustRightInd/>
              <w:spacing w:after="0"/>
              <w:rPr>
                <w:rFonts w:eastAsia="Calibri"/>
                <w:strike/>
                <w:lang w:eastAsia="en-GB"/>
              </w:rPr>
            </w:pPr>
            <w:r w:rsidRPr="00841CA2">
              <w:rPr>
                <w:rFonts w:eastAsia="Times New Roman"/>
                <w:lang w:eastAsia="en-GB"/>
              </w:rPr>
              <w:t>Note: The support and applicability of each model identification Type is a separate discussion. This study does not imply that model identification is necessary.</w:t>
            </w:r>
          </w:p>
          <w:p w14:paraId="4E54B1B9" w14:textId="3EE3E480" w:rsidR="00447EAE" w:rsidRPr="00447EAE" w:rsidRDefault="00447EAE" w:rsidP="00447EAE">
            <w:pPr>
              <w:overflowPunct/>
              <w:autoSpaceDE/>
              <w:autoSpaceDN/>
              <w:adjustRightInd/>
              <w:spacing w:after="0"/>
              <w:ind w:left="720"/>
              <w:rPr>
                <w:rFonts w:eastAsia="Calibri"/>
                <w:strike/>
                <w:lang w:eastAsia="en-GB"/>
              </w:rPr>
            </w:pPr>
          </w:p>
        </w:tc>
      </w:tr>
    </w:tbl>
    <w:p w14:paraId="7F4BF56F" w14:textId="77777777" w:rsidR="007179A9" w:rsidRDefault="00447EAE" w:rsidP="00327657">
      <w:pPr>
        <w:spacing w:before="120"/>
        <w:jc w:val="both"/>
        <w:rPr>
          <w:rFonts w:ascii="Arial" w:hAnsi="Arial" w:cs="Arial"/>
          <w:b/>
        </w:rPr>
      </w:pPr>
      <w:r w:rsidRPr="00280762">
        <w:rPr>
          <w:rFonts w:ascii="Arial" w:hAnsi="Arial" w:cs="Arial"/>
          <w:b/>
        </w:rPr>
        <w:t xml:space="preserve">Observation </w:t>
      </w:r>
      <w:r>
        <w:rPr>
          <w:rFonts w:ascii="Arial" w:hAnsi="Arial" w:cs="Arial"/>
          <w:b/>
        </w:rPr>
        <w:t>2</w:t>
      </w:r>
      <w:r w:rsidRPr="00280762">
        <w:rPr>
          <w:rFonts w:ascii="Arial" w:hAnsi="Arial" w:cs="Arial"/>
          <w:b/>
        </w:rPr>
        <w:t xml:space="preserve">: RAN1 </w:t>
      </w:r>
      <w:r w:rsidR="007179A9">
        <w:rPr>
          <w:rFonts w:ascii="Arial" w:hAnsi="Arial" w:cs="Arial"/>
          <w:b/>
        </w:rPr>
        <w:t xml:space="preserve">categorised model identification types as: </w:t>
      </w:r>
    </w:p>
    <w:p w14:paraId="7EE2FEF9" w14:textId="77777777" w:rsidR="007179A9" w:rsidRDefault="007179A9" w:rsidP="00327657">
      <w:pPr>
        <w:pStyle w:val="ListParagraph"/>
        <w:numPr>
          <w:ilvl w:val="0"/>
          <w:numId w:val="46"/>
        </w:numPr>
        <w:spacing w:before="120"/>
        <w:jc w:val="both"/>
        <w:rPr>
          <w:rFonts w:ascii="Arial" w:hAnsi="Arial" w:cs="Arial"/>
          <w:b/>
        </w:rPr>
      </w:pPr>
      <w:r w:rsidRPr="007179A9">
        <w:rPr>
          <w:rFonts w:ascii="Arial" w:hAnsi="Arial" w:cs="Arial"/>
          <w:b/>
        </w:rPr>
        <w:t>Type A</w:t>
      </w:r>
      <w:r>
        <w:rPr>
          <w:rFonts w:ascii="Arial" w:hAnsi="Arial" w:cs="Arial"/>
          <w:b/>
        </w:rPr>
        <w:t>: Model is identified to network and UE without over-the-air signalling, and</w:t>
      </w:r>
    </w:p>
    <w:p w14:paraId="12D3D22B" w14:textId="2059C894" w:rsidR="00447EAE" w:rsidRPr="007179A9" w:rsidRDefault="007179A9" w:rsidP="00327657">
      <w:pPr>
        <w:pStyle w:val="ListParagraph"/>
        <w:numPr>
          <w:ilvl w:val="0"/>
          <w:numId w:val="46"/>
        </w:numPr>
        <w:spacing w:before="120"/>
        <w:jc w:val="both"/>
        <w:rPr>
          <w:rFonts w:ascii="Arial" w:hAnsi="Arial" w:cs="Arial"/>
          <w:b/>
        </w:rPr>
      </w:pPr>
      <w:r>
        <w:rPr>
          <w:rFonts w:ascii="Arial" w:hAnsi="Arial" w:cs="Arial"/>
          <w:b/>
        </w:rPr>
        <w:t>Type B (B1 and B2): Model is identified via over-the-air signalling.</w:t>
      </w:r>
    </w:p>
    <w:p w14:paraId="7720E76C" w14:textId="6D5D1A09" w:rsidR="00206836" w:rsidRDefault="00B4237D" w:rsidP="00327657">
      <w:pPr>
        <w:spacing w:before="120"/>
        <w:jc w:val="both"/>
        <w:rPr>
          <w:rFonts w:ascii="Arial" w:hAnsi="Arial" w:cs="Arial"/>
        </w:rPr>
      </w:pPr>
      <w:r>
        <w:rPr>
          <w:rFonts w:ascii="Arial" w:hAnsi="Arial" w:cs="Arial"/>
        </w:rPr>
        <w:t xml:space="preserve">In our understanding, there are major differences (and/or advantages/disadvantages) between the two model identification types. For example, in aspects of model </w:t>
      </w:r>
      <w:r w:rsidR="0063565F">
        <w:rPr>
          <w:rFonts w:ascii="Arial" w:hAnsi="Arial" w:cs="Arial"/>
        </w:rPr>
        <w:t xml:space="preserve">information </w:t>
      </w:r>
      <w:r>
        <w:rPr>
          <w:rFonts w:ascii="Arial" w:hAnsi="Arial" w:cs="Arial"/>
        </w:rPr>
        <w:t>exchange, number of models identified per model ID</w:t>
      </w:r>
      <w:r w:rsidR="0063565F">
        <w:rPr>
          <w:rFonts w:ascii="Arial" w:hAnsi="Arial" w:cs="Arial"/>
        </w:rPr>
        <w:t xml:space="preserve">, model is physical or logical, etc. </w:t>
      </w:r>
      <w:r w:rsidR="002C1DED">
        <w:rPr>
          <w:rFonts w:ascii="Arial" w:hAnsi="Arial" w:cs="Arial"/>
        </w:rPr>
        <w:t xml:space="preserve">The </w:t>
      </w:r>
      <w:r w:rsidR="0063565F">
        <w:rPr>
          <w:rFonts w:ascii="Arial" w:hAnsi="Arial" w:cs="Arial"/>
        </w:rPr>
        <w:t xml:space="preserve">Table </w:t>
      </w:r>
      <w:r w:rsidR="001C604A">
        <w:rPr>
          <w:rFonts w:ascii="Arial" w:hAnsi="Arial" w:cs="Arial"/>
        </w:rPr>
        <w:t xml:space="preserve">below </w:t>
      </w:r>
      <w:r w:rsidR="0063565F">
        <w:rPr>
          <w:rFonts w:ascii="Arial" w:hAnsi="Arial" w:cs="Arial"/>
        </w:rPr>
        <w:t xml:space="preserve">shows comparison between </w:t>
      </w:r>
      <w:r w:rsidR="00C26667">
        <w:rPr>
          <w:rFonts w:ascii="Arial" w:hAnsi="Arial" w:cs="Arial"/>
        </w:rPr>
        <w:t xml:space="preserve">Type A and Type B (B1 and B2) for model identification </w:t>
      </w:r>
      <w:r w:rsidR="0063565F">
        <w:rPr>
          <w:rFonts w:ascii="Arial" w:hAnsi="Arial" w:cs="Arial"/>
        </w:rPr>
        <w:t>[</w:t>
      </w:r>
      <w:r w:rsidR="00C7300B">
        <w:rPr>
          <w:rFonts w:ascii="Arial" w:hAnsi="Arial" w:cs="Arial"/>
        </w:rPr>
        <w:t>5</w:t>
      </w:r>
      <w:r w:rsidR="0063565F">
        <w:rPr>
          <w:rFonts w:ascii="Arial" w:hAnsi="Arial" w:cs="Arial"/>
        </w:rPr>
        <w:t>]:</w:t>
      </w:r>
    </w:p>
    <w:tbl>
      <w:tblPr>
        <w:tblStyle w:val="TableGrid"/>
        <w:tblW w:w="0" w:type="auto"/>
        <w:tblLook w:val="04A0" w:firstRow="1" w:lastRow="0" w:firstColumn="1" w:lastColumn="0" w:noHBand="0" w:noVBand="1"/>
      </w:tblPr>
      <w:tblGrid>
        <w:gridCol w:w="2401"/>
        <w:gridCol w:w="2416"/>
        <w:gridCol w:w="2407"/>
        <w:gridCol w:w="2407"/>
      </w:tblGrid>
      <w:tr w:rsidR="00206836" w:rsidRPr="00206836" w14:paraId="0F0451E7" w14:textId="77777777" w:rsidTr="002C1DED">
        <w:tc>
          <w:tcPr>
            <w:tcW w:w="2401" w:type="dxa"/>
            <w:shd w:val="clear" w:color="auto" w:fill="D9E2F3" w:themeFill="accent5" w:themeFillTint="33"/>
          </w:tcPr>
          <w:p w14:paraId="723538EB" w14:textId="6A7816FA" w:rsidR="00206836" w:rsidRPr="002C1DED" w:rsidRDefault="002C1DED" w:rsidP="004B5EE6">
            <w:pPr>
              <w:autoSpaceDE/>
              <w:autoSpaceDN/>
              <w:rPr>
                <w:rFonts w:ascii="Arial" w:hAnsi="Arial" w:cs="Arial"/>
                <w:b/>
                <w:szCs w:val="24"/>
              </w:rPr>
            </w:pPr>
            <w:r w:rsidRPr="002C1DED">
              <w:rPr>
                <w:rFonts w:ascii="Arial" w:hAnsi="Arial" w:cs="Arial"/>
                <w:b/>
                <w:szCs w:val="24"/>
              </w:rPr>
              <w:t>Comparison Aspects</w:t>
            </w:r>
          </w:p>
        </w:tc>
        <w:tc>
          <w:tcPr>
            <w:tcW w:w="2416" w:type="dxa"/>
            <w:shd w:val="clear" w:color="auto" w:fill="D9E2F3" w:themeFill="accent5" w:themeFillTint="33"/>
          </w:tcPr>
          <w:p w14:paraId="7ED5944A"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Type A</w:t>
            </w:r>
          </w:p>
        </w:tc>
        <w:tc>
          <w:tcPr>
            <w:tcW w:w="2407" w:type="dxa"/>
            <w:shd w:val="clear" w:color="auto" w:fill="D9E2F3" w:themeFill="accent5" w:themeFillTint="33"/>
          </w:tcPr>
          <w:p w14:paraId="62A6E413"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Type B1</w:t>
            </w:r>
          </w:p>
        </w:tc>
        <w:tc>
          <w:tcPr>
            <w:tcW w:w="2407" w:type="dxa"/>
            <w:shd w:val="clear" w:color="auto" w:fill="D9E2F3" w:themeFill="accent5" w:themeFillTint="33"/>
          </w:tcPr>
          <w:p w14:paraId="37889D38"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Type B2</w:t>
            </w:r>
          </w:p>
        </w:tc>
      </w:tr>
      <w:tr w:rsidR="00206836" w:rsidRPr="00206836" w14:paraId="2AA9BF24" w14:textId="77777777" w:rsidTr="002C1DED">
        <w:tc>
          <w:tcPr>
            <w:tcW w:w="2401" w:type="dxa"/>
            <w:shd w:val="clear" w:color="auto" w:fill="EDEDED" w:themeFill="accent3" w:themeFillTint="33"/>
          </w:tcPr>
          <w:p w14:paraId="33C6B541"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 xml:space="preserve">Format for model information exchange </w:t>
            </w:r>
          </w:p>
        </w:tc>
        <w:tc>
          <w:tcPr>
            <w:tcW w:w="2416" w:type="dxa"/>
          </w:tcPr>
          <w:p w14:paraId="69244A24" w14:textId="77777777" w:rsidR="00206836" w:rsidRPr="00206836" w:rsidRDefault="00206836" w:rsidP="004B5EE6">
            <w:pPr>
              <w:autoSpaceDE/>
              <w:autoSpaceDN/>
              <w:rPr>
                <w:rFonts w:ascii="Arial" w:hAnsi="Arial" w:cs="Arial"/>
                <w:szCs w:val="24"/>
              </w:rPr>
            </w:pPr>
            <w:r w:rsidRPr="00206836">
              <w:rPr>
                <w:rFonts w:ascii="Arial" w:hAnsi="Arial" w:cs="Arial"/>
                <w:szCs w:val="24"/>
              </w:rPr>
              <w:t>Up to vendors’ collaboration.</w:t>
            </w:r>
          </w:p>
        </w:tc>
        <w:tc>
          <w:tcPr>
            <w:tcW w:w="2407" w:type="dxa"/>
          </w:tcPr>
          <w:p w14:paraId="303D2484" w14:textId="77777777" w:rsidR="00206836" w:rsidRPr="00206836" w:rsidRDefault="00206836" w:rsidP="004B5EE6">
            <w:pPr>
              <w:autoSpaceDE/>
              <w:autoSpaceDN/>
              <w:rPr>
                <w:rFonts w:ascii="Arial" w:hAnsi="Arial" w:cs="Arial"/>
              </w:rPr>
            </w:pPr>
            <w:r w:rsidRPr="00206836">
              <w:rPr>
                <w:rFonts w:ascii="Arial" w:hAnsi="Arial" w:cs="Arial"/>
              </w:rPr>
              <w:t xml:space="preserve">Parameterized over-the-air signalling.  </w:t>
            </w:r>
          </w:p>
        </w:tc>
        <w:tc>
          <w:tcPr>
            <w:tcW w:w="2407" w:type="dxa"/>
          </w:tcPr>
          <w:p w14:paraId="34AEA2D6" w14:textId="77777777" w:rsidR="00206836" w:rsidRPr="00206836" w:rsidRDefault="00206836" w:rsidP="004B5EE6">
            <w:pPr>
              <w:autoSpaceDE/>
              <w:autoSpaceDN/>
              <w:rPr>
                <w:rFonts w:ascii="Arial" w:hAnsi="Arial" w:cs="Arial"/>
                <w:szCs w:val="24"/>
              </w:rPr>
            </w:pPr>
            <w:r w:rsidRPr="00206836">
              <w:rPr>
                <w:rFonts w:ascii="Arial" w:hAnsi="Arial" w:cs="Arial"/>
                <w:szCs w:val="24"/>
              </w:rPr>
              <w:t xml:space="preserve">Parameterized over-the-air signalling.  </w:t>
            </w:r>
          </w:p>
        </w:tc>
      </w:tr>
      <w:tr w:rsidR="00206836" w:rsidRPr="00206836" w14:paraId="579291BB" w14:textId="77777777" w:rsidTr="002C1DED">
        <w:tc>
          <w:tcPr>
            <w:tcW w:w="2401" w:type="dxa"/>
            <w:shd w:val="clear" w:color="auto" w:fill="EDEDED" w:themeFill="accent3" w:themeFillTint="33"/>
          </w:tcPr>
          <w:p w14:paraId="4D1681EC" w14:textId="0AB1B3D6" w:rsidR="00206836" w:rsidRPr="00206836" w:rsidRDefault="00206836" w:rsidP="00206836">
            <w:pPr>
              <w:autoSpaceDE/>
              <w:autoSpaceDN/>
              <w:rPr>
                <w:rFonts w:ascii="Arial" w:hAnsi="Arial" w:cs="Arial"/>
                <w:b/>
                <w:szCs w:val="24"/>
              </w:rPr>
            </w:pPr>
            <w:r w:rsidRPr="00206836">
              <w:rPr>
                <w:rFonts w:ascii="Arial" w:hAnsi="Arial" w:cs="Arial"/>
                <w:b/>
                <w:szCs w:val="24"/>
              </w:rPr>
              <w:t xml:space="preserve">Number of identified per model ID for one UE or network entity (e.g. gNB, LMF).  </w:t>
            </w:r>
          </w:p>
        </w:tc>
        <w:tc>
          <w:tcPr>
            <w:tcW w:w="2416" w:type="dxa"/>
          </w:tcPr>
          <w:p w14:paraId="73831D43" w14:textId="77777777" w:rsidR="00206836" w:rsidRPr="00206836" w:rsidRDefault="00206836" w:rsidP="004B5EE6">
            <w:pPr>
              <w:autoSpaceDE/>
              <w:autoSpaceDN/>
              <w:rPr>
                <w:rFonts w:ascii="Arial" w:hAnsi="Arial" w:cs="Arial"/>
                <w:szCs w:val="24"/>
              </w:rPr>
            </w:pPr>
            <w:r w:rsidRPr="00206836">
              <w:rPr>
                <w:rFonts w:ascii="Arial" w:hAnsi="Arial" w:cs="Arial"/>
                <w:szCs w:val="24"/>
              </w:rPr>
              <w:t>Can be very large, e.g., if model ID is global and specific to UE’s implementation.</w:t>
            </w:r>
          </w:p>
        </w:tc>
        <w:tc>
          <w:tcPr>
            <w:tcW w:w="2407" w:type="dxa"/>
          </w:tcPr>
          <w:p w14:paraId="08068E13" w14:textId="77777777" w:rsidR="00206836" w:rsidRPr="00206836" w:rsidRDefault="00206836" w:rsidP="004B5EE6">
            <w:pPr>
              <w:autoSpaceDE/>
              <w:autoSpaceDN/>
              <w:rPr>
                <w:rFonts w:ascii="Arial" w:hAnsi="Arial" w:cs="Arial"/>
                <w:szCs w:val="24"/>
              </w:rPr>
            </w:pPr>
            <w:r w:rsidRPr="00206836">
              <w:rPr>
                <w:rFonts w:ascii="Arial" w:hAnsi="Arial" w:cs="Arial"/>
              </w:rPr>
              <w:t xml:space="preserve">Maximum determined by RAN specs. </w:t>
            </w:r>
          </w:p>
        </w:tc>
        <w:tc>
          <w:tcPr>
            <w:tcW w:w="2407" w:type="dxa"/>
          </w:tcPr>
          <w:p w14:paraId="7E8536C1" w14:textId="77777777" w:rsidR="00206836" w:rsidRPr="00206836" w:rsidRDefault="00206836" w:rsidP="004B5EE6">
            <w:pPr>
              <w:autoSpaceDE/>
              <w:autoSpaceDN/>
              <w:rPr>
                <w:rFonts w:ascii="Arial" w:hAnsi="Arial" w:cs="Arial"/>
                <w:szCs w:val="24"/>
              </w:rPr>
            </w:pPr>
            <w:r w:rsidRPr="00206836">
              <w:rPr>
                <w:rFonts w:ascii="Arial" w:hAnsi="Arial" w:cs="Arial"/>
              </w:rPr>
              <w:t>Maximum determined by RAN specs.</w:t>
            </w:r>
          </w:p>
        </w:tc>
      </w:tr>
      <w:tr w:rsidR="00206836" w:rsidRPr="00206836" w14:paraId="2E750C78" w14:textId="77777777" w:rsidTr="002C1DED">
        <w:tc>
          <w:tcPr>
            <w:tcW w:w="2401" w:type="dxa"/>
            <w:shd w:val="clear" w:color="auto" w:fill="EDEDED" w:themeFill="accent3" w:themeFillTint="33"/>
          </w:tcPr>
          <w:p w14:paraId="2CEDAA72"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 xml:space="preserve">Whether model ID is temporary (limited to one RRC connection) or permanent. </w:t>
            </w:r>
          </w:p>
        </w:tc>
        <w:tc>
          <w:tcPr>
            <w:tcW w:w="2416" w:type="dxa"/>
          </w:tcPr>
          <w:p w14:paraId="34B0A664" w14:textId="77777777" w:rsidR="00206836" w:rsidRPr="00206836" w:rsidRDefault="00206836" w:rsidP="004B5EE6">
            <w:pPr>
              <w:autoSpaceDE/>
              <w:autoSpaceDN/>
              <w:rPr>
                <w:rFonts w:ascii="Arial" w:hAnsi="Arial" w:cs="Arial"/>
                <w:szCs w:val="24"/>
              </w:rPr>
            </w:pPr>
            <w:r w:rsidRPr="00206836">
              <w:rPr>
                <w:rFonts w:ascii="Arial" w:hAnsi="Arial" w:cs="Arial"/>
                <w:szCs w:val="24"/>
              </w:rPr>
              <w:t>Permanent</w:t>
            </w:r>
          </w:p>
        </w:tc>
        <w:tc>
          <w:tcPr>
            <w:tcW w:w="2407" w:type="dxa"/>
          </w:tcPr>
          <w:p w14:paraId="77EC0F09" w14:textId="141B412B" w:rsidR="00206836" w:rsidRPr="00206836" w:rsidRDefault="00206836" w:rsidP="004B5EE6">
            <w:pPr>
              <w:autoSpaceDE/>
              <w:autoSpaceDN/>
              <w:rPr>
                <w:rFonts w:ascii="Arial" w:hAnsi="Arial" w:cs="Arial"/>
                <w:szCs w:val="24"/>
              </w:rPr>
            </w:pPr>
            <w:r w:rsidRPr="00206836">
              <w:rPr>
                <w:rFonts w:ascii="Arial" w:hAnsi="Arial" w:cs="Arial"/>
                <w:szCs w:val="24"/>
              </w:rPr>
              <w:t xml:space="preserve">Temporary (identification is valid within </w:t>
            </w:r>
            <w:r>
              <w:rPr>
                <w:rFonts w:ascii="Arial" w:hAnsi="Arial" w:cs="Arial"/>
                <w:szCs w:val="24"/>
              </w:rPr>
              <w:t xml:space="preserve">a </w:t>
            </w:r>
            <w:r w:rsidRPr="00206836">
              <w:rPr>
                <w:rFonts w:ascii="Arial" w:hAnsi="Arial" w:cs="Arial"/>
                <w:szCs w:val="24"/>
              </w:rPr>
              <w:t xml:space="preserve">RRC connection) </w:t>
            </w:r>
          </w:p>
        </w:tc>
        <w:tc>
          <w:tcPr>
            <w:tcW w:w="2407" w:type="dxa"/>
          </w:tcPr>
          <w:p w14:paraId="3609BBC4" w14:textId="31C33549" w:rsidR="00206836" w:rsidRPr="00206836" w:rsidRDefault="00206836" w:rsidP="004B5EE6">
            <w:pPr>
              <w:autoSpaceDE/>
              <w:autoSpaceDN/>
              <w:rPr>
                <w:rFonts w:ascii="Arial" w:hAnsi="Arial" w:cs="Arial"/>
                <w:szCs w:val="24"/>
              </w:rPr>
            </w:pPr>
            <w:r w:rsidRPr="00206836">
              <w:rPr>
                <w:rFonts w:ascii="Arial" w:hAnsi="Arial" w:cs="Arial"/>
                <w:szCs w:val="24"/>
              </w:rPr>
              <w:t xml:space="preserve">Temporary (identification is valid within </w:t>
            </w:r>
            <w:r>
              <w:rPr>
                <w:rFonts w:ascii="Arial" w:hAnsi="Arial" w:cs="Arial"/>
                <w:szCs w:val="24"/>
              </w:rPr>
              <w:t xml:space="preserve">a </w:t>
            </w:r>
            <w:r w:rsidRPr="00206836">
              <w:rPr>
                <w:rFonts w:ascii="Arial" w:hAnsi="Arial" w:cs="Arial"/>
                <w:szCs w:val="24"/>
              </w:rPr>
              <w:t>RRC connection)</w:t>
            </w:r>
          </w:p>
        </w:tc>
      </w:tr>
      <w:tr w:rsidR="00206836" w:rsidRPr="00206836" w14:paraId="58B3ED9E" w14:textId="77777777" w:rsidTr="002C1DED">
        <w:tc>
          <w:tcPr>
            <w:tcW w:w="2401" w:type="dxa"/>
            <w:shd w:val="clear" w:color="auto" w:fill="EDEDED" w:themeFill="accent3" w:themeFillTint="33"/>
          </w:tcPr>
          <w:p w14:paraId="5B6C2F42"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 xml:space="preserve">Whether model be physical or logical. </w:t>
            </w:r>
          </w:p>
        </w:tc>
        <w:tc>
          <w:tcPr>
            <w:tcW w:w="2416" w:type="dxa"/>
          </w:tcPr>
          <w:p w14:paraId="605DE4BF" w14:textId="77777777" w:rsidR="00206836" w:rsidRPr="00206836" w:rsidRDefault="00206836" w:rsidP="004B5EE6">
            <w:pPr>
              <w:autoSpaceDE/>
              <w:autoSpaceDN/>
              <w:rPr>
                <w:rFonts w:ascii="Arial" w:hAnsi="Arial" w:cs="Arial"/>
                <w:szCs w:val="24"/>
              </w:rPr>
            </w:pPr>
            <w:r w:rsidRPr="00206836">
              <w:rPr>
                <w:rFonts w:ascii="Arial" w:hAnsi="Arial" w:cs="Arial"/>
                <w:szCs w:val="24"/>
              </w:rPr>
              <w:t>Up to vendors’ collaboration.</w:t>
            </w:r>
          </w:p>
        </w:tc>
        <w:tc>
          <w:tcPr>
            <w:tcW w:w="2407" w:type="dxa"/>
          </w:tcPr>
          <w:p w14:paraId="0D1D5133" w14:textId="77777777" w:rsidR="00206836" w:rsidRPr="00206836" w:rsidRDefault="00206836" w:rsidP="004B5EE6">
            <w:pPr>
              <w:autoSpaceDE/>
              <w:autoSpaceDN/>
              <w:rPr>
                <w:rFonts w:ascii="Arial" w:hAnsi="Arial" w:cs="Arial"/>
                <w:szCs w:val="24"/>
              </w:rPr>
            </w:pPr>
            <w:r w:rsidRPr="00206836">
              <w:rPr>
                <w:rFonts w:ascii="Arial" w:hAnsi="Arial" w:cs="Arial"/>
                <w:szCs w:val="24"/>
              </w:rPr>
              <w:t>Always logical unless model is transferred from UE to the network.</w:t>
            </w:r>
          </w:p>
        </w:tc>
        <w:tc>
          <w:tcPr>
            <w:tcW w:w="2407" w:type="dxa"/>
          </w:tcPr>
          <w:p w14:paraId="38C0D4E3" w14:textId="77777777" w:rsidR="00206836" w:rsidRPr="00206836" w:rsidRDefault="00206836" w:rsidP="004B5EE6">
            <w:pPr>
              <w:autoSpaceDE/>
              <w:autoSpaceDN/>
              <w:rPr>
                <w:rFonts w:ascii="Arial" w:hAnsi="Arial" w:cs="Arial"/>
                <w:szCs w:val="24"/>
              </w:rPr>
            </w:pPr>
            <w:r w:rsidRPr="00206836">
              <w:rPr>
                <w:rFonts w:ascii="Arial" w:hAnsi="Arial" w:cs="Arial"/>
                <w:szCs w:val="24"/>
              </w:rPr>
              <w:t xml:space="preserve">Always logical unless model is transferred from network to the UE. </w:t>
            </w:r>
          </w:p>
        </w:tc>
      </w:tr>
    </w:tbl>
    <w:p w14:paraId="5D05FBBF" w14:textId="03FB2294" w:rsidR="00D953FF" w:rsidRDefault="0099486C" w:rsidP="008E2D95">
      <w:pPr>
        <w:spacing w:before="120"/>
        <w:jc w:val="both"/>
        <w:rPr>
          <w:rFonts w:ascii="Arial" w:hAnsi="Arial" w:cs="Arial"/>
          <w:b/>
        </w:rPr>
      </w:pPr>
      <w:r w:rsidRPr="00280762">
        <w:rPr>
          <w:rFonts w:ascii="Arial" w:hAnsi="Arial" w:cs="Arial"/>
          <w:b/>
        </w:rPr>
        <w:t xml:space="preserve">Observation </w:t>
      </w:r>
      <w:r>
        <w:rPr>
          <w:rFonts w:ascii="Arial" w:hAnsi="Arial" w:cs="Arial"/>
          <w:b/>
        </w:rPr>
        <w:t>3</w:t>
      </w:r>
      <w:r w:rsidRPr="00280762">
        <w:rPr>
          <w:rFonts w:ascii="Arial" w:hAnsi="Arial" w:cs="Arial"/>
          <w:b/>
        </w:rPr>
        <w:t xml:space="preserve">: </w:t>
      </w:r>
      <w:r w:rsidR="00D953FF" w:rsidRPr="00D953FF">
        <w:rPr>
          <w:rFonts w:ascii="Arial" w:hAnsi="Arial" w:cs="Arial"/>
          <w:b/>
        </w:rPr>
        <w:t xml:space="preserve">Type A model identification may create huge burden </w:t>
      </w:r>
      <w:r w:rsidR="00D953FF">
        <w:rPr>
          <w:rFonts w:ascii="Arial" w:hAnsi="Arial" w:cs="Arial"/>
          <w:b/>
        </w:rPr>
        <w:t>on t</w:t>
      </w:r>
      <w:r w:rsidR="00D953FF" w:rsidRPr="00D953FF">
        <w:rPr>
          <w:rFonts w:ascii="Arial" w:hAnsi="Arial" w:cs="Arial"/>
          <w:b/>
        </w:rPr>
        <w:t xml:space="preserve">he network </w:t>
      </w:r>
      <w:r w:rsidR="00D953FF">
        <w:rPr>
          <w:rFonts w:ascii="Arial" w:hAnsi="Arial" w:cs="Arial"/>
          <w:b/>
        </w:rPr>
        <w:t>that may need to:</w:t>
      </w:r>
    </w:p>
    <w:p w14:paraId="4D0DB8B2" w14:textId="282D1163" w:rsidR="00D953FF" w:rsidRDefault="00D953FF" w:rsidP="008E2D95">
      <w:pPr>
        <w:pStyle w:val="ListParagraph"/>
        <w:numPr>
          <w:ilvl w:val="0"/>
          <w:numId w:val="47"/>
        </w:numPr>
        <w:spacing w:before="120"/>
        <w:jc w:val="both"/>
        <w:rPr>
          <w:rFonts w:ascii="Arial" w:hAnsi="Arial" w:cs="Arial"/>
          <w:b/>
        </w:rPr>
      </w:pPr>
      <w:r w:rsidRPr="00D953FF">
        <w:rPr>
          <w:rFonts w:ascii="Arial" w:hAnsi="Arial" w:cs="Arial"/>
          <w:b/>
        </w:rPr>
        <w:t>Tailor its operation to each vendor-specific model and</w:t>
      </w:r>
      <w:r>
        <w:rPr>
          <w:rFonts w:ascii="Arial" w:hAnsi="Arial" w:cs="Arial"/>
          <w:b/>
        </w:rPr>
        <w:t>,</w:t>
      </w:r>
    </w:p>
    <w:p w14:paraId="0EDAA3C2" w14:textId="133DE577" w:rsidR="0099486C" w:rsidRPr="00D953FF" w:rsidRDefault="00D953FF" w:rsidP="008E2D95">
      <w:pPr>
        <w:pStyle w:val="ListParagraph"/>
        <w:numPr>
          <w:ilvl w:val="0"/>
          <w:numId w:val="47"/>
        </w:numPr>
        <w:spacing w:before="120"/>
        <w:jc w:val="both"/>
        <w:rPr>
          <w:rFonts w:ascii="Arial" w:hAnsi="Arial" w:cs="Arial"/>
          <w:b/>
        </w:rPr>
      </w:pPr>
      <w:r>
        <w:rPr>
          <w:rFonts w:ascii="Arial" w:hAnsi="Arial" w:cs="Arial"/>
          <w:b/>
        </w:rPr>
        <w:t xml:space="preserve">Assign a </w:t>
      </w:r>
      <w:r w:rsidRPr="00D953FF">
        <w:rPr>
          <w:rFonts w:ascii="Arial" w:hAnsi="Arial" w:cs="Arial"/>
          <w:b/>
        </w:rPr>
        <w:t xml:space="preserve">large number of </w:t>
      </w:r>
      <w:r>
        <w:rPr>
          <w:rFonts w:ascii="Arial" w:hAnsi="Arial" w:cs="Arial"/>
          <w:b/>
        </w:rPr>
        <w:t xml:space="preserve">global </w:t>
      </w:r>
      <w:r w:rsidRPr="00D953FF">
        <w:rPr>
          <w:rFonts w:ascii="Arial" w:hAnsi="Arial" w:cs="Arial"/>
          <w:b/>
        </w:rPr>
        <w:t xml:space="preserve">model ID </w:t>
      </w:r>
      <w:r>
        <w:rPr>
          <w:rFonts w:ascii="Arial" w:hAnsi="Arial" w:cs="Arial"/>
          <w:b/>
        </w:rPr>
        <w:t>specific to UE’s implementation</w:t>
      </w:r>
      <w:r w:rsidR="000A2D62" w:rsidRPr="00D953FF">
        <w:rPr>
          <w:rFonts w:ascii="Arial" w:hAnsi="Arial" w:cs="Arial"/>
          <w:b/>
        </w:rPr>
        <w:t>.</w:t>
      </w:r>
      <w:r w:rsidR="0099486C" w:rsidRPr="00D953FF">
        <w:rPr>
          <w:rFonts w:ascii="Arial" w:hAnsi="Arial" w:cs="Arial"/>
          <w:b/>
        </w:rPr>
        <w:t xml:space="preserve"> </w:t>
      </w:r>
    </w:p>
    <w:p w14:paraId="3E78958B" w14:textId="2AC6238C" w:rsidR="00403392" w:rsidRPr="004968C8" w:rsidRDefault="004574B8" w:rsidP="00327657">
      <w:pPr>
        <w:spacing w:before="120"/>
        <w:jc w:val="both"/>
        <w:rPr>
          <w:rFonts w:ascii="Arial" w:hAnsi="Arial" w:cs="Arial"/>
        </w:rPr>
      </w:pPr>
      <w:r w:rsidRPr="004968C8">
        <w:rPr>
          <w:rFonts w:ascii="Arial" w:hAnsi="Arial" w:cs="Arial"/>
        </w:rPr>
        <w:t>Figure 1 show example</w:t>
      </w:r>
      <w:r w:rsidR="00760AB0">
        <w:rPr>
          <w:rFonts w:ascii="Arial" w:hAnsi="Arial" w:cs="Arial"/>
        </w:rPr>
        <w:t>s</w:t>
      </w:r>
      <w:r w:rsidRPr="004968C8">
        <w:rPr>
          <w:rFonts w:ascii="Arial" w:hAnsi="Arial" w:cs="Arial"/>
        </w:rPr>
        <w:t xml:space="preserve"> of </w:t>
      </w:r>
      <w:r w:rsidR="00760AB0">
        <w:rPr>
          <w:rFonts w:ascii="Arial" w:hAnsi="Arial" w:cs="Arial"/>
        </w:rPr>
        <w:t xml:space="preserve">(a) </w:t>
      </w:r>
      <w:r w:rsidR="00760AB0" w:rsidRPr="004968C8">
        <w:rPr>
          <w:rFonts w:ascii="Arial" w:hAnsi="Arial" w:cs="Arial"/>
        </w:rPr>
        <w:t>model-ID-based LCM procedure</w:t>
      </w:r>
      <w:r w:rsidR="00FF0362">
        <w:rPr>
          <w:rFonts w:ascii="Arial" w:hAnsi="Arial" w:cs="Arial"/>
        </w:rPr>
        <w:t xml:space="preserve"> </w:t>
      </w:r>
      <w:r w:rsidR="00EE03B9">
        <w:rPr>
          <w:rFonts w:ascii="Arial" w:hAnsi="Arial" w:cs="Arial"/>
        </w:rPr>
        <w:t>(</w:t>
      </w:r>
      <w:r w:rsidR="00A916FF">
        <w:rPr>
          <w:rFonts w:ascii="Arial" w:hAnsi="Arial" w:cs="Arial"/>
        </w:rPr>
        <w:t xml:space="preserve">with </w:t>
      </w:r>
      <w:r w:rsidR="00FF0362">
        <w:rPr>
          <w:rFonts w:ascii="Arial" w:hAnsi="Arial" w:cs="Arial"/>
        </w:rPr>
        <w:t>Type A model identification</w:t>
      </w:r>
      <w:r w:rsidR="00EE03B9">
        <w:rPr>
          <w:rFonts w:ascii="Arial" w:hAnsi="Arial" w:cs="Arial"/>
        </w:rPr>
        <w:t>)</w:t>
      </w:r>
      <w:r w:rsidR="00760AB0">
        <w:rPr>
          <w:rFonts w:ascii="Arial" w:hAnsi="Arial" w:cs="Arial"/>
        </w:rPr>
        <w:t>, and (b)</w:t>
      </w:r>
      <w:r w:rsidR="00760AB0" w:rsidRPr="004968C8">
        <w:rPr>
          <w:rFonts w:ascii="Arial" w:hAnsi="Arial" w:cs="Arial"/>
        </w:rPr>
        <w:t xml:space="preserve"> </w:t>
      </w:r>
      <w:r w:rsidRPr="004968C8">
        <w:rPr>
          <w:rFonts w:ascii="Arial" w:hAnsi="Arial" w:cs="Arial"/>
        </w:rPr>
        <w:t xml:space="preserve">functionality-based LCM procedure. </w:t>
      </w:r>
      <w:r w:rsidR="00403392" w:rsidRPr="004968C8">
        <w:rPr>
          <w:rFonts w:ascii="Arial" w:hAnsi="Arial" w:cs="Arial"/>
        </w:rPr>
        <w:t xml:space="preserve">In Figure 1(a), a UE-side model could be trained, for example, at a server, </w:t>
      </w:r>
      <w:r w:rsidR="006256D8">
        <w:rPr>
          <w:rFonts w:ascii="Arial" w:hAnsi="Arial" w:cs="Arial"/>
        </w:rPr>
        <w:lastRenderedPageBreak/>
        <w:t>possibly</w:t>
      </w:r>
      <w:r w:rsidR="00403392" w:rsidRPr="004968C8">
        <w:rPr>
          <w:rFonts w:ascii="Arial" w:hAnsi="Arial" w:cs="Arial"/>
        </w:rPr>
        <w:t xml:space="preserve"> owned by the UE vendor, and would have access to the compiling environment of the UE. </w:t>
      </w:r>
      <w:r w:rsidR="006256D8">
        <w:rPr>
          <w:rFonts w:ascii="Arial" w:hAnsi="Arial" w:cs="Arial"/>
        </w:rPr>
        <w:t xml:space="preserve">Once the model is </w:t>
      </w:r>
      <w:r w:rsidR="00403392" w:rsidRPr="004968C8">
        <w:rPr>
          <w:rFonts w:ascii="Arial" w:hAnsi="Arial" w:cs="Arial"/>
        </w:rPr>
        <w:t xml:space="preserve">compiled </w:t>
      </w:r>
      <w:r w:rsidR="006256D8">
        <w:rPr>
          <w:rFonts w:ascii="Arial" w:hAnsi="Arial" w:cs="Arial"/>
        </w:rPr>
        <w:t xml:space="preserve">into </w:t>
      </w:r>
      <w:r w:rsidR="00B40B86">
        <w:rPr>
          <w:rFonts w:ascii="Arial" w:hAnsi="Arial" w:cs="Arial"/>
        </w:rPr>
        <w:t xml:space="preserve">an </w:t>
      </w:r>
      <w:r w:rsidR="00B40B86" w:rsidRPr="004968C8">
        <w:rPr>
          <w:rFonts w:ascii="Arial" w:hAnsi="Arial" w:cs="Arial"/>
        </w:rPr>
        <w:t>executable</w:t>
      </w:r>
      <w:r w:rsidR="006256D8">
        <w:rPr>
          <w:rFonts w:ascii="Arial" w:hAnsi="Arial" w:cs="Arial"/>
        </w:rPr>
        <w:t xml:space="preserve"> format, it could </w:t>
      </w:r>
      <w:r w:rsidR="00403392" w:rsidRPr="004968C8">
        <w:rPr>
          <w:rFonts w:ascii="Arial" w:hAnsi="Arial" w:cs="Arial"/>
        </w:rPr>
        <w:t xml:space="preserve">be delivered to the UE in proprietary manner, </w:t>
      </w:r>
      <w:r w:rsidR="006256D8">
        <w:rPr>
          <w:rFonts w:ascii="Arial" w:hAnsi="Arial" w:cs="Arial"/>
        </w:rPr>
        <w:t>for instance</w:t>
      </w:r>
      <w:r w:rsidR="00403392" w:rsidRPr="004968C8">
        <w:rPr>
          <w:rFonts w:ascii="Arial" w:hAnsi="Arial" w:cs="Arial"/>
        </w:rPr>
        <w:t xml:space="preserve"> via firmware update over-the-air (FOTA)</w:t>
      </w:r>
      <w:r w:rsidR="003478F5">
        <w:rPr>
          <w:rFonts w:ascii="Arial" w:hAnsi="Arial" w:cs="Arial"/>
        </w:rPr>
        <w:t xml:space="preserve"> [</w:t>
      </w:r>
      <w:r w:rsidR="00283230">
        <w:rPr>
          <w:rFonts w:ascii="Arial" w:hAnsi="Arial" w:cs="Arial"/>
        </w:rPr>
        <w:t>6</w:t>
      </w:r>
      <w:r w:rsidR="003478F5">
        <w:rPr>
          <w:rFonts w:ascii="Arial" w:hAnsi="Arial" w:cs="Arial"/>
        </w:rPr>
        <w:t>]</w:t>
      </w:r>
      <w:r w:rsidR="00403392" w:rsidRPr="004968C8">
        <w:rPr>
          <w:rFonts w:ascii="Arial" w:hAnsi="Arial" w:cs="Arial"/>
        </w:rPr>
        <w:t xml:space="preserve">. </w:t>
      </w:r>
    </w:p>
    <w:p w14:paraId="31C9DF95" w14:textId="70CC20D8" w:rsidR="00403392" w:rsidRDefault="002C0675" w:rsidP="00327657">
      <w:pPr>
        <w:autoSpaceDE/>
        <w:autoSpaceDN/>
        <w:spacing w:before="120"/>
        <w:jc w:val="both"/>
        <w:rPr>
          <w:rFonts w:ascii="Arial" w:hAnsi="Arial" w:cs="Arial"/>
          <w:szCs w:val="24"/>
        </w:rPr>
      </w:pPr>
      <w:r w:rsidRPr="00150E93">
        <w:rPr>
          <w:rFonts w:ascii="Arial" w:hAnsi="Arial" w:cs="Arial"/>
          <w:szCs w:val="24"/>
        </w:rPr>
        <w:t xml:space="preserve">For </w:t>
      </w:r>
      <w:r w:rsidR="00403392" w:rsidRPr="00150E93">
        <w:rPr>
          <w:rFonts w:ascii="Arial" w:hAnsi="Arial" w:cs="Arial"/>
          <w:szCs w:val="24"/>
        </w:rPr>
        <w:t xml:space="preserve">model-ID based LCM, a model ID and its associated information has to be registered to the network that can provide </w:t>
      </w:r>
      <w:r w:rsidR="005B2502" w:rsidRPr="00150E93">
        <w:rPr>
          <w:rFonts w:ascii="Arial" w:hAnsi="Arial" w:cs="Arial"/>
          <w:szCs w:val="24"/>
        </w:rPr>
        <w:t>activation/deactivation/fallback/switching of AI/ML models based on corr</w:t>
      </w:r>
      <w:r w:rsidR="00403392" w:rsidRPr="00150E93">
        <w:rPr>
          <w:rFonts w:ascii="Arial" w:hAnsi="Arial" w:cs="Arial"/>
          <w:szCs w:val="24"/>
        </w:rPr>
        <w:t>esponding model ID. Moreover, if multiple models are transferred to related functionalities</w:t>
      </w:r>
      <w:r w:rsidR="00B40B86">
        <w:rPr>
          <w:rFonts w:ascii="Arial" w:hAnsi="Arial" w:cs="Arial"/>
          <w:szCs w:val="24"/>
        </w:rPr>
        <w:t xml:space="preserve"> such as </w:t>
      </w:r>
      <w:r w:rsidR="00403392" w:rsidRPr="00150E93">
        <w:rPr>
          <w:rFonts w:ascii="Arial" w:hAnsi="Arial" w:cs="Arial"/>
          <w:szCs w:val="24"/>
        </w:rPr>
        <w:t xml:space="preserve">different scenarios or configurations </w:t>
      </w:r>
      <w:r w:rsidR="00B40B86">
        <w:rPr>
          <w:rFonts w:ascii="Arial" w:hAnsi="Arial" w:cs="Arial"/>
          <w:szCs w:val="24"/>
        </w:rPr>
        <w:t xml:space="preserve">for </w:t>
      </w:r>
      <w:r w:rsidR="00403392" w:rsidRPr="00150E93">
        <w:rPr>
          <w:rFonts w:ascii="Arial" w:hAnsi="Arial" w:cs="Arial"/>
          <w:szCs w:val="24"/>
        </w:rPr>
        <w:t xml:space="preserve">a </w:t>
      </w:r>
      <w:r w:rsidR="004F0D18">
        <w:rPr>
          <w:rFonts w:ascii="Arial" w:hAnsi="Arial" w:cs="Arial"/>
          <w:szCs w:val="24"/>
        </w:rPr>
        <w:t xml:space="preserve">given </w:t>
      </w:r>
      <w:r w:rsidR="00403392" w:rsidRPr="00150E93">
        <w:rPr>
          <w:rFonts w:ascii="Arial" w:hAnsi="Arial" w:cs="Arial"/>
          <w:szCs w:val="24"/>
        </w:rPr>
        <w:t xml:space="preserve">use case, the gNB </w:t>
      </w:r>
      <w:r w:rsidR="00B40B86">
        <w:rPr>
          <w:rFonts w:ascii="Arial" w:hAnsi="Arial" w:cs="Arial"/>
          <w:szCs w:val="24"/>
        </w:rPr>
        <w:t xml:space="preserve">can switch between these </w:t>
      </w:r>
      <w:r w:rsidR="00403392" w:rsidRPr="00150E93">
        <w:rPr>
          <w:rFonts w:ascii="Arial" w:hAnsi="Arial" w:cs="Arial"/>
          <w:szCs w:val="24"/>
        </w:rPr>
        <w:t xml:space="preserve">models </w:t>
      </w:r>
      <w:r w:rsidR="005B2502" w:rsidRPr="00150E93">
        <w:rPr>
          <w:rFonts w:ascii="Arial" w:hAnsi="Arial" w:cs="Arial"/>
          <w:szCs w:val="24"/>
        </w:rPr>
        <w:t xml:space="preserve">using </w:t>
      </w:r>
      <w:r w:rsidR="00B40B86">
        <w:rPr>
          <w:rFonts w:ascii="Arial" w:hAnsi="Arial" w:cs="Arial"/>
          <w:szCs w:val="24"/>
        </w:rPr>
        <w:t xml:space="preserve">their individual </w:t>
      </w:r>
      <w:r w:rsidR="00403392" w:rsidRPr="00150E93">
        <w:rPr>
          <w:rFonts w:ascii="Arial" w:hAnsi="Arial" w:cs="Arial"/>
          <w:szCs w:val="24"/>
        </w:rPr>
        <w:t xml:space="preserve">model IDs. </w:t>
      </w:r>
      <w:r w:rsidR="00717EDE" w:rsidRPr="00150E93">
        <w:rPr>
          <w:rFonts w:ascii="Arial" w:hAnsi="Arial" w:cs="Arial"/>
          <w:szCs w:val="24"/>
        </w:rPr>
        <w:t>The network/UE may activate/deactivate/select/switch individual AI/ML models via model ID.</w:t>
      </w:r>
      <w:r w:rsidR="00505F57">
        <w:rPr>
          <w:rFonts w:ascii="Arial" w:hAnsi="Arial" w:cs="Arial"/>
          <w:szCs w:val="24"/>
        </w:rPr>
        <w:t xml:space="preserve"> This understanding, is </w:t>
      </w:r>
      <w:r w:rsidR="00B40B86">
        <w:rPr>
          <w:rFonts w:ascii="Arial" w:hAnsi="Arial" w:cs="Arial"/>
          <w:szCs w:val="24"/>
        </w:rPr>
        <w:t xml:space="preserve">also </w:t>
      </w:r>
      <w:r w:rsidR="00505F57">
        <w:rPr>
          <w:rFonts w:ascii="Arial" w:hAnsi="Arial" w:cs="Arial"/>
          <w:szCs w:val="24"/>
        </w:rPr>
        <w:t>aligned with RAN2</w:t>
      </w:r>
      <w:r w:rsidR="004349FA">
        <w:rPr>
          <w:rFonts w:ascii="Arial" w:hAnsi="Arial" w:cs="Arial"/>
          <w:szCs w:val="24"/>
        </w:rPr>
        <w:t>#121bis-e</w:t>
      </w:r>
      <w:r w:rsidR="00505F57">
        <w:rPr>
          <w:rFonts w:ascii="Arial" w:hAnsi="Arial" w:cs="Arial"/>
          <w:szCs w:val="24"/>
        </w:rPr>
        <w:t xml:space="preserve"> agreement</w:t>
      </w:r>
      <w:r w:rsidR="00B40B86">
        <w:rPr>
          <w:rFonts w:ascii="Arial" w:hAnsi="Arial" w:cs="Arial"/>
          <w:szCs w:val="24"/>
        </w:rPr>
        <w:t xml:space="preserve"> [</w:t>
      </w:r>
      <w:r w:rsidR="008F2958">
        <w:rPr>
          <w:rFonts w:ascii="Arial" w:hAnsi="Arial" w:cs="Arial"/>
          <w:szCs w:val="24"/>
        </w:rPr>
        <w:t>1</w:t>
      </w:r>
      <w:r w:rsidR="00B40B86">
        <w:rPr>
          <w:rFonts w:ascii="Arial" w:hAnsi="Arial" w:cs="Arial"/>
          <w:szCs w:val="24"/>
        </w:rPr>
        <w:t>]</w:t>
      </w:r>
      <w:r w:rsidR="00505F57">
        <w:rPr>
          <w:rFonts w:ascii="Arial" w:hAnsi="Arial" w:cs="Arial"/>
          <w:szCs w:val="24"/>
        </w:rPr>
        <w:t>:</w:t>
      </w:r>
    </w:p>
    <w:tbl>
      <w:tblPr>
        <w:tblStyle w:val="TableGrid"/>
        <w:tblW w:w="0" w:type="auto"/>
        <w:tblLook w:val="04A0" w:firstRow="1" w:lastRow="0" w:firstColumn="1" w:lastColumn="0" w:noHBand="0" w:noVBand="1"/>
      </w:tblPr>
      <w:tblGrid>
        <w:gridCol w:w="9631"/>
      </w:tblGrid>
      <w:tr w:rsidR="00505F57" w14:paraId="0E37C49B" w14:textId="77777777" w:rsidTr="00F5490A">
        <w:tc>
          <w:tcPr>
            <w:tcW w:w="9631" w:type="dxa"/>
          </w:tcPr>
          <w:p w14:paraId="2EAA34BF" w14:textId="77777777" w:rsidR="00505F57" w:rsidRDefault="00505F57" w:rsidP="00F5490A">
            <w:pPr>
              <w:pStyle w:val="Agreement"/>
              <w:tabs>
                <w:tab w:val="clear" w:pos="887"/>
                <w:tab w:val="num" w:pos="1619"/>
              </w:tabs>
              <w:ind w:left="644"/>
              <w:rPr>
                <w:lang w:eastAsia="zh-CN"/>
              </w:rPr>
            </w:pPr>
            <w:r>
              <w:rPr>
                <w:lang w:eastAsia="zh-CN"/>
              </w:rPr>
              <w:t>Model ID can be used to identify model or models for the following LCM purposes:</w:t>
            </w:r>
          </w:p>
          <w:p w14:paraId="52B66086" w14:textId="77777777" w:rsidR="00505F57" w:rsidRDefault="00505F57" w:rsidP="00F5490A">
            <w:pPr>
              <w:pStyle w:val="Agreement"/>
              <w:numPr>
                <w:ilvl w:val="0"/>
                <w:numId w:val="0"/>
              </w:numPr>
              <w:ind w:left="644"/>
              <w:rPr>
                <w:lang w:eastAsia="zh-CN"/>
              </w:rPr>
            </w:pPr>
            <w:r>
              <w:rPr>
                <w:lang w:eastAsia="zh-CN"/>
              </w:rPr>
              <w:t>model selection/activation/deactivation/switching (or identification, if that will be supported as a separate step).</w:t>
            </w:r>
          </w:p>
          <w:p w14:paraId="39A1C60D" w14:textId="77777777" w:rsidR="00505F57" w:rsidRPr="00094623" w:rsidRDefault="00505F57" w:rsidP="00F5490A">
            <w:pPr>
              <w:pStyle w:val="Agreement"/>
              <w:numPr>
                <w:ilvl w:val="0"/>
                <w:numId w:val="0"/>
              </w:numPr>
              <w:ind w:left="644"/>
            </w:pPr>
            <w:r>
              <w:rPr>
                <w:lang w:eastAsia="zh-CN"/>
              </w:rPr>
              <w:t>(e.g. for so called “model ID based LCM”)</w:t>
            </w:r>
          </w:p>
        </w:tc>
      </w:tr>
    </w:tbl>
    <w:p w14:paraId="2FC2232D" w14:textId="3EBCBA18" w:rsidR="00403392" w:rsidRDefault="004F74E5" w:rsidP="00327657">
      <w:pPr>
        <w:autoSpaceDE/>
        <w:autoSpaceDN/>
        <w:spacing w:before="120"/>
        <w:jc w:val="both"/>
        <w:rPr>
          <w:rFonts w:ascii="Arial" w:hAnsi="Arial" w:cs="Arial"/>
          <w:szCs w:val="24"/>
        </w:rPr>
      </w:pPr>
      <w:r>
        <w:rPr>
          <w:rFonts w:ascii="Arial" w:hAnsi="Arial" w:cs="Arial"/>
          <w:szCs w:val="24"/>
        </w:rPr>
        <w:t>In Figure 1(b), f</w:t>
      </w:r>
      <w:r w:rsidR="007E6FFA" w:rsidRPr="00150E93">
        <w:rPr>
          <w:rFonts w:ascii="Arial" w:hAnsi="Arial" w:cs="Arial"/>
          <w:szCs w:val="24"/>
        </w:rPr>
        <w:t xml:space="preserve">or </w:t>
      </w:r>
      <w:r w:rsidR="00403392" w:rsidRPr="00150E93">
        <w:rPr>
          <w:rFonts w:ascii="Arial" w:hAnsi="Arial" w:cs="Arial"/>
          <w:szCs w:val="24"/>
        </w:rPr>
        <w:t>functionality</w:t>
      </w:r>
      <w:r w:rsidR="002C0675" w:rsidRPr="00150E93">
        <w:rPr>
          <w:rFonts w:ascii="Arial" w:hAnsi="Arial" w:cs="Arial"/>
          <w:szCs w:val="24"/>
        </w:rPr>
        <w:t>-</w:t>
      </w:r>
      <w:r w:rsidR="00403392" w:rsidRPr="00150E93">
        <w:rPr>
          <w:rFonts w:ascii="Arial" w:hAnsi="Arial" w:cs="Arial"/>
          <w:szCs w:val="24"/>
        </w:rPr>
        <w:t xml:space="preserve">based LCM, </w:t>
      </w:r>
      <w:r w:rsidR="007E6FFA" w:rsidRPr="00150E93">
        <w:rPr>
          <w:rFonts w:ascii="Arial" w:hAnsi="Arial" w:cs="Arial"/>
          <w:szCs w:val="24"/>
        </w:rPr>
        <w:t xml:space="preserve">the model is identified implicitly using its functionality. The UE can indicate </w:t>
      </w:r>
      <w:r w:rsidR="00717EDE" w:rsidRPr="00150E93">
        <w:rPr>
          <w:rFonts w:ascii="Arial" w:hAnsi="Arial" w:cs="Arial"/>
          <w:szCs w:val="24"/>
        </w:rPr>
        <w:t>its supported</w:t>
      </w:r>
      <w:r w:rsidR="007E6FFA" w:rsidRPr="00150E93">
        <w:rPr>
          <w:rFonts w:ascii="Arial" w:hAnsi="Arial" w:cs="Arial"/>
          <w:szCs w:val="24"/>
        </w:rPr>
        <w:t xml:space="preserve"> functionalities/functionality </w:t>
      </w:r>
      <w:r w:rsidR="00717EDE" w:rsidRPr="00150E93">
        <w:rPr>
          <w:rFonts w:ascii="Arial" w:hAnsi="Arial" w:cs="Arial"/>
          <w:szCs w:val="24"/>
        </w:rPr>
        <w:t>included in the UE capability. Moreover, t</w:t>
      </w:r>
      <w:r w:rsidR="00403392" w:rsidRPr="00150E93">
        <w:rPr>
          <w:rFonts w:ascii="Arial" w:hAnsi="Arial" w:cs="Arial"/>
          <w:szCs w:val="24"/>
        </w:rPr>
        <w:t xml:space="preserve">he network can provide LCM assistance including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 model by simply </w:t>
      </w:r>
      <w:r w:rsidR="00717EDE" w:rsidRPr="00150E93">
        <w:rPr>
          <w:rFonts w:ascii="Arial" w:hAnsi="Arial" w:cs="Arial"/>
          <w:szCs w:val="24"/>
        </w:rPr>
        <w:t xml:space="preserve">performing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an AI/ML functionality.  </w:t>
      </w:r>
    </w:p>
    <w:p w14:paraId="7451A30A" w14:textId="5390F733" w:rsidR="004349FA" w:rsidRDefault="004349FA" w:rsidP="00327657">
      <w:pPr>
        <w:autoSpaceDE/>
        <w:autoSpaceDN/>
        <w:spacing w:before="120"/>
        <w:jc w:val="both"/>
        <w:rPr>
          <w:rFonts w:ascii="Arial" w:hAnsi="Arial" w:cs="Arial"/>
          <w:szCs w:val="24"/>
        </w:rPr>
      </w:pPr>
      <w:r>
        <w:rPr>
          <w:rFonts w:ascii="Arial" w:hAnsi="Arial" w:cs="Arial"/>
          <w:szCs w:val="24"/>
        </w:rPr>
        <w:t>This understanding, is aligned with RAN1#113 agreements [</w:t>
      </w:r>
      <w:r w:rsidR="00283230">
        <w:rPr>
          <w:rFonts w:ascii="Arial" w:hAnsi="Arial" w:cs="Arial"/>
          <w:szCs w:val="24"/>
        </w:rPr>
        <w:t>7</w:t>
      </w:r>
      <w:r>
        <w:rPr>
          <w:rFonts w:ascii="Arial" w:hAnsi="Arial" w:cs="Arial"/>
          <w:szCs w:val="24"/>
        </w:rPr>
        <w:t>]:</w:t>
      </w:r>
    </w:p>
    <w:tbl>
      <w:tblPr>
        <w:tblStyle w:val="TableGrid"/>
        <w:tblW w:w="0" w:type="auto"/>
        <w:tblLook w:val="04A0" w:firstRow="1" w:lastRow="0" w:firstColumn="1" w:lastColumn="0" w:noHBand="0" w:noVBand="1"/>
      </w:tblPr>
      <w:tblGrid>
        <w:gridCol w:w="9631"/>
      </w:tblGrid>
      <w:tr w:rsidR="004349FA" w14:paraId="41A80D19" w14:textId="77777777" w:rsidTr="004349FA">
        <w:tc>
          <w:tcPr>
            <w:tcW w:w="9631" w:type="dxa"/>
          </w:tcPr>
          <w:p w14:paraId="670B48ED" w14:textId="77777777" w:rsidR="004349FA" w:rsidRPr="008732D5" w:rsidRDefault="004349FA" w:rsidP="004349FA">
            <w:pPr>
              <w:spacing w:after="0"/>
              <w:rPr>
                <w:b/>
                <w:bCs/>
              </w:rPr>
            </w:pPr>
            <w:r w:rsidRPr="008732D5">
              <w:rPr>
                <w:b/>
                <w:bCs/>
                <w:highlight w:val="green"/>
              </w:rPr>
              <w:t>Agreement</w:t>
            </w:r>
          </w:p>
          <w:p w14:paraId="36F9ABED" w14:textId="77777777" w:rsidR="004349FA" w:rsidRPr="008732D5" w:rsidRDefault="004349FA" w:rsidP="004349FA">
            <w:pPr>
              <w:shd w:val="clear" w:color="auto" w:fill="FFFFFF"/>
              <w:spacing w:after="0"/>
            </w:pPr>
            <w:r w:rsidRPr="008732D5">
              <w:t>For functionality/model-ID based LCM,</w:t>
            </w:r>
          </w:p>
          <w:p w14:paraId="2345784B" w14:textId="77777777" w:rsidR="004349FA" w:rsidRPr="004349FA" w:rsidRDefault="004349FA" w:rsidP="004349FA">
            <w:pPr>
              <w:numPr>
                <w:ilvl w:val="0"/>
                <w:numId w:val="35"/>
              </w:numPr>
              <w:shd w:val="clear" w:color="auto" w:fill="FFFFFF"/>
              <w:overflowPunct/>
              <w:autoSpaceDE/>
              <w:autoSpaceDN/>
              <w:adjustRightInd/>
              <w:spacing w:after="0"/>
            </w:pPr>
            <w:r w:rsidRPr="004349FA">
              <w:t>Once functionalities/models are identified, the same or similar procedures may be used for their activation, deactivation, switching, fallback, and monitoring.</w:t>
            </w:r>
          </w:p>
          <w:p w14:paraId="5DFCADE5" w14:textId="77777777" w:rsidR="004349FA" w:rsidRDefault="004349FA" w:rsidP="007F6EBB">
            <w:pPr>
              <w:autoSpaceDE/>
              <w:autoSpaceDN/>
              <w:rPr>
                <w:rFonts w:ascii="Arial" w:hAnsi="Arial" w:cs="Arial"/>
                <w:szCs w:val="24"/>
              </w:rPr>
            </w:pPr>
          </w:p>
        </w:tc>
      </w:tr>
    </w:tbl>
    <w:p w14:paraId="5E8CFED6" w14:textId="39FF489D" w:rsidR="004B0211" w:rsidRPr="00280762" w:rsidRDefault="005D68DD" w:rsidP="00A436C0">
      <w:pPr>
        <w:spacing w:before="120"/>
        <w:jc w:val="both"/>
        <w:rPr>
          <w:rFonts w:ascii="Arial" w:hAnsi="Arial" w:cs="Arial"/>
          <w:b/>
        </w:rPr>
      </w:pPr>
      <w:r w:rsidRPr="005D68DD">
        <w:rPr>
          <w:rFonts w:ascii="Arial" w:hAnsi="Arial" w:cs="Arial"/>
          <w:b/>
        </w:rPr>
        <w:t>Observation 4: The individual model ID and individual functionality can be used in the indication of LCM procedures for model-ID-based LCM (with Type A model identification) and functionality-based LCM, respectively</w:t>
      </w:r>
      <w:r w:rsidR="004B0211">
        <w:rPr>
          <w:rFonts w:ascii="Arial" w:hAnsi="Arial" w:cs="Arial"/>
          <w:b/>
        </w:rPr>
        <w:t>.</w:t>
      </w:r>
    </w:p>
    <w:p w14:paraId="4C3D54F9" w14:textId="7E929D09" w:rsidR="003D7C67" w:rsidRPr="000E7AD7" w:rsidRDefault="003D7C67" w:rsidP="00474F1D">
      <w:pPr>
        <w:autoSpaceDE/>
        <w:autoSpaceDN/>
        <w:spacing w:before="120" w:line="276" w:lineRule="auto"/>
        <w:jc w:val="center"/>
        <w:rPr>
          <w:rFonts w:ascii="Times" w:hAnsi="Times"/>
          <w:b/>
          <w:sz w:val="18"/>
          <w:szCs w:val="18"/>
        </w:rPr>
      </w:pPr>
      <w:r w:rsidRPr="00C721F5">
        <w:rPr>
          <w:b/>
          <w:bCs/>
          <w:i/>
          <w:noProof/>
          <w:szCs w:val="24"/>
          <w:lang w:eastAsia="en-GB"/>
        </w:rPr>
        <w:drawing>
          <wp:inline distT="0" distB="0" distL="0" distR="0" wp14:anchorId="67F1B663" wp14:editId="3EEEDD50">
            <wp:extent cx="5934450" cy="2006041"/>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7500" cy="2017213"/>
                    </a:xfrm>
                    <a:prstGeom prst="rect">
                      <a:avLst/>
                    </a:prstGeom>
                    <a:noFill/>
                  </pic:spPr>
                </pic:pic>
              </a:graphicData>
            </a:graphic>
          </wp:inline>
        </w:drawing>
      </w:r>
      <w:r w:rsidRPr="009B6D9C">
        <w:rPr>
          <w:rFonts w:ascii="Arial" w:hAnsi="Arial" w:cs="Arial"/>
          <w:b/>
          <w:sz w:val="18"/>
          <w:szCs w:val="18"/>
        </w:rPr>
        <w:t xml:space="preserve">Figure 1: Example of (a) </w:t>
      </w:r>
      <w:r w:rsidR="002B24B8">
        <w:rPr>
          <w:rFonts w:ascii="Arial" w:hAnsi="Arial" w:cs="Arial"/>
          <w:b/>
          <w:sz w:val="18"/>
          <w:szCs w:val="18"/>
        </w:rPr>
        <w:t>m</w:t>
      </w:r>
      <w:r w:rsidRPr="009B6D9C">
        <w:rPr>
          <w:rFonts w:ascii="Arial" w:hAnsi="Arial" w:cs="Arial"/>
          <w:b/>
          <w:sz w:val="18"/>
          <w:szCs w:val="18"/>
        </w:rPr>
        <w:t>odel-ID-based LCM procedure</w:t>
      </w:r>
      <w:r w:rsidR="00C56F3E" w:rsidRPr="009B6D9C">
        <w:rPr>
          <w:rFonts w:ascii="Arial" w:hAnsi="Arial" w:cs="Arial"/>
          <w:b/>
          <w:sz w:val="18"/>
          <w:szCs w:val="18"/>
        </w:rPr>
        <w:t xml:space="preserve"> </w:t>
      </w:r>
      <w:r w:rsidR="00A436C0" w:rsidRPr="009B6D9C">
        <w:rPr>
          <w:rFonts w:ascii="Arial" w:hAnsi="Arial" w:cs="Arial"/>
          <w:b/>
          <w:sz w:val="18"/>
          <w:szCs w:val="18"/>
        </w:rPr>
        <w:t>(with Type A model identification)</w:t>
      </w:r>
      <w:r w:rsidRPr="009B6D9C">
        <w:rPr>
          <w:rFonts w:ascii="Arial" w:hAnsi="Arial" w:cs="Arial"/>
          <w:b/>
          <w:sz w:val="18"/>
          <w:szCs w:val="18"/>
        </w:rPr>
        <w:t>, (b) functionality-based LCM procedure [</w:t>
      </w:r>
      <w:r w:rsidR="00283230" w:rsidRPr="009B6D9C">
        <w:rPr>
          <w:rFonts w:ascii="Arial" w:hAnsi="Arial" w:cs="Arial"/>
          <w:b/>
          <w:sz w:val="18"/>
          <w:szCs w:val="18"/>
        </w:rPr>
        <w:t>6</w:t>
      </w:r>
      <w:r w:rsidRPr="009B6D9C">
        <w:rPr>
          <w:rFonts w:ascii="Arial" w:hAnsi="Arial" w:cs="Arial"/>
          <w:b/>
          <w:sz w:val="18"/>
          <w:szCs w:val="18"/>
        </w:rPr>
        <w:t>].</w:t>
      </w:r>
    </w:p>
    <w:p w14:paraId="2D93F796" w14:textId="2B0FC510" w:rsidR="00735544" w:rsidRDefault="000E7AD7" w:rsidP="00327657">
      <w:pPr>
        <w:autoSpaceDE/>
        <w:autoSpaceDN/>
        <w:spacing w:before="120"/>
        <w:jc w:val="both"/>
        <w:rPr>
          <w:rFonts w:ascii="Arial" w:hAnsi="Arial" w:cs="Arial"/>
          <w:szCs w:val="24"/>
        </w:rPr>
      </w:pPr>
      <w:r>
        <w:rPr>
          <w:rFonts w:ascii="Arial" w:hAnsi="Arial" w:cs="Arial"/>
          <w:szCs w:val="24"/>
        </w:rPr>
        <w:t xml:space="preserve">In our understanding, </w:t>
      </w:r>
      <w:r w:rsidR="00735544">
        <w:rPr>
          <w:rFonts w:ascii="Arial" w:hAnsi="Arial" w:cs="Arial"/>
          <w:szCs w:val="24"/>
        </w:rPr>
        <w:t xml:space="preserve">both the </w:t>
      </w:r>
      <w:r w:rsidR="00735544" w:rsidRPr="00E80F27">
        <w:rPr>
          <w:rFonts w:ascii="Arial" w:hAnsi="Arial" w:cs="Arial"/>
          <w:szCs w:val="24"/>
        </w:rPr>
        <w:t xml:space="preserve">functionality-based LCM </w:t>
      </w:r>
      <w:r w:rsidR="00735544">
        <w:rPr>
          <w:rFonts w:ascii="Arial" w:hAnsi="Arial" w:cs="Arial"/>
          <w:szCs w:val="24"/>
        </w:rPr>
        <w:t xml:space="preserve">procedure </w:t>
      </w:r>
      <w:r w:rsidR="00735544" w:rsidRPr="00E80F27">
        <w:rPr>
          <w:rFonts w:ascii="Arial" w:hAnsi="Arial" w:cs="Arial"/>
          <w:szCs w:val="24"/>
        </w:rPr>
        <w:t>and model-ID based LCM</w:t>
      </w:r>
      <w:r w:rsidR="00735544">
        <w:rPr>
          <w:rFonts w:ascii="Arial" w:hAnsi="Arial" w:cs="Arial"/>
          <w:szCs w:val="24"/>
        </w:rPr>
        <w:t xml:space="preserve"> procedure </w:t>
      </w:r>
      <w:r w:rsidR="00A436C0">
        <w:rPr>
          <w:rFonts w:ascii="Arial" w:hAnsi="Arial" w:cs="Arial"/>
          <w:szCs w:val="24"/>
        </w:rPr>
        <w:t>(</w:t>
      </w:r>
      <w:r w:rsidR="00A436C0" w:rsidRPr="00A436C0">
        <w:rPr>
          <w:rFonts w:ascii="Arial" w:hAnsi="Arial" w:cs="Arial"/>
          <w:szCs w:val="24"/>
        </w:rPr>
        <w:t>with Type A model identification)</w:t>
      </w:r>
      <w:r w:rsidR="00A436C0">
        <w:rPr>
          <w:rFonts w:ascii="Arial" w:hAnsi="Arial" w:cs="Arial"/>
          <w:szCs w:val="24"/>
        </w:rPr>
        <w:t xml:space="preserve"> </w:t>
      </w:r>
      <w:r w:rsidR="00735544">
        <w:rPr>
          <w:rFonts w:ascii="Arial" w:hAnsi="Arial" w:cs="Arial"/>
          <w:szCs w:val="24"/>
        </w:rPr>
        <w:t>can be used</w:t>
      </w:r>
      <w:r w:rsidR="00735544" w:rsidRPr="00E80F27">
        <w:rPr>
          <w:rFonts w:ascii="Arial" w:hAnsi="Arial" w:cs="Arial"/>
          <w:szCs w:val="24"/>
        </w:rPr>
        <w:t xml:space="preserve">. </w:t>
      </w:r>
      <w:r w:rsidR="00735544">
        <w:rPr>
          <w:rFonts w:ascii="Arial" w:hAnsi="Arial" w:cs="Arial"/>
          <w:szCs w:val="24"/>
        </w:rPr>
        <w:t xml:space="preserve">For </w:t>
      </w:r>
      <w:r w:rsidR="00735544" w:rsidRPr="00E80F27">
        <w:rPr>
          <w:rFonts w:ascii="Arial" w:hAnsi="Arial" w:cs="Arial"/>
          <w:szCs w:val="24"/>
        </w:rPr>
        <w:t>functionality</w:t>
      </w:r>
      <w:r w:rsidR="00735544">
        <w:rPr>
          <w:rFonts w:ascii="Arial" w:hAnsi="Arial" w:cs="Arial"/>
          <w:szCs w:val="24"/>
        </w:rPr>
        <w:t>-</w:t>
      </w:r>
      <w:r w:rsidR="00735544" w:rsidRPr="00E80F27">
        <w:rPr>
          <w:rFonts w:ascii="Arial" w:hAnsi="Arial" w:cs="Arial"/>
          <w:szCs w:val="24"/>
        </w:rPr>
        <w:t xml:space="preserve">based LCM, </w:t>
      </w:r>
      <w:r w:rsidR="00735544">
        <w:rPr>
          <w:rFonts w:ascii="Arial" w:hAnsi="Arial" w:cs="Arial"/>
          <w:szCs w:val="24"/>
        </w:rPr>
        <w:t xml:space="preserve">multiple </w:t>
      </w:r>
      <w:r w:rsidR="00735544" w:rsidRPr="00E80F27">
        <w:rPr>
          <w:rFonts w:ascii="Arial" w:hAnsi="Arial" w:cs="Arial"/>
          <w:szCs w:val="24"/>
        </w:rPr>
        <w:t xml:space="preserve">models </w:t>
      </w:r>
      <w:r w:rsidR="00735544">
        <w:rPr>
          <w:rFonts w:ascii="Arial" w:hAnsi="Arial" w:cs="Arial"/>
          <w:szCs w:val="24"/>
        </w:rPr>
        <w:t>serving</w:t>
      </w:r>
      <w:r w:rsidR="00735544" w:rsidRPr="00E80F27">
        <w:rPr>
          <w:rFonts w:ascii="Arial" w:hAnsi="Arial" w:cs="Arial"/>
          <w:szCs w:val="24"/>
        </w:rPr>
        <w:t xml:space="preserve"> the same functionality</w:t>
      </w:r>
      <w:r w:rsidR="00735544">
        <w:rPr>
          <w:rFonts w:ascii="Arial" w:hAnsi="Arial" w:cs="Arial"/>
          <w:szCs w:val="24"/>
        </w:rPr>
        <w:t xml:space="preserve"> maybe identified using one functionality (or functionality ID). While f</w:t>
      </w:r>
      <w:r w:rsidR="00735544" w:rsidRPr="00E80F27">
        <w:rPr>
          <w:rFonts w:ascii="Arial" w:hAnsi="Arial" w:cs="Arial"/>
          <w:szCs w:val="24"/>
        </w:rPr>
        <w:t>or model-based LCM, each model is assigned with an</w:t>
      </w:r>
      <w:r w:rsidR="00735544">
        <w:rPr>
          <w:rFonts w:ascii="Arial" w:hAnsi="Arial" w:cs="Arial"/>
          <w:szCs w:val="24"/>
        </w:rPr>
        <w:t xml:space="preserve"> individual model </w:t>
      </w:r>
      <w:r w:rsidR="00735544" w:rsidRPr="00E80F27">
        <w:rPr>
          <w:rFonts w:ascii="Arial" w:hAnsi="Arial" w:cs="Arial"/>
          <w:szCs w:val="24"/>
        </w:rPr>
        <w:t xml:space="preserve">ID, and </w:t>
      </w:r>
      <w:r w:rsidR="00735544">
        <w:rPr>
          <w:rFonts w:ascii="Arial" w:hAnsi="Arial" w:cs="Arial"/>
          <w:szCs w:val="24"/>
        </w:rPr>
        <w:t xml:space="preserve">any change of model parameters </w:t>
      </w:r>
      <w:r w:rsidR="00735544" w:rsidRPr="00E80F27">
        <w:rPr>
          <w:rFonts w:ascii="Arial" w:hAnsi="Arial" w:cs="Arial"/>
          <w:szCs w:val="24"/>
        </w:rPr>
        <w:t>(e.g., structure, weights, layers, etc</w:t>
      </w:r>
      <w:r w:rsidR="00735544">
        <w:rPr>
          <w:rFonts w:ascii="Arial" w:hAnsi="Arial" w:cs="Arial"/>
          <w:szCs w:val="24"/>
        </w:rPr>
        <w:t>.</w:t>
      </w:r>
      <w:r w:rsidR="00735544" w:rsidRPr="00E80F27">
        <w:rPr>
          <w:rFonts w:ascii="Arial" w:hAnsi="Arial" w:cs="Arial"/>
          <w:szCs w:val="24"/>
        </w:rPr>
        <w:t xml:space="preserve">) </w:t>
      </w:r>
      <w:r w:rsidR="00735544">
        <w:rPr>
          <w:rFonts w:ascii="Arial" w:hAnsi="Arial" w:cs="Arial"/>
          <w:szCs w:val="24"/>
        </w:rPr>
        <w:t xml:space="preserve">would require allocation of </w:t>
      </w:r>
      <w:r w:rsidR="00735544" w:rsidRPr="00E80F27">
        <w:rPr>
          <w:rFonts w:ascii="Arial" w:hAnsi="Arial" w:cs="Arial"/>
          <w:szCs w:val="24"/>
        </w:rPr>
        <w:t xml:space="preserve">different </w:t>
      </w:r>
      <w:r w:rsidR="00735544">
        <w:rPr>
          <w:rFonts w:ascii="Arial" w:hAnsi="Arial" w:cs="Arial"/>
          <w:szCs w:val="24"/>
        </w:rPr>
        <w:t xml:space="preserve">model </w:t>
      </w:r>
      <w:r w:rsidR="00735544" w:rsidRPr="00E80F27">
        <w:rPr>
          <w:rFonts w:ascii="Arial" w:hAnsi="Arial" w:cs="Arial"/>
          <w:szCs w:val="24"/>
        </w:rPr>
        <w:t>IDs</w:t>
      </w:r>
      <w:r w:rsidR="00735544">
        <w:rPr>
          <w:rFonts w:ascii="Arial" w:hAnsi="Arial" w:cs="Arial"/>
          <w:szCs w:val="24"/>
        </w:rPr>
        <w:t>, even if the model is serving the same functionality</w:t>
      </w:r>
      <w:r w:rsidR="00735544" w:rsidRPr="00E80F27">
        <w:rPr>
          <w:rFonts w:ascii="Arial" w:hAnsi="Arial" w:cs="Arial"/>
          <w:szCs w:val="24"/>
        </w:rPr>
        <w:t>.</w:t>
      </w:r>
      <w:r w:rsidR="00735544">
        <w:rPr>
          <w:rFonts w:ascii="Arial" w:hAnsi="Arial" w:cs="Arial"/>
          <w:szCs w:val="24"/>
        </w:rPr>
        <w:t xml:space="preserve"> Similarly, if </w:t>
      </w:r>
      <w:r w:rsidR="00735544" w:rsidRPr="007F6EBB">
        <w:rPr>
          <w:rFonts w:ascii="Arial" w:hAnsi="Arial" w:cs="Arial"/>
          <w:szCs w:val="24"/>
        </w:rPr>
        <w:t>models</w:t>
      </w:r>
      <w:r w:rsidR="00735544">
        <w:rPr>
          <w:rFonts w:ascii="Arial" w:hAnsi="Arial" w:cs="Arial"/>
          <w:szCs w:val="24"/>
        </w:rPr>
        <w:t xml:space="preserve"> </w:t>
      </w:r>
      <w:r w:rsidR="00735544" w:rsidRPr="007F6EBB">
        <w:rPr>
          <w:rFonts w:ascii="Arial" w:hAnsi="Arial" w:cs="Arial"/>
          <w:szCs w:val="24"/>
        </w:rPr>
        <w:t>serv</w:t>
      </w:r>
      <w:r w:rsidR="00735544">
        <w:rPr>
          <w:rFonts w:ascii="Arial" w:hAnsi="Arial" w:cs="Arial"/>
          <w:szCs w:val="24"/>
        </w:rPr>
        <w:t xml:space="preserve">ing </w:t>
      </w:r>
      <w:r w:rsidR="00735544" w:rsidRPr="007F6EBB">
        <w:rPr>
          <w:rFonts w:ascii="Arial" w:hAnsi="Arial" w:cs="Arial"/>
          <w:szCs w:val="24"/>
        </w:rPr>
        <w:t xml:space="preserve">the same functionality </w:t>
      </w:r>
      <w:r w:rsidR="00735544">
        <w:rPr>
          <w:rFonts w:ascii="Arial" w:hAnsi="Arial" w:cs="Arial"/>
          <w:szCs w:val="24"/>
        </w:rPr>
        <w:t xml:space="preserve">but from different vendors then they need to be </w:t>
      </w:r>
      <w:r w:rsidR="00735544" w:rsidRPr="007F6EBB">
        <w:rPr>
          <w:rFonts w:ascii="Arial" w:hAnsi="Arial" w:cs="Arial"/>
          <w:szCs w:val="24"/>
        </w:rPr>
        <w:t xml:space="preserve">assigned to different </w:t>
      </w:r>
      <w:r w:rsidR="00735544">
        <w:rPr>
          <w:rFonts w:ascii="Arial" w:hAnsi="Arial" w:cs="Arial"/>
          <w:szCs w:val="24"/>
        </w:rPr>
        <w:t xml:space="preserve">model </w:t>
      </w:r>
      <w:r w:rsidR="00735544" w:rsidRPr="007F6EBB">
        <w:rPr>
          <w:rFonts w:ascii="Arial" w:hAnsi="Arial" w:cs="Arial"/>
          <w:szCs w:val="24"/>
        </w:rPr>
        <w:t>IDs</w:t>
      </w:r>
      <w:r w:rsidR="003B371D">
        <w:rPr>
          <w:rFonts w:ascii="Arial" w:hAnsi="Arial" w:cs="Arial"/>
          <w:szCs w:val="24"/>
        </w:rPr>
        <w:t xml:space="preserve"> (i.e. Type A model identification)</w:t>
      </w:r>
      <w:r w:rsidR="00EA1D2A">
        <w:rPr>
          <w:rFonts w:ascii="Arial" w:hAnsi="Arial" w:cs="Arial"/>
          <w:szCs w:val="24"/>
        </w:rPr>
        <w:t>.</w:t>
      </w:r>
      <w:r w:rsidR="00735544" w:rsidRPr="007F6EBB">
        <w:rPr>
          <w:rFonts w:ascii="Arial" w:hAnsi="Arial" w:cs="Arial"/>
          <w:szCs w:val="24"/>
        </w:rPr>
        <w:t xml:space="preserve"> </w:t>
      </w:r>
    </w:p>
    <w:p w14:paraId="208E0C43" w14:textId="77777777" w:rsidR="00735544" w:rsidRDefault="00735544" w:rsidP="00327657">
      <w:pPr>
        <w:autoSpaceDE/>
        <w:autoSpaceDN/>
        <w:spacing w:before="120"/>
        <w:jc w:val="both"/>
        <w:rPr>
          <w:rFonts w:ascii="Arial" w:hAnsi="Arial" w:cs="Arial"/>
          <w:szCs w:val="24"/>
        </w:rPr>
      </w:pPr>
      <w:r>
        <w:rPr>
          <w:rFonts w:ascii="Arial" w:hAnsi="Arial" w:cs="Arial"/>
          <w:szCs w:val="24"/>
        </w:rPr>
        <w:t xml:space="preserve">Moreover, in </w:t>
      </w:r>
      <w:r w:rsidRPr="007F6EBB">
        <w:rPr>
          <w:rFonts w:ascii="Arial" w:hAnsi="Arial" w:cs="Arial"/>
          <w:szCs w:val="24"/>
        </w:rPr>
        <w:t>functionality</w:t>
      </w:r>
      <w:r>
        <w:rPr>
          <w:rFonts w:ascii="Arial" w:hAnsi="Arial" w:cs="Arial"/>
          <w:szCs w:val="24"/>
        </w:rPr>
        <w:t>-</w:t>
      </w:r>
      <w:r w:rsidRPr="007F6EBB">
        <w:rPr>
          <w:rFonts w:ascii="Arial" w:hAnsi="Arial" w:cs="Arial"/>
          <w:szCs w:val="24"/>
        </w:rPr>
        <w:t xml:space="preserve">based LCM, in </w:t>
      </w:r>
      <w:r>
        <w:rPr>
          <w:rFonts w:ascii="Arial" w:hAnsi="Arial" w:cs="Arial"/>
          <w:szCs w:val="24"/>
        </w:rPr>
        <w:t xml:space="preserve">the </w:t>
      </w:r>
      <w:r w:rsidRPr="007F6EBB">
        <w:rPr>
          <w:rFonts w:ascii="Arial" w:hAnsi="Arial" w:cs="Arial"/>
          <w:szCs w:val="24"/>
        </w:rPr>
        <w:t xml:space="preserve">case </w:t>
      </w:r>
      <w:r>
        <w:rPr>
          <w:rFonts w:ascii="Arial" w:hAnsi="Arial" w:cs="Arial"/>
          <w:szCs w:val="24"/>
        </w:rPr>
        <w:t xml:space="preserve">that the UE and/or </w:t>
      </w:r>
      <w:r w:rsidRPr="007F6EBB">
        <w:rPr>
          <w:rFonts w:ascii="Arial" w:hAnsi="Arial" w:cs="Arial"/>
          <w:szCs w:val="24"/>
        </w:rPr>
        <w:t xml:space="preserve">gNB </w:t>
      </w:r>
      <w:r>
        <w:rPr>
          <w:rFonts w:ascii="Arial" w:hAnsi="Arial" w:cs="Arial"/>
          <w:szCs w:val="24"/>
        </w:rPr>
        <w:t>storing</w:t>
      </w:r>
      <w:r w:rsidRPr="007F6EBB">
        <w:rPr>
          <w:rFonts w:ascii="Arial" w:hAnsi="Arial" w:cs="Arial"/>
          <w:szCs w:val="24"/>
        </w:rPr>
        <w:t xml:space="preserve"> multiple models for the same functionality, these models will be transparent to the other node. </w:t>
      </w:r>
      <w:r>
        <w:rPr>
          <w:rFonts w:ascii="Arial" w:hAnsi="Arial" w:cs="Arial"/>
          <w:szCs w:val="24"/>
        </w:rPr>
        <w:t xml:space="preserve">For example, the UE </w:t>
      </w:r>
      <w:r w:rsidRPr="007F6EBB">
        <w:rPr>
          <w:rFonts w:ascii="Arial" w:hAnsi="Arial" w:cs="Arial"/>
          <w:szCs w:val="24"/>
        </w:rPr>
        <w:t xml:space="preserve">can perform model switching among the </w:t>
      </w:r>
      <w:r>
        <w:rPr>
          <w:rFonts w:ascii="Arial" w:hAnsi="Arial" w:cs="Arial"/>
          <w:szCs w:val="24"/>
        </w:rPr>
        <w:t xml:space="preserve">multiple </w:t>
      </w:r>
      <w:r w:rsidRPr="007F6EBB">
        <w:rPr>
          <w:rFonts w:ascii="Arial" w:hAnsi="Arial" w:cs="Arial"/>
          <w:szCs w:val="24"/>
        </w:rPr>
        <w:t xml:space="preserve">models in a transparent manner without LCM support from </w:t>
      </w:r>
      <w:r>
        <w:rPr>
          <w:rFonts w:ascii="Arial" w:hAnsi="Arial" w:cs="Arial"/>
          <w:szCs w:val="24"/>
        </w:rPr>
        <w:t xml:space="preserve">the </w:t>
      </w:r>
      <w:r w:rsidRPr="007F6EBB">
        <w:rPr>
          <w:rFonts w:ascii="Arial" w:hAnsi="Arial" w:cs="Arial"/>
          <w:szCs w:val="24"/>
        </w:rPr>
        <w:t>gNB.</w:t>
      </w:r>
    </w:p>
    <w:p w14:paraId="2947CEBF" w14:textId="3FA73DA4" w:rsidR="006E782D" w:rsidRDefault="006E782D" w:rsidP="007F0198">
      <w:pPr>
        <w:autoSpaceDE/>
        <w:autoSpaceDN/>
        <w:spacing w:before="120"/>
        <w:jc w:val="both"/>
        <w:rPr>
          <w:rFonts w:ascii="Arial" w:hAnsi="Arial" w:cs="Arial"/>
          <w:szCs w:val="24"/>
        </w:rPr>
      </w:pPr>
      <w:r w:rsidRPr="001370D4">
        <w:rPr>
          <w:rFonts w:ascii="Arial" w:hAnsi="Arial" w:cs="Arial"/>
          <w:szCs w:val="24"/>
        </w:rPr>
        <w:lastRenderedPageBreak/>
        <w:t>Table 1 shows example</w:t>
      </w:r>
      <w:r w:rsidR="00E868E9">
        <w:rPr>
          <w:rFonts w:ascii="Arial" w:hAnsi="Arial" w:cs="Arial"/>
          <w:szCs w:val="24"/>
        </w:rPr>
        <w:t xml:space="preserve"> </w:t>
      </w:r>
      <w:r w:rsidR="001370D4" w:rsidRPr="001370D4">
        <w:rPr>
          <w:rFonts w:ascii="Arial" w:hAnsi="Arial" w:cs="Arial"/>
          <w:szCs w:val="24"/>
        </w:rPr>
        <w:t xml:space="preserve">on </w:t>
      </w:r>
      <w:r w:rsidR="0078432A">
        <w:rPr>
          <w:rFonts w:ascii="Arial" w:hAnsi="Arial" w:cs="Arial"/>
          <w:szCs w:val="24"/>
        </w:rPr>
        <w:t xml:space="preserve">AI/ML </w:t>
      </w:r>
      <w:r w:rsidR="0078432A" w:rsidRPr="0078432A">
        <w:rPr>
          <w:rFonts w:ascii="Arial" w:hAnsi="Arial" w:cs="Arial"/>
          <w:szCs w:val="24"/>
        </w:rPr>
        <w:t xml:space="preserve">model identification and </w:t>
      </w:r>
      <w:r w:rsidR="0078432A">
        <w:rPr>
          <w:rFonts w:ascii="Arial" w:hAnsi="Arial" w:cs="Arial"/>
          <w:szCs w:val="24"/>
        </w:rPr>
        <w:t xml:space="preserve">AI/ML </w:t>
      </w:r>
      <w:r w:rsidR="0078432A" w:rsidRPr="0078432A">
        <w:rPr>
          <w:rFonts w:ascii="Arial" w:hAnsi="Arial" w:cs="Arial"/>
          <w:szCs w:val="24"/>
        </w:rPr>
        <w:t xml:space="preserve">functionality identification, in relation to model-ID-based LCM </w:t>
      </w:r>
      <w:r w:rsidR="0078432A">
        <w:rPr>
          <w:rFonts w:ascii="Arial" w:hAnsi="Arial" w:cs="Arial"/>
          <w:szCs w:val="24"/>
        </w:rPr>
        <w:t xml:space="preserve">procedure </w:t>
      </w:r>
      <w:r w:rsidR="0078432A" w:rsidRPr="0078432A">
        <w:rPr>
          <w:rFonts w:ascii="Arial" w:hAnsi="Arial" w:cs="Arial"/>
          <w:szCs w:val="24"/>
        </w:rPr>
        <w:t xml:space="preserve">and </w:t>
      </w:r>
      <w:r w:rsidR="00FD13AA">
        <w:rPr>
          <w:rFonts w:ascii="Arial" w:hAnsi="Arial" w:cs="Arial"/>
          <w:szCs w:val="24"/>
        </w:rPr>
        <w:t>f</w:t>
      </w:r>
      <w:r w:rsidR="0078432A" w:rsidRPr="0078432A">
        <w:rPr>
          <w:rFonts w:ascii="Arial" w:hAnsi="Arial" w:cs="Arial"/>
          <w:szCs w:val="24"/>
        </w:rPr>
        <w:t>unctionality-based LCM</w:t>
      </w:r>
      <w:r w:rsidR="0078432A">
        <w:rPr>
          <w:rFonts w:ascii="Arial" w:hAnsi="Arial" w:cs="Arial"/>
          <w:szCs w:val="24"/>
        </w:rPr>
        <w:t xml:space="preserve"> procedure</w:t>
      </w:r>
      <w:r w:rsidR="00F26C47">
        <w:rPr>
          <w:rFonts w:ascii="Arial" w:hAnsi="Arial" w:cs="Arial"/>
          <w:szCs w:val="24"/>
        </w:rPr>
        <w:t>, respectively</w:t>
      </w:r>
      <w:r w:rsidRPr="001370D4">
        <w:rPr>
          <w:rFonts w:ascii="Arial" w:hAnsi="Arial" w:cs="Arial"/>
          <w:szCs w:val="24"/>
        </w:rPr>
        <w:t>.</w:t>
      </w: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685"/>
        <w:gridCol w:w="3966"/>
      </w:tblGrid>
      <w:tr w:rsidR="007E6FFA" w:rsidRPr="0090195F" w14:paraId="51825480" w14:textId="77777777" w:rsidTr="007E6F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tcPr>
          <w:p w14:paraId="6A423B4A" w14:textId="77777777" w:rsidR="007E6FFA" w:rsidRPr="0090195F" w:rsidRDefault="007E6FFA" w:rsidP="001D7FAE">
            <w:pPr>
              <w:autoSpaceDE/>
              <w:autoSpaceDN/>
              <w:spacing w:after="0"/>
              <w:rPr>
                <w:rFonts w:ascii="Arial" w:hAnsi="Arial" w:cs="Arial"/>
                <w:szCs w:val="24"/>
              </w:rPr>
            </w:pPr>
          </w:p>
        </w:tc>
        <w:tc>
          <w:tcPr>
            <w:tcW w:w="3685" w:type="dxa"/>
            <w:tcBorders>
              <w:top w:val="none" w:sz="0" w:space="0" w:color="auto"/>
              <w:left w:val="none" w:sz="0" w:space="0" w:color="auto"/>
              <w:right w:val="none" w:sz="0" w:space="0" w:color="auto"/>
            </w:tcBorders>
          </w:tcPr>
          <w:p w14:paraId="09E97D9F" w14:textId="0DBA4D5A" w:rsidR="007E6FFA" w:rsidRPr="0090195F" w:rsidRDefault="00FD13AA" w:rsidP="00DF4A88">
            <w:pPr>
              <w:autoSpaceDE/>
              <w:autoSpaceDN/>
              <w:spacing w:after="0"/>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sidRPr="0090195F">
              <w:rPr>
                <w:rFonts w:ascii="Arial" w:hAnsi="Arial" w:cs="Arial"/>
                <w:szCs w:val="24"/>
              </w:rPr>
              <w:t>m</w:t>
            </w:r>
            <w:r w:rsidR="007E6FFA" w:rsidRPr="0090195F">
              <w:rPr>
                <w:rFonts w:ascii="Arial" w:hAnsi="Arial" w:cs="Arial"/>
                <w:szCs w:val="24"/>
              </w:rPr>
              <w:t>odel-ID-based LCM</w:t>
            </w:r>
            <w:r w:rsidR="00516BF6" w:rsidRPr="0090195F">
              <w:rPr>
                <w:rFonts w:ascii="Arial" w:hAnsi="Arial" w:cs="Arial"/>
                <w:szCs w:val="24"/>
              </w:rPr>
              <w:t xml:space="preserve"> (</w:t>
            </w:r>
            <w:r w:rsidR="00DF4A88" w:rsidRPr="0090195F">
              <w:rPr>
                <w:rFonts w:ascii="Arial" w:hAnsi="Arial" w:cs="Arial"/>
                <w:szCs w:val="24"/>
              </w:rPr>
              <w:t xml:space="preserve">with </w:t>
            </w:r>
            <w:r w:rsidR="00516BF6" w:rsidRPr="0090195F">
              <w:rPr>
                <w:rFonts w:ascii="Arial" w:hAnsi="Arial" w:cs="Arial"/>
                <w:szCs w:val="24"/>
              </w:rPr>
              <w:t>Type A)</w:t>
            </w:r>
          </w:p>
        </w:tc>
        <w:tc>
          <w:tcPr>
            <w:tcW w:w="3966" w:type="dxa"/>
            <w:tcBorders>
              <w:top w:val="none" w:sz="0" w:space="0" w:color="auto"/>
              <w:left w:val="none" w:sz="0" w:space="0" w:color="auto"/>
              <w:right w:val="none" w:sz="0" w:space="0" w:color="auto"/>
            </w:tcBorders>
          </w:tcPr>
          <w:p w14:paraId="5D84FA47" w14:textId="6C973B7F" w:rsidR="007E6FFA" w:rsidRPr="0090195F" w:rsidRDefault="00FD13AA" w:rsidP="00DF4A88">
            <w:pPr>
              <w:autoSpaceDE/>
              <w:autoSpaceDN/>
              <w:spacing w:after="0"/>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sidRPr="0090195F">
              <w:rPr>
                <w:rFonts w:ascii="Arial" w:hAnsi="Arial" w:cs="Arial"/>
                <w:szCs w:val="24"/>
              </w:rPr>
              <w:t>f</w:t>
            </w:r>
            <w:r w:rsidR="007E6FFA" w:rsidRPr="0090195F">
              <w:rPr>
                <w:rFonts w:ascii="Arial" w:hAnsi="Arial" w:cs="Arial"/>
                <w:szCs w:val="24"/>
              </w:rPr>
              <w:t>unctionality-based LCM</w:t>
            </w:r>
          </w:p>
        </w:tc>
      </w:tr>
      <w:tr w:rsidR="007E6FFA" w:rsidRPr="0090195F" w14:paraId="3DD82EF1" w14:textId="77777777" w:rsidTr="007E6F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14:paraId="0FF0A31F" w14:textId="20F27B4A" w:rsidR="007E6FFA" w:rsidRPr="0090195F" w:rsidRDefault="007E6FFA" w:rsidP="001D7FAE">
            <w:pPr>
              <w:autoSpaceDE/>
              <w:autoSpaceDN/>
              <w:spacing w:after="0"/>
              <w:rPr>
                <w:rFonts w:ascii="Arial" w:hAnsi="Arial" w:cs="Arial"/>
                <w:szCs w:val="24"/>
              </w:rPr>
            </w:pPr>
            <w:r w:rsidRPr="0090195F">
              <w:rPr>
                <w:rFonts w:ascii="Arial" w:hAnsi="Arial" w:cs="Arial"/>
                <w:szCs w:val="24"/>
              </w:rPr>
              <w:t xml:space="preserve">Identification </w:t>
            </w:r>
          </w:p>
        </w:tc>
        <w:tc>
          <w:tcPr>
            <w:tcW w:w="3685" w:type="dxa"/>
          </w:tcPr>
          <w:p w14:paraId="1DAE8FF7" w14:textId="766936F9" w:rsidR="007E6FFA" w:rsidRPr="0090195F" w:rsidRDefault="004B099B" w:rsidP="001D7FAE">
            <w:pPr>
              <w:autoSpaceDE/>
              <w:autoSpaceDN/>
              <w:spacing w:after="0"/>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90195F">
              <w:rPr>
                <w:rFonts w:ascii="Arial" w:hAnsi="Arial" w:cs="Arial"/>
                <w:szCs w:val="24"/>
              </w:rPr>
              <w:t>m</w:t>
            </w:r>
            <w:r w:rsidR="007E6FFA" w:rsidRPr="0090195F">
              <w:rPr>
                <w:rFonts w:ascii="Arial" w:hAnsi="Arial" w:cs="Arial"/>
                <w:szCs w:val="24"/>
              </w:rPr>
              <w:t xml:space="preserve">odel ID </w:t>
            </w:r>
          </w:p>
        </w:tc>
        <w:tc>
          <w:tcPr>
            <w:tcW w:w="3966" w:type="dxa"/>
          </w:tcPr>
          <w:p w14:paraId="4CD5B6F2" w14:textId="642B36B0" w:rsidR="007E6FFA" w:rsidRPr="0090195F" w:rsidRDefault="004B099B" w:rsidP="007E6FFA">
            <w:pPr>
              <w:autoSpaceDE/>
              <w:autoSpaceDN/>
              <w:spacing w:after="0"/>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90195F">
              <w:rPr>
                <w:rFonts w:ascii="Arial" w:hAnsi="Arial" w:cs="Arial"/>
                <w:szCs w:val="24"/>
              </w:rPr>
              <w:t>f</w:t>
            </w:r>
            <w:r w:rsidR="007E6FFA" w:rsidRPr="0090195F">
              <w:rPr>
                <w:rFonts w:ascii="Arial" w:hAnsi="Arial" w:cs="Arial"/>
                <w:szCs w:val="24"/>
              </w:rPr>
              <w:t xml:space="preserve">unctionality </w:t>
            </w:r>
          </w:p>
        </w:tc>
      </w:tr>
      <w:tr w:rsidR="007E6FFA" w:rsidRPr="0090195F" w14:paraId="2117E22B" w14:textId="77777777" w:rsidTr="007E6FFA">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14:paraId="298DA2E7" w14:textId="15DCE271" w:rsidR="007E6FFA" w:rsidRPr="0090195F" w:rsidRDefault="007E6FFA" w:rsidP="00F26C47">
            <w:pPr>
              <w:autoSpaceDE/>
              <w:autoSpaceDN/>
              <w:spacing w:after="0"/>
              <w:rPr>
                <w:rFonts w:ascii="Arial" w:hAnsi="Arial" w:cs="Arial"/>
                <w:szCs w:val="24"/>
              </w:rPr>
            </w:pPr>
            <w:r w:rsidRPr="0090195F">
              <w:rPr>
                <w:rFonts w:ascii="Arial" w:hAnsi="Arial" w:cs="Arial"/>
                <w:szCs w:val="24"/>
              </w:rPr>
              <w:t xml:space="preserve">Indication of supported Models </w:t>
            </w:r>
            <w:r w:rsidR="00F26C47" w:rsidRPr="0090195F">
              <w:rPr>
                <w:rFonts w:ascii="Arial" w:hAnsi="Arial" w:cs="Arial"/>
                <w:szCs w:val="24"/>
              </w:rPr>
              <w:t>and</w:t>
            </w:r>
            <w:r w:rsidRPr="0090195F">
              <w:rPr>
                <w:rFonts w:ascii="Arial" w:hAnsi="Arial" w:cs="Arial"/>
                <w:szCs w:val="24"/>
              </w:rPr>
              <w:t xml:space="preserve"> functionalities</w:t>
            </w:r>
          </w:p>
        </w:tc>
        <w:tc>
          <w:tcPr>
            <w:tcW w:w="3685" w:type="dxa"/>
          </w:tcPr>
          <w:p w14:paraId="39AF391B" w14:textId="3E7E0CE3" w:rsidR="007E6FFA" w:rsidRPr="0090195F" w:rsidRDefault="007E6FFA" w:rsidP="004B099B">
            <w:pPr>
              <w:autoSpaceDE/>
              <w:autoSpaceDN/>
              <w:spacing w:after="0"/>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90195F">
              <w:rPr>
                <w:rFonts w:ascii="Arial" w:hAnsi="Arial" w:cs="Arial"/>
                <w:szCs w:val="24"/>
              </w:rPr>
              <w:t xml:space="preserve">List of Model IDs (e.g. </w:t>
            </w:r>
            <w:r w:rsidR="004B099B" w:rsidRPr="0090195F">
              <w:rPr>
                <w:rFonts w:ascii="Arial" w:hAnsi="Arial" w:cs="Arial"/>
                <w:szCs w:val="24"/>
              </w:rPr>
              <w:t>m</w:t>
            </w:r>
            <w:r w:rsidRPr="0090195F">
              <w:rPr>
                <w:rFonts w:ascii="Arial" w:hAnsi="Arial" w:cs="Arial"/>
                <w:szCs w:val="24"/>
              </w:rPr>
              <w:t xml:space="preserve">odel ID#1, </w:t>
            </w:r>
            <w:r w:rsidR="004B099B" w:rsidRPr="0090195F">
              <w:rPr>
                <w:rFonts w:ascii="Arial" w:hAnsi="Arial" w:cs="Arial"/>
                <w:szCs w:val="24"/>
              </w:rPr>
              <w:t>m</w:t>
            </w:r>
            <w:r w:rsidRPr="0090195F">
              <w:rPr>
                <w:rFonts w:ascii="Arial" w:hAnsi="Arial" w:cs="Arial"/>
                <w:szCs w:val="24"/>
              </w:rPr>
              <w:t xml:space="preserve">odel#2, … </w:t>
            </w:r>
            <w:r w:rsidR="004B099B" w:rsidRPr="0090195F">
              <w:rPr>
                <w:rFonts w:ascii="Arial" w:hAnsi="Arial" w:cs="Arial"/>
                <w:szCs w:val="24"/>
              </w:rPr>
              <w:t>m</w:t>
            </w:r>
            <w:r w:rsidRPr="0090195F">
              <w:rPr>
                <w:rFonts w:ascii="Arial" w:hAnsi="Arial" w:cs="Arial"/>
                <w:szCs w:val="24"/>
              </w:rPr>
              <w:t>odel ID#X)</w:t>
            </w:r>
          </w:p>
        </w:tc>
        <w:tc>
          <w:tcPr>
            <w:tcW w:w="3966" w:type="dxa"/>
          </w:tcPr>
          <w:p w14:paraId="122E9BB3" w14:textId="7DAF6E52" w:rsidR="007E6FFA" w:rsidRPr="0090195F" w:rsidRDefault="007E6FFA" w:rsidP="004B099B">
            <w:pPr>
              <w:autoSpaceDE/>
              <w:autoSpaceDN/>
              <w:spacing w:after="0"/>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90195F">
              <w:rPr>
                <w:rFonts w:ascii="Arial" w:hAnsi="Arial" w:cs="Arial"/>
                <w:szCs w:val="24"/>
              </w:rPr>
              <w:t xml:space="preserve">List of functionalities (e.g. </w:t>
            </w:r>
            <w:r w:rsidR="004B099B" w:rsidRPr="0090195F">
              <w:rPr>
                <w:rFonts w:ascii="Arial" w:hAnsi="Arial" w:cs="Arial"/>
                <w:szCs w:val="24"/>
              </w:rPr>
              <w:t>f</w:t>
            </w:r>
            <w:r w:rsidRPr="0090195F">
              <w:rPr>
                <w:rFonts w:ascii="Arial" w:hAnsi="Arial" w:cs="Arial"/>
                <w:szCs w:val="24"/>
              </w:rPr>
              <w:t xml:space="preserve">unctionality 1, </w:t>
            </w:r>
            <w:r w:rsidR="004B099B" w:rsidRPr="0090195F">
              <w:rPr>
                <w:rFonts w:ascii="Arial" w:hAnsi="Arial" w:cs="Arial"/>
                <w:szCs w:val="24"/>
              </w:rPr>
              <w:t>f</w:t>
            </w:r>
            <w:r w:rsidRPr="0090195F">
              <w:rPr>
                <w:rFonts w:ascii="Arial" w:hAnsi="Arial" w:cs="Arial"/>
                <w:szCs w:val="24"/>
              </w:rPr>
              <w:t xml:space="preserve">unctionality 2, …, </w:t>
            </w:r>
            <w:r w:rsidR="004B099B" w:rsidRPr="0090195F">
              <w:rPr>
                <w:rFonts w:ascii="Arial" w:hAnsi="Arial" w:cs="Arial"/>
                <w:szCs w:val="24"/>
              </w:rPr>
              <w:t>f</w:t>
            </w:r>
            <w:r w:rsidRPr="0090195F">
              <w:rPr>
                <w:rFonts w:ascii="Arial" w:hAnsi="Arial" w:cs="Arial"/>
                <w:szCs w:val="24"/>
              </w:rPr>
              <w:t>unctionality X)</w:t>
            </w:r>
          </w:p>
        </w:tc>
      </w:tr>
    </w:tbl>
    <w:p w14:paraId="30DE4A15" w14:textId="0BE094E4" w:rsidR="00717EDE" w:rsidRPr="0090195F" w:rsidRDefault="00632F2F" w:rsidP="00474F1D">
      <w:pPr>
        <w:autoSpaceDE/>
        <w:autoSpaceDN/>
        <w:spacing w:before="120"/>
        <w:jc w:val="center"/>
        <w:rPr>
          <w:rFonts w:ascii="Arial" w:hAnsi="Arial" w:cs="Arial"/>
          <w:b/>
          <w:szCs w:val="18"/>
        </w:rPr>
      </w:pPr>
      <w:r w:rsidRPr="0090195F">
        <w:rPr>
          <w:rFonts w:ascii="Arial" w:hAnsi="Arial" w:cs="Arial"/>
          <w:b/>
          <w:szCs w:val="18"/>
        </w:rPr>
        <w:t>Table 1</w:t>
      </w:r>
      <w:r w:rsidR="00724ADC" w:rsidRPr="0090195F">
        <w:rPr>
          <w:rFonts w:ascii="Arial" w:hAnsi="Arial" w:cs="Arial"/>
          <w:b/>
          <w:szCs w:val="18"/>
        </w:rPr>
        <w:t>: Example on model and functionality identification</w:t>
      </w:r>
      <w:r w:rsidR="00DD57C9" w:rsidRPr="0090195F">
        <w:rPr>
          <w:rFonts w:ascii="Arial" w:hAnsi="Arial" w:cs="Arial"/>
          <w:b/>
          <w:szCs w:val="18"/>
        </w:rPr>
        <w:t xml:space="preserve"> for</w:t>
      </w:r>
      <w:r w:rsidR="00724ADC" w:rsidRPr="0090195F">
        <w:rPr>
          <w:rFonts w:ascii="Arial" w:hAnsi="Arial" w:cs="Arial"/>
          <w:b/>
          <w:szCs w:val="18"/>
        </w:rPr>
        <w:t xml:space="preserve"> model-ID-based and </w:t>
      </w:r>
      <w:r w:rsidR="00FD13AA" w:rsidRPr="0090195F">
        <w:rPr>
          <w:rFonts w:ascii="Arial" w:hAnsi="Arial" w:cs="Arial"/>
          <w:b/>
          <w:szCs w:val="18"/>
        </w:rPr>
        <w:t>f</w:t>
      </w:r>
      <w:r w:rsidR="00724ADC" w:rsidRPr="0090195F">
        <w:rPr>
          <w:rFonts w:ascii="Arial" w:hAnsi="Arial" w:cs="Arial"/>
          <w:b/>
          <w:szCs w:val="18"/>
        </w:rPr>
        <w:t>unctionality-based LCM</w:t>
      </w:r>
      <w:r w:rsidR="0078432A" w:rsidRPr="0090195F">
        <w:rPr>
          <w:rFonts w:ascii="Arial" w:hAnsi="Arial" w:cs="Arial"/>
          <w:b/>
          <w:szCs w:val="18"/>
        </w:rPr>
        <w:t>.</w:t>
      </w:r>
    </w:p>
    <w:p w14:paraId="6F0BA07D" w14:textId="7D299540" w:rsidR="003D7C67" w:rsidRDefault="005D68DD" w:rsidP="009B6D9C">
      <w:pPr>
        <w:spacing w:before="120"/>
        <w:jc w:val="both"/>
        <w:rPr>
          <w:rFonts w:ascii="Arial" w:hAnsi="Arial" w:cs="Arial"/>
          <w:b/>
        </w:rPr>
      </w:pPr>
      <w:r w:rsidRPr="005D68DD">
        <w:rPr>
          <w:rFonts w:ascii="Arial" w:hAnsi="Arial" w:cs="Arial"/>
          <w:b/>
        </w:rPr>
        <w:t>Observation 5: For functionality-based LCM, multiple models maybe identified using the same functionality, while for model-ID-based LCM (with Type A model identification), multiple model IDs maybe needed to identify models using the same functionality</w:t>
      </w:r>
      <w:r w:rsidR="003D7C67">
        <w:rPr>
          <w:rFonts w:ascii="Arial" w:hAnsi="Arial" w:cs="Arial"/>
          <w:b/>
        </w:rPr>
        <w:t>.</w:t>
      </w:r>
    </w:p>
    <w:p w14:paraId="3F4FAC17" w14:textId="21CE1D93" w:rsidR="00C5332C" w:rsidRPr="005F22E5" w:rsidRDefault="00C5332C" w:rsidP="009B6D9C">
      <w:pPr>
        <w:spacing w:before="120"/>
        <w:jc w:val="both"/>
        <w:rPr>
          <w:rFonts w:ascii="Arial" w:hAnsi="Arial" w:cs="Arial"/>
        </w:rPr>
      </w:pPr>
      <w:r w:rsidRPr="005F22E5">
        <w:rPr>
          <w:rFonts w:ascii="Arial" w:hAnsi="Arial" w:cs="Arial"/>
        </w:rPr>
        <w:t>The above understanding was confirmed in RAN1#114b</w:t>
      </w:r>
      <w:r w:rsidR="0004084F">
        <w:rPr>
          <w:rFonts w:ascii="Arial" w:hAnsi="Arial" w:cs="Arial"/>
        </w:rPr>
        <w:t>is</w:t>
      </w:r>
      <w:r w:rsidR="0090195F">
        <w:rPr>
          <w:rFonts w:ascii="Arial" w:hAnsi="Arial" w:cs="Arial"/>
        </w:rPr>
        <w:t xml:space="preserve"> [</w:t>
      </w:r>
      <w:r w:rsidR="00B84A94">
        <w:rPr>
          <w:rFonts w:ascii="Arial" w:hAnsi="Arial" w:cs="Arial"/>
        </w:rPr>
        <w:t>8</w:t>
      </w:r>
      <w:r w:rsidR="0090195F">
        <w:rPr>
          <w:rFonts w:ascii="Arial" w:hAnsi="Arial" w:cs="Arial"/>
        </w:rPr>
        <w:t>]</w:t>
      </w:r>
      <w:r w:rsidRPr="005F22E5">
        <w:rPr>
          <w:rFonts w:ascii="Arial" w:hAnsi="Arial" w:cs="Arial"/>
        </w:rPr>
        <w:t xml:space="preserve">: </w:t>
      </w:r>
    </w:p>
    <w:tbl>
      <w:tblPr>
        <w:tblStyle w:val="TableGrid"/>
        <w:tblW w:w="0" w:type="auto"/>
        <w:tblLook w:val="04A0" w:firstRow="1" w:lastRow="0" w:firstColumn="1" w:lastColumn="0" w:noHBand="0" w:noVBand="1"/>
      </w:tblPr>
      <w:tblGrid>
        <w:gridCol w:w="9631"/>
      </w:tblGrid>
      <w:tr w:rsidR="00C5332C" w14:paraId="1EAAF80D" w14:textId="77777777" w:rsidTr="00C5332C">
        <w:tc>
          <w:tcPr>
            <w:tcW w:w="9631" w:type="dxa"/>
          </w:tcPr>
          <w:p w14:paraId="1FFADC8C" w14:textId="77777777" w:rsidR="00C5332C" w:rsidRDefault="00C5332C" w:rsidP="00C5332C">
            <w:pPr>
              <w:rPr>
                <w:rFonts w:eastAsia="DengXian"/>
                <w:iCs/>
                <w:highlight w:val="green"/>
                <w:lang w:val="en-US" w:eastAsia="zh-CN"/>
              </w:rPr>
            </w:pPr>
            <w:r>
              <w:rPr>
                <w:rFonts w:eastAsia="DengXian" w:hint="eastAsia"/>
                <w:iCs/>
                <w:highlight w:val="green"/>
                <w:lang w:val="en-US" w:eastAsia="zh-CN"/>
              </w:rPr>
              <w:t>A</w:t>
            </w:r>
            <w:r>
              <w:rPr>
                <w:rFonts w:eastAsia="DengXian"/>
                <w:iCs/>
                <w:highlight w:val="green"/>
                <w:lang w:val="en-US" w:eastAsia="zh-CN"/>
              </w:rPr>
              <w:t>greement</w:t>
            </w:r>
          </w:p>
          <w:p w14:paraId="4C31698C" w14:textId="0A5753CE" w:rsidR="00C5332C" w:rsidRPr="005F22E5" w:rsidRDefault="00C5332C" w:rsidP="005F22E5">
            <w:pPr>
              <w:pStyle w:val="ListParagraph"/>
              <w:numPr>
                <w:ilvl w:val="0"/>
                <w:numId w:val="49"/>
              </w:numPr>
              <w:spacing w:after="0" w:line="360" w:lineRule="auto"/>
              <w:contextualSpacing w:val="0"/>
              <w:jc w:val="both"/>
            </w:pPr>
            <w:r>
              <w:t>Model-ID, if needed, can be used in a Functionality (defined in functionality-based LCM) for LCM operations.</w:t>
            </w:r>
          </w:p>
        </w:tc>
      </w:tr>
    </w:tbl>
    <w:p w14:paraId="2539C521" w14:textId="5A99C5DD" w:rsidR="00C5332C" w:rsidRDefault="00EE08A8" w:rsidP="009B6D9C">
      <w:pPr>
        <w:spacing w:before="120"/>
        <w:jc w:val="both"/>
        <w:rPr>
          <w:rFonts w:ascii="Arial" w:hAnsi="Arial" w:cs="Arial"/>
          <w:b/>
        </w:rPr>
      </w:pPr>
      <w:r w:rsidRPr="00EE08A8">
        <w:rPr>
          <w:rFonts w:ascii="Arial" w:hAnsi="Arial" w:cs="Arial"/>
          <w:b/>
        </w:rPr>
        <w:t xml:space="preserve">Proposal 1: </w:t>
      </w:r>
      <w:r>
        <w:rPr>
          <w:rFonts w:ascii="Arial" w:hAnsi="Arial" w:cs="Arial"/>
          <w:b/>
        </w:rPr>
        <w:t xml:space="preserve">RAN2 to agree </w:t>
      </w:r>
      <w:r w:rsidR="00ED7156">
        <w:rPr>
          <w:rFonts w:ascii="Arial" w:hAnsi="Arial" w:cs="Arial"/>
          <w:b/>
        </w:rPr>
        <w:t xml:space="preserve">that </w:t>
      </w:r>
      <w:r>
        <w:rPr>
          <w:rFonts w:ascii="Arial" w:hAnsi="Arial" w:cs="Arial"/>
          <w:b/>
        </w:rPr>
        <w:t>a F</w:t>
      </w:r>
      <w:r w:rsidRPr="00EE08A8">
        <w:rPr>
          <w:rFonts w:ascii="Arial" w:hAnsi="Arial" w:cs="Arial"/>
          <w:b/>
        </w:rPr>
        <w:t xml:space="preserve">unctionality (defined in functionality-based LCM) </w:t>
      </w:r>
      <w:proofErr w:type="gramStart"/>
      <w:r>
        <w:rPr>
          <w:rFonts w:ascii="Arial" w:hAnsi="Arial" w:cs="Arial"/>
          <w:b/>
        </w:rPr>
        <w:t>can</w:t>
      </w:r>
      <w:r w:rsidRPr="00EE08A8">
        <w:rPr>
          <w:rFonts w:ascii="Arial" w:hAnsi="Arial" w:cs="Arial"/>
          <w:b/>
        </w:rPr>
        <w:t xml:space="preserve"> be used</w:t>
      </w:r>
      <w:proofErr w:type="gramEnd"/>
      <w:r w:rsidRPr="00EE08A8">
        <w:rPr>
          <w:rFonts w:ascii="Arial" w:hAnsi="Arial" w:cs="Arial"/>
          <w:b/>
        </w:rPr>
        <w:t xml:space="preserve"> in the indication of LCM purpose</w:t>
      </w:r>
      <w:r>
        <w:rPr>
          <w:rFonts w:ascii="Arial" w:hAnsi="Arial" w:cs="Arial"/>
          <w:b/>
        </w:rPr>
        <w:t xml:space="preserve"> (i.e. </w:t>
      </w:r>
      <w:r w:rsidRPr="00EE08A8">
        <w:rPr>
          <w:rFonts w:ascii="Arial" w:hAnsi="Arial" w:cs="Arial"/>
          <w:b/>
        </w:rPr>
        <w:t>functionality selection/activation/deactivation/switching/fallback</w:t>
      </w:r>
      <w:r>
        <w:rPr>
          <w:rFonts w:ascii="Arial" w:hAnsi="Arial" w:cs="Arial"/>
          <w:b/>
        </w:rPr>
        <w:t>)</w:t>
      </w:r>
      <w:r w:rsidRPr="00EE08A8">
        <w:rPr>
          <w:rFonts w:ascii="Arial" w:hAnsi="Arial" w:cs="Arial"/>
          <w:b/>
        </w:rPr>
        <w:t>.</w:t>
      </w:r>
    </w:p>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246BE725" w:rsidR="0014151E" w:rsidRPr="0070563E" w:rsidRDefault="00F85830" w:rsidP="007F0198">
      <w:pPr>
        <w:spacing w:before="120"/>
        <w:rPr>
          <w:rFonts w:ascii="Arial" w:hAnsi="Arial" w:cs="Arial"/>
          <w:lang w:eastAsia="ko-KR"/>
        </w:rPr>
      </w:pPr>
      <w:r w:rsidRPr="00F85830">
        <w:rPr>
          <w:rFonts w:ascii="Arial" w:hAnsi="Arial" w:cs="Arial"/>
        </w:rPr>
        <w:t>In this contribution, we clarif</w:t>
      </w:r>
      <w:r>
        <w:rPr>
          <w:rFonts w:ascii="Arial" w:hAnsi="Arial" w:cs="Arial"/>
        </w:rPr>
        <w:t>ied</w:t>
      </w:r>
      <w:r w:rsidRPr="00F85830">
        <w:rPr>
          <w:rFonts w:ascii="Arial" w:hAnsi="Arial" w:cs="Arial"/>
        </w:rPr>
        <w:t xml:space="preserve"> the concepts of functionality-based LCM and model-ID-based LCM and how they operate. </w:t>
      </w:r>
      <w:r w:rsidR="005825F5">
        <w:rPr>
          <w:rFonts w:ascii="Arial" w:hAnsi="Arial" w:cs="Arial"/>
        </w:rPr>
        <w:t>The following are the observations and proposal in this document</w:t>
      </w:r>
      <w:r w:rsidR="004B49F7" w:rsidRPr="0070563E">
        <w:rPr>
          <w:rFonts w:ascii="Arial" w:hAnsi="Arial" w:cs="Arial"/>
          <w:lang w:eastAsia="ko-KR"/>
        </w:rPr>
        <w:t>:</w:t>
      </w:r>
      <w:r w:rsidR="004723CB" w:rsidRPr="0070563E">
        <w:rPr>
          <w:rFonts w:ascii="Arial" w:hAnsi="Arial" w:cs="Arial"/>
          <w:lang w:eastAsia="ko-KR"/>
        </w:rPr>
        <w:t xml:space="preserve"> </w:t>
      </w:r>
    </w:p>
    <w:p w14:paraId="43A1208D" w14:textId="7A80B705" w:rsidR="003D7C67" w:rsidRPr="00280762" w:rsidRDefault="00C531BB" w:rsidP="007F0198">
      <w:pPr>
        <w:spacing w:before="120"/>
        <w:rPr>
          <w:rFonts w:ascii="Arial" w:hAnsi="Arial" w:cs="Arial"/>
          <w:b/>
        </w:rPr>
      </w:pPr>
      <w:r w:rsidRPr="00C531BB">
        <w:rPr>
          <w:rFonts w:ascii="Arial" w:hAnsi="Arial" w:cs="Arial"/>
          <w:b/>
        </w:rPr>
        <w:t>Observation 1: RAN1 identified two mechanisms for LCM procedures: (1) functionality-based LCM procedure, and (2) model-ID-based LCM procedure.</w:t>
      </w:r>
    </w:p>
    <w:p w14:paraId="19831AAD" w14:textId="77777777" w:rsidR="00C531BB" w:rsidRDefault="00C531BB" w:rsidP="007F0198">
      <w:pPr>
        <w:spacing w:before="120"/>
        <w:jc w:val="both"/>
        <w:rPr>
          <w:rFonts w:ascii="Arial" w:hAnsi="Arial" w:cs="Arial"/>
          <w:b/>
        </w:rPr>
      </w:pPr>
      <w:r w:rsidRPr="00280762">
        <w:rPr>
          <w:rFonts w:ascii="Arial" w:hAnsi="Arial" w:cs="Arial"/>
          <w:b/>
        </w:rPr>
        <w:t xml:space="preserve">Observation </w:t>
      </w:r>
      <w:r>
        <w:rPr>
          <w:rFonts w:ascii="Arial" w:hAnsi="Arial" w:cs="Arial"/>
          <w:b/>
        </w:rPr>
        <w:t>2</w:t>
      </w:r>
      <w:r w:rsidRPr="00280762">
        <w:rPr>
          <w:rFonts w:ascii="Arial" w:hAnsi="Arial" w:cs="Arial"/>
          <w:b/>
        </w:rPr>
        <w:t xml:space="preserve">: RAN1 </w:t>
      </w:r>
      <w:r>
        <w:rPr>
          <w:rFonts w:ascii="Arial" w:hAnsi="Arial" w:cs="Arial"/>
          <w:b/>
        </w:rPr>
        <w:t xml:space="preserve">categorised model identification types as: </w:t>
      </w:r>
    </w:p>
    <w:p w14:paraId="55A30E0D" w14:textId="77777777" w:rsidR="00C531BB" w:rsidRDefault="00C531BB" w:rsidP="007F0198">
      <w:pPr>
        <w:pStyle w:val="ListParagraph"/>
        <w:numPr>
          <w:ilvl w:val="0"/>
          <w:numId w:val="46"/>
        </w:numPr>
        <w:spacing w:before="120"/>
        <w:jc w:val="both"/>
        <w:rPr>
          <w:rFonts w:ascii="Arial" w:hAnsi="Arial" w:cs="Arial"/>
          <w:b/>
        </w:rPr>
      </w:pPr>
      <w:r w:rsidRPr="007179A9">
        <w:rPr>
          <w:rFonts w:ascii="Arial" w:hAnsi="Arial" w:cs="Arial"/>
          <w:b/>
        </w:rPr>
        <w:t>Type A</w:t>
      </w:r>
      <w:r>
        <w:rPr>
          <w:rFonts w:ascii="Arial" w:hAnsi="Arial" w:cs="Arial"/>
          <w:b/>
        </w:rPr>
        <w:t>: Model is identified to network and UE without over-the-air signalling, and</w:t>
      </w:r>
    </w:p>
    <w:p w14:paraId="6B5EF332" w14:textId="77777777" w:rsidR="00C531BB" w:rsidRPr="007179A9" w:rsidRDefault="00C531BB" w:rsidP="007F0198">
      <w:pPr>
        <w:pStyle w:val="ListParagraph"/>
        <w:numPr>
          <w:ilvl w:val="0"/>
          <w:numId w:val="46"/>
        </w:numPr>
        <w:spacing w:before="120"/>
        <w:jc w:val="both"/>
        <w:rPr>
          <w:rFonts w:ascii="Arial" w:hAnsi="Arial" w:cs="Arial"/>
          <w:b/>
        </w:rPr>
      </w:pPr>
      <w:r>
        <w:rPr>
          <w:rFonts w:ascii="Arial" w:hAnsi="Arial" w:cs="Arial"/>
          <w:b/>
        </w:rPr>
        <w:t>Type B (B1 and B2): Model is identified via over-the-air signalling.</w:t>
      </w:r>
    </w:p>
    <w:p w14:paraId="4F6DFA2D" w14:textId="77777777" w:rsidR="00C531BB" w:rsidRDefault="00C531BB" w:rsidP="007F0198">
      <w:pPr>
        <w:spacing w:before="120"/>
        <w:jc w:val="both"/>
        <w:rPr>
          <w:rFonts w:ascii="Arial" w:hAnsi="Arial" w:cs="Arial"/>
          <w:b/>
        </w:rPr>
      </w:pPr>
      <w:r w:rsidRPr="00280762">
        <w:rPr>
          <w:rFonts w:ascii="Arial" w:hAnsi="Arial" w:cs="Arial"/>
          <w:b/>
        </w:rPr>
        <w:t xml:space="preserve">Observation </w:t>
      </w:r>
      <w:r>
        <w:rPr>
          <w:rFonts w:ascii="Arial" w:hAnsi="Arial" w:cs="Arial"/>
          <w:b/>
        </w:rPr>
        <w:t>3</w:t>
      </w:r>
      <w:r w:rsidRPr="00280762">
        <w:rPr>
          <w:rFonts w:ascii="Arial" w:hAnsi="Arial" w:cs="Arial"/>
          <w:b/>
        </w:rPr>
        <w:t xml:space="preserve">: </w:t>
      </w:r>
      <w:r w:rsidRPr="00D953FF">
        <w:rPr>
          <w:rFonts w:ascii="Arial" w:hAnsi="Arial" w:cs="Arial"/>
          <w:b/>
        </w:rPr>
        <w:t xml:space="preserve">Type A model identification may create huge burden </w:t>
      </w:r>
      <w:r>
        <w:rPr>
          <w:rFonts w:ascii="Arial" w:hAnsi="Arial" w:cs="Arial"/>
          <w:b/>
        </w:rPr>
        <w:t>on t</w:t>
      </w:r>
      <w:r w:rsidRPr="00D953FF">
        <w:rPr>
          <w:rFonts w:ascii="Arial" w:hAnsi="Arial" w:cs="Arial"/>
          <w:b/>
        </w:rPr>
        <w:t xml:space="preserve">he network </w:t>
      </w:r>
      <w:r>
        <w:rPr>
          <w:rFonts w:ascii="Arial" w:hAnsi="Arial" w:cs="Arial"/>
          <w:b/>
        </w:rPr>
        <w:t>that may need to:</w:t>
      </w:r>
    </w:p>
    <w:p w14:paraId="4923798C" w14:textId="77777777" w:rsidR="00C531BB" w:rsidRDefault="00C531BB" w:rsidP="007F0198">
      <w:pPr>
        <w:pStyle w:val="ListParagraph"/>
        <w:numPr>
          <w:ilvl w:val="0"/>
          <w:numId w:val="47"/>
        </w:numPr>
        <w:spacing w:before="120"/>
        <w:jc w:val="both"/>
        <w:rPr>
          <w:rFonts w:ascii="Arial" w:hAnsi="Arial" w:cs="Arial"/>
          <w:b/>
        </w:rPr>
      </w:pPr>
      <w:r w:rsidRPr="00D953FF">
        <w:rPr>
          <w:rFonts w:ascii="Arial" w:hAnsi="Arial" w:cs="Arial"/>
          <w:b/>
        </w:rPr>
        <w:t>Tailor its operation to each vendor-specific model and</w:t>
      </w:r>
      <w:r>
        <w:rPr>
          <w:rFonts w:ascii="Arial" w:hAnsi="Arial" w:cs="Arial"/>
          <w:b/>
        </w:rPr>
        <w:t>,</w:t>
      </w:r>
    </w:p>
    <w:p w14:paraId="70FACA98" w14:textId="77777777" w:rsidR="00C531BB" w:rsidRPr="00D953FF" w:rsidRDefault="00C531BB" w:rsidP="007F0198">
      <w:pPr>
        <w:pStyle w:val="ListParagraph"/>
        <w:numPr>
          <w:ilvl w:val="0"/>
          <w:numId w:val="47"/>
        </w:numPr>
        <w:spacing w:before="120"/>
        <w:jc w:val="both"/>
        <w:rPr>
          <w:rFonts w:ascii="Arial" w:hAnsi="Arial" w:cs="Arial"/>
          <w:b/>
        </w:rPr>
      </w:pPr>
      <w:r>
        <w:rPr>
          <w:rFonts w:ascii="Arial" w:hAnsi="Arial" w:cs="Arial"/>
          <w:b/>
        </w:rPr>
        <w:t xml:space="preserve">Assign a </w:t>
      </w:r>
      <w:r w:rsidRPr="00D953FF">
        <w:rPr>
          <w:rFonts w:ascii="Arial" w:hAnsi="Arial" w:cs="Arial"/>
          <w:b/>
        </w:rPr>
        <w:t xml:space="preserve">large number of </w:t>
      </w:r>
      <w:r>
        <w:rPr>
          <w:rFonts w:ascii="Arial" w:hAnsi="Arial" w:cs="Arial"/>
          <w:b/>
        </w:rPr>
        <w:t xml:space="preserve">global </w:t>
      </w:r>
      <w:r w:rsidRPr="00D953FF">
        <w:rPr>
          <w:rFonts w:ascii="Arial" w:hAnsi="Arial" w:cs="Arial"/>
          <w:b/>
        </w:rPr>
        <w:t xml:space="preserve">model ID </w:t>
      </w:r>
      <w:r>
        <w:rPr>
          <w:rFonts w:ascii="Arial" w:hAnsi="Arial" w:cs="Arial"/>
          <w:b/>
        </w:rPr>
        <w:t>specific to UE’s implementation</w:t>
      </w:r>
      <w:r w:rsidRPr="00D953FF">
        <w:rPr>
          <w:rFonts w:ascii="Arial" w:hAnsi="Arial" w:cs="Arial"/>
          <w:b/>
        </w:rPr>
        <w:t xml:space="preserve">. </w:t>
      </w:r>
    </w:p>
    <w:p w14:paraId="10A8557B" w14:textId="0A67E144" w:rsidR="00DF4A88" w:rsidRPr="00280762" w:rsidRDefault="00DF4A88" w:rsidP="007F0198">
      <w:pPr>
        <w:spacing w:before="120"/>
        <w:jc w:val="both"/>
        <w:rPr>
          <w:rFonts w:ascii="Arial" w:hAnsi="Arial" w:cs="Arial"/>
          <w:b/>
        </w:rPr>
      </w:pPr>
      <w:r w:rsidRPr="00280762">
        <w:rPr>
          <w:rFonts w:ascii="Arial" w:hAnsi="Arial" w:cs="Arial"/>
          <w:b/>
        </w:rPr>
        <w:t xml:space="preserve">Observation </w:t>
      </w:r>
      <w:r w:rsidR="005D68DD">
        <w:rPr>
          <w:rFonts w:ascii="Arial" w:hAnsi="Arial" w:cs="Arial"/>
          <w:b/>
        </w:rPr>
        <w:t>4</w:t>
      </w:r>
      <w:r w:rsidRPr="00280762">
        <w:rPr>
          <w:rFonts w:ascii="Arial" w:hAnsi="Arial" w:cs="Arial"/>
          <w:b/>
        </w:rPr>
        <w:t xml:space="preserve">: </w:t>
      </w:r>
      <w:r>
        <w:rPr>
          <w:rFonts w:ascii="Arial" w:hAnsi="Arial" w:cs="Arial"/>
          <w:b/>
        </w:rPr>
        <w:t>The individual model ID and individual functionality can be used in the indication of LCM procedures for model-ID-based LCM (</w:t>
      </w:r>
      <w:r w:rsidR="005D68DD">
        <w:rPr>
          <w:rFonts w:ascii="Arial" w:hAnsi="Arial" w:cs="Arial"/>
          <w:b/>
        </w:rPr>
        <w:t xml:space="preserve">with </w:t>
      </w:r>
      <w:r>
        <w:rPr>
          <w:rFonts w:ascii="Arial" w:hAnsi="Arial" w:cs="Arial"/>
          <w:b/>
        </w:rPr>
        <w:t>Type A</w:t>
      </w:r>
      <w:r w:rsidR="005D68DD">
        <w:rPr>
          <w:rFonts w:ascii="Arial" w:hAnsi="Arial" w:cs="Arial"/>
          <w:b/>
        </w:rPr>
        <w:t xml:space="preserve"> model identification</w:t>
      </w:r>
      <w:r>
        <w:rPr>
          <w:rFonts w:ascii="Arial" w:hAnsi="Arial" w:cs="Arial"/>
          <w:b/>
        </w:rPr>
        <w:t>) and functionality-based LCM, respectively.</w:t>
      </w:r>
    </w:p>
    <w:p w14:paraId="46B8F4D1" w14:textId="148AEA17" w:rsidR="005D68DD" w:rsidRDefault="005D68DD" w:rsidP="007F0198">
      <w:pPr>
        <w:spacing w:before="120"/>
        <w:jc w:val="both"/>
        <w:rPr>
          <w:rFonts w:ascii="Arial" w:hAnsi="Arial" w:cs="Arial"/>
          <w:b/>
        </w:rPr>
      </w:pPr>
      <w:r>
        <w:rPr>
          <w:rFonts w:ascii="Arial" w:hAnsi="Arial" w:cs="Arial"/>
          <w:b/>
        </w:rPr>
        <w:t>Observation 5: For functionality-based LCM, multiple models maybe identified using the same functionality, while for model-ID-based LCM (with Type A model identification), multiple model IDs maybe needed to identify models using the same functionality.</w:t>
      </w:r>
    </w:p>
    <w:p w14:paraId="18C15394" w14:textId="61146532" w:rsidR="0090195F" w:rsidRDefault="0082453D" w:rsidP="007F0198">
      <w:pPr>
        <w:spacing w:before="120"/>
        <w:jc w:val="both"/>
        <w:rPr>
          <w:rFonts w:ascii="Arial" w:hAnsi="Arial" w:cs="Arial"/>
          <w:b/>
        </w:rPr>
      </w:pPr>
      <w:r w:rsidRPr="0082453D">
        <w:rPr>
          <w:rFonts w:ascii="Arial" w:hAnsi="Arial" w:cs="Arial"/>
          <w:b/>
        </w:rPr>
        <w:t xml:space="preserve">Proposal 1: RAN2 to agree </w:t>
      </w:r>
      <w:r w:rsidR="00C64D48">
        <w:rPr>
          <w:rFonts w:ascii="Arial" w:hAnsi="Arial" w:cs="Arial"/>
          <w:b/>
        </w:rPr>
        <w:t xml:space="preserve">that </w:t>
      </w:r>
      <w:bookmarkStart w:id="2" w:name="_GoBack"/>
      <w:bookmarkEnd w:id="2"/>
      <w:r w:rsidRPr="0082453D">
        <w:rPr>
          <w:rFonts w:ascii="Arial" w:hAnsi="Arial" w:cs="Arial"/>
          <w:b/>
        </w:rPr>
        <w:t xml:space="preserve">a Functionality (defined in functionality-based LCM) </w:t>
      </w:r>
      <w:proofErr w:type="gramStart"/>
      <w:r w:rsidRPr="0082453D">
        <w:rPr>
          <w:rFonts w:ascii="Arial" w:hAnsi="Arial" w:cs="Arial"/>
          <w:b/>
        </w:rPr>
        <w:t>can be used</w:t>
      </w:r>
      <w:proofErr w:type="gramEnd"/>
      <w:r w:rsidRPr="0082453D">
        <w:rPr>
          <w:rFonts w:ascii="Arial" w:hAnsi="Arial" w:cs="Arial"/>
          <w:b/>
        </w:rPr>
        <w:t xml:space="preserve"> in the indication of LCM purpose (i.e. functionality selection/activation/deactivation/switching/fallback).</w:t>
      </w:r>
      <w:r w:rsidR="0090195F">
        <w:rPr>
          <w:rFonts w:ascii="Arial" w:hAnsi="Arial" w:cs="Arial"/>
          <w:b/>
        </w:rPr>
        <w:br w:type="page"/>
      </w:r>
    </w:p>
    <w:p w14:paraId="509F5A9F" w14:textId="7FE6064D" w:rsidR="00E52FA4" w:rsidRPr="00FC7608" w:rsidRDefault="00E52FA4" w:rsidP="00E52FA4">
      <w:pPr>
        <w:pStyle w:val="Heading1"/>
        <w:rPr>
          <w:rFonts w:cs="Arial"/>
          <w:b/>
          <w:sz w:val="32"/>
          <w:szCs w:val="36"/>
        </w:rPr>
      </w:pPr>
      <w:r w:rsidRPr="00FC7608">
        <w:rPr>
          <w:rFonts w:cs="Arial"/>
          <w:b/>
          <w:sz w:val="32"/>
          <w:szCs w:val="36"/>
        </w:rPr>
        <w:lastRenderedPageBreak/>
        <w:t>4. Reference</w:t>
      </w:r>
    </w:p>
    <w:bookmarkStart w:id="3" w:name="_Ref387394383"/>
    <w:bookmarkStart w:id="4" w:name="_Ref457225889"/>
    <w:p w14:paraId="2FD25ED7" w14:textId="5C557170" w:rsidR="00FC66E3" w:rsidRPr="009D1B2F" w:rsidRDefault="00FC66E3">
      <w:pPr>
        <w:pStyle w:val="references0"/>
        <w:spacing w:after="180" w:line="240" w:lineRule="auto"/>
        <w:ind w:left="357" w:hanging="357"/>
        <w:rPr>
          <w:rFonts w:ascii="Arial" w:hAnsi="Arial" w:cs="Arial"/>
          <w:lang w:eastAsia="zh-CN"/>
        </w:rPr>
      </w:pPr>
      <w:r w:rsidRPr="009D1B2F">
        <w:fldChar w:fldCharType="begin"/>
      </w:r>
      <w:r w:rsidRPr="009D1B2F">
        <w:rPr>
          <w:rFonts w:ascii="Arial" w:hAnsi="Arial" w:cs="Arial"/>
        </w:rPr>
        <w:instrText xml:space="preserve"> HYPERLINK "https://www.3gpp.org/ftp/tsg_ran/WG2_RL2/TSGR2_121bis-e/Inbox/Chairs_Notes/R2_121bis-e%20Chair%20Notes%20EOM.docx" </w:instrText>
      </w:r>
      <w:r w:rsidRPr="009D1B2F">
        <w:fldChar w:fldCharType="separate"/>
      </w:r>
      <w:r w:rsidRPr="009D1B2F">
        <w:rPr>
          <w:rStyle w:val="Hyperlink"/>
          <w:rFonts w:ascii="Arial" w:hAnsi="Arial" w:cs="Arial"/>
          <w:lang w:eastAsia="zh-CN"/>
        </w:rPr>
        <w:t>RAN2#121bis-e Chair Notes</w:t>
      </w:r>
      <w:r w:rsidRPr="009D1B2F">
        <w:rPr>
          <w:rStyle w:val="Hyperlink"/>
          <w:rFonts w:ascii="Arial" w:hAnsi="Arial" w:cs="Arial"/>
          <w:lang w:eastAsia="zh-CN"/>
        </w:rPr>
        <w:fldChar w:fldCharType="end"/>
      </w:r>
      <w:r w:rsidRPr="009D1B2F">
        <w:rPr>
          <w:rFonts w:ascii="Arial" w:hAnsi="Arial" w:cs="Arial"/>
          <w:lang w:eastAsia="zh-CN"/>
        </w:rPr>
        <w:t>.</w:t>
      </w:r>
    </w:p>
    <w:p w14:paraId="3C1E9E39" w14:textId="40CE877A" w:rsidR="006013BF" w:rsidRPr="009D1B2F" w:rsidRDefault="006013BF">
      <w:pPr>
        <w:pStyle w:val="references0"/>
        <w:spacing w:after="180" w:line="240" w:lineRule="auto"/>
        <w:ind w:left="357" w:hanging="357"/>
        <w:rPr>
          <w:rFonts w:ascii="Arial" w:hAnsi="Arial" w:cs="Arial"/>
          <w:lang w:eastAsia="zh-CN"/>
        </w:rPr>
      </w:pPr>
      <w:r w:rsidRPr="009D1B2F">
        <w:rPr>
          <w:rFonts w:ascii="Arial" w:hAnsi="Arial" w:cs="Arial"/>
          <w:lang w:eastAsia="zh-CN"/>
        </w:rPr>
        <w:t>RAN2#122 Chair Notes.</w:t>
      </w:r>
    </w:p>
    <w:p w14:paraId="350EB049" w14:textId="77777777" w:rsidR="00825F03" w:rsidRPr="009D1B2F" w:rsidRDefault="00A63FF3">
      <w:pPr>
        <w:pStyle w:val="references0"/>
        <w:spacing w:after="180"/>
        <w:ind w:left="357" w:hanging="357"/>
        <w:rPr>
          <w:rFonts w:ascii="Arial" w:hAnsi="Arial" w:cs="Arial"/>
          <w:szCs w:val="20"/>
        </w:rPr>
      </w:pPr>
      <w:hyperlink r:id="rId14" w:history="1">
        <w:r w:rsidR="00825F03" w:rsidRPr="009D1B2F">
          <w:rPr>
            <w:rStyle w:val="Hyperlink"/>
            <w:rFonts w:ascii="Arial" w:hAnsi="Arial" w:cs="Arial"/>
            <w:szCs w:val="20"/>
          </w:rPr>
          <w:t xml:space="preserve">Chair’s notes RAN1#111 </w:t>
        </w:r>
      </w:hyperlink>
      <w:r w:rsidR="00825F03" w:rsidRPr="009D1B2F">
        <w:rPr>
          <w:rFonts w:ascii="Arial" w:hAnsi="Arial" w:cs="Arial"/>
          <w:szCs w:val="20"/>
        </w:rPr>
        <w:t xml:space="preserve"> </w:t>
      </w:r>
    </w:p>
    <w:p w14:paraId="54F97576" w14:textId="4D6244A7" w:rsidR="00E37408" w:rsidRPr="009D1B2F" w:rsidRDefault="001745E6">
      <w:pPr>
        <w:pStyle w:val="references0"/>
        <w:spacing w:after="180"/>
        <w:ind w:left="357" w:hanging="357"/>
        <w:rPr>
          <w:rFonts w:ascii="Arial" w:hAnsi="Arial" w:cs="Arial"/>
          <w:szCs w:val="20"/>
        </w:rPr>
      </w:pPr>
      <w:hyperlink r:id="rId15" w:history="1">
        <w:r w:rsidR="00E37408" w:rsidRPr="001745E6">
          <w:rPr>
            <w:rStyle w:val="Hyperlink"/>
            <w:rFonts w:ascii="Arial" w:hAnsi="Arial" w:cs="Arial"/>
          </w:rPr>
          <w:t>Chair’s notes RAN1#112b</w:t>
        </w:r>
        <w:r w:rsidR="0004084F" w:rsidRPr="001745E6">
          <w:rPr>
            <w:rStyle w:val="Hyperlink"/>
            <w:rFonts w:ascii="Arial" w:hAnsi="Arial" w:cs="Arial"/>
          </w:rPr>
          <w:t>is</w:t>
        </w:r>
      </w:hyperlink>
      <w:r w:rsidR="00E37408" w:rsidRPr="009D1B2F">
        <w:rPr>
          <w:rFonts w:ascii="Arial" w:hAnsi="Arial" w:cs="Arial"/>
        </w:rPr>
        <w:t xml:space="preserve"> </w:t>
      </w:r>
      <w:r w:rsidR="00E37408" w:rsidRPr="009D1B2F">
        <w:rPr>
          <w:rFonts w:ascii="Arial" w:hAnsi="Arial" w:cs="Arial"/>
          <w:szCs w:val="20"/>
        </w:rPr>
        <w:t xml:space="preserve"> </w:t>
      </w:r>
    </w:p>
    <w:p w14:paraId="6DFFF29A" w14:textId="6E22494C" w:rsidR="00C7300B" w:rsidRPr="009D1B2F" w:rsidRDefault="00954D40" w:rsidP="00474F1D">
      <w:pPr>
        <w:pStyle w:val="references0"/>
        <w:spacing w:after="180"/>
        <w:rPr>
          <w:rFonts w:ascii="Arial" w:hAnsi="Arial" w:cs="Arial"/>
        </w:rPr>
      </w:pPr>
      <w:hyperlink r:id="rId16" w:history="1">
        <w:r w:rsidR="00C7300B" w:rsidRPr="00954D40">
          <w:rPr>
            <w:rStyle w:val="Hyperlink"/>
            <w:rFonts w:ascii="Arial" w:hAnsi="Arial" w:cs="Arial"/>
          </w:rPr>
          <w:t>R1-2309</w:t>
        </w:r>
        <w:r w:rsidR="00C7300B" w:rsidRPr="00954D40">
          <w:rPr>
            <w:rStyle w:val="Hyperlink"/>
            <w:rFonts w:ascii="Arial" w:hAnsi="Arial" w:cs="Arial"/>
          </w:rPr>
          <w:t>3</w:t>
        </w:r>
        <w:r w:rsidR="00C7300B" w:rsidRPr="00954D40">
          <w:rPr>
            <w:rStyle w:val="Hyperlink"/>
            <w:rFonts w:ascii="Arial" w:hAnsi="Arial" w:cs="Arial"/>
          </w:rPr>
          <w:t>96</w:t>
        </w:r>
      </w:hyperlink>
      <w:r w:rsidR="00596A68" w:rsidRPr="009D1B2F">
        <w:rPr>
          <w:rFonts w:ascii="Arial" w:hAnsi="Arial" w:cs="Arial"/>
        </w:rPr>
        <w:t xml:space="preserve"> Samsung's view on the remaining general aspects of AI/ML framework</w:t>
      </w:r>
    </w:p>
    <w:p w14:paraId="08A830A5" w14:textId="77777777" w:rsidR="00E4390F" w:rsidRPr="009D1B2F" w:rsidRDefault="00A63FF3">
      <w:pPr>
        <w:pStyle w:val="references0"/>
        <w:spacing w:after="180"/>
        <w:ind w:left="357" w:hanging="357"/>
        <w:rPr>
          <w:rFonts w:ascii="Arial" w:hAnsi="Arial" w:cs="Arial"/>
          <w:szCs w:val="20"/>
        </w:rPr>
      </w:pPr>
      <w:hyperlink r:id="rId17" w:history="1">
        <w:r w:rsidR="00E4390F" w:rsidRPr="009D1B2F">
          <w:rPr>
            <w:rStyle w:val="Hyperlink"/>
            <w:rFonts w:ascii="Arial" w:hAnsi="Arial" w:cs="Arial"/>
            <w:szCs w:val="20"/>
          </w:rPr>
          <w:t>R1-2301254</w:t>
        </w:r>
      </w:hyperlink>
      <w:r w:rsidR="00E4390F" w:rsidRPr="009D1B2F">
        <w:rPr>
          <w:rFonts w:ascii="Arial" w:hAnsi="Arial" w:cs="Arial"/>
          <w:szCs w:val="20"/>
        </w:rPr>
        <w:t xml:space="preserve"> General aspects of AI ML framework and evaluation methodology, Samsung. </w:t>
      </w:r>
    </w:p>
    <w:p w14:paraId="14ED2460" w14:textId="15D58994" w:rsidR="006013BF" w:rsidRPr="009D1B2F" w:rsidRDefault="001745E6">
      <w:pPr>
        <w:pStyle w:val="references0"/>
        <w:spacing w:after="180" w:line="240" w:lineRule="auto"/>
        <w:ind w:left="357" w:hanging="357"/>
        <w:rPr>
          <w:rFonts w:ascii="Arial" w:hAnsi="Arial" w:cs="Arial"/>
          <w:lang w:eastAsia="zh-CN"/>
        </w:rPr>
      </w:pPr>
      <w:hyperlink r:id="rId18" w:history="1">
        <w:r w:rsidR="006013BF" w:rsidRPr="001745E6">
          <w:rPr>
            <w:rStyle w:val="Hyperlink"/>
            <w:rFonts w:ascii="Arial" w:hAnsi="Arial" w:cs="Arial"/>
            <w:lang w:eastAsia="zh-CN"/>
          </w:rPr>
          <w:t>Chair’s notes RAN1#113</w:t>
        </w:r>
      </w:hyperlink>
    </w:p>
    <w:bookmarkEnd w:id="3"/>
    <w:bookmarkEnd w:id="4"/>
    <w:p w14:paraId="44AFE073" w14:textId="2F73DE91" w:rsidR="007D621E" w:rsidRPr="009D1B2F" w:rsidRDefault="0004084F" w:rsidP="007D621E">
      <w:pPr>
        <w:pStyle w:val="references0"/>
        <w:spacing w:after="180" w:line="240" w:lineRule="auto"/>
        <w:ind w:left="357" w:hanging="357"/>
        <w:rPr>
          <w:rFonts w:ascii="Arial" w:hAnsi="Arial" w:cs="Arial"/>
          <w:lang w:eastAsia="zh-CN"/>
        </w:rPr>
      </w:pPr>
      <w:r>
        <w:rPr>
          <w:rFonts w:ascii="Arial" w:hAnsi="Arial" w:cs="Arial"/>
          <w:lang w:eastAsia="zh-CN"/>
        </w:rPr>
        <w:fldChar w:fldCharType="begin"/>
      </w:r>
      <w:r>
        <w:rPr>
          <w:rFonts w:ascii="Arial" w:hAnsi="Arial" w:cs="Arial"/>
          <w:lang w:eastAsia="zh-CN"/>
        </w:rPr>
        <w:instrText xml:space="preserve"> HYPERLINK "https://www.3gpp.org/ftp/tsg_ran/WG1_RL1/TSGR1_114b/Inbox/Chair_notes/Chair's%20notes%20RAN1%23114bis%20eom3.zip" </w:instrText>
      </w:r>
      <w:r>
        <w:rPr>
          <w:rFonts w:ascii="Arial" w:hAnsi="Arial" w:cs="Arial"/>
          <w:lang w:eastAsia="zh-CN"/>
        </w:rPr>
      </w:r>
      <w:r>
        <w:rPr>
          <w:rFonts w:ascii="Arial" w:hAnsi="Arial" w:cs="Arial"/>
          <w:lang w:eastAsia="zh-CN"/>
        </w:rPr>
        <w:fldChar w:fldCharType="separate"/>
      </w:r>
      <w:r w:rsidR="007D621E" w:rsidRPr="0004084F">
        <w:rPr>
          <w:rStyle w:val="Hyperlink"/>
          <w:rFonts w:ascii="Arial" w:hAnsi="Arial" w:cs="Arial"/>
          <w:lang w:eastAsia="zh-CN"/>
        </w:rPr>
        <w:t>Chair’s notes RAN1#114b</w:t>
      </w:r>
      <w:r w:rsidRPr="0004084F">
        <w:rPr>
          <w:rStyle w:val="Hyperlink"/>
          <w:rFonts w:ascii="Arial" w:hAnsi="Arial" w:cs="Arial"/>
          <w:lang w:eastAsia="zh-CN"/>
        </w:rPr>
        <w:t>is</w:t>
      </w:r>
      <w:r>
        <w:rPr>
          <w:rFonts w:ascii="Arial" w:hAnsi="Arial" w:cs="Arial"/>
          <w:lang w:eastAsia="zh-CN"/>
        </w:rPr>
        <w:fldChar w:fldCharType="end"/>
      </w:r>
    </w:p>
    <w:p w14:paraId="799A18C8" w14:textId="00C9B894" w:rsidR="00FC66E3" w:rsidRPr="00825F03" w:rsidRDefault="00FC66E3" w:rsidP="00B84A94">
      <w:pPr>
        <w:pStyle w:val="references0"/>
        <w:numPr>
          <w:ilvl w:val="0"/>
          <w:numId w:val="0"/>
        </w:numPr>
        <w:spacing w:after="180"/>
        <w:rPr>
          <w:rFonts w:ascii="Arial" w:hAnsi="Arial" w:cs="Arial"/>
          <w:szCs w:val="20"/>
        </w:rPr>
      </w:pPr>
    </w:p>
    <w:p w14:paraId="7424739F" w14:textId="77777777" w:rsidR="00E64097" w:rsidRDefault="00E64097">
      <w:pPr>
        <w:overflowPunct/>
        <w:autoSpaceDE/>
        <w:autoSpaceDN/>
        <w:adjustRightInd/>
        <w:spacing w:after="0"/>
        <w:rPr>
          <w:rFonts w:ascii="Arial" w:hAnsi="Arial" w:cs="Arial"/>
        </w:rPr>
      </w:pPr>
    </w:p>
    <w:p w14:paraId="541976AF" w14:textId="2260DAEE" w:rsidR="00551058" w:rsidRDefault="00551058">
      <w:pPr>
        <w:overflowPunct/>
        <w:autoSpaceDE/>
        <w:autoSpaceDN/>
        <w:adjustRightInd/>
        <w:spacing w:after="0"/>
        <w:rPr>
          <w:rFonts w:ascii="Arial" w:hAnsi="Arial" w:cs="Arial"/>
        </w:rPr>
      </w:pPr>
      <w:r>
        <w:rPr>
          <w:rFonts w:ascii="Arial" w:hAnsi="Arial" w:cs="Arial"/>
        </w:rPr>
        <w:br w:type="page"/>
      </w:r>
    </w:p>
    <w:p w14:paraId="5A0630D2" w14:textId="42E6A14D" w:rsidR="00551058" w:rsidRDefault="00925E8C" w:rsidP="002D3A6C">
      <w:pPr>
        <w:pStyle w:val="Heading1"/>
        <w:rPr>
          <w:rFonts w:cs="Arial"/>
          <w:b/>
          <w:sz w:val="32"/>
          <w:szCs w:val="36"/>
        </w:rPr>
      </w:pPr>
      <w:r>
        <w:rPr>
          <w:rFonts w:cs="Arial"/>
          <w:b/>
          <w:sz w:val="32"/>
          <w:szCs w:val="36"/>
        </w:rPr>
        <w:lastRenderedPageBreak/>
        <w:t>5</w:t>
      </w:r>
      <w:r w:rsidR="002D3A6C">
        <w:rPr>
          <w:rFonts w:cs="Arial"/>
          <w:b/>
          <w:sz w:val="32"/>
          <w:szCs w:val="36"/>
        </w:rPr>
        <w:t xml:space="preserve">. </w:t>
      </w:r>
      <w:r w:rsidR="00551058">
        <w:rPr>
          <w:rFonts w:cs="Arial"/>
          <w:b/>
          <w:sz w:val="32"/>
          <w:szCs w:val="36"/>
        </w:rPr>
        <w:t xml:space="preserve">Annex </w:t>
      </w:r>
      <w:r w:rsidR="00E4390F">
        <w:rPr>
          <w:rFonts w:cs="Arial"/>
          <w:b/>
          <w:sz w:val="32"/>
          <w:szCs w:val="36"/>
        </w:rPr>
        <w:t>A</w:t>
      </w:r>
      <w:r w:rsidR="00991DEF">
        <w:rPr>
          <w:rFonts w:cs="Arial"/>
          <w:b/>
          <w:sz w:val="32"/>
          <w:szCs w:val="36"/>
        </w:rPr>
        <w:t xml:space="preserve"> (selected agreements from RAN2</w:t>
      </w:r>
      <w:r>
        <w:rPr>
          <w:rFonts w:cs="Arial"/>
          <w:b/>
          <w:sz w:val="32"/>
          <w:szCs w:val="36"/>
        </w:rPr>
        <w:t>/</w:t>
      </w:r>
      <w:r w:rsidR="00E5688A">
        <w:rPr>
          <w:rFonts w:cs="Arial"/>
          <w:b/>
          <w:sz w:val="32"/>
          <w:szCs w:val="36"/>
        </w:rPr>
        <w:t>RAN1</w:t>
      </w:r>
      <w:r w:rsidR="00991DEF">
        <w:rPr>
          <w:rFonts w:cs="Arial"/>
          <w:b/>
          <w:sz w:val="32"/>
          <w:szCs w:val="36"/>
        </w:rPr>
        <w:t>):</w:t>
      </w:r>
      <w:r w:rsidR="00551058">
        <w:rPr>
          <w:rFonts w:cs="Arial"/>
          <w:b/>
          <w:sz w:val="32"/>
          <w:szCs w:val="36"/>
        </w:rPr>
        <w:t xml:space="preserve"> </w:t>
      </w:r>
    </w:p>
    <w:tbl>
      <w:tblPr>
        <w:tblStyle w:val="TableGrid"/>
        <w:tblW w:w="0" w:type="auto"/>
        <w:tblLook w:val="04A0" w:firstRow="1" w:lastRow="0" w:firstColumn="1" w:lastColumn="0" w:noHBand="0" w:noVBand="1"/>
      </w:tblPr>
      <w:tblGrid>
        <w:gridCol w:w="9631"/>
      </w:tblGrid>
      <w:tr w:rsidR="00E5688A" w14:paraId="4069C662" w14:textId="77777777" w:rsidTr="00E5688A">
        <w:tc>
          <w:tcPr>
            <w:tcW w:w="9631" w:type="dxa"/>
          </w:tcPr>
          <w:p w14:paraId="57610671" w14:textId="65842142" w:rsidR="00E5688A" w:rsidRPr="00BA60E4" w:rsidRDefault="00E5688A" w:rsidP="00E5688A">
            <w:pPr>
              <w:rPr>
                <w:b/>
                <w:sz w:val="24"/>
                <w:highlight w:val="green"/>
                <w:u w:val="single"/>
                <w:lang w:eastAsia="x-none"/>
              </w:rPr>
            </w:pPr>
            <w:r>
              <w:rPr>
                <w:b/>
                <w:sz w:val="24"/>
                <w:u w:val="single"/>
                <w:lang w:eastAsia="x-none"/>
              </w:rPr>
              <w:t>RAN2#122:</w:t>
            </w:r>
          </w:p>
          <w:p w14:paraId="60CE7D45" w14:textId="64ECC67D" w:rsidR="00E5688A" w:rsidRDefault="00E5688A" w:rsidP="00E5688A">
            <w:pPr>
              <w:pStyle w:val="Doc-text2"/>
              <w:ind w:left="0" w:firstLine="0"/>
            </w:pPr>
            <w:r w:rsidRPr="00E5688A">
              <w:rPr>
                <w:lang w:val="en-US"/>
              </w:rPr>
              <w:t xml:space="preserve">Related to data collection, RAN2 has also agreed to send an LS to RAN1 in </w:t>
            </w:r>
            <w:r w:rsidRPr="00E5688A">
              <w:t>R2-2306906, asking RAN1 to express concerns (if any) on the above assumption, and to provide additional information (if any) on the above discussed topics. Additionally, RAN2 asks RAN1 to provide inputs on the following:</w:t>
            </w:r>
          </w:p>
          <w:p w14:paraId="6A87845F" w14:textId="77777777" w:rsidR="00E5688A" w:rsidRPr="00E5688A" w:rsidRDefault="00E5688A" w:rsidP="00E5688A">
            <w:pPr>
              <w:pStyle w:val="Doc-text2"/>
              <w:ind w:left="0" w:firstLine="0"/>
            </w:pPr>
          </w:p>
          <w:p w14:paraId="1DFF4A1B" w14:textId="77777777" w:rsidR="00E5688A" w:rsidRPr="00E5688A" w:rsidRDefault="00E5688A" w:rsidP="00E5688A">
            <w:pPr>
              <w:pStyle w:val="Doc-text2"/>
              <w:numPr>
                <w:ilvl w:val="0"/>
                <w:numId w:val="42"/>
              </w:numPr>
              <w:rPr>
                <w:lang w:val="en-US"/>
              </w:rPr>
            </w:pPr>
            <w:r w:rsidRPr="00E5688A">
              <w:t xml:space="preserve">The required data content per use case and per LCM purpose, when available, and </w:t>
            </w:r>
            <w:r w:rsidRPr="00E5688A">
              <w:rPr>
                <w:rFonts w:cs="Arial"/>
                <w:bCs/>
              </w:rPr>
              <w:t>to what extent said data would / should be specified (in detail).</w:t>
            </w:r>
          </w:p>
          <w:p w14:paraId="65CABC42" w14:textId="77777777" w:rsidR="00E5688A" w:rsidRPr="00E5688A" w:rsidRDefault="00E5688A" w:rsidP="00E5688A">
            <w:pPr>
              <w:pStyle w:val="Doc-text2"/>
              <w:numPr>
                <w:ilvl w:val="0"/>
                <w:numId w:val="42"/>
              </w:numPr>
              <w:rPr>
                <w:lang w:val="en-US"/>
              </w:rPr>
            </w:pPr>
            <w:r w:rsidRPr="00E5688A">
              <w:t>The reporting type (e.g., periodic, event triggered, other) of the identified data content</w:t>
            </w:r>
          </w:p>
          <w:p w14:paraId="2DA510A3" w14:textId="77777777" w:rsidR="00E5688A" w:rsidRPr="00E5688A" w:rsidRDefault="00E5688A" w:rsidP="00E5688A">
            <w:pPr>
              <w:pStyle w:val="Doc-text2"/>
              <w:numPr>
                <w:ilvl w:val="0"/>
                <w:numId w:val="42"/>
              </w:numPr>
              <w:rPr>
                <w:lang w:val="en-US"/>
              </w:rPr>
            </w:pPr>
            <w:r w:rsidRPr="00E5688A">
              <w:t>The typical size (value or value range) of the identified data content.</w:t>
            </w:r>
          </w:p>
          <w:p w14:paraId="307BFCD5" w14:textId="77777777" w:rsidR="00E5688A" w:rsidRPr="00E5688A" w:rsidRDefault="00E5688A" w:rsidP="00E5688A">
            <w:pPr>
              <w:pStyle w:val="Doc-text2"/>
              <w:numPr>
                <w:ilvl w:val="0"/>
                <w:numId w:val="42"/>
              </w:numPr>
              <w:rPr>
                <w:lang w:val="en-US"/>
              </w:rPr>
            </w:pPr>
            <w:r w:rsidRPr="00E5688A">
              <w:t>The typical latency requirement (value or value range) to transfer the identified data content.</w:t>
            </w:r>
          </w:p>
          <w:p w14:paraId="1F9F3306" w14:textId="77777777" w:rsidR="00E5688A" w:rsidRPr="00E5688A" w:rsidRDefault="00E5688A" w:rsidP="00E5688A">
            <w:pPr>
              <w:pStyle w:val="Doc-text2"/>
              <w:rPr>
                <w:lang w:val="en-US"/>
              </w:rPr>
            </w:pPr>
          </w:p>
          <w:p w14:paraId="39753722" w14:textId="6BEE1DFB" w:rsidR="00E5688A" w:rsidRDefault="00E5688A" w:rsidP="00E5688A">
            <w:pPr>
              <w:pStyle w:val="Doc-text2"/>
              <w:ind w:left="363"/>
              <w:rPr>
                <w:lang w:val="en-US"/>
              </w:rPr>
            </w:pPr>
            <w:r w:rsidRPr="00E5688A">
              <w:rPr>
                <w:lang w:val="en-US"/>
              </w:rPr>
              <w:t>Related to architectural discussion, the following was agreed:</w:t>
            </w:r>
          </w:p>
          <w:p w14:paraId="29010E7C" w14:textId="77777777" w:rsidR="00E5688A" w:rsidRPr="00E5688A" w:rsidRDefault="00E5688A" w:rsidP="00E5688A">
            <w:pPr>
              <w:pStyle w:val="Doc-text2"/>
              <w:ind w:left="363"/>
              <w:rPr>
                <w:lang w:val="en-US"/>
              </w:rPr>
            </w:pPr>
          </w:p>
          <w:p w14:paraId="60D0F7E7" w14:textId="77777777" w:rsidR="00E5688A" w:rsidRPr="00E5688A" w:rsidRDefault="00E5688A" w:rsidP="00E5688A">
            <w:pPr>
              <w:pStyle w:val="Doc-text2"/>
              <w:numPr>
                <w:ilvl w:val="0"/>
                <w:numId w:val="43"/>
              </w:numPr>
              <w:rPr>
                <w:lang w:val="en-US"/>
              </w:rPr>
            </w:pPr>
            <w:r w:rsidRPr="00E5688A">
              <w:t>RAN2 will cover functional architecture in general, e.g. covering both be model based and/or functionality based LCM</w:t>
            </w:r>
          </w:p>
          <w:p w14:paraId="4BC34FFB" w14:textId="77777777" w:rsidR="00E5688A" w:rsidRPr="00E5688A" w:rsidRDefault="00E5688A" w:rsidP="00E5688A">
            <w:pPr>
              <w:pStyle w:val="Doc-text2"/>
              <w:numPr>
                <w:ilvl w:val="0"/>
                <w:numId w:val="43"/>
              </w:numPr>
              <w:rPr>
                <w:lang w:val="en-US"/>
              </w:rPr>
            </w:pPr>
            <w:r w:rsidRPr="00E5688A">
              <w:t>Figure 2 is R2-2305327 capturing architectural aspects is agreed with the following assumptions:</w:t>
            </w:r>
          </w:p>
          <w:p w14:paraId="1EE01BB7" w14:textId="77777777" w:rsidR="00E5688A" w:rsidRPr="00E5688A" w:rsidRDefault="00E5688A" w:rsidP="00E5688A">
            <w:pPr>
              <w:pStyle w:val="Doc-text2"/>
              <w:numPr>
                <w:ilvl w:val="1"/>
                <w:numId w:val="43"/>
              </w:numPr>
              <w:rPr>
                <w:lang w:val="en-US"/>
              </w:rPr>
            </w:pPr>
            <w:r w:rsidRPr="00E5688A">
              <w:t>“Model Storage” in the figure is only intended as a reference point (if any) for protocol terminations etc for model transfer/delivery etc. It is not intended to limit where models are actually stored. Add a note for this.</w:t>
            </w:r>
          </w:p>
          <w:p w14:paraId="1693F28E" w14:textId="77777777" w:rsidR="00E5688A" w:rsidRPr="00E5688A" w:rsidRDefault="00E5688A" w:rsidP="00E5688A">
            <w:pPr>
              <w:pStyle w:val="Doc-text2"/>
              <w:numPr>
                <w:ilvl w:val="1"/>
                <w:numId w:val="43"/>
              </w:numPr>
              <w:rPr>
                <w:lang w:val="en-US"/>
              </w:rPr>
            </w:pPr>
            <w:r w:rsidRPr="00E5688A">
              <w:t>Remove “Model” in Model Managemt and Model Inference and for the actions/the arrow form Management to Inference (to reduce the risk for misunderstanding).</w:t>
            </w:r>
          </w:p>
          <w:p w14:paraId="44CCF878" w14:textId="77777777" w:rsidR="00E5688A" w:rsidRPr="00E5688A" w:rsidRDefault="00E5688A" w:rsidP="00E5688A">
            <w:pPr>
              <w:pStyle w:val="Doc-text2"/>
              <w:numPr>
                <w:ilvl w:val="1"/>
                <w:numId w:val="43"/>
              </w:numPr>
              <w:rPr>
                <w:lang w:val="en-US"/>
              </w:rPr>
            </w:pPr>
            <w:r w:rsidRPr="00E5688A">
              <w:t>Management may be model based management, or functionality based management.</w:t>
            </w:r>
          </w:p>
          <w:p w14:paraId="2C3D22B8" w14:textId="77777777" w:rsidR="00E5688A" w:rsidRDefault="00E5688A" w:rsidP="00E5688A">
            <w:pPr>
              <w:tabs>
                <w:tab w:val="left" w:pos="938"/>
              </w:tabs>
              <w:overflowPunct/>
              <w:autoSpaceDE/>
              <w:autoSpaceDN/>
              <w:adjustRightInd/>
              <w:spacing w:after="0"/>
              <w:rPr>
                <w:rFonts w:ascii="Arial" w:hAnsi="Arial" w:cs="Arial"/>
              </w:rPr>
            </w:pPr>
          </w:p>
        </w:tc>
      </w:tr>
    </w:tbl>
    <w:p w14:paraId="1ED53691" w14:textId="325E72F5" w:rsidR="00BA60E4" w:rsidRDefault="00BA60E4" w:rsidP="00D13937">
      <w:pPr>
        <w:overflowPunct/>
        <w:autoSpaceDE/>
        <w:autoSpaceDN/>
        <w:adjustRightInd/>
        <w:spacing w:after="0"/>
        <w:rPr>
          <w:rFonts w:ascii="Arial" w:hAnsi="Arial" w:cs="Arial"/>
        </w:rPr>
      </w:pPr>
    </w:p>
    <w:p w14:paraId="7F2C38B6" w14:textId="77777777" w:rsidR="00E5688A" w:rsidRDefault="00E5688A" w:rsidP="00D13937">
      <w:pPr>
        <w:overflowPunct/>
        <w:autoSpaceDE/>
        <w:autoSpaceDN/>
        <w:adjustRightInd/>
        <w:spacing w:after="0"/>
        <w:rPr>
          <w:rFonts w:ascii="Arial" w:hAnsi="Arial" w:cs="Arial"/>
        </w:rPr>
      </w:pPr>
    </w:p>
    <w:tbl>
      <w:tblPr>
        <w:tblStyle w:val="TableGrid"/>
        <w:tblW w:w="0" w:type="auto"/>
        <w:tblLook w:val="04A0" w:firstRow="1" w:lastRow="0" w:firstColumn="1" w:lastColumn="0" w:noHBand="0" w:noVBand="1"/>
      </w:tblPr>
      <w:tblGrid>
        <w:gridCol w:w="9631"/>
      </w:tblGrid>
      <w:tr w:rsidR="00E5688A" w:rsidRPr="00925E8C" w14:paraId="5AD7FFF5" w14:textId="77777777" w:rsidTr="00472EFA">
        <w:tc>
          <w:tcPr>
            <w:tcW w:w="9631" w:type="dxa"/>
          </w:tcPr>
          <w:p w14:paraId="4AF0CF6C" w14:textId="77777777" w:rsidR="00E5688A" w:rsidRPr="00925E8C" w:rsidRDefault="00E5688A" w:rsidP="00472EFA">
            <w:pPr>
              <w:rPr>
                <w:b/>
                <w:highlight w:val="green"/>
                <w:u w:val="single"/>
                <w:lang w:eastAsia="x-none"/>
              </w:rPr>
            </w:pPr>
            <w:r w:rsidRPr="00925E8C">
              <w:rPr>
                <w:b/>
                <w:u w:val="single"/>
                <w:lang w:eastAsia="x-none"/>
              </w:rPr>
              <w:t>RAN1#113:</w:t>
            </w:r>
          </w:p>
          <w:p w14:paraId="13523D93" w14:textId="77777777" w:rsidR="00E5688A" w:rsidRPr="00925E8C" w:rsidRDefault="00E5688A" w:rsidP="00472EFA">
            <w:pPr>
              <w:spacing w:after="0"/>
              <w:ind w:left="1440" w:hanging="1440"/>
              <w:rPr>
                <w:rFonts w:eastAsia="DengXian"/>
                <w:b/>
                <w:bCs/>
                <w:iCs/>
                <w:highlight w:val="green"/>
                <w:lang w:eastAsia="zh-CN"/>
              </w:rPr>
            </w:pPr>
            <w:r w:rsidRPr="00925E8C">
              <w:rPr>
                <w:rFonts w:eastAsia="DengXian"/>
                <w:b/>
                <w:bCs/>
                <w:iCs/>
                <w:highlight w:val="green"/>
                <w:lang w:eastAsia="zh-CN"/>
              </w:rPr>
              <w:t>Agreement</w:t>
            </w:r>
          </w:p>
          <w:p w14:paraId="5510F3FD" w14:textId="77777777" w:rsidR="00E5688A" w:rsidRPr="00925E8C" w:rsidRDefault="00E5688A" w:rsidP="00472EFA">
            <w:pPr>
              <w:spacing w:after="0"/>
              <w:ind w:left="1440" w:hanging="1440"/>
              <w:rPr>
                <w:rFonts w:eastAsia="DengXian"/>
                <w:iCs/>
                <w:lang w:eastAsia="zh-CN"/>
              </w:rPr>
            </w:pPr>
            <w:r w:rsidRPr="00925E8C">
              <w:rPr>
                <w:rFonts w:eastAsia="DengXian"/>
                <w:iCs/>
                <w:lang w:eastAsia="zh-CN"/>
              </w:rPr>
              <w:t>TR 38.843 v0.1.0 in R1-2306235 is endorsed.</w:t>
            </w:r>
          </w:p>
          <w:p w14:paraId="066D049C" w14:textId="77777777" w:rsidR="00E5688A" w:rsidRPr="00925E8C" w:rsidRDefault="00E5688A" w:rsidP="00472EFA">
            <w:pPr>
              <w:spacing w:after="0"/>
              <w:ind w:left="1440" w:hanging="1440"/>
              <w:rPr>
                <w:rFonts w:eastAsia="DengXian"/>
                <w:iCs/>
                <w:lang w:eastAsia="zh-CN"/>
              </w:rPr>
            </w:pPr>
            <w:r w:rsidRPr="00925E8C">
              <w:rPr>
                <w:rFonts w:eastAsia="DengXian"/>
                <w:iCs/>
                <w:lang w:eastAsia="zh-CN"/>
              </w:rPr>
              <w:t>Note: TR 38.843 v0.x.y for incorporating further modifications will be discussed in RAN1 before RAN#101.</w:t>
            </w:r>
          </w:p>
          <w:p w14:paraId="1F568407" w14:textId="77777777" w:rsidR="00E5688A" w:rsidRPr="00925E8C" w:rsidRDefault="00E5688A" w:rsidP="00472EFA">
            <w:pPr>
              <w:spacing w:after="0"/>
              <w:rPr>
                <w:rFonts w:eastAsiaTheme="minorEastAsia"/>
                <w:b/>
                <w:bCs/>
                <w:u w:val="single"/>
                <w:lang w:eastAsia="zh-CN"/>
              </w:rPr>
            </w:pPr>
          </w:p>
          <w:p w14:paraId="5513D297" w14:textId="77777777" w:rsidR="00E5688A" w:rsidRPr="00925E8C" w:rsidRDefault="00E5688A" w:rsidP="00472EFA">
            <w:pPr>
              <w:spacing w:after="0"/>
              <w:rPr>
                <w:rFonts w:eastAsiaTheme="minorEastAsia"/>
                <w:b/>
                <w:bCs/>
                <w:u w:val="single"/>
                <w:lang w:eastAsia="zh-CN"/>
              </w:rPr>
            </w:pPr>
            <w:r w:rsidRPr="00925E8C">
              <w:rPr>
                <w:rFonts w:eastAsiaTheme="minorEastAsia"/>
                <w:b/>
                <w:bCs/>
                <w:u w:val="single"/>
                <w:lang w:eastAsia="zh-CN"/>
              </w:rPr>
              <w:t>General aspects of AI/ML framework</w:t>
            </w:r>
          </w:p>
          <w:p w14:paraId="7482C0B8" w14:textId="77777777" w:rsidR="00E5688A" w:rsidRPr="00925E8C" w:rsidRDefault="00E5688A" w:rsidP="00472EFA">
            <w:pPr>
              <w:spacing w:after="0"/>
            </w:pPr>
          </w:p>
          <w:p w14:paraId="5855ACF6" w14:textId="77777777" w:rsidR="00E5688A" w:rsidRPr="00925E8C" w:rsidRDefault="00E5688A" w:rsidP="00472EFA">
            <w:pPr>
              <w:spacing w:after="0"/>
              <w:rPr>
                <w:rFonts w:eastAsia="DengXian"/>
                <w:b/>
                <w:bCs/>
                <w:highlight w:val="green"/>
                <w:lang w:eastAsia="zh-CN"/>
              </w:rPr>
            </w:pPr>
            <w:r w:rsidRPr="00925E8C">
              <w:rPr>
                <w:rFonts w:eastAsia="DengXian"/>
                <w:b/>
                <w:bCs/>
                <w:highlight w:val="green"/>
                <w:lang w:eastAsia="zh-CN"/>
              </w:rPr>
              <w:t>Agreement</w:t>
            </w:r>
          </w:p>
          <w:p w14:paraId="69D94E8E" w14:textId="77777777" w:rsidR="00E5688A" w:rsidRPr="00925E8C" w:rsidRDefault="00E5688A" w:rsidP="00472EFA">
            <w:pPr>
              <w:spacing w:after="0"/>
            </w:pPr>
            <w:r w:rsidRPr="00925E8C">
              <w:t>For model identification of UE-side or UE-part of two-sided models, categorize model identification types as follows, and further study relevant aspects, necessity, and specification impact (if any).</w:t>
            </w:r>
          </w:p>
          <w:p w14:paraId="50A77AB9" w14:textId="77777777" w:rsidR="00E5688A" w:rsidRPr="00925E8C" w:rsidRDefault="00E5688A" w:rsidP="00472EFA">
            <w:pPr>
              <w:numPr>
                <w:ilvl w:val="0"/>
                <w:numId w:val="12"/>
              </w:numPr>
              <w:overflowPunct/>
              <w:autoSpaceDE/>
              <w:autoSpaceDN/>
              <w:adjustRightInd/>
              <w:spacing w:after="0"/>
              <w:ind w:left="688"/>
              <w:rPr>
                <w:rFonts w:eastAsia="Calibri"/>
              </w:rPr>
            </w:pPr>
            <w:r w:rsidRPr="00925E8C">
              <w:rPr>
                <w:rFonts w:eastAsia="Calibri"/>
              </w:rPr>
              <w:t>Type A: Model is identified to NW (if applicable) and UE (if applicable) without over-the-air signaling</w:t>
            </w:r>
          </w:p>
          <w:p w14:paraId="441BDC94" w14:textId="77777777" w:rsidR="00E5688A" w:rsidRPr="00925E8C" w:rsidRDefault="00E5688A" w:rsidP="00472EFA">
            <w:pPr>
              <w:numPr>
                <w:ilvl w:val="1"/>
                <w:numId w:val="12"/>
              </w:numPr>
              <w:overflowPunct/>
              <w:autoSpaceDE/>
              <w:autoSpaceDN/>
              <w:adjustRightInd/>
              <w:spacing w:after="0"/>
              <w:ind w:left="1408"/>
              <w:rPr>
                <w:rFonts w:eastAsia="Calibri"/>
              </w:rPr>
            </w:pPr>
            <w:r w:rsidRPr="00925E8C">
              <w:rPr>
                <w:rFonts w:eastAsia="Calibri"/>
              </w:rPr>
              <w:t>The model may be assigned with a model ID</w:t>
            </w:r>
            <w:r w:rsidRPr="00925E8C">
              <w:rPr>
                <w:rFonts w:eastAsia="SimSun"/>
                <w:lang w:eastAsia="zh-CN"/>
              </w:rPr>
              <w:t xml:space="preserve"> during the model identification</w:t>
            </w:r>
            <w:r w:rsidRPr="00925E8C">
              <w:rPr>
                <w:rFonts w:eastAsia="Calibri"/>
              </w:rPr>
              <w:t xml:space="preserve">, which may be referred/used in over-the-air signaling after model identification. </w:t>
            </w:r>
          </w:p>
          <w:p w14:paraId="7BE9FDA4" w14:textId="77777777" w:rsidR="00E5688A" w:rsidRPr="00925E8C" w:rsidRDefault="00E5688A" w:rsidP="00472EFA">
            <w:pPr>
              <w:numPr>
                <w:ilvl w:val="1"/>
                <w:numId w:val="12"/>
              </w:numPr>
              <w:overflowPunct/>
              <w:autoSpaceDE/>
              <w:autoSpaceDN/>
              <w:adjustRightInd/>
              <w:spacing w:after="0"/>
              <w:ind w:left="1408"/>
              <w:rPr>
                <w:rFonts w:eastAsia="Calibri"/>
              </w:rPr>
            </w:pPr>
            <w:r w:rsidRPr="00925E8C">
              <w:rPr>
                <w:rFonts w:eastAsia="Calibri"/>
                <w:lang w:eastAsia="zh-CN"/>
              </w:rPr>
              <w:t>FFS: Spec impact to other WGs</w:t>
            </w:r>
          </w:p>
          <w:p w14:paraId="5AB481A6" w14:textId="77777777" w:rsidR="00E5688A" w:rsidRPr="00925E8C" w:rsidRDefault="00E5688A" w:rsidP="00472EFA">
            <w:pPr>
              <w:numPr>
                <w:ilvl w:val="0"/>
                <w:numId w:val="12"/>
              </w:numPr>
              <w:overflowPunct/>
              <w:autoSpaceDE/>
              <w:autoSpaceDN/>
              <w:adjustRightInd/>
              <w:spacing w:after="0"/>
              <w:ind w:left="688"/>
              <w:rPr>
                <w:rFonts w:eastAsia="Calibri"/>
              </w:rPr>
            </w:pPr>
            <w:r w:rsidRPr="00925E8C">
              <w:rPr>
                <w:rFonts w:eastAsia="Calibri"/>
              </w:rPr>
              <w:t xml:space="preserve">Type B: Model is identified via over-the-air signaling, </w:t>
            </w:r>
          </w:p>
          <w:p w14:paraId="59DEADEC" w14:textId="77777777" w:rsidR="00E5688A" w:rsidRPr="00925E8C" w:rsidRDefault="00E5688A" w:rsidP="00472EFA">
            <w:pPr>
              <w:numPr>
                <w:ilvl w:val="1"/>
                <w:numId w:val="12"/>
              </w:numPr>
              <w:overflowPunct/>
              <w:autoSpaceDE/>
              <w:autoSpaceDN/>
              <w:adjustRightInd/>
              <w:spacing w:after="0"/>
              <w:ind w:left="1408"/>
              <w:rPr>
                <w:rFonts w:eastAsia="Calibri"/>
                <w:strike/>
              </w:rPr>
            </w:pPr>
            <w:r w:rsidRPr="00925E8C">
              <w:rPr>
                <w:rFonts w:eastAsia="Calibri"/>
              </w:rPr>
              <w:t xml:space="preserve">Type B1: </w:t>
            </w:r>
          </w:p>
          <w:p w14:paraId="4EC310CC" w14:textId="77777777" w:rsidR="00E5688A" w:rsidRPr="00925E8C" w:rsidRDefault="00E5688A" w:rsidP="00472EFA">
            <w:pPr>
              <w:numPr>
                <w:ilvl w:val="2"/>
                <w:numId w:val="12"/>
              </w:numPr>
              <w:overflowPunct/>
              <w:autoSpaceDE/>
              <w:autoSpaceDN/>
              <w:adjustRightInd/>
              <w:spacing w:after="0"/>
              <w:ind w:left="2128"/>
              <w:rPr>
                <w:rFonts w:eastAsia="Calibri"/>
              </w:rPr>
            </w:pPr>
            <w:r w:rsidRPr="00925E8C">
              <w:rPr>
                <w:rFonts w:eastAsia="Calibri"/>
              </w:rPr>
              <w:t>Model identification initiated by the UE, and NW assists the remaining steps (if any) of the model identification</w:t>
            </w:r>
          </w:p>
          <w:p w14:paraId="2C6848B0" w14:textId="77777777" w:rsidR="00E5688A" w:rsidRPr="00925E8C" w:rsidRDefault="00E5688A" w:rsidP="00472EFA">
            <w:pPr>
              <w:numPr>
                <w:ilvl w:val="3"/>
                <w:numId w:val="12"/>
              </w:numPr>
              <w:overflowPunct/>
              <w:autoSpaceDE/>
              <w:autoSpaceDN/>
              <w:adjustRightInd/>
              <w:spacing w:after="0"/>
              <w:ind w:left="2848"/>
              <w:rPr>
                <w:rFonts w:eastAsia="Calibri"/>
              </w:rPr>
            </w:pPr>
            <w:r w:rsidRPr="00925E8C">
              <w:rPr>
                <w:rFonts w:eastAsia="Calibri"/>
              </w:rPr>
              <w:t>the model may be assigned with a model ID</w:t>
            </w:r>
            <w:r w:rsidRPr="00925E8C">
              <w:rPr>
                <w:rFonts w:eastAsia="SimSun"/>
                <w:lang w:eastAsia="zh-CN"/>
              </w:rPr>
              <w:t xml:space="preserve"> during the model identification</w:t>
            </w:r>
          </w:p>
          <w:p w14:paraId="37B954F7" w14:textId="77777777" w:rsidR="00E5688A" w:rsidRPr="00925E8C" w:rsidRDefault="00E5688A" w:rsidP="00472EFA">
            <w:pPr>
              <w:numPr>
                <w:ilvl w:val="2"/>
                <w:numId w:val="12"/>
              </w:numPr>
              <w:overflowPunct/>
              <w:autoSpaceDE/>
              <w:autoSpaceDN/>
              <w:adjustRightInd/>
              <w:spacing w:after="0"/>
              <w:ind w:left="2128"/>
              <w:rPr>
                <w:rFonts w:eastAsia="Calibri"/>
              </w:rPr>
            </w:pPr>
            <w:r w:rsidRPr="00925E8C">
              <w:rPr>
                <w:rFonts w:eastAsia="Calibri"/>
              </w:rPr>
              <w:t>FFS: details of steps</w:t>
            </w:r>
          </w:p>
          <w:p w14:paraId="5BFD5714" w14:textId="77777777" w:rsidR="00E5688A" w:rsidRPr="00925E8C" w:rsidRDefault="00E5688A" w:rsidP="00472EFA">
            <w:pPr>
              <w:numPr>
                <w:ilvl w:val="1"/>
                <w:numId w:val="12"/>
              </w:numPr>
              <w:overflowPunct/>
              <w:autoSpaceDE/>
              <w:autoSpaceDN/>
              <w:adjustRightInd/>
              <w:spacing w:after="0"/>
              <w:ind w:left="1408"/>
              <w:rPr>
                <w:rFonts w:eastAsia="Calibri"/>
              </w:rPr>
            </w:pPr>
            <w:r w:rsidRPr="00925E8C">
              <w:rPr>
                <w:rFonts w:eastAsia="Calibri"/>
              </w:rPr>
              <w:t>Type B2:</w:t>
            </w:r>
            <w:r w:rsidRPr="00925E8C">
              <w:rPr>
                <w:rFonts w:eastAsia="Calibri"/>
                <w:strike/>
              </w:rPr>
              <w:t xml:space="preserve"> </w:t>
            </w:r>
          </w:p>
          <w:p w14:paraId="210281D2" w14:textId="77777777" w:rsidR="00E5688A" w:rsidRPr="00925E8C" w:rsidRDefault="00E5688A" w:rsidP="00472EFA">
            <w:pPr>
              <w:numPr>
                <w:ilvl w:val="2"/>
                <w:numId w:val="12"/>
              </w:numPr>
              <w:overflowPunct/>
              <w:autoSpaceDE/>
              <w:autoSpaceDN/>
              <w:adjustRightInd/>
              <w:spacing w:after="0"/>
              <w:ind w:left="2128"/>
              <w:rPr>
                <w:rFonts w:eastAsia="Calibri"/>
              </w:rPr>
            </w:pPr>
            <w:r w:rsidRPr="00925E8C">
              <w:rPr>
                <w:rFonts w:eastAsia="Calibri"/>
              </w:rPr>
              <w:t>Model identification initiated by the NW, and UE responds (if applicable) for the remaining steps (if any) of the model identification</w:t>
            </w:r>
          </w:p>
          <w:p w14:paraId="783B09D0" w14:textId="77777777" w:rsidR="00E5688A" w:rsidRPr="00925E8C" w:rsidRDefault="00E5688A" w:rsidP="00472EFA">
            <w:pPr>
              <w:numPr>
                <w:ilvl w:val="3"/>
                <w:numId w:val="12"/>
              </w:numPr>
              <w:overflowPunct/>
              <w:autoSpaceDE/>
              <w:autoSpaceDN/>
              <w:adjustRightInd/>
              <w:spacing w:after="0"/>
              <w:ind w:left="2848"/>
              <w:rPr>
                <w:rFonts w:eastAsia="Calibri"/>
              </w:rPr>
            </w:pPr>
            <w:r w:rsidRPr="00925E8C">
              <w:rPr>
                <w:rFonts w:eastAsia="Calibri"/>
              </w:rPr>
              <w:t>the model may be assigned with a model ID</w:t>
            </w:r>
            <w:r w:rsidRPr="00925E8C">
              <w:rPr>
                <w:rFonts w:eastAsia="SimSun"/>
                <w:lang w:eastAsia="zh-CN"/>
              </w:rPr>
              <w:t xml:space="preserve"> during the model identification</w:t>
            </w:r>
          </w:p>
          <w:p w14:paraId="0BF45711" w14:textId="77777777" w:rsidR="00E5688A" w:rsidRPr="00925E8C" w:rsidRDefault="00E5688A" w:rsidP="00472EFA">
            <w:pPr>
              <w:numPr>
                <w:ilvl w:val="2"/>
                <w:numId w:val="12"/>
              </w:numPr>
              <w:overflowPunct/>
              <w:autoSpaceDE/>
              <w:autoSpaceDN/>
              <w:adjustRightInd/>
              <w:spacing w:after="0"/>
              <w:ind w:left="2128"/>
              <w:rPr>
                <w:rFonts w:eastAsia="Calibri"/>
              </w:rPr>
            </w:pPr>
            <w:r w:rsidRPr="00925E8C">
              <w:rPr>
                <w:rFonts w:eastAsia="Calibri"/>
              </w:rPr>
              <w:t>FFS: details of steps</w:t>
            </w:r>
          </w:p>
          <w:p w14:paraId="37BCED3C" w14:textId="77777777" w:rsidR="00E5688A" w:rsidRPr="00925E8C" w:rsidRDefault="00E5688A" w:rsidP="00472EFA">
            <w:pPr>
              <w:numPr>
                <w:ilvl w:val="0"/>
                <w:numId w:val="37"/>
              </w:numPr>
              <w:overflowPunct/>
              <w:autoSpaceDE/>
              <w:autoSpaceDN/>
              <w:adjustRightInd/>
              <w:spacing w:after="0"/>
              <w:rPr>
                <w:rFonts w:eastAsia="Calibri"/>
                <w:strike/>
              </w:rPr>
            </w:pPr>
            <w:r w:rsidRPr="00925E8C">
              <w:t>Note: The support and applicability of each model identification Type is a separate discussion. This study does not imply that model identification is necessary.</w:t>
            </w:r>
          </w:p>
          <w:p w14:paraId="65E5EA44" w14:textId="77777777" w:rsidR="00E5688A" w:rsidRPr="00925E8C" w:rsidRDefault="00E5688A" w:rsidP="00472EFA">
            <w:pPr>
              <w:spacing w:after="0"/>
              <w:rPr>
                <w:i/>
                <w:iCs/>
              </w:rPr>
            </w:pPr>
          </w:p>
          <w:p w14:paraId="38E63A3F" w14:textId="77777777" w:rsidR="00452DAB" w:rsidRDefault="00452DAB" w:rsidP="00472EFA">
            <w:pPr>
              <w:spacing w:after="0"/>
              <w:rPr>
                <w:b/>
                <w:bCs/>
                <w:highlight w:val="green"/>
              </w:rPr>
            </w:pPr>
          </w:p>
          <w:p w14:paraId="2DFE0FCB" w14:textId="77777777" w:rsidR="00452DAB" w:rsidRDefault="00452DAB" w:rsidP="00472EFA">
            <w:pPr>
              <w:spacing w:after="0"/>
              <w:rPr>
                <w:b/>
                <w:bCs/>
                <w:highlight w:val="green"/>
              </w:rPr>
            </w:pPr>
          </w:p>
          <w:p w14:paraId="439DB010" w14:textId="77777777" w:rsidR="00452DAB" w:rsidRDefault="00452DAB" w:rsidP="00472EFA">
            <w:pPr>
              <w:spacing w:after="0"/>
              <w:rPr>
                <w:b/>
                <w:bCs/>
                <w:highlight w:val="green"/>
              </w:rPr>
            </w:pPr>
          </w:p>
          <w:p w14:paraId="405919E1" w14:textId="06B0B1B2" w:rsidR="00E5688A" w:rsidRPr="00925E8C" w:rsidRDefault="00E5688A" w:rsidP="00472EFA">
            <w:pPr>
              <w:spacing w:after="0"/>
              <w:rPr>
                <w:b/>
                <w:bCs/>
              </w:rPr>
            </w:pPr>
            <w:r w:rsidRPr="00925E8C">
              <w:rPr>
                <w:b/>
                <w:bCs/>
                <w:highlight w:val="green"/>
              </w:rPr>
              <w:lastRenderedPageBreak/>
              <w:t>Agreement</w:t>
            </w:r>
          </w:p>
          <w:p w14:paraId="3542AB26" w14:textId="77777777" w:rsidR="00E5688A" w:rsidRPr="00925E8C" w:rsidRDefault="00E5688A" w:rsidP="00472EFA">
            <w:pPr>
              <w:shd w:val="clear" w:color="auto" w:fill="FFFFFF"/>
              <w:spacing w:after="0"/>
            </w:pPr>
            <w:r w:rsidRPr="00925E8C">
              <w:t>For functionality/model-ID based LCM,</w:t>
            </w:r>
          </w:p>
          <w:p w14:paraId="59ACA58C" w14:textId="77777777" w:rsidR="00E5688A" w:rsidRPr="00925E8C" w:rsidRDefault="00E5688A" w:rsidP="00472EFA">
            <w:pPr>
              <w:numPr>
                <w:ilvl w:val="0"/>
                <w:numId w:val="35"/>
              </w:numPr>
              <w:shd w:val="clear" w:color="auto" w:fill="FFFFFF"/>
              <w:overflowPunct/>
              <w:autoSpaceDE/>
              <w:autoSpaceDN/>
              <w:adjustRightInd/>
              <w:spacing w:after="0"/>
            </w:pPr>
            <w:r w:rsidRPr="00925E8C">
              <w:t>Once functionalities/models are identified, the same or similar procedures may be used for their activation, deactivation, switching, fallback, and monitoring.</w:t>
            </w:r>
          </w:p>
          <w:p w14:paraId="4F57D668" w14:textId="77777777" w:rsidR="00E5688A" w:rsidRPr="00925E8C" w:rsidRDefault="00E5688A" w:rsidP="00472EFA">
            <w:pPr>
              <w:pStyle w:val="ListParagraph"/>
              <w:shd w:val="clear" w:color="auto" w:fill="FFFFFF"/>
              <w:ind w:left="360" w:hanging="360"/>
              <w:rPr>
                <w:highlight w:val="cyan"/>
              </w:rPr>
            </w:pPr>
          </w:p>
          <w:p w14:paraId="77C938DB" w14:textId="77777777" w:rsidR="00E5688A" w:rsidRPr="00925E8C" w:rsidRDefault="00E5688A" w:rsidP="00472EFA">
            <w:pPr>
              <w:pStyle w:val="ListParagraph"/>
              <w:shd w:val="clear" w:color="auto" w:fill="FFFFFF"/>
              <w:ind w:left="360" w:hanging="360"/>
              <w:rPr>
                <w:b/>
                <w:bCs/>
              </w:rPr>
            </w:pPr>
            <w:r w:rsidRPr="00925E8C">
              <w:rPr>
                <w:b/>
                <w:bCs/>
                <w:highlight w:val="green"/>
              </w:rPr>
              <w:t>Agreement</w:t>
            </w:r>
          </w:p>
          <w:p w14:paraId="7D972B08" w14:textId="77777777" w:rsidR="00E5688A" w:rsidRPr="00925E8C" w:rsidRDefault="00E5688A" w:rsidP="00472EFA">
            <w:pPr>
              <w:pStyle w:val="ListParagraph"/>
              <w:numPr>
                <w:ilvl w:val="0"/>
                <w:numId w:val="38"/>
              </w:numPr>
              <w:spacing w:after="0"/>
              <w:contextualSpacing w:val="0"/>
            </w:pPr>
            <w:r w:rsidRPr="00925E8C">
              <w:rPr>
                <w:rFonts w:eastAsia="Microsoft YaHei"/>
              </w:rPr>
              <w:t>Once models are identified</w:t>
            </w:r>
            <w:r w:rsidRPr="00925E8C">
              <w:t>, UE can indicate supported AI/ML model IDs for a given AI/ML-enabled Feature/FG in a UE capability report as starting point.</w:t>
            </w:r>
          </w:p>
          <w:p w14:paraId="2B5ACD51" w14:textId="77777777" w:rsidR="00E5688A" w:rsidRPr="00925E8C" w:rsidRDefault="00E5688A" w:rsidP="00472EFA">
            <w:pPr>
              <w:pStyle w:val="ListParagraph"/>
              <w:numPr>
                <w:ilvl w:val="1"/>
                <w:numId w:val="38"/>
              </w:numPr>
              <w:spacing w:after="0"/>
              <w:contextualSpacing w:val="0"/>
            </w:pPr>
            <w:r w:rsidRPr="00925E8C">
              <w:rPr>
                <w:rFonts w:eastAsia="DengXian"/>
                <w:lang w:eastAsia="zh-CN"/>
              </w:rPr>
              <w:t xml:space="preserve">FFS: applicability to model identification, Type A, type B1 and type B2 </w:t>
            </w:r>
          </w:p>
          <w:p w14:paraId="55835632" w14:textId="77777777" w:rsidR="00E5688A" w:rsidRPr="00925E8C" w:rsidRDefault="00E5688A" w:rsidP="00472EFA">
            <w:pPr>
              <w:pStyle w:val="ListParagraph"/>
              <w:numPr>
                <w:ilvl w:val="2"/>
                <w:numId w:val="38"/>
              </w:numPr>
              <w:spacing w:after="0"/>
              <w:contextualSpacing w:val="0"/>
            </w:pPr>
            <w:r w:rsidRPr="00925E8C">
              <w:t>FFS: Using a procedure other than UE capability report</w:t>
            </w:r>
          </w:p>
          <w:p w14:paraId="2A8E97BA" w14:textId="77777777" w:rsidR="00E5688A" w:rsidRPr="00925E8C" w:rsidRDefault="00E5688A" w:rsidP="00472EFA">
            <w:pPr>
              <w:pStyle w:val="ListParagraph"/>
              <w:numPr>
                <w:ilvl w:val="1"/>
                <w:numId w:val="38"/>
              </w:numPr>
              <w:spacing w:after="0"/>
              <w:contextualSpacing w:val="0"/>
            </w:pPr>
            <w:r w:rsidRPr="00925E8C">
              <w:rPr>
                <w:rFonts w:eastAsia="DengXian"/>
                <w:lang w:eastAsia="zh-CN"/>
              </w:rPr>
              <w:t>Note: model identification using capability report is not precluded for type B1 and type B2</w:t>
            </w:r>
          </w:p>
          <w:p w14:paraId="3B5F9310" w14:textId="77777777" w:rsidR="00E5688A" w:rsidRPr="00925E8C" w:rsidRDefault="00E5688A" w:rsidP="00472EFA">
            <w:pPr>
              <w:shd w:val="clear" w:color="auto" w:fill="FFFFFF"/>
              <w:spacing w:after="0"/>
              <w:rPr>
                <w:rFonts w:eastAsia="DengXian"/>
                <w:b/>
                <w:bCs/>
                <w:iCs/>
                <w:highlight w:val="green"/>
                <w:lang w:eastAsia="zh-CN"/>
              </w:rPr>
            </w:pPr>
          </w:p>
          <w:p w14:paraId="5C999425" w14:textId="77777777" w:rsidR="00E5688A" w:rsidRPr="00925E8C" w:rsidRDefault="00E5688A" w:rsidP="00472EFA">
            <w:pPr>
              <w:shd w:val="clear" w:color="auto" w:fill="FFFFFF"/>
              <w:spacing w:after="0"/>
              <w:rPr>
                <w:rFonts w:eastAsia="DengXian"/>
                <w:b/>
                <w:bCs/>
                <w:iCs/>
                <w:highlight w:val="green"/>
                <w:lang w:eastAsia="zh-CN"/>
              </w:rPr>
            </w:pPr>
            <w:r w:rsidRPr="00925E8C">
              <w:rPr>
                <w:rFonts w:eastAsia="DengXian"/>
                <w:b/>
                <w:bCs/>
                <w:iCs/>
                <w:highlight w:val="green"/>
                <w:lang w:eastAsia="zh-CN"/>
              </w:rPr>
              <w:t>Agreement</w:t>
            </w:r>
          </w:p>
          <w:p w14:paraId="0AD52649" w14:textId="77777777" w:rsidR="00E5688A" w:rsidRPr="00925E8C" w:rsidRDefault="00E5688A" w:rsidP="00472EFA">
            <w:pPr>
              <w:shd w:val="clear" w:color="auto" w:fill="FFFFFF"/>
              <w:spacing w:after="0"/>
            </w:pPr>
            <w:r w:rsidRPr="00925E8C">
              <w:rPr>
                <w:iCs/>
              </w:rPr>
              <w:t xml:space="preserve">Study how to handle the impact of UE’s internal conditions </w:t>
            </w:r>
            <w:r w:rsidRPr="00925E8C">
              <w:t>such as memory, battery, and other hardware limitations on functionality/model operations and AI/ML-enabled Feature.</w:t>
            </w:r>
          </w:p>
          <w:p w14:paraId="2E2A8601" w14:textId="77777777" w:rsidR="00E5688A" w:rsidRPr="00925E8C" w:rsidRDefault="00E5688A" w:rsidP="00472EFA">
            <w:pPr>
              <w:shd w:val="clear" w:color="auto" w:fill="FFFFFF"/>
              <w:spacing w:after="0"/>
              <w:rPr>
                <w:rFonts w:eastAsia="DengXian"/>
                <w:iCs/>
                <w:color w:val="00B050"/>
                <w:lang w:eastAsia="zh-CN"/>
              </w:rPr>
            </w:pPr>
            <w:r w:rsidRPr="00925E8C">
              <w:rPr>
                <w:rFonts w:eastAsia="DengXian"/>
                <w:lang w:eastAsia="zh-CN"/>
              </w:rPr>
              <w:t>Note: it does not preclude any existing solutions</w:t>
            </w:r>
            <w:r w:rsidRPr="00925E8C">
              <w:rPr>
                <w:rFonts w:eastAsia="DengXian"/>
                <w:color w:val="00B050"/>
                <w:lang w:eastAsia="zh-CN"/>
              </w:rPr>
              <w:t>.</w:t>
            </w:r>
          </w:p>
          <w:p w14:paraId="306392C8" w14:textId="77777777" w:rsidR="00E5688A" w:rsidRPr="00925E8C" w:rsidRDefault="00E5688A" w:rsidP="00472EFA">
            <w:pPr>
              <w:shd w:val="clear" w:color="auto" w:fill="FFFFFF"/>
              <w:spacing w:after="0"/>
              <w:rPr>
                <w:iCs/>
              </w:rPr>
            </w:pPr>
          </w:p>
          <w:p w14:paraId="7702C1E5" w14:textId="77777777" w:rsidR="00E5688A" w:rsidRPr="00925E8C" w:rsidRDefault="00E5688A" w:rsidP="00472EFA">
            <w:pPr>
              <w:shd w:val="clear" w:color="auto" w:fill="FFFFFF"/>
              <w:spacing w:after="0"/>
              <w:rPr>
                <w:rFonts w:eastAsia="DengXian"/>
                <w:b/>
                <w:bCs/>
                <w:highlight w:val="green"/>
                <w:lang w:eastAsia="zh-CN"/>
              </w:rPr>
            </w:pPr>
            <w:r w:rsidRPr="00925E8C">
              <w:rPr>
                <w:rFonts w:eastAsia="DengXian"/>
                <w:b/>
                <w:bCs/>
                <w:highlight w:val="green"/>
                <w:lang w:eastAsia="zh-CN"/>
              </w:rPr>
              <w:t>Agreement</w:t>
            </w:r>
          </w:p>
          <w:p w14:paraId="3FD553B8" w14:textId="77777777" w:rsidR="00E5688A" w:rsidRPr="00925E8C" w:rsidRDefault="00E5688A" w:rsidP="00472EFA">
            <w:pPr>
              <w:pStyle w:val="ZTE-Proposal-20210505"/>
              <w:numPr>
                <w:ilvl w:val="0"/>
                <w:numId w:val="0"/>
              </w:numPr>
              <w:spacing w:beforeLines="0" w:before="0" w:afterLines="0" w:after="0" w:line="240" w:lineRule="auto"/>
              <w:rPr>
                <w:rFonts w:eastAsia="DengXian" w:cs="Times New Roman"/>
                <w:b w:val="0"/>
                <w:bCs w:val="0"/>
                <w:i w:val="0"/>
                <w:iCs w:val="0"/>
                <w:kern w:val="0"/>
              </w:rPr>
            </w:pPr>
            <w:r w:rsidRPr="00925E8C">
              <w:rPr>
                <w:rFonts w:eastAsia="DengXian" w:cs="Times New Roman"/>
                <w:b w:val="0"/>
                <w:bCs w:val="0"/>
                <w:i w:val="0"/>
                <w:iCs w:val="0"/>
                <w:kern w:val="0"/>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404"/>
            </w:tblGrid>
            <w:tr w:rsidR="00E5688A" w:rsidRPr="00925E8C" w14:paraId="64FD2D6D" w14:textId="77777777" w:rsidTr="00472EFA">
              <w:tc>
                <w:tcPr>
                  <w:tcW w:w="3145" w:type="dxa"/>
                  <w:tcBorders>
                    <w:top w:val="single" w:sz="4" w:space="0" w:color="auto"/>
                    <w:left w:val="single" w:sz="4" w:space="0" w:color="auto"/>
                    <w:bottom w:val="single" w:sz="4" w:space="0" w:color="auto"/>
                    <w:right w:val="single" w:sz="4" w:space="0" w:color="auto"/>
                  </w:tcBorders>
                </w:tcPr>
                <w:p w14:paraId="75F9987A" w14:textId="77777777" w:rsidR="00E5688A" w:rsidRPr="00925E8C" w:rsidRDefault="00E5688A" w:rsidP="00472EFA">
                  <w:pPr>
                    <w:spacing w:after="0"/>
                  </w:pPr>
                  <w:r w:rsidRPr="00925E8C">
                    <w:t>Model activation</w:t>
                  </w:r>
                </w:p>
              </w:tc>
              <w:tc>
                <w:tcPr>
                  <w:tcW w:w="6817" w:type="dxa"/>
                  <w:tcBorders>
                    <w:top w:val="single" w:sz="4" w:space="0" w:color="auto"/>
                    <w:left w:val="nil"/>
                    <w:bottom w:val="single" w:sz="4" w:space="0" w:color="auto"/>
                    <w:right w:val="single" w:sz="4" w:space="0" w:color="auto"/>
                  </w:tcBorders>
                </w:tcPr>
                <w:p w14:paraId="035B69F9" w14:textId="77777777" w:rsidR="00E5688A" w:rsidRPr="00925E8C" w:rsidRDefault="00E5688A" w:rsidP="00472EFA">
                  <w:pPr>
                    <w:spacing w:after="0"/>
                    <w:rPr>
                      <w:rFonts w:eastAsia="SimSun"/>
                    </w:rPr>
                  </w:pPr>
                  <w:r w:rsidRPr="00925E8C">
                    <w:t xml:space="preserve">Enable an AI/ML model for a specific </w:t>
                  </w:r>
                  <w:r w:rsidRPr="00925E8C">
                    <w:rPr>
                      <w:strike/>
                    </w:rPr>
                    <w:t>function</w:t>
                  </w:r>
                  <w:r w:rsidRPr="00925E8C">
                    <w:rPr>
                      <w:rFonts w:eastAsia="SimSun"/>
                    </w:rPr>
                    <w:t xml:space="preserve"> </w:t>
                  </w:r>
                  <w:r w:rsidRPr="00925E8C">
                    <w:rPr>
                      <w:rFonts w:eastAsia="SimSun"/>
                      <w:b/>
                      <w:bCs/>
                    </w:rPr>
                    <w:t>AI/ML-enabled feature</w:t>
                  </w:r>
                </w:p>
              </w:tc>
            </w:tr>
            <w:tr w:rsidR="00E5688A" w:rsidRPr="00925E8C" w14:paraId="4DF98C6F" w14:textId="77777777" w:rsidTr="00472EFA">
              <w:tc>
                <w:tcPr>
                  <w:tcW w:w="3145" w:type="dxa"/>
                  <w:tcBorders>
                    <w:top w:val="single" w:sz="4" w:space="0" w:color="auto"/>
                    <w:left w:val="single" w:sz="4" w:space="0" w:color="auto"/>
                    <w:bottom w:val="single" w:sz="4" w:space="0" w:color="auto"/>
                    <w:right w:val="single" w:sz="4" w:space="0" w:color="auto"/>
                  </w:tcBorders>
                </w:tcPr>
                <w:p w14:paraId="5FC4A2BC" w14:textId="77777777" w:rsidR="00E5688A" w:rsidRPr="00925E8C" w:rsidRDefault="00E5688A" w:rsidP="00472EFA">
                  <w:pPr>
                    <w:spacing w:after="0"/>
                  </w:pPr>
                  <w:r w:rsidRPr="00925E8C">
                    <w:t>Model deactivation</w:t>
                  </w:r>
                </w:p>
              </w:tc>
              <w:tc>
                <w:tcPr>
                  <w:tcW w:w="6817" w:type="dxa"/>
                  <w:tcBorders>
                    <w:top w:val="single" w:sz="4" w:space="0" w:color="auto"/>
                    <w:left w:val="nil"/>
                    <w:bottom w:val="single" w:sz="4" w:space="0" w:color="auto"/>
                    <w:right w:val="single" w:sz="4" w:space="0" w:color="auto"/>
                  </w:tcBorders>
                </w:tcPr>
                <w:p w14:paraId="15A3F4F8" w14:textId="77777777" w:rsidR="00E5688A" w:rsidRPr="00925E8C" w:rsidRDefault="00E5688A" w:rsidP="00472EFA">
                  <w:pPr>
                    <w:spacing w:after="0"/>
                  </w:pPr>
                  <w:r w:rsidRPr="00925E8C">
                    <w:t xml:space="preserve">Disable an AI/ML model for a specific </w:t>
                  </w:r>
                  <w:r w:rsidRPr="00925E8C">
                    <w:rPr>
                      <w:strike/>
                    </w:rPr>
                    <w:t>function</w:t>
                  </w:r>
                  <w:r w:rsidRPr="00925E8C">
                    <w:rPr>
                      <w:rFonts w:eastAsia="SimSun"/>
                    </w:rPr>
                    <w:t xml:space="preserve"> </w:t>
                  </w:r>
                  <w:r w:rsidRPr="00925E8C">
                    <w:rPr>
                      <w:rFonts w:eastAsia="SimSun"/>
                      <w:b/>
                      <w:bCs/>
                    </w:rPr>
                    <w:t>AI/ML-enabled feature</w:t>
                  </w:r>
                </w:p>
              </w:tc>
            </w:tr>
            <w:tr w:rsidR="00E5688A" w:rsidRPr="00925E8C" w14:paraId="4AD64101" w14:textId="77777777" w:rsidTr="00472EFA">
              <w:tc>
                <w:tcPr>
                  <w:tcW w:w="3145" w:type="dxa"/>
                  <w:tcBorders>
                    <w:top w:val="single" w:sz="4" w:space="0" w:color="auto"/>
                    <w:left w:val="single" w:sz="4" w:space="0" w:color="auto"/>
                    <w:bottom w:val="single" w:sz="4" w:space="0" w:color="auto"/>
                    <w:right w:val="single" w:sz="4" w:space="0" w:color="auto"/>
                  </w:tcBorders>
                </w:tcPr>
                <w:p w14:paraId="798D5CF5" w14:textId="77777777" w:rsidR="00E5688A" w:rsidRPr="00925E8C" w:rsidRDefault="00E5688A" w:rsidP="00472EFA">
                  <w:pPr>
                    <w:spacing w:after="0"/>
                  </w:pPr>
                  <w:r w:rsidRPr="00925E8C">
                    <w:t>Model switching</w:t>
                  </w:r>
                </w:p>
              </w:tc>
              <w:tc>
                <w:tcPr>
                  <w:tcW w:w="6817" w:type="dxa"/>
                  <w:tcBorders>
                    <w:top w:val="single" w:sz="4" w:space="0" w:color="auto"/>
                    <w:left w:val="nil"/>
                    <w:bottom w:val="single" w:sz="4" w:space="0" w:color="auto"/>
                    <w:right w:val="single" w:sz="4" w:space="0" w:color="auto"/>
                  </w:tcBorders>
                </w:tcPr>
                <w:p w14:paraId="3F340CA7" w14:textId="77777777" w:rsidR="00E5688A" w:rsidRPr="00925E8C" w:rsidRDefault="00E5688A" w:rsidP="00472EFA">
                  <w:pPr>
                    <w:spacing w:after="0"/>
                  </w:pPr>
                  <w:r w:rsidRPr="00925E8C">
                    <w:t xml:space="preserve">Deactivating a currently active AI/ML model and activating a different AI/ML model for a specific </w:t>
                  </w:r>
                  <w:r w:rsidRPr="00925E8C">
                    <w:rPr>
                      <w:strike/>
                    </w:rPr>
                    <w:t>function</w:t>
                  </w:r>
                  <w:r w:rsidRPr="00925E8C">
                    <w:rPr>
                      <w:rFonts w:eastAsia="SimSun"/>
                    </w:rPr>
                    <w:t xml:space="preserve"> </w:t>
                  </w:r>
                  <w:r w:rsidRPr="00925E8C">
                    <w:rPr>
                      <w:rFonts w:eastAsia="SimSun"/>
                      <w:b/>
                      <w:bCs/>
                    </w:rPr>
                    <w:t>AI/ML-enabled feature</w:t>
                  </w:r>
                </w:p>
              </w:tc>
            </w:tr>
          </w:tbl>
          <w:p w14:paraId="18889124" w14:textId="77777777" w:rsidR="00E5688A" w:rsidRPr="00925E8C" w:rsidRDefault="00E5688A" w:rsidP="00472EFA">
            <w:pPr>
              <w:spacing w:after="0"/>
            </w:pPr>
          </w:p>
          <w:p w14:paraId="6C4F9A5B" w14:textId="77777777" w:rsidR="00E5688A" w:rsidRPr="00925E8C" w:rsidRDefault="00E5688A" w:rsidP="00472EFA">
            <w:pPr>
              <w:snapToGrid w:val="0"/>
              <w:spacing w:after="0"/>
              <w:rPr>
                <w:rFonts w:eastAsia="SimSun"/>
                <w:b/>
                <w:iCs/>
                <w:color w:val="000000"/>
                <w:highlight w:val="green"/>
                <w:lang w:eastAsia="zh-CN"/>
              </w:rPr>
            </w:pPr>
            <w:r w:rsidRPr="00925E8C">
              <w:rPr>
                <w:rFonts w:eastAsia="SimSun"/>
                <w:b/>
                <w:iCs/>
                <w:color w:val="000000"/>
                <w:highlight w:val="green"/>
                <w:lang w:eastAsia="zh-CN"/>
              </w:rPr>
              <w:t>Agreement</w:t>
            </w:r>
          </w:p>
          <w:p w14:paraId="44E18933" w14:textId="77777777" w:rsidR="00E5688A" w:rsidRPr="00925E8C" w:rsidRDefault="00E5688A" w:rsidP="00472EFA">
            <w:pPr>
              <w:snapToGrid w:val="0"/>
              <w:spacing w:after="0"/>
              <w:rPr>
                <w:rFonts w:eastAsia="SimSun"/>
                <w:bCs/>
                <w:iCs/>
                <w:lang w:eastAsia="zh-CN"/>
              </w:rPr>
            </w:pPr>
            <w:r w:rsidRPr="00925E8C">
              <w:rPr>
                <w:rFonts w:eastAsia="SimSun"/>
                <w:bCs/>
                <w:iCs/>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B5931FC" w14:textId="77777777" w:rsidR="00E5688A" w:rsidRPr="00925E8C" w:rsidRDefault="00E5688A" w:rsidP="00472EFA">
            <w:pPr>
              <w:pStyle w:val="ListParagraph"/>
              <w:numPr>
                <w:ilvl w:val="0"/>
                <w:numId w:val="40"/>
              </w:numPr>
              <w:tabs>
                <w:tab w:val="left" w:pos="-4820"/>
              </w:tabs>
              <w:autoSpaceDE w:val="0"/>
              <w:autoSpaceDN w:val="0"/>
              <w:adjustRightInd w:val="0"/>
              <w:snapToGrid w:val="0"/>
              <w:spacing w:after="0"/>
              <w:rPr>
                <w:rFonts w:eastAsia="SimSun"/>
                <w:bCs/>
                <w:iCs/>
                <w:lang w:eastAsia="zh-CN"/>
              </w:rPr>
            </w:pPr>
            <w:r w:rsidRPr="00925E8C">
              <w:rPr>
                <w:rFonts w:eastAsia="SimSun"/>
                <w:bCs/>
                <w:iCs/>
                <w:lang w:eastAsia="zh-CN"/>
              </w:rPr>
              <w:t>Assessment/Monitoring based on the additional conditions associated with the model/functionality</w:t>
            </w:r>
          </w:p>
          <w:p w14:paraId="47DF5CD3" w14:textId="77777777" w:rsidR="00E5688A" w:rsidRPr="00925E8C" w:rsidRDefault="00E5688A" w:rsidP="00472EFA">
            <w:pPr>
              <w:pStyle w:val="ListParagraph"/>
              <w:numPr>
                <w:ilvl w:val="0"/>
                <w:numId w:val="40"/>
              </w:numPr>
              <w:tabs>
                <w:tab w:val="left" w:pos="-4820"/>
              </w:tabs>
              <w:autoSpaceDE w:val="0"/>
              <w:autoSpaceDN w:val="0"/>
              <w:adjustRightInd w:val="0"/>
              <w:snapToGrid w:val="0"/>
              <w:spacing w:after="0"/>
              <w:rPr>
                <w:rFonts w:eastAsia="SimSun"/>
                <w:bCs/>
                <w:iCs/>
                <w:lang w:eastAsia="zh-CN"/>
              </w:rPr>
            </w:pPr>
            <w:r w:rsidRPr="00925E8C">
              <w:rPr>
                <w:rFonts w:eastAsia="SimSun"/>
                <w:bCs/>
                <w:iCs/>
                <w:lang w:eastAsia="zh-CN"/>
              </w:rPr>
              <w:t>Assessment/Monitoring based on input/output data distribution</w:t>
            </w:r>
          </w:p>
          <w:p w14:paraId="5EF8E10B" w14:textId="77777777" w:rsidR="00E5688A" w:rsidRPr="00925E8C" w:rsidRDefault="00E5688A" w:rsidP="00472EFA">
            <w:pPr>
              <w:pStyle w:val="ListParagraph"/>
              <w:numPr>
                <w:ilvl w:val="0"/>
                <w:numId w:val="40"/>
              </w:numPr>
              <w:tabs>
                <w:tab w:val="left" w:pos="-4820"/>
              </w:tabs>
              <w:autoSpaceDE w:val="0"/>
              <w:autoSpaceDN w:val="0"/>
              <w:adjustRightInd w:val="0"/>
              <w:snapToGrid w:val="0"/>
              <w:spacing w:after="0"/>
              <w:rPr>
                <w:rFonts w:eastAsia="SimSun"/>
                <w:bCs/>
                <w:iCs/>
                <w:lang w:eastAsia="zh-CN"/>
              </w:rPr>
            </w:pPr>
            <w:r w:rsidRPr="00925E8C">
              <w:rPr>
                <w:rFonts w:eastAsia="SimSun"/>
                <w:bCs/>
                <w:iCs/>
                <w:lang w:eastAsia="zh-CN"/>
              </w:rPr>
              <w:t>Assessment/Monitoring using the inactive model/functionality for monitoring purpose and measuring the inference accuracy</w:t>
            </w:r>
          </w:p>
          <w:p w14:paraId="0CDE4D66" w14:textId="77777777" w:rsidR="00E5688A" w:rsidRPr="00925E8C" w:rsidRDefault="00E5688A" w:rsidP="00472EFA">
            <w:pPr>
              <w:pStyle w:val="ListParagraph"/>
              <w:numPr>
                <w:ilvl w:val="0"/>
                <w:numId w:val="40"/>
              </w:numPr>
              <w:tabs>
                <w:tab w:val="left" w:pos="-4820"/>
              </w:tabs>
              <w:autoSpaceDE w:val="0"/>
              <w:autoSpaceDN w:val="0"/>
              <w:adjustRightInd w:val="0"/>
              <w:snapToGrid w:val="0"/>
              <w:spacing w:after="0"/>
              <w:rPr>
                <w:rFonts w:eastAsia="SimSun"/>
                <w:bCs/>
                <w:iCs/>
                <w:lang w:eastAsia="zh-CN"/>
              </w:rPr>
            </w:pPr>
            <w:r w:rsidRPr="00925E8C">
              <w:rPr>
                <w:rFonts w:eastAsia="SimSun"/>
                <w:bCs/>
                <w:iCs/>
                <w:lang w:eastAsia="zh-CN"/>
              </w:rPr>
              <w:t>Assessment/Monitoring based on past knowledge of the performance of the same model/functionality (e.g., based on other UEs)</w:t>
            </w:r>
          </w:p>
          <w:p w14:paraId="474BF2D5" w14:textId="77777777" w:rsidR="00E5688A" w:rsidRPr="00925E8C" w:rsidRDefault="00E5688A" w:rsidP="00472EFA">
            <w:pPr>
              <w:tabs>
                <w:tab w:val="left" w:pos="-4820"/>
              </w:tabs>
              <w:snapToGrid w:val="0"/>
              <w:spacing w:after="0"/>
              <w:ind w:left="360"/>
              <w:contextualSpacing/>
              <w:rPr>
                <w:rFonts w:eastAsia="SimSun"/>
                <w:bCs/>
                <w:iCs/>
                <w:lang w:eastAsia="zh-CN"/>
              </w:rPr>
            </w:pPr>
            <w:r w:rsidRPr="00925E8C">
              <w:rPr>
                <w:rFonts w:eastAsia="SimSun"/>
                <w:bCs/>
                <w:iCs/>
                <w:lang w:eastAsia="zh-CN"/>
              </w:rPr>
              <w:t>FFS: Requirements for the assessment/monitoring to be reliable (e.g., sufficient data coverage during evaluation)</w:t>
            </w:r>
          </w:p>
          <w:p w14:paraId="47AFB8BC" w14:textId="040B33E1" w:rsidR="00E5688A" w:rsidRDefault="00E5688A" w:rsidP="00472EFA">
            <w:pPr>
              <w:tabs>
                <w:tab w:val="left" w:pos="-4820"/>
              </w:tabs>
              <w:snapToGrid w:val="0"/>
              <w:spacing w:after="0"/>
              <w:ind w:left="360"/>
              <w:contextualSpacing/>
              <w:rPr>
                <w:rFonts w:eastAsia="SimSun"/>
                <w:bCs/>
                <w:iCs/>
                <w:lang w:eastAsia="zh-CN"/>
              </w:rPr>
            </w:pPr>
            <w:r w:rsidRPr="00925E8C">
              <w:rPr>
                <w:rFonts w:eastAsia="SimSun"/>
                <w:bCs/>
                <w:iCs/>
                <w:lang w:eastAsia="zh-CN"/>
              </w:rPr>
              <w:t>FFS: Additional aspects specific to the case where the inactive model has never been activated before, if any.</w:t>
            </w:r>
            <w:r w:rsidR="00452DAB">
              <w:rPr>
                <w:rFonts w:eastAsia="SimSun"/>
                <w:bCs/>
                <w:iCs/>
                <w:lang w:eastAsia="zh-CN"/>
              </w:rPr>
              <w:t xml:space="preserve"> </w:t>
            </w:r>
          </w:p>
          <w:p w14:paraId="3CD1F536" w14:textId="21ADC254" w:rsidR="00452DAB" w:rsidRDefault="00452DAB" w:rsidP="00472EFA">
            <w:pPr>
              <w:tabs>
                <w:tab w:val="left" w:pos="-4820"/>
              </w:tabs>
              <w:snapToGrid w:val="0"/>
              <w:spacing w:after="0"/>
              <w:ind w:left="360"/>
              <w:contextualSpacing/>
              <w:rPr>
                <w:rFonts w:eastAsia="SimSun"/>
                <w:bCs/>
                <w:iCs/>
                <w:lang w:eastAsia="zh-CN"/>
              </w:rPr>
            </w:pPr>
          </w:p>
          <w:p w14:paraId="2204C977" w14:textId="2CB18F82" w:rsidR="00DC596D" w:rsidRDefault="00DC596D" w:rsidP="00472EFA">
            <w:pPr>
              <w:tabs>
                <w:tab w:val="left" w:pos="-4820"/>
              </w:tabs>
              <w:snapToGrid w:val="0"/>
              <w:spacing w:after="0"/>
              <w:ind w:left="360"/>
              <w:contextualSpacing/>
              <w:rPr>
                <w:rFonts w:eastAsia="SimSun"/>
                <w:bCs/>
                <w:iCs/>
                <w:lang w:eastAsia="zh-CN"/>
              </w:rPr>
            </w:pPr>
          </w:p>
          <w:p w14:paraId="1C805E5E" w14:textId="31695754" w:rsidR="00DC596D" w:rsidRPr="00925E8C" w:rsidRDefault="00DC596D" w:rsidP="00DC596D">
            <w:pPr>
              <w:rPr>
                <w:b/>
                <w:highlight w:val="green"/>
                <w:u w:val="single"/>
                <w:lang w:eastAsia="x-none"/>
              </w:rPr>
            </w:pPr>
            <w:r w:rsidRPr="00925E8C">
              <w:rPr>
                <w:b/>
                <w:u w:val="single"/>
                <w:lang w:eastAsia="x-none"/>
              </w:rPr>
              <w:t>RAN1#11</w:t>
            </w:r>
            <w:r>
              <w:rPr>
                <w:b/>
                <w:u w:val="single"/>
                <w:lang w:eastAsia="x-none"/>
              </w:rPr>
              <w:t>4</w:t>
            </w:r>
            <w:r w:rsidRPr="00925E8C">
              <w:rPr>
                <w:b/>
                <w:u w:val="single"/>
                <w:lang w:eastAsia="x-none"/>
              </w:rPr>
              <w:t>:</w:t>
            </w:r>
          </w:p>
          <w:p w14:paraId="646D0D33" w14:textId="07D5B26A" w:rsidR="00DC596D" w:rsidRDefault="00DC596D" w:rsidP="00DC596D">
            <w:pPr>
              <w:rPr>
                <w:rFonts w:cs="DengXian"/>
                <w:highlight w:val="green"/>
              </w:rPr>
            </w:pPr>
            <w:r w:rsidRPr="004D61A1">
              <w:rPr>
                <w:rFonts w:cs="DengXian"/>
                <w:highlight w:val="green"/>
              </w:rPr>
              <w:t>Agreement</w:t>
            </w:r>
          </w:p>
          <w:p w14:paraId="71208A1E" w14:textId="77777777" w:rsidR="00DC596D" w:rsidRDefault="00DC596D" w:rsidP="00DC596D">
            <w:pPr>
              <w:pStyle w:val="ListParagraph"/>
              <w:spacing w:line="360" w:lineRule="auto"/>
              <w:ind w:left="0"/>
            </w:pPr>
            <w:r>
              <w:t>Conclude that applicable functionalities/models can be reported by UE.</w:t>
            </w:r>
          </w:p>
          <w:p w14:paraId="5666C331" w14:textId="77777777" w:rsidR="00DC596D" w:rsidRPr="00502E04" w:rsidRDefault="00DC596D" w:rsidP="00DC596D">
            <w:pPr>
              <w:pStyle w:val="ListParagraph"/>
              <w:spacing w:line="360" w:lineRule="auto"/>
              <w:ind w:left="0"/>
              <w:rPr>
                <w:highlight w:val="green"/>
              </w:rPr>
            </w:pPr>
            <w:r w:rsidRPr="00502E04">
              <w:rPr>
                <w:highlight w:val="green"/>
              </w:rPr>
              <w:t>Agreement</w:t>
            </w:r>
          </w:p>
          <w:p w14:paraId="46A0411B" w14:textId="77777777" w:rsidR="00DC596D" w:rsidRPr="004D61A1" w:rsidRDefault="00DC596D" w:rsidP="00DC596D">
            <w:pPr>
              <w:numPr>
                <w:ilvl w:val="0"/>
                <w:numId w:val="50"/>
              </w:numPr>
              <w:overflowPunct/>
              <w:autoSpaceDE/>
              <w:autoSpaceDN/>
              <w:adjustRightInd/>
              <w:spacing w:after="0"/>
              <w:rPr>
                <w:rFonts w:cs="DengXian"/>
              </w:rPr>
            </w:pPr>
            <w:r>
              <w:rPr>
                <w:rFonts w:cs="DengXian"/>
              </w:rPr>
              <w:t>M</w:t>
            </w:r>
            <w:r w:rsidRPr="004D61A1">
              <w:rPr>
                <w:rFonts w:cs="DengXian"/>
              </w:rPr>
              <w:t xml:space="preserve">odel ID in RAN1 discussion may or may not be globally unique, and different types of model IDs may be created for a single model for various LCM purposes. </w:t>
            </w:r>
          </w:p>
          <w:p w14:paraId="0CEE9203" w14:textId="77777777" w:rsidR="00DC596D" w:rsidRPr="004D61A1" w:rsidRDefault="00DC596D" w:rsidP="00DC596D">
            <w:pPr>
              <w:numPr>
                <w:ilvl w:val="0"/>
                <w:numId w:val="50"/>
              </w:numPr>
              <w:overflowPunct/>
              <w:autoSpaceDE/>
              <w:autoSpaceDN/>
              <w:adjustRightInd/>
              <w:spacing w:after="0" w:line="360" w:lineRule="auto"/>
              <w:rPr>
                <w:rFonts w:cs="DengXian"/>
              </w:rPr>
            </w:pPr>
            <w:r>
              <w:rPr>
                <w:rFonts w:cs="DengXian"/>
              </w:rPr>
              <w:t xml:space="preserve">Note: </w:t>
            </w:r>
            <w:r w:rsidRPr="004D61A1">
              <w:rPr>
                <w:rFonts w:cs="DengXian"/>
              </w:rPr>
              <w:t>Details can be studied in the WI phase.</w:t>
            </w:r>
          </w:p>
          <w:p w14:paraId="32DB2753" w14:textId="77777777" w:rsidR="00DC596D" w:rsidRDefault="00DC596D" w:rsidP="00DC596D">
            <w:pPr>
              <w:tabs>
                <w:tab w:val="left" w:pos="-4820"/>
              </w:tabs>
              <w:snapToGrid w:val="0"/>
              <w:spacing w:after="0"/>
              <w:contextualSpacing/>
              <w:rPr>
                <w:rFonts w:eastAsia="SimSun"/>
                <w:bCs/>
                <w:iCs/>
                <w:lang w:eastAsia="zh-CN"/>
              </w:rPr>
            </w:pPr>
          </w:p>
          <w:p w14:paraId="1B87E0B0" w14:textId="46C376C9" w:rsidR="00452DAB" w:rsidRDefault="00452DAB" w:rsidP="00472EFA">
            <w:pPr>
              <w:tabs>
                <w:tab w:val="left" w:pos="-4820"/>
              </w:tabs>
              <w:snapToGrid w:val="0"/>
              <w:spacing w:after="0"/>
              <w:ind w:left="360"/>
              <w:contextualSpacing/>
              <w:rPr>
                <w:rFonts w:eastAsia="SimSun"/>
                <w:bCs/>
                <w:iCs/>
                <w:lang w:eastAsia="zh-CN"/>
              </w:rPr>
            </w:pPr>
          </w:p>
          <w:p w14:paraId="7367348B" w14:textId="0DA477FD" w:rsidR="00452DAB" w:rsidRPr="00925E8C" w:rsidRDefault="00452DAB" w:rsidP="00452DAB">
            <w:pPr>
              <w:rPr>
                <w:b/>
                <w:highlight w:val="green"/>
                <w:u w:val="single"/>
                <w:lang w:eastAsia="x-none"/>
              </w:rPr>
            </w:pPr>
            <w:r w:rsidRPr="00925E8C">
              <w:rPr>
                <w:b/>
                <w:u w:val="single"/>
                <w:lang w:eastAsia="x-none"/>
              </w:rPr>
              <w:t>RAN1#11</w:t>
            </w:r>
            <w:r>
              <w:rPr>
                <w:b/>
                <w:u w:val="single"/>
                <w:lang w:eastAsia="x-none"/>
              </w:rPr>
              <w:t>4bis</w:t>
            </w:r>
            <w:r w:rsidRPr="00925E8C">
              <w:rPr>
                <w:b/>
                <w:u w:val="single"/>
                <w:lang w:eastAsia="x-none"/>
              </w:rPr>
              <w:t>:</w:t>
            </w:r>
          </w:p>
          <w:p w14:paraId="5957C0CA" w14:textId="77777777" w:rsidR="00452DAB" w:rsidRPr="00925E8C" w:rsidRDefault="00452DAB" w:rsidP="00452DAB">
            <w:pPr>
              <w:spacing w:after="0"/>
              <w:ind w:left="1440" w:hanging="1440"/>
              <w:rPr>
                <w:rFonts w:eastAsia="DengXian"/>
                <w:b/>
                <w:bCs/>
                <w:iCs/>
                <w:highlight w:val="green"/>
                <w:lang w:eastAsia="zh-CN"/>
              </w:rPr>
            </w:pPr>
            <w:r w:rsidRPr="00925E8C">
              <w:rPr>
                <w:rFonts w:eastAsia="DengXian"/>
                <w:b/>
                <w:bCs/>
                <w:iCs/>
                <w:highlight w:val="green"/>
                <w:lang w:eastAsia="zh-CN"/>
              </w:rPr>
              <w:t>Agreement</w:t>
            </w:r>
          </w:p>
          <w:p w14:paraId="7F1568EC" w14:textId="77777777" w:rsidR="00452DAB" w:rsidRPr="00925E8C" w:rsidRDefault="00452DAB" w:rsidP="00452DAB">
            <w:pPr>
              <w:tabs>
                <w:tab w:val="left" w:pos="-4820"/>
              </w:tabs>
              <w:snapToGrid w:val="0"/>
              <w:spacing w:after="0"/>
              <w:contextualSpacing/>
              <w:rPr>
                <w:rFonts w:eastAsia="SimSun"/>
                <w:bCs/>
                <w:iCs/>
                <w:lang w:eastAsia="zh-CN"/>
              </w:rPr>
            </w:pPr>
          </w:p>
          <w:p w14:paraId="71E36CFB" w14:textId="77777777" w:rsidR="00E5688A" w:rsidRDefault="00452DAB" w:rsidP="00472EFA">
            <w:pPr>
              <w:overflowPunct/>
              <w:autoSpaceDE/>
              <w:autoSpaceDN/>
              <w:adjustRightInd/>
              <w:spacing w:after="0"/>
              <w:rPr>
                <w:lang w:eastAsia="x-none"/>
              </w:rPr>
            </w:pPr>
            <w:r w:rsidRPr="00452DAB">
              <w:rPr>
                <w:lang w:eastAsia="x-none"/>
              </w:rPr>
              <w:t>-</w:t>
            </w:r>
            <w:r w:rsidRPr="00452DAB">
              <w:rPr>
                <w:lang w:eastAsia="x-none"/>
              </w:rPr>
              <w:tab/>
              <w:t>Model-ID, if needed, can be used in a Functionality (defined in functionality-based LCM) for LCM operations.</w:t>
            </w:r>
          </w:p>
          <w:p w14:paraId="3B4ED898" w14:textId="1A16A5CD" w:rsidR="00452DAB" w:rsidRPr="00925E8C" w:rsidRDefault="00452DAB" w:rsidP="00472EFA">
            <w:pPr>
              <w:overflowPunct/>
              <w:autoSpaceDE/>
              <w:autoSpaceDN/>
              <w:adjustRightInd/>
              <w:spacing w:after="0"/>
              <w:rPr>
                <w:lang w:eastAsia="x-none"/>
              </w:rPr>
            </w:pPr>
          </w:p>
        </w:tc>
      </w:tr>
    </w:tbl>
    <w:p w14:paraId="2B833172" w14:textId="77777777" w:rsidR="00E5688A" w:rsidRDefault="00E5688A" w:rsidP="00E5688A">
      <w:pPr>
        <w:overflowPunct/>
        <w:autoSpaceDE/>
        <w:autoSpaceDN/>
        <w:adjustRightInd/>
        <w:spacing w:after="0"/>
        <w:rPr>
          <w:rFonts w:ascii="Arial" w:hAnsi="Arial" w:cs="Arial"/>
        </w:rPr>
      </w:pPr>
    </w:p>
    <w:sectPr w:rsidR="00E5688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E692D" w14:textId="77777777" w:rsidR="00A63FF3" w:rsidRDefault="00A63FF3">
      <w:r>
        <w:separator/>
      </w:r>
    </w:p>
  </w:endnote>
  <w:endnote w:type="continuationSeparator" w:id="0">
    <w:p w14:paraId="59AC1C12" w14:textId="77777777" w:rsidR="00A63FF3" w:rsidRDefault="00A63FF3">
      <w:r>
        <w:continuationSeparator/>
      </w:r>
    </w:p>
  </w:endnote>
  <w:endnote w:type="continuationNotice" w:id="1">
    <w:p w14:paraId="1F2E46AF" w14:textId="77777777" w:rsidR="00A63FF3" w:rsidRDefault="00A63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17980" w14:textId="77777777" w:rsidR="00A63FF3" w:rsidRDefault="00A63FF3">
      <w:r>
        <w:separator/>
      </w:r>
    </w:p>
  </w:footnote>
  <w:footnote w:type="continuationSeparator" w:id="0">
    <w:p w14:paraId="09BA2BDB" w14:textId="77777777" w:rsidR="00A63FF3" w:rsidRDefault="00A63FF3">
      <w:r>
        <w:continuationSeparator/>
      </w:r>
    </w:p>
  </w:footnote>
  <w:footnote w:type="continuationNotice" w:id="1">
    <w:p w14:paraId="65714840" w14:textId="77777777" w:rsidR="00A63FF3" w:rsidRDefault="00A63F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F24EF4"/>
    <w:multiLevelType w:val="hybridMultilevel"/>
    <w:tmpl w:val="7C1EE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AC625F6"/>
    <w:multiLevelType w:val="hybridMultilevel"/>
    <w:tmpl w:val="EB68A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1"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5D747E"/>
    <w:multiLevelType w:val="hybridMultilevel"/>
    <w:tmpl w:val="A1B882B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A41C3A"/>
    <w:multiLevelType w:val="hybridMultilevel"/>
    <w:tmpl w:val="42DC7152"/>
    <w:lvl w:ilvl="0" w:tplc="5B6233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7"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49336AC0"/>
    <w:multiLevelType w:val="hybridMultilevel"/>
    <w:tmpl w:val="A7726A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32"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03C32F7"/>
    <w:multiLevelType w:val="hybridMultilevel"/>
    <w:tmpl w:val="8820D94A"/>
    <w:lvl w:ilvl="0" w:tplc="AEC8D616">
      <w:start w:val="1"/>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37"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A1A37FD"/>
    <w:multiLevelType w:val="hybridMultilevel"/>
    <w:tmpl w:val="4D3427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9"/>
  </w:num>
  <w:num w:numId="3">
    <w:abstractNumId w:val="5"/>
  </w:num>
  <w:num w:numId="4">
    <w:abstractNumId w:val="15"/>
  </w:num>
  <w:num w:numId="5">
    <w:abstractNumId w:val="42"/>
  </w:num>
  <w:num w:numId="6">
    <w:abstractNumId w:val="0"/>
  </w:num>
  <w:num w:numId="7">
    <w:abstractNumId w:val="10"/>
  </w:num>
  <w:num w:numId="8">
    <w:abstractNumId w:val="12"/>
  </w:num>
  <w:num w:numId="9">
    <w:abstractNumId w:val="25"/>
  </w:num>
  <w:num w:numId="10">
    <w:abstractNumId w:val="39"/>
  </w:num>
  <w:num w:numId="11">
    <w:abstractNumId w:val="4"/>
  </w:num>
  <w:num w:numId="12">
    <w:abstractNumId w:val="2"/>
  </w:num>
  <w:num w:numId="13">
    <w:abstractNumId w:val="41"/>
  </w:num>
  <w:num w:numId="14">
    <w:abstractNumId w:val="13"/>
  </w:num>
  <w:num w:numId="15">
    <w:abstractNumId w:val="1"/>
  </w:num>
  <w:num w:numId="16">
    <w:abstractNumId w:val="37"/>
  </w:num>
  <w:num w:numId="17">
    <w:abstractNumId w:val="7"/>
  </w:num>
  <w:num w:numId="18">
    <w:abstractNumId w:val="24"/>
  </w:num>
  <w:num w:numId="19">
    <w:abstractNumId w:val="8"/>
  </w:num>
  <w:num w:numId="20">
    <w:abstractNumId w:val="33"/>
  </w:num>
  <w:num w:numId="21">
    <w:abstractNumId w:val="26"/>
  </w:num>
  <w:num w:numId="22">
    <w:abstractNumId w:val="27"/>
  </w:num>
  <w:num w:numId="23">
    <w:abstractNumId w:val="23"/>
  </w:num>
  <w:num w:numId="24">
    <w:abstractNumId w:val="29"/>
  </w:num>
  <w:num w:numId="25">
    <w:abstractNumId w:val="32"/>
  </w:num>
  <w:num w:numId="26">
    <w:abstractNumId w:val="36"/>
  </w:num>
  <w:num w:numId="27">
    <w:abstractNumId w:val="14"/>
  </w:num>
  <w:num w:numId="28">
    <w:abstractNumId w:val="39"/>
  </w:num>
  <w:num w:numId="29">
    <w:abstractNumId w:val="44"/>
  </w:num>
  <w:num w:numId="30">
    <w:abstractNumId w:val="17"/>
  </w:num>
  <w:num w:numId="31">
    <w:abstractNumId w:val="40"/>
  </w:num>
  <w:num w:numId="32">
    <w:abstractNumId w:val="39"/>
  </w:num>
  <w:num w:numId="33">
    <w:abstractNumId w:val="39"/>
  </w:num>
  <w:num w:numId="34">
    <w:abstractNumId w:val="28"/>
  </w:num>
  <w:num w:numId="35">
    <w:abstractNumId w:val="35"/>
  </w:num>
  <w:num w:numId="36">
    <w:abstractNumId w:val="19"/>
  </w:num>
  <w:num w:numId="37">
    <w:abstractNumId w:val="3"/>
  </w:num>
  <w:num w:numId="38">
    <w:abstractNumId w:val="20"/>
  </w:num>
  <w:num w:numId="39">
    <w:abstractNumId w:val="34"/>
  </w:num>
  <w:num w:numId="40">
    <w:abstractNumId w:val="16"/>
  </w:num>
  <w:num w:numId="41">
    <w:abstractNumId w:val="22"/>
  </w:num>
  <w:num w:numId="42">
    <w:abstractNumId w:val="9"/>
  </w:num>
  <w:num w:numId="43">
    <w:abstractNumId w:val="38"/>
  </w:num>
  <w:num w:numId="44">
    <w:abstractNumId w:val="30"/>
  </w:num>
  <w:num w:numId="45">
    <w:abstractNumId w:val="39"/>
  </w:num>
  <w:num w:numId="46">
    <w:abstractNumId w:val="18"/>
  </w:num>
  <w:num w:numId="47">
    <w:abstractNumId w:val="6"/>
  </w:num>
  <w:num w:numId="48">
    <w:abstractNumId w:val="21"/>
  </w:num>
  <w:num w:numId="49">
    <w:abstractNumId w:val="43"/>
  </w:num>
  <w:num w:numId="5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3FF3"/>
    <w:rsid w:val="000071AD"/>
    <w:rsid w:val="000074DD"/>
    <w:rsid w:val="0001194E"/>
    <w:rsid w:val="00012CFC"/>
    <w:rsid w:val="000155D4"/>
    <w:rsid w:val="00016E90"/>
    <w:rsid w:val="00023FE1"/>
    <w:rsid w:val="00025568"/>
    <w:rsid w:val="00025CAA"/>
    <w:rsid w:val="00026163"/>
    <w:rsid w:val="000264C9"/>
    <w:rsid w:val="00027E9F"/>
    <w:rsid w:val="0003085F"/>
    <w:rsid w:val="00033397"/>
    <w:rsid w:val="00033C6C"/>
    <w:rsid w:val="00033E27"/>
    <w:rsid w:val="000358C9"/>
    <w:rsid w:val="00036A85"/>
    <w:rsid w:val="00040095"/>
    <w:rsid w:val="000402CB"/>
    <w:rsid w:val="0004084F"/>
    <w:rsid w:val="000415FA"/>
    <w:rsid w:val="00042337"/>
    <w:rsid w:val="000428EF"/>
    <w:rsid w:val="0004393C"/>
    <w:rsid w:val="00044A21"/>
    <w:rsid w:val="000450EC"/>
    <w:rsid w:val="00047F6B"/>
    <w:rsid w:val="0005169D"/>
    <w:rsid w:val="0005343D"/>
    <w:rsid w:val="00053E09"/>
    <w:rsid w:val="00054BDA"/>
    <w:rsid w:val="000551CE"/>
    <w:rsid w:val="00055729"/>
    <w:rsid w:val="00056123"/>
    <w:rsid w:val="00060801"/>
    <w:rsid w:val="000608D8"/>
    <w:rsid w:val="0006139D"/>
    <w:rsid w:val="000617B8"/>
    <w:rsid w:val="00062616"/>
    <w:rsid w:val="00062C6D"/>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65B"/>
    <w:rsid w:val="00092C6B"/>
    <w:rsid w:val="000940B9"/>
    <w:rsid w:val="00094623"/>
    <w:rsid w:val="00094AC9"/>
    <w:rsid w:val="00095799"/>
    <w:rsid w:val="000961F4"/>
    <w:rsid w:val="0009762C"/>
    <w:rsid w:val="000A1B73"/>
    <w:rsid w:val="000A2D62"/>
    <w:rsid w:val="000A41BF"/>
    <w:rsid w:val="000A4FF3"/>
    <w:rsid w:val="000A5DC9"/>
    <w:rsid w:val="000A5E72"/>
    <w:rsid w:val="000A5EE0"/>
    <w:rsid w:val="000A60EC"/>
    <w:rsid w:val="000A7F08"/>
    <w:rsid w:val="000B0B33"/>
    <w:rsid w:val="000B15D2"/>
    <w:rsid w:val="000B2014"/>
    <w:rsid w:val="000B5936"/>
    <w:rsid w:val="000B68D7"/>
    <w:rsid w:val="000B72BB"/>
    <w:rsid w:val="000B7BCF"/>
    <w:rsid w:val="000C0777"/>
    <w:rsid w:val="000C0F6F"/>
    <w:rsid w:val="000C1610"/>
    <w:rsid w:val="000C1DC9"/>
    <w:rsid w:val="000C2004"/>
    <w:rsid w:val="000C29DF"/>
    <w:rsid w:val="000C2DB1"/>
    <w:rsid w:val="000C3178"/>
    <w:rsid w:val="000C3EEF"/>
    <w:rsid w:val="000C4661"/>
    <w:rsid w:val="000C522B"/>
    <w:rsid w:val="000C7A74"/>
    <w:rsid w:val="000D0759"/>
    <w:rsid w:val="000D1B64"/>
    <w:rsid w:val="000D1C3C"/>
    <w:rsid w:val="000D2C9E"/>
    <w:rsid w:val="000D3B2D"/>
    <w:rsid w:val="000D58AB"/>
    <w:rsid w:val="000D73DE"/>
    <w:rsid w:val="000E2703"/>
    <w:rsid w:val="000E2B20"/>
    <w:rsid w:val="000E3DC1"/>
    <w:rsid w:val="000E4BCA"/>
    <w:rsid w:val="000E57CC"/>
    <w:rsid w:val="000E5B3E"/>
    <w:rsid w:val="000E76EC"/>
    <w:rsid w:val="000E7AD7"/>
    <w:rsid w:val="000F0B31"/>
    <w:rsid w:val="000F0CE9"/>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498F"/>
    <w:rsid w:val="001059B9"/>
    <w:rsid w:val="00106D9B"/>
    <w:rsid w:val="00106E25"/>
    <w:rsid w:val="001070D6"/>
    <w:rsid w:val="001071BE"/>
    <w:rsid w:val="001077E2"/>
    <w:rsid w:val="00107DAB"/>
    <w:rsid w:val="00111D22"/>
    <w:rsid w:val="001123F5"/>
    <w:rsid w:val="00112F1A"/>
    <w:rsid w:val="0011463D"/>
    <w:rsid w:val="00114657"/>
    <w:rsid w:val="001154CA"/>
    <w:rsid w:val="00116EE6"/>
    <w:rsid w:val="00117E0A"/>
    <w:rsid w:val="00123A5E"/>
    <w:rsid w:val="00124928"/>
    <w:rsid w:val="00124A0C"/>
    <w:rsid w:val="00124A21"/>
    <w:rsid w:val="00125389"/>
    <w:rsid w:val="0012549C"/>
    <w:rsid w:val="0012595C"/>
    <w:rsid w:val="0012661A"/>
    <w:rsid w:val="00126A2B"/>
    <w:rsid w:val="001315D2"/>
    <w:rsid w:val="00131AD5"/>
    <w:rsid w:val="00131B02"/>
    <w:rsid w:val="00131D33"/>
    <w:rsid w:val="00131DD0"/>
    <w:rsid w:val="0013210F"/>
    <w:rsid w:val="001326C2"/>
    <w:rsid w:val="00133FC0"/>
    <w:rsid w:val="0013412C"/>
    <w:rsid w:val="0013447B"/>
    <w:rsid w:val="00135A51"/>
    <w:rsid w:val="001370D4"/>
    <w:rsid w:val="001375C4"/>
    <w:rsid w:val="00137FB8"/>
    <w:rsid w:val="00140130"/>
    <w:rsid w:val="00140758"/>
    <w:rsid w:val="0014151E"/>
    <w:rsid w:val="00141716"/>
    <w:rsid w:val="001434E6"/>
    <w:rsid w:val="001441FD"/>
    <w:rsid w:val="00144C28"/>
    <w:rsid w:val="00145075"/>
    <w:rsid w:val="00145C35"/>
    <w:rsid w:val="00145E81"/>
    <w:rsid w:val="00150B01"/>
    <w:rsid w:val="00150E93"/>
    <w:rsid w:val="00153348"/>
    <w:rsid w:val="00153844"/>
    <w:rsid w:val="00153C1D"/>
    <w:rsid w:val="0015547C"/>
    <w:rsid w:val="0015583D"/>
    <w:rsid w:val="001610D0"/>
    <w:rsid w:val="00162BE6"/>
    <w:rsid w:val="00162F06"/>
    <w:rsid w:val="00163DDD"/>
    <w:rsid w:val="00163FCB"/>
    <w:rsid w:val="00164846"/>
    <w:rsid w:val="0016587C"/>
    <w:rsid w:val="00165B94"/>
    <w:rsid w:val="00166A67"/>
    <w:rsid w:val="00170E59"/>
    <w:rsid w:val="00171B92"/>
    <w:rsid w:val="00171DF3"/>
    <w:rsid w:val="00173909"/>
    <w:rsid w:val="001741A0"/>
    <w:rsid w:val="001745E6"/>
    <w:rsid w:val="00175F0C"/>
    <w:rsid w:val="00175FA0"/>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3BC4"/>
    <w:rsid w:val="001A4FD1"/>
    <w:rsid w:val="001A62B3"/>
    <w:rsid w:val="001A7010"/>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04A"/>
    <w:rsid w:val="001C6DD7"/>
    <w:rsid w:val="001C6DE2"/>
    <w:rsid w:val="001D1FCA"/>
    <w:rsid w:val="001D2853"/>
    <w:rsid w:val="001D3750"/>
    <w:rsid w:val="001D3A94"/>
    <w:rsid w:val="001D4C40"/>
    <w:rsid w:val="001D6012"/>
    <w:rsid w:val="001D6E0A"/>
    <w:rsid w:val="001D7FAE"/>
    <w:rsid w:val="001E1193"/>
    <w:rsid w:val="001E22B7"/>
    <w:rsid w:val="001E241E"/>
    <w:rsid w:val="001E25BB"/>
    <w:rsid w:val="001E3A3D"/>
    <w:rsid w:val="001E3E51"/>
    <w:rsid w:val="001E41F8"/>
    <w:rsid w:val="001F0411"/>
    <w:rsid w:val="001F168B"/>
    <w:rsid w:val="001F17AE"/>
    <w:rsid w:val="001F22EB"/>
    <w:rsid w:val="001F2341"/>
    <w:rsid w:val="001F2530"/>
    <w:rsid w:val="001F2A0C"/>
    <w:rsid w:val="001F39E8"/>
    <w:rsid w:val="001F3D5E"/>
    <w:rsid w:val="001F572A"/>
    <w:rsid w:val="001F572E"/>
    <w:rsid w:val="001F5C2C"/>
    <w:rsid w:val="001F63E3"/>
    <w:rsid w:val="001F662B"/>
    <w:rsid w:val="001F671B"/>
    <w:rsid w:val="001F76E5"/>
    <w:rsid w:val="001F7831"/>
    <w:rsid w:val="00200EE0"/>
    <w:rsid w:val="0020180E"/>
    <w:rsid w:val="00202876"/>
    <w:rsid w:val="00204045"/>
    <w:rsid w:val="00206727"/>
    <w:rsid w:val="00206836"/>
    <w:rsid w:val="00206B2A"/>
    <w:rsid w:val="00206CB6"/>
    <w:rsid w:val="0020712B"/>
    <w:rsid w:val="00207422"/>
    <w:rsid w:val="00210F18"/>
    <w:rsid w:val="00211C90"/>
    <w:rsid w:val="00211F01"/>
    <w:rsid w:val="00212F2C"/>
    <w:rsid w:val="00212FB0"/>
    <w:rsid w:val="00213372"/>
    <w:rsid w:val="00213691"/>
    <w:rsid w:val="00214BD3"/>
    <w:rsid w:val="0021664E"/>
    <w:rsid w:val="002218C5"/>
    <w:rsid w:val="00221FE3"/>
    <w:rsid w:val="00223377"/>
    <w:rsid w:val="0022606D"/>
    <w:rsid w:val="00230031"/>
    <w:rsid w:val="00230279"/>
    <w:rsid w:val="00231728"/>
    <w:rsid w:val="0023181C"/>
    <w:rsid w:val="002324D6"/>
    <w:rsid w:val="002334FD"/>
    <w:rsid w:val="00233C1A"/>
    <w:rsid w:val="002351E9"/>
    <w:rsid w:val="002359DA"/>
    <w:rsid w:val="00235D0B"/>
    <w:rsid w:val="00237CA9"/>
    <w:rsid w:val="00237FF5"/>
    <w:rsid w:val="00240623"/>
    <w:rsid w:val="0024075A"/>
    <w:rsid w:val="002408A5"/>
    <w:rsid w:val="002412CD"/>
    <w:rsid w:val="00246343"/>
    <w:rsid w:val="0024711C"/>
    <w:rsid w:val="00250BD0"/>
    <w:rsid w:val="00250D15"/>
    <w:rsid w:val="00253724"/>
    <w:rsid w:val="0025379F"/>
    <w:rsid w:val="00254569"/>
    <w:rsid w:val="00255849"/>
    <w:rsid w:val="00255ABB"/>
    <w:rsid w:val="00256CA7"/>
    <w:rsid w:val="002572D2"/>
    <w:rsid w:val="002610D8"/>
    <w:rsid w:val="00261D26"/>
    <w:rsid w:val="002633E6"/>
    <w:rsid w:val="00263653"/>
    <w:rsid w:val="00263C13"/>
    <w:rsid w:val="00263CC5"/>
    <w:rsid w:val="00263E5C"/>
    <w:rsid w:val="00267B9F"/>
    <w:rsid w:val="002705D0"/>
    <w:rsid w:val="002706D3"/>
    <w:rsid w:val="00273F7D"/>
    <w:rsid w:val="002747EC"/>
    <w:rsid w:val="00276289"/>
    <w:rsid w:val="00277EA6"/>
    <w:rsid w:val="00280762"/>
    <w:rsid w:val="00280F54"/>
    <w:rsid w:val="00280F8E"/>
    <w:rsid w:val="00281724"/>
    <w:rsid w:val="002821F1"/>
    <w:rsid w:val="0028270B"/>
    <w:rsid w:val="002828EC"/>
    <w:rsid w:val="00282B8D"/>
    <w:rsid w:val="00282C84"/>
    <w:rsid w:val="0028319B"/>
    <w:rsid w:val="00283230"/>
    <w:rsid w:val="00283741"/>
    <w:rsid w:val="00283E5C"/>
    <w:rsid w:val="002855BF"/>
    <w:rsid w:val="00285E10"/>
    <w:rsid w:val="00286696"/>
    <w:rsid w:val="002879D4"/>
    <w:rsid w:val="002907E8"/>
    <w:rsid w:val="002927F3"/>
    <w:rsid w:val="0029324C"/>
    <w:rsid w:val="00293FDB"/>
    <w:rsid w:val="00294B03"/>
    <w:rsid w:val="00295D82"/>
    <w:rsid w:val="002968AA"/>
    <w:rsid w:val="00296A0A"/>
    <w:rsid w:val="002974CD"/>
    <w:rsid w:val="00297695"/>
    <w:rsid w:val="002A0585"/>
    <w:rsid w:val="002A0FA3"/>
    <w:rsid w:val="002A197D"/>
    <w:rsid w:val="002A2DE5"/>
    <w:rsid w:val="002A63E7"/>
    <w:rsid w:val="002A7589"/>
    <w:rsid w:val="002B0CCF"/>
    <w:rsid w:val="002B0FCF"/>
    <w:rsid w:val="002B22A8"/>
    <w:rsid w:val="002B24B8"/>
    <w:rsid w:val="002B6F96"/>
    <w:rsid w:val="002B6FBE"/>
    <w:rsid w:val="002B7944"/>
    <w:rsid w:val="002B7BD9"/>
    <w:rsid w:val="002C0675"/>
    <w:rsid w:val="002C1DED"/>
    <w:rsid w:val="002C38A3"/>
    <w:rsid w:val="002C55F5"/>
    <w:rsid w:val="002D19E1"/>
    <w:rsid w:val="002D1D52"/>
    <w:rsid w:val="002D215B"/>
    <w:rsid w:val="002D3A6C"/>
    <w:rsid w:val="002D56E9"/>
    <w:rsid w:val="002D59EE"/>
    <w:rsid w:val="002D5F48"/>
    <w:rsid w:val="002D6456"/>
    <w:rsid w:val="002D6E69"/>
    <w:rsid w:val="002E00F0"/>
    <w:rsid w:val="002E03E0"/>
    <w:rsid w:val="002E104E"/>
    <w:rsid w:val="002E1C75"/>
    <w:rsid w:val="002E25B0"/>
    <w:rsid w:val="002E317F"/>
    <w:rsid w:val="002E3784"/>
    <w:rsid w:val="002E4138"/>
    <w:rsid w:val="002E6106"/>
    <w:rsid w:val="002F0D22"/>
    <w:rsid w:val="002F0F1F"/>
    <w:rsid w:val="002F2A42"/>
    <w:rsid w:val="002F2FC5"/>
    <w:rsid w:val="002F3CB9"/>
    <w:rsid w:val="002F4680"/>
    <w:rsid w:val="002F76C6"/>
    <w:rsid w:val="00301261"/>
    <w:rsid w:val="0030263B"/>
    <w:rsid w:val="00303270"/>
    <w:rsid w:val="003036D0"/>
    <w:rsid w:val="00305529"/>
    <w:rsid w:val="00305587"/>
    <w:rsid w:val="00310B85"/>
    <w:rsid w:val="00310CB1"/>
    <w:rsid w:val="00313DD7"/>
    <w:rsid w:val="00314DBE"/>
    <w:rsid w:val="0031501E"/>
    <w:rsid w:val="00315268"/>
    <w:rsid w:val="00315BC5"/>
    <w:rsid w:val="00316EF8"/>
    <w:rsid w:val="003172DC"/>
    <w:rsid w:val="00317A9A"/>
    <w:rsid w:val="00317D88"/>
    <w:rsid w:val="003205B7"/>
    <w:rsid w:val="00321D2D"/>
    <w:rsid w:val="003228AD"/>
    <w:rsid w:val="00323BAA"/>
    <w:rsid w:val="00325AE3"/>
    <w:rsid w:val="00325EA1"/>
    <w:rsid w:val="00326069"/>
    <w:rsid w:val="0032661A"/>
    <w:rsid w:val="00327657"/>
    <w:rsid w:val="00327D0A"/>
    <w:rsid w:val="00327E2F"/>
    <w:rsid w:val="00330A0B"/>
    <w:rsid w:val="00330F24"/>
    <w:rsid w:val="003317EE"/>
    <w:rsid w:val="00333EDB"/>
    <w:rsid w:val="0033484D"/>
    <w:rsid w:val="00337B7D"/>
    <w:rsid w:val="00337D9B"/>
    <w:rsid w:val="00341516"/>
    <w:rsid w:val="0034257F"/>
    <w:rsid w:val="00343670"/>
    <w:rsid w:val="003442E6"/>
    <w:rsid w:val="003478F5"/>
    <w:rsid w:val="0035462D"/>
    <w:rsid w:val="00354F72"/>
    <w:rsid w:val="00354FBE"/>
    <w:rsid w:val="00356164"/>
    <w:rsid w:val="00356168"/>
    <w:rsid w:val="00356973"/>
    <w:rsid w:val="00360111"/>
    <w:rsid w:val="00360535"/>
    <w:rsid w:val="00362878"/>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474"/>
    <w:rsid w:val="003911FA"/>
    <w:rsid w:val="00392B0C"/>
    <w:rsid w:val="00392DE8"/>
    <w:rsid w:val="0039304A"/>
    <w:rsid w:val="00393360"/>
    <w:rsid w:val="003951E4"/>
    <w:rsid w:val="00395765"/>
    <w:rsid w:val="00396EE0"/>
    <w:rsid w:val="003A0D98"/>
    <w:rsid w:val="003A1609"/>
    <w:rsid w:val="003A296A"/>
    <w:rsid w:val="003A29AB"/>
    <w:rsid w:val="003A3783"/>
    <w:rsid w:val="003A3C2C"/>
    <w:rsid w:val="003A41EF"/>
    <w:rsid w:val="003A7851"/>
    <w:rsid w:val="003A7F80"/>
    <w:rsid w:val="003B0626"/>
    <w:rsid w:val="003B0EEF"/>
    <w:rsid w:val="003B240B"/>
    <w:rsid w:val="003B2A2A"/>
    <w:rsid w:val="003B371D"/>
    <w:rsid w:val="003B40AD"/>
    <w:rsid w:val="003B418A"/>
    <w:rsid w:val="003B49B3"/>
    <w:rsid w:val="003B53E2"/>
    <w:rsid w:val="003B5AFD"/>
    <w:rsid w:val="003B5FEA"/>
    <w:rsid w:val="003C0108"/>
    <w:rsid w:val="003C0A6E"/>
    <w:rsid w:val="003C0E75"/>
    <w:rsid w:val="003C1502"/>
    <w:rsid w:val="003C1983"/>
    <w:rsid w:val="003C1A0E"/>
    <w:rsid w:val="003C1A67"/>
    <w:rsid w:val="003C286A"/>
    <w:rsid w:val="003C2EFD"/>
    <w:rsid w:val="003C458A"/>
    <w:rsid w:val="003C4BDD"/>
    <w:rsid w:val="003C4E37"/>
    <w:rsid w:val="003C6324"/>
    <w:rsid w:val="003D0DB1"/>
    <w:rsid w:val="003D1146"/>
    <w:rsid w:val="003D1835"/>
    <w:rsid w:val="003D2077"/>
    <w:rsid w:val="003D28A3"/>
    <w:rsid w:val="003D4501"/>
    <w:rsid w:val="003D6187"/>
    <w:rsid w:val="003D7313"/>
    <w:rsid w:val="003D7C67"/>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974"/>
    <w:rsid w:val="003F1CAA"/>
    <w:rsid w:val="003F2619"/>
    <w:rsid w:val="003F3162"/>
    <w:rsid w:val="003F38FC"/>
    <w:rsid w:val="003F42D4"/>
    <w:rsid w:val="003F4BA3"/>
    <w:rsid w:val="003F4E28"/>
    <w:rsid w:val="004006E8"/>
    <w:rsid w:val="0040178C"/>
    <w:rsid w:val="00401855"/>
    <w:rsid w:val="00402A18"/>
    <w:rsid w:val="00403392"/>
    <w:rsid w:val="004041B0"/>
    <w:rsid w:val="00404C86"/>
    <w:rsid w:val="004055F5"/>
    <w:rsid w:val="00405E79"/>
    <w:rsid w:val="00406BED"/>
    <w:rsid w:val="00407274"/>
    <w:rsid w:val="00407C8F"/>
    <w:rsid w:val="00410BCA"/>
    <w:rsid w:val="00411D61"/>
    <w:rsid w:val="004158F8"/>
    <w:rsid w:val="00415A22"/>
    <w:rsid w:val="004176F8"/>
    <w:rsid w:val="00420404"/>
    <w:rsid w:val="004212EF"/>
    <w:rsid w:val="004224F8"/>
    <w:rsid w:val="0042322D"/>
    <w:rsid w:val="00423E43"/>
    <w:rsid w:val="004249B8"/>
    <w:rsid w:val="00427A4E"/>
    <w:rsid w:val="00432929"/>
    <w:rsid w:val="0043292A"/>
    <w:rsid w:val="00432F99"/>
    <w:rsid w:val="00433444"/>
    <w:rsid w:val="0043371B"/>
    <w:rsid w:val="00433CFB"/>
    <w:rsid w:val="0043423D"/>
    <w:rsid w:val="004349FA"/>
    <w:rsid w:val="004359DD"/>
    <w:rsid w:val="00436928"/>
    <w:rsid w:val="00436F3E"/>
    <w:rsid w:val="00437A4F"/>
    <w:rsid w:val="00440681"/>
    <w:rsid w:val="004409F0"/>
    <w:rsid w:val="00441225"/>
    <w:rsid w:val="004413A7"/>
    <w:rsid w:val="0044363C"/>
    <w:rsid w:val="0044427D"/>
    <w:rsid w:val="00445DAC"/>
    <w:rsid w:val="00446A33"/>
    <w:rsid w:val="004476D2"/>
    <w:rsid w:val="00447EAE"/>
    <w:rsid w:val="004501FA"/>
    <w:rsid w:val="00450EC0"/>
    <w:rsid w:val="004512BD"/>
    <w:rsid w:val="00451C92"/>
    <w:rsid w:val="00452796"/>
    <w:rsid w:val="00452B57"/>
    <w:rsid w:val="00452B6C"/>
    <w:rsid w:val="00452DAB"/>
    <w:rsid w:val="00454F5C"/>
    <w:rsid w:val="00455456"/>
    <w:rsid w:val="004574B8"/>
    <w:rsid w:val="00457665"/>
    <w:rsid w:val="00461A96"/>
    <w:rsid w:val="00461F38"/>
    <w:rsid w:val="00461F90"/>
    <w:rsid w:val="00463056"/>
    <w:rsid w:val="00464425"/>
    <w:rsid w:val="004700D7"/>
    <w:rsid w:val="004704AA"/>
    <w:rsid w:val="00470792"/>
    <w:rsid w:val="00471F31"/>
    <w:rsid w:val="004723CB"/>
    <w:rsid w:val="00474F1D"/>
    <w:rsid w:val="00475BC4"/>
    <w:rsid w:val="0047699B"/>
    <w:rsid w:val="00477455"/>
    <w:rsid w:val="00477F7F"/>
    <w:rsid w:val="004817B3"/>
    <w:rsid w:val="00482723"/>
    <w:rsid w:val="00482850"/>
    <w:rsid w:val="00483F1A"/>
    <w:rsid w:val="00483FA8"/>
    <w:rsid w:val="004840B5"/>
    <w:rsid w:val="00484B62"/>
    <w:rsid w:val="004866DF"/>
    <w:rsid w:val="00486A17"/>
    <w:rsid w:val="00487424"/>
    <w:rsid w:val="00492FB7"/>
    <w:rsid w:val="00494CF6"/>
    <w:rsid w:val="004950FB"/>
    <w:rsid w:val="00495A5D"/>
    <w:rsid w:val="00495BB9"/>
    <w:rsid w:val="0049618F"/>
    <w:rsid w:val="004968C8"/>
    <w:rsid w:val="00497D4B"/>
    <w:rsid w:val="004A03B2"/>
    <w:rsid w:val="004A1F7B"/>
    <w:rsid w:val="004A4C5A"/>
    <w:rsid w:val="004A4E9E"/>
    <w:rsid w:val="004A600A"/>
    <w:rsid w:val="004A616F"/>
    <w:rsid w:val="004A634E"/>
    <w:rsid w:val="004A7BDD"/>
    <w:rsid w:val="004B0211"/>
    <w:rsid w:val="004B0859"/>
    <w:rsid w:val="004B099B"/>
    <w:rsid w:val="004B0BB3"/>
    <w:rsid w:val="004B0ED2"/>
    <w:rsid w:val="004B42DE"/>
    <w:rsid w:val="004B4791"/>
    <w:rsid w:val="004B49F7"/>
    <w:rsid w:val="004B7173"/>
    <w:rsid w:val="004C2072"/>
    <w:rsid w:val="004C4171"/>
    <w:rsid w:val="004C44D2"/>
    <w:rsid w:val="004C5AA0"/>
    <w:rsid w:val="004C7302"/>
    <w:rsid w:val="004C75DB"/>
    <w:rsid w:val="004C7933"/>
    <w:rsid w:val="004D20CB"/>
    <w:rsid w:val="004D2FD9"/>
    <w:rsid w:val="004D3578"/>
    <w:rsid w:val="004D36A0"/>
    <w:rsid w:val="004D380D"/>
    <w:rsid w:val="004D433B"/>
    <w:rsid w:val="004D5A8E"/>
    <w:rsid w:val="004D72A6"/>
    <w:rsid w:val="004E036E"/>
    <w:rsid w:val="004E1F5C"/>
    <w:rsid w:val="004E1FEA"/>
    <w:rsid w:val="004E213A"/>
    <w:rsid w:val="004E2A81"/>
    <w:rsid w:val="004E2BA5"/>
    <w:rsid w:val="004E39B4"/>
    <w:rsid w:val="004E3BC1"/>
    <w:rsid w:val="004E3E32"/>
    <w:rsid w:val="004E40CD"/>
    <w:rsid w:val="004E4CFD"/>
    <w:rsid w:val="004E5B89"/>
    <w:rsid w:val="004F0D18"/>
    <w:rsid w:val="004F1FB5"/>
    <w:rsid w:val="004F4226"/>
    <w:rsid w:val="004F74E5"/>
    <w:rsid w:val="00500700"/>
    <w:rsid w:val="00501E02"/>
    <w:rsid w:val="00503171"/>
    <w:rsid w:val="00505F57"/>
    <w:rsid w:val="005066B1"/>
    <w:rsid w:val="00506887"/>
    <w:rsid w:val="00506C28"/>
    <w:rsid w:val="00506FE1"/>
    <w:rsid w:val="00510176"/>
    <w:rsid w:val="0051190C"/>
    <w:rsid w:val="00512660"/>
    <w:rsid w:val="00512CA7"/>
    <w:rsid w:val="00513642"/>
    <w:rsid w:val="0051627F"/>
    <w:rsid w:val="00516BF6"/>
    <w:rsid w:val="00517C98"/>
    <w:rsid w:val="005213BC"/>
    <w:rsid w:val="005224C9"/>
    <w:rsid w:val="0052293F"/>
    <w:rsid w:val="00522DD1"/>
    <w:rsid w:val="00523F15"/>
    <w:rsid w:val="00525B06"/>
    <w:rsid w:val="00525C9F"/>
    <w:rsid w:val="00525D06"/>
    <w:rsid w:val="00526899"/>
    <w:rsid w:val="00527128"/>
    <w:rsid w:val="005271D7"/>
    <w:rsid w:val="0053209A"/>
    <w:rsid w:val="00533108"/>
    <w:rsid w:val="005337E6"/>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1058"/>
    <w:rsid w:val="00552177"/>
    <w:rsid w:val="00552D69"/>
    <w:rsid w:val="0055304A"/>
    <w:rsid w:val="00553C5D"/>
    <w:rsid w:val="0055458F"/>
    <w:rsid w:val="00556DE8"/>
    <w:rsid w:val="005570D9"/>
    <w:rsid w:val="00560B74"/>
    <w:rsid w:val="00562D6B"/>
    <w:rsid w:val="005631C2"/>
    <w:rsid w:val="00563863"/>
    <w:rsid w:val="00563AEF"/>
    <w:rsid w:val="00563C92"/>
    <w:rsid w:val="0056464E"/>
    <w:rsid w:val="00564C86"/>
    <w:rsid w:val="00565087"/>
    <w:rsid w:val="0056573F"/>
    <w:rsid w:val="0056638C"/>
    <w:rsid w:val="00567C17"/>
    <w:rsid w:val="00570DEF"/>
    <w:rsid w:val="00570FDE"/>
    <w:rsid w:val="00572F1C"/>
    <w:rsid w:val="00574B09"/>
    <w:rsid w:val="005760D8"/>
    <w:rsid w:val="00580723"/>
    <w:rsid w:val="00580754"/>
    <w:rsid w:val="0058077C"/>
    <w:rsid w:val="00580E0C"/>
    <w:rsid w:val="0058136B"/>
    <w:rsid w:val="005825F5"/>
    <w:rsid w:val="005841A9"/>
    <w:rsid w:val="0058595A"/>
    <w:rsid w:val="00586229"/>
    <w:rsid w:val="0059143D"/>
    <w:rsid w:val="00592EB9"/>
    <w:rsid w:val="00593A8A"/>
    <w:rsid w:val="00594520"/>
    <w:rsid w:val="00595117"/>
    <w:rsid w:val="0059557A"/>
    <w:rsid w:val="00596A68"/>
    <w:rsid w:val="0059726B"/>
    <w:rsid w:val="00597528"/>
    <w:rsid w:val="005A05E7"/>
    <w:rsid w:val="005A0C8A"/>
    <w:rsid w:val="005A1CCD"/>
    <w:rsid w:val="005A2265"/>
    <w:rsid w:val="005A2759"/>
    <w:rsid w:val="005A2E40"/>
    <w:rsid w:val="005A4716"/>
    <w:rsid w:val="005A4AEE"/>
    <w:rsid w:val="005A4D19"/>
    <w:rsid w:val="005A53BA"/>
    <w:rsid w:val="005A54C6"/>
    <w:rsid w:val="005A5625"/>
    <w:rsid w:val="005A606C"/>
    <w:rsid w:val="005A6909"/>
    <w:rsid w:val="005A7CDD"/>
    <w:rsid w:val="005B073D"/>
    <w:rsid w:val="005B2488"/>
    <w:rsid w:val="005B2502"/>
    <w:rsid w:val="005B3F19"/>
    <w:rsid w:val="005B3FB8"/>
    <w:rsid w:val="005B4AF0"/>
    <w:rsid w:val="005B5CD1"/>
    <w:rsid w:val="005B6FC5"/>
    <w:rsid w:val="005C0754"/>
    <w:rsid w:val="005C3BFA"/>
    <w:rsid w:val="005C4A8C"/>
    <w:rsid w:val="005C61B0"/>
    <w:rsid w:val="005C630A"/>
    <w:rsid w:val="005C6847"/>
    <w:rsid w:val="005C798E"/>
    <w:rsid w:val="005D0292"/>
    <w:rsid w:val="005D0518"/>
    <w:rsid w:val="005D0DD0"/>
    <w:rsid w:val="005D36A1"/>
    <w:rsid w:val="005D68DD"/>
    <w:rsid w:val="005D7306"/>
    <w:rsid w:val="005E0D91"/>
    <w:rsid w:val="005E1BB2"/>
    <w:rsid w:val="005E2FF7"/>
    <w:rsid w:val="005E34EA"/>
    <w:rsid w:val="005E43F5"/>
    <w:rsid w:val="005E5263"/>
    <w:rsid w:val="005E574B"/>
    <w:rsid w:val="005E5864"/>
    <w:rsid w:val="005E5FBA"/>
    <w:rsid w:val="005E64DC"/>
    <w:rsid w:val="005F0BBB"/>
    <w:rsid w:val="005F127F"/>
    <w:rsid w:val="005F1CFA"/>
    <w:rsid w:val="005F22E5"/>
    <w:rsid w:val="005F3224"/>
    <w:rsid w:val="005F367F"/>
    <w:rsid w:val="005F3B2A"/>
    <w:rsid w:val="005F3F73"/>
    <w:rsid w:val="005F48D4"/>
    <w:rsid w:val="005F5591"/>
    <w:rsid w:val="005F5ADD"/>
    <w:rsid w:val="005F6A97"/>
    <w:rsid w:val="00600F20"/>
    <w:rsid w:val="00601032"/>
    <w:rsid w:val="006013BF"/>
    <w:rsid w:val="006017D9"/>
    <w:rsid w:val="00601D98"/>
    <w:rsid w:val="0060255F"/>
    <w:rsid w:val="00603263"/>
    <w:rsid w:val="006035CD"/>
    <w:rsid w:val="00604CCC"/>
    <w:rsid w:val="00606696"/>
    <w:rsid w:val="0060683E"/>
    <w:rsid w:val="00606D4A"/>
    <w:rsid w:val="00607FA2"/>
    <w:rsid w:val="00611566"/>
    <w:rsid w:val="0061483A"/>
    <w:rsid w:val="006150A0"/>
    <w:rsid w:val="006153F8"/>
    <w:rsid w:val="00616506"/>
    <w:rsid w:val="00616F1C"/>
    <w:rsid w:val="006171F7"/>
    <w:rsid w:val="006202FB"/>
    <w:rsid w:val="00621075"/>
    <w:rsid w:val="006224F4"/>
    <w:rsid w:val="006228E5"/>
    <w:rsid w:val="00622DC4"/>
    <w:rsid w:val="0062408E"/>
    <w:rsid w:val="006245A0"/>
    <w:rsid w:val="006256D8"/>
    <w:rsid w:val="006275EB"/>
    <w:rsid w:val="00630529"/>
    <w:rsid w:val="00630943"/>
    <w:rsid w:val="00632ACB"/>
    <w:rsid w:val="00632F2F"/>
    <w:rsid w:val="006346C7"/>
    <w:rsid w:val="00634706"/>
    <w:rsid w:val="00634F25"/>
    <w:rsid w:val="0063565F"/>
    <w:rsid w:val="00636576"/>
    <w:rsid w:val="006407DB"/>
    <w:rsid w:val="00640D29"/>
    <w:rsid w:val="00641F75"/>
    <w:rsid w:val="00642645"/>
    <w:rsid w:val="00642B9D"/>
    <w:rsid w:val="00642E88"/>
    <w:rsid w:val="006451E4"/>
    <w:rsid w:val="006465A4"/>
    <w:rsid w:val="00646D99"/>
    <w:rsid w:val="0064765D"/>
    <w:rsid w:val="00651C76"/>
    <w:rsid w:val="006520A1"/>
    <w:rsid w:val="00654AAA"/>
    <w:rsid w:val="00656910"/>
    <w:rsid w:val="006577FB"/>
    <w:rsid w:val="006606C4"/>
    <w:rsid w:val="0066094D"/>
    <w:rsid w:val="00662C11"/>
    <w:rsid w:val="00662E63"/>
    <w:rsid w:val="00663168"/>
    <w:rsid w:val="0066466C"/>
    <w:rsid w:val="006649EC"/>
    <w:rsid w:val="00664FEB"/>
    <w:rsid w:val="0066548C"/>
    <w:rsid w:val="00667C6A"/>
    <w:rsid w:val="00667F86"/>
    <w:rsid w:val="006716A6"/>
    <w:rsid w:val="006728CE"/>
    <w:rsid w:val="00673448"/>
    <w:rsid w:val="006735F5"/>
    <w:rsid w:val="00673D5D"/>
    <w:rsid w:val="0067501B"/>
    <w:rsid w:val="0067518E"/>
    <w:rsid w:val="00675568"/>
    <w:rsid w:val="00677663"/>
    <w:rsid w:val="00680135"/>
    <w:rsid w:val="00680537"/>
    <w:rsid w:val="00680CE3"/>
    <w:rsid w:val="006831CA"/>
    <w:rsid w:val="00683CA7"/>
    <w:rsid w:val="00685BE9"/>
    <w:rsid w:val="0068653B"/>
    <w:rsid w:val="006877B6"/>
    <w:rsid w:val="00687B05"/>
    <w:rsid w:val="0069055A"/>
    <w:rsid w:val="006926EA"/>
    <w:rsid w:val="00695449"/>
    <w:rsid w:val="00695D38"/>
    <w:rsid w:val="006977EE"/>
    <w:rsid w:val="006A18C4"/>
    <w:rsid w:val="006A1DBF"/>
    <w:rsid w:val="006A36BE"/>
    <w:rsid w:val="006A3AAC"/>
    <w:rsid w:val="006A4223"/>
    <w:rsid w:val="006A5282"/>
    <w:rsid w:val="006A56A0"/>
    <w:rsid w:val="006A7A2A"/>
    <w:rsid w:val="006B1163"/>
    <w:rsid w:val="006B3899"/>
    <w:rsid w:val="006B3F85"/>
    <w:rsid w:val="006B5324"/>
    <w:rsid w:val="006B55C8"/>
    <w:rsid w:val="006B62BD"/>
    <w:rsid w:val="006B6306"/>
    <w:rsid w:val="006B6422"/>
    <w:rsid w:val="006C06ED"/>
    <w:rsid w:val="006C1BA2"/>
    <w:rsid w:val="006C1C1D"/>
    <w:rsid w:val="006C1D31"/>
    <w:rsid w:val="006C2A15"/>
    <w:rsid w:val="006C3727"/>
    <w:rsid w:val="006C3929"/>
    <w:rsid w:val="006C66D8"/>
    <w:rsid w:val="006C67A1"/>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B13"/>
    <w:rsid w:val="006E6F3A"/>
    <w:rsid w:val="006E782D"/>
    <w:rsid w:val="006E7D23"/>
    <w:rsid w:val="006F04A4"/>
    <w:rsid w:val="006F1538"/>
    <w:rsid w:val="006F16EA"/>
    <w:rsid w:val="006F1F03"/>
    <w:rsid w:val="006F65D2"/>
    <w:rsid w:val="006F6A2C"/>
    <w:rsid w:val="006F72B2"/>
    <w:rsid w:val="006F7EB9"/>
    <w:rsid w:val="00702DBC"/>
    <w:rsid w:val="00702F42"/>
    <w:rsid w:val="00703EDA"/>
    <w:rsid w:val="00704DF0"/>
    <w:rsid w:val="0070563E"/>
    <w:rsid w:val="007061EC"/>
    <w:rsid w:val="00706721"/>
    <w:rsid w:val="00706F06"/>
    <w:rsid w:val="00710201"/>
    <w:rsid w:val="007105D7"/>
    <w:rsid w:val="00710D52"/>
    <w:rsid w:val="0071205A"/>
    <w:rsid w:val="007121F0"/>
    <w:rsid w:val="00713939"/>
    <w:rsid w:val="007145B2"/>
    <w:rsid w:val="0071730A"/>
    <w:rsid w:val="0071759E"/>
    <w:rsid w:val="007179A9"/>
    <w:rsid w:val="00717EDE"/>
    <w:rsid w:val="00720DC1"/>
    <w:rsid w:val="007233F7"/>
    <w:rsid w:val="007249AC"/>
    <w:rsid w:val="00724A40"/>
    <w:rsid w:val="00724A6A"/>
    <w:rsid w:val="00724ADC"/>
    <w:rsid w:val="007260E6"/>
    <w:rsid w:val="00726247"/>
    <w:rsid w:val="00726793"/>
    <w:rsid w:val="007271CF"/>
    <w:rsid w:val="007274A5"/>
    <w:rsid w:val="00727847"/>
    <w:rsid w:val="00727A30"/>
    <w:rsid w:val="007342B5"/>
    <w:rsid w:val="00734A5B"/>
    <w:rsid w:val="00734C61"/>
    <w:rsid w:val="0073513C"/>
    <w:rsid w:val="007353E2"/>
    <w:rsid w:val="00735544"/>
    <w:rsid w:val="007357FB"/>
    <w:rsid w:val="00736A0F"/>
    <w:rsid w:val="00736D07"/>
    <w:rsid w:val="0074106D"/>
    <w:rsid w:val="00742681"/>
    <w:rsid w:val="007444D0"/>
    <w:rsid w:val="00744E76"/>
    <w:rsid w:val="00745B92"/>
    <w:rsid w:val="00746CBB"/>
    <w:rsid w:val="0075014E"/>
    <w:rsid w:val="00750791"/>
    <w:rsid w:val="007512BC"/>
    <w:rsid w:val="00755ABD"/>
    <w:rsid w:val="00756B0A"/>
    <w:rsid w:val="00757385"/>
    <w:rsid w:val="00757857"/>
    <w:rsid w:val="00757B1C"/>
    <w:rsid w:val="00757D40"/>
    <w:rsid w:val="007608FC"/>
    <w:rsid w:val="00760AB0"/>
    <w:rsid w:val="00760E05"/>
    <w:rsid w:val="00760F79"/>
    <w:rsid w:val="00761EF2"/>
    <w:rsid w:val="00762E86"/>
    <w:rsid w:val="00763C95"/>
    <w:rsid w:val="00764465"/>
    <w:rsid w:val="00765263"/>
    <w:rsid w:val="007669BF"/>
    <w:rsid w:val="0076716F"/>
    <w:rsid w:val="007708A1"/>
    <w:rsid w:val="007737D6"/>
    <w:rsid w:val="00774796"/>
    <w:rsid w:val="0077499F"/>
    <w:rsid w:val="00774C17"/>
    <w:rsid w:val="00775936"/>
    <w:rsid w:val="007767D0"/>
    <w:rsid w:val="00776DD5"/>
    <w:rsid w:val="00780E18"/>
    <w:rsid w:val="00780F40"/>
    <w:rsid w:val="0078146B"/>
    <w:rsid w:val="007816A9"/>
    <w:rsid w:val="00781F0F"/>
    <w:rsid w:val="007823D3"/>
    <w:rsid w:val="0078432A"/>
    <w:rsid w:val="007848D6"/>
    <w:rsid w:val="00784CA5"/>
    <w:rsid w:val="00786DC3"/>
    <w:rsid w:val="0078727C"/>
    <w:rsid w:val="0079049D"/>
    <w:rsid w:val="007909B1"/>
    <w:rsid w:val="00791F23"/>
    <w:rsid w:val="00793749"/>
    <w:rsid w:val="00793DC5"/>
    <w:rsid w:val="00794233"/>
    <w:rsid w:val="007A0D32"/>
    <w:rsid w:val="007A2712"/>
    <w:rsid w:val="007A3960"/>
    <w:rsid w:val="007A3FC2"/>
    <w:rsid w:val="007A4044"/>
    <w:rsid w:val="007A5897"/>
    <w:rsid w:val="007A5B13"/>
    <w:rsid w:val="007A76B3"/>
    <w:rsid w:val="007A773E"/>
    <w:rsid w:val="007A79A6"/>
    <w:rsid w:val="007B0DDC"/>
    <w:rsid w:val="007B18D8"/>
    <w:rsid w:val="007B1A63"/>
    <w:rsid w:val="007B2719"/>
    <w:rsid w:val="007B55D5"/>
    <w:rsid w:val="007B5920"/>
    <w:rsid w:val="007B648F"/>
    <w:rsid w:val="007B7937"/>
    <w:rsid w:val="007C095F"/>
    <w:rsid w:val="007C0E00"/>
    <w:rsid w:val="007C13DC"/>
    <w:rsid w:val="007C1F2C"/>
    <w:rsid w:val="007C206C"/>
    <w:rsid w:val="007C2508"/>
    <w:rsid w:val="007C26C6"/>
    <w:rsid w:val="007C2DD0"/>
    <w:rsid w:val="007C32BF"/>
    <w:rsid w:val="007C370E"/>
    <w:rsid w:val="007C4460"/>
    <w:rsid w:val="007C5B93"/>
    <w:rsid w:val="007C5CA9"/>
    <w:rsid w:val="007C641A"/>
    <w:rsid w:val="007C69E0"/>
    <w:rsid w:val="007C7250"/>
    <w:rsid w:val="007D1649"/>
    <w:rsid w:val="007D2C91"/>
    <w:rsid w:val="007D2DCF"/>
    <w:rsid w:val="007D4C25"/>
    <w:rsid w:val="007D5A3A"/>
    <w:rsid w:val="007D5C18"/>
    <w:rsid w:val="007D621E"/>
    <w:rsid w:val="007D7806"/>
    <w:rsid w:val="007E0477"/>
    <w:rsid w:val="007E2687"/>
    <w:rsid w:val="007E3E29"/>
    <w:rsid w:val="007E6723"/>
    <w:rsid w:val="007E6848"/>
    <w:rsid w:val="007E6FFA"/>
    <w:rsid w:val="007E7057"/>
    <w:rsid w:val="007E71E9"/>
    <w:rsid w:val="007F0133"/>
    <w:rsid w:val="007F0198"/>
    <w:rsid w:val="007F077E"/>
    <w:rsid w:val="007F15E4"/>
    <w:rsid w:val="007F34B7"/>
    <w:rsid w:val="007F69EE"/>
    <w:rsid w:val="007F6CB6"/>
    <w:rsid w:val="007F6EBB"/>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53D"/>
    <w:rsid w:val="00824D70"/>
    <w:rsid w:val="00825F03"/>
    <w:rsid w:val="0082671A"/>
    <w:rsid w:val="00826B42"/>
    <w:rsid w:val="00827F51"/>
    <w:rsid w:val="008307EB"/>
    <w:rsid w:val="00832A35"/>
    <w:rsid w:val="00832D62"/>
    <w:rsid w:val="00833073"/>
    <w:rsid w:val="0083340C"/>
    <w:rsid w:val="00834329"/>
    <w:rsid w:val="008362F1"/>
    <w:rsid w:val="00836844"/>
    <w:rsid w:val="00836D44"/>
    <w:rsid w:val="00837694"/>
    <w:rsid w:val="00840DF3"/>
    <w:rsid w:val="00841E8B"/>
    <w:rsid w:val="0084208F"/>
    <w:rsid w:val="0084284E"/>
    <w:rsid w:val="0084483F"/>
    <w:rsid w:val="00844AF2"/>
    <w:rsid w:val="00845877"/>
    <w:rsid w:val="00845938"/>
    <w:rsid w:val="00845AB4"/>
    <w:rsid w:val="008466C1"/>
    <w:rsid w:val="00846F96"/>
    <w:rsid w:val="00846FAE"/>
    <w:rsid w:val="00847201"/>
    <w:rsid w:val="00847CE9"/>
    <w:rsid w:val="00850064"/>
    <w:rsid w:val="008503D8"/>
    <w:rsid w:val="00851331"/>
    <w:rsid w:val="008514B6"/>
    <w:rsid w:val="00852AF5"/>
    <w:rsid w:val="00854A64"/>
    <w:rsid w:val="00855B5A"/>
    <w:rsid w:val="00857326"/>
    <w:rsid w:val="00860877"/>
    <w:rsid w:val="00860C4A"/>
    <w:rsid w:val="008641C2"/>
    <w:rsid w:val="00864905"/>
    <w:rsid w:val="00864918"/>
    <w:rsid w:val="00866045"/>
    <w:rsid w:val="00866FFE"/>
    <w:rsid w:val="008700FE"/>
    <w:rsid w:val="0087189E"/>
    <w:rsid w:val="00872041"/>
    <w:rsid w:val="00872230"/>
    <w:rsid w:val="0087228D"/>
    <w:rsid w:val="00872E94"/>
    <w:rsid w:val="00875649"/>
    <w:rsid w:val="008768CA"/>
    <w:rsid w:val="00876A65"/>
    <w:rsid w:val="00876CD9"/>
    <w:rsid w:val="00876F06"/>
    <w:rsid w:val="00877EF9"/>
    <w:rsid w:val="00880559"/>
    <w:rsid w:val="008815B4"/>
    <w:rsid w:val="00881686"/>
    <w:rsid w:val="00883C90"/>
    <w:rsid w:val="0088423E"/>
    <w:rsid w:val="00885551"/>
    <w:rsid w:val="00887364"/>
    <w:rsid w:val="00891267"/>
    <w:rsid w:val="00892C44"/>
    <w:rsid w:val="0089429B"/>
    <w:rsid w:val="00894776"/>
    <w:rsid w:val="00895782"/>
    <w:rsid w:val="00895A8B"/>
    <w:rsid w:val="00896B41"/>
    <w:rsid w:val="00896BE8"/>
    <w:rsid w:val="00897055"/>
    <w:rsid w:val="008A05B3"/>
    <w:rsid w:val="008A1062"/>
    <w:rsid w:val="008A1B05"/>
    <w:rsid w:val="008A1C52"/>
    <w:rsid w:val="008A37F6"/>
    <w:rsid w:val="008A7488"/>
    <w:rsid w:val="008A7F4C"/>
    <w:rsid w:val="008B26D6"/>
    <w:rsid w:val="008B2BF5"/>
    <w:rsid w:val="008B2D5F"/>
    <w:rsid w:val="008B3C79"/>
    <w:rsid w:val="008B3CC9"/>
    <w:rsid w:val="008B5306"/>
    <w:rsid w:val="008B5F42"/>
    <w:rsid w:val="008B624A"/>
    <w:rsid w:val="008B7771"/>
    <w:rsid w:val="008B7792"/>
    <w:rsid w:val="008B7A6D"/>
    <w:rsid w:val="008C072D"/>
    <w:rsid w:val="008C0FBC"/>
    <w:rsid w:val="008C1FEB"/>
    <w:rsid w:val="008C2DF9"/>
    <w:rsid w:val="008C3E60"/>
    <w:rsid w:val="008C3F0C"/>
    <w:rsid w:val="008C4FFA"/>
    <w:rsid w:val="008C74B1"/>
    <w:rsid w:val="008D08CB"/>
    <w:rsid w:val="008D0F21"/>
    <w:rsid w:val="008D1BEC"/>
    <w:rsid w:val="008D29CC"/>
    <w:rsid w:val="008D2E4D"/>
    <w:rsid w:val="008D3E4A"/>
    <w:rsid w:val="008D446F"/>
    <w:rsid w:val="008D55C0"/>
    <w:rsid w:val="008D603F"/>
    <w:rsid w:val="008D6D76"/>
    <w:rsid w:val="008E00FF"/>
    <w:rsid w:val="008E0A32"/>
    <w:rsid w:val="008E2D95"/>
    <w:rsid w:val="008E41D4"/>
    <w:rsid w:val="008E4BC7"/>
    <w:rsid w:val="008E4E9B"/>
    <w:rsid w:val="008E58B4"/>
    <w:rsid w:val="008E6874"/>
    <w:rsid w:val="008E7F1F"/>
    <w:rsid w:val="008F0E42"/>
    <w:rsid w:val="008F1893"/>
    <w:rsid w:val="008F20E1"/>
    <w:rsid w:val="008F2958"/>
    <w:rsid w:val="008F353E"/>
    <w:rsid w:val="008F35CB"/>
    <w:rsid w:val="008F37E0"/>
    <w:rsid w:val="008F396F"/>
    <w:rsid w:val="008F3B79"/>
    <w:rsid w:val="008F5917"/>
    <w:rsid w:val="008F5F39"/>
    <w:rsid w:val="008F5FBA"/>
    <w:rsid w:val="008F6163"/>
    <w:rsid w:val="00900E28"/>
    <w:rsid w:val="0090195F"/>
    <w:rsid w:val="0090271F"/>
    <w:rsid w:val="00902DB9"/>
    <w:rsid w:val="00902E8C"/>
    <w:rsid w:val="00903FFD"/>
    <w:rsid w:val="00904200"/>
    <w:rsid w:val="0090466A"/>
    <w:rsid w:val="00905B83"/>
    <w:rsid w:val="00906243"/>
    <w:rsid w:val="009066F9"/>
    <w:rsid w:val="00911238"/>
    <w:rsid w:val="00912469"/>
    <w:rsid w:val="00912F37"/>
    <w:rsid w:val="009145EC"/>
    <w:rsid w:val="0091485B"/>
    <w:rsid w:val="0091558E"/>
    <w:rsid w:val="0091631E"/>
    <w:rsid w:val="00916508"/>
    <w:rsid w:val="009178EF"/>
    <w:rsid w:val="009204B8"/>
    <w:rsid w:val="00922EA9"/>
    <w:rsid w:val="009237C6"/>
    <w:rsid w:val="00924F7F"/>
    <w:rsid w:val="00925E8C"/>
    <w:rsid w:val="00927131"/>
    <w:rsid w:val="00927F51"/>
    <w:rsid w:val="00930222"/>
    <w:rsid w:val="0093195C"/>
    <w:rsid w:val="009330E0"/>
    <w:rsid w:val="009344F5"/>
    <w:rsid w:val="00934EB9"/>
    <w:rsid w:val="00934FC0"/>
    <w:rsid w:val="009356E8"/>
    <w:rsid w:val="00936071"/>
    <w:rsid w:val="009362DB"/>
    <w:rsid w:val="0093685D"/>
    <w:rsid w:val="00936AE5"/>
    <w:rsid w:val="009375C5"/>
    <w:rsid w:val="0093798B"/>
    <w:rsid w:val="00937F41"/>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4D40"/>
    <w:rsid w:val="00955D27"/>
    <w:rsid w:val="009562B8"/>
    <w:rsid w:val="009563B3"/>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3F25"/>
    <w:rsid w:val="00984843"/>
    <w:rsid w:val="00984F6F"/>
    <w:rsid w:val="009865A0"/>
    <w:rsid w:val="00986AC6"/>
    <w:rsid w:val="00986E9C"/>
    <w:rsid w:val="00991DEF"/>
    <w:rsid w:val="00991F43"/>
    <w:rsid w:val="0099486C"/>
    <w:rsid w:val="00996C30"/>
    <w:rsid w:val="00996C5E"/>
    <w:rsid w:val="009970D2"/>
    <w:rsid w:val="009A078B"/>
    <w:rsid w:val="009A0AF3"/>
    <w:rsid w:val="009A380F"/>
    <w:rsid w:val="009A4AED"/>
    <w:rsid w:val="009A4FB7"/>
    <w:rsid w:val="009A4FF9"/>
    <w:rsid w:val="009A5F9F"/>
    <w:rsid w:val="009A73F0"/>
    <w:rsid w:val="009B07CD"/>
    <w:rsid w:val="009B19F2"/>
    <w:rsid w:val="009B2D7B"/>
    <w:rsid w:val="009B3295"/>
    <w:rsid w:val="009B337E"/>
    <w:rsid w:val="009B36F3"/>
    <w:rsid w:val="009B3884"/>
    <w:rsid w:val="009B5876"/>
    <w:rsid w:val="009B5D27"/>
    <w:rsid w:val="009B5D9A"/>
    <w:rsid w:val="009B6D9C"/>
    <w:rsid w:val="009B7000"/>
    <w:rsid w:val="009B7011"/>
    <w:rsid w:val="009B7121"/>
    <w:rsid w:val="009C19E9"/>
    <w:rsid w:val="009C2476"/>
    <w:rsid w:val="009C2C22"/>
    <w:rsid w:val="009C2CDD"/>
    <w:rsid w:val="009C2FAC"/>
    <w:rsid w:val="009C3546"/>
    <w:rsid w:val="009C7A2C"/>
    <w:rsid w:val="009D1B2F"/>
    <w:rsid w:val="009D1C1E"/>
    <w:rsid w:val="009D2097"/>
    <w:rsid w:val="009D2F24"/>
    <w:rsid w:val="009D2F38"/>
    <w:rsid w:val="009D3FB5"/>
    <w:rsid w:val="009D41FB"/>
    <w:rsid w:val="009D600B"/>
    <w:rsid w:val="009D65A7"/>
    <w:rsid w:val="009D74A6"/>
    <w:rsid w:val="009D7A04"/>
    <w:rsid w:val="009E0339"/>
    <w:rsid w:val="009E0626"/>
    <w:rsid w:val="009E1209"/>
    <w:rsid w:val="009E2613"/>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4AF8"/>
    <w:rsid w:val="009F54CA"/>
    <w:rsid w:val="009F5C99"/>
    <w:rsid w:val="009F6779"/>
    <w:rsid w:val="00A012BD"/>
    <w:rsid w:val="00A0272A"/>
    <w:rsid w:val="00A0318F"/>
    <w:rsid w:val="00A04C48"/>
    <w:rsid w:val="00A068C4"/>
    <w:rsid w:val="00A06FA7"/>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36C0"/>
    <w:rsid w:val="00A43E08"/>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3FF3"/>
    <w:rsid w:val="00A64183"/>
    <w:rsid w:val="00A6488F"/>
    <w:rsid w:val="00A65B79"/>
    <w:rsid w:val="00A65D44"/>
    <w:rsid w:val="00A66404"/>
    <w:rsid w:val="00A7114B"/>
    <w:rsid w:val="00A72676"/>
    <w:rsid w:val="00A73AC5"/>
    <w:rsid w:val="00A7450F"/>
    <w:rsid w:val="00A76041"/>
    <w:rsid w:val="00A76D58"/>
    <w:rsid w:val="00A77E1A"/>
    <w:rsid w:val="00A80DB2"/>
    <w:rsid w:val="00A81E1E"/>
    <w:rsid w:val="00A82082"/>
    <w:rsid w:val="00A82346"/>
    <w:rsid w:val="00A8353B"/>
    <w:rsid w:val="00A83DB3"/>
    <w:rsid w:val="00A85AB8"/>
    <w:rsid w:val="00A868BB"/>
    <w:rsid w:val="00A86DA9"/>
    <w:rsid w:val="00A872CF"/>
    <w:rsid w:val="00A872EB"/>
    <w:rsid w:val="00A875FA"/>
    <w:rsid w:val="00A87F4A"/>
    <w:rsid w:val="00A90026"/>
    <w:rsid w:val="00A916FF"/>
    <w:rsid w:val="00A9185A"/>
    <w:rsid w:val="00A91991"/>
    <w:rsid w:val="00A9240E"/>
    <w:rsid w:val="00A9367E"/>
    <w:rsid w:val="00A94EB8"/>
    <w:rsid w:val="00A9671C"/>
    <w:rsid w:val="00A97375"/>
    <w:rsid w:val="00A97E69"/>
    <w:rsid w:val="00AA0A26"/>
    <w:rsid w:val="00AA1553"/>
    <w:rsid w:val="00AA15A0"/>
    <w:rsid w:val="00AA3F6E"/>
    <w:rsid w:val="00AA6373"/>
    <w:rsid w:val="00AA65FF"/>
    <w:rsid w:val="00AA697F"/>
    <w:rsid w:val="00AB1CFC"/>
    <w:rsid w:val="00AB4710"/>
    <w:rsid w:val="00AB7714"/>
    <w:rsid w:val="00AB7831"/>
    <w:rsid w:val="00AC0057"/>
    <w:rsid w:val="00AC03C5"/>
    <w:rsid w:val="00AC201E"/>
    <w:rsid w:val="00AC2BC3"/>
    <w:rsid w:val="00AC3917"/>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5CC7"/>
    <w:rsid w:val="00AF6889"/>
    <w:rsid w:val="00AF6C5D"/>
    <w:rsid w:val="00AF77CD"/>
    <w:rsid w:val="00AF7BBD"/>
    <w:rsid w:val="00B00B26"/>
    <w:rsid w:val="00B00D4D"/>
    <w:rsid w:val="00B04CCB"/>
    <w:rsid w:val="00B05962"/>
    <w:rsid w:val="00B062C2"/>
    <w:rsid w:val="00B06A8A"/>
    <w:rsid w:val="00B0736A"/>
    <w:rsid w:val="00B07C77"/>
    <w:rsid w:val="00B111DD"/>
    <w:rsid w:val="00B15449"/>
    <w:rsid w:val="00B158B0"/>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6573"/>
    <w:rsid w:val="00B26CA9"/>
    <w:rsid w:val="00B26F27"/>
    <w:rsid w:val="00B27303"/>
    <w:rsid w:val="00B31101"/>
    <w:rsid w:val="00B32B92"/>
    <w:rsid w:val="00B34629"/>
    <w:rsid w:val="00B35218"/>
    <w:rsid w:val="00B36BD5"/>
    <w:rsid w:val="00B40B86"/>
    <w:rsid w:val="00B40CB4"/>
    <w:rsid w:val="00B40D16"/>
    <w:rsid w:val="00B40DD1"/>
    <w:rsid w:val="00B4237D"/>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39E5"/>
    <w:rsid w:val="00B63AEE"/>
    <w:rsid w:val="00B63C86"/>
    <w:rsid w:val="00B6428C"/>
    <w:rsid w:val="00B652FC"/>
    <w:rsid w:val="00B703B0"/>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4A94"/>
    <w:rsid w:val="00B853C9"/>
    <w:rsid w:val="00B862F9"/>
    <w:rsid w:val="00B90185"/>
    <w:rsid w:val="00B90649"/>
    <w:rsid w:val="00B91A33"/>
    <w:rsid w:val="00B9251D"/>
    <w:rsid w:val="00B92547"/>
    <w:rsid w:val="00B947C0"/>
    <w:rsid w:val="00B95523"/>
    <w:rsid w:val="00B964EC"/>
    <w:rsid w:val="00B966B2"/>
    <w:rsid w:val="00BA04E1"/>
    <w:rsid w:val="00BA0632"/>
    <w:rsid w:val="00BA0C61"/>
    <w:rsid w:val="00BA1063"/>
    <w:rsid w:val="00BA24E2"/>
    <w:rsid w:val="00BA3A5D"/>
    <w:rsid w:val="00BA60E4"/>
    <w:rsid w:val="00BB0B22"/>
    <w:rsid w:val="00BB4E4B"/>
    <w:rsid w:val="00BB63F6"/>
    <w:rsid w:val="00BB73A9"/>
    <w:rsid w:val="00BB740B"/>
    <w:rsid w:val="00BC0203"/>
    <w:rsid w:val="00BC035B"/>
    <w:rsid w:val="00BC054C"/>
    <w:rsid w:val="00BC3555"/>
    <w:rsid w:val="00BC4D38"/>
    <w:rsid w:val="00BC5EB8"/>
    <w:rsid w:val="00BC681F"/>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08CF"/>
    <w:rsid w:val="00BF2586"/>
    <w:rsid w:val="00BF5922"/>
    <w:rsid w:val="00BF5D46"/>
    <w:rsid w:val="00BF629E"/>
    <w:rsid w:val="00BF6596"/>
    <w:rsid w:val="00BF7063"/>
    <w:rsid w:val="00C015B5"/>
    <w:rsid w:val="00C019C0"/>
    <w:rsid w:val="00C035B6"/>
    <w:rsid w:val="00C04CD9"/>
    <w:rsid w:val="00C05B5E"/>
    <w:rsid w:val="00C0678E"/>
    <w:rsid w:val="00C07DED"/>
    <w:rsid w:val="00C10D08"/>
    <w:rsid w:val="00C10D49"/>
    <w:rsid w:val="00C12B51"/>
    <w:rsid w:val="00C132A5"/>
    <w:rsid w:val="00C141C8"/>
    <w:rsid w:val="00C1497E"/>
    <w:rsid w:val="00C161DE"/>
    <w:rsid w:val="00C1672D"/>
    <w:rsid w:val="00C16E86"/>
    <w:rsid w:val="00C1743D"/>
    <w:rsid w:val="00C2087D"/>
    <w:rsid w:val="00C214F8"/>
    <w:rsid w:val="00C21770"/>
    <w:rsid w:val="00C2453E"/>
    <w:rsid w:val="00C24650"/>
    <w:rsid w:val="00C26378"/>
    <w:rsid w:val="00C26667"/>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59C"/>
    <w:rsid w:val="00C46603"/>
    <w:rsid w:val="00C47F88"/>
    <w:rsid w:val="00C51880"/>
    <w:rsid w:val="00C52334"/>
    <w:rsid w:val="00C531BB"/>
    <w:rsid w:val="00C5332C"/>
    <w:rsid w:val="00C54F7F"/>
    <w:rsid w:val="00C55079"/>
    <w:rsid w:val="00C5681A"/>
    <w:rsid w:val="00C56F3E"/>
    <w:rsid w:val="00C61310"/>
    <w:rsid w:val="00C639BE"/>
    <w:rsid w:val="00C63CD0"/>
    <w:rsid w:val="00C63D50"/>
    <w:rsid w:val="00C64D48"/>
    <w:rsid w:val="00C665D8"/>
    <w:rsid w:val="00C668EA"/>
    <w:rsid w:val="00C709B6"/>
    <w:rsid w:val="00C70B38"/>
    <w:rsid w:val="00C71BAC"/>
    <w:rsid w:val="00C720E8"/>
    <w:rsid w:val="00C7300B"/>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0877"/>
    <w:rsid w:val="00CB2116"/>
    <w:rsid w:val="00CB2169"/>
    <w:rsid w:val="00CB3249"/>
    <w:rsid w:val="00CB37A6"/>
    <w:rsid w:val="00CB5D92"/>
    <w:rsid w:val="00CB69AB"/>
    <w:rsid w:val="00CB6A74"/>
    <w:rsid w:val="00CB6F5B"/>
    <w:rsid w:val="00CB6F89"/>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5C77"/>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20CE"/>
    <w:rsid w:val="00D039EA"/>
    <w:rsid w:val="00D040BB"/>
    <w:rsid w:val="00D05935"/>
    <w:rsid w:val="00D05B05"/>
    <w:rsid w:val="00D074A4"/>
    <w:rsid w:val="00D10707"/>
    <w:rsid w:val="00D10B5E"/>
    <w:rsid w:val="00D11442"/>
    <w:rsid w:val="00D1188D"/>
    <w:rsid w:val="00D13937"/>
    <w:rsid w:val="00D142D1"/>
    <w:rsid w:val="00D145BC"/>
    <w:rsid w:val="00D1632C"/>
    <w:rsid w:val="00D17979"/>
    <w:rsid w:val="00D17DC8"/>
    <w:rsid w:val="00D217EC"/>
    <w:rsid w:val="00D222E0"/>
    <w:rsid w:val="00D24D6A"/>
    <w:rsid w:val="00D24D90"/>
    <w:rsid w:val="00D2617D"/>
    <w:rsid w:val="00D26182"/>
    <w:rsid w:val="00D3050D"/>
    <w:rsid w:val="00D30D62"/>
    <w:rsid w:val="00D31234"/>
    <w:rsid w:val="00D31C30"/>
    <w:rsid w:val="00D3212C"/>
    <w:rsid w:val="00D32476"/>
    <w:rsid w:val="00D332E6"/>
    <w:rsid w:val="00D3377B"/>
    <w:rsid w:val="00D33BE3"/>
    <w:rsid w:val="00D36096"/>
    <w:rsid w:val="00D3792D"/>
    <w:rsid w:val="00D37A6A"/>
    <w:rsid w:val="00D37CC2"/>
    <w:rsid w:val="00D37F6C"/>
    <w:rsid w:val="00D40C2E"/>
    <w:rsid w:val="00D40E95"/>
    <w:rsid w:val="00D43A23"/>
    <w:rsid w:val="00D4477D"/>
    <w:rsid w:val="00D4584C"/>
    <w:rsid w:val="00D46373"/>
    <w:rsid w:val="00D46429"/>
    <w:rsid w:val="00D4691D"/>
    <w:rsid w:val="00D47E35"/>
    <w:rsid w:val="00D504CD"/>
    <w:rsid w:val="00D505A9"/>
    <w:rsid w:val="00D5063C"/>
    <w:rsid w:val="00D5183B"/>
    <w:rsid w:val="00D51CFC"/>
    <w:rsid w:val="00D53B01"/>
    <w:rsid w:val="00D53FE0"/>
    <w:rsid w:val="00D548E5"/>
    <w:rsid w:val="00D54925"/>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C36"/>
    <w:rsid w:val="00D73EA8"/>
    <w:rsid w:val="00D7584C"/>
    <w:rsid w:val="00D80795"/>
    <w:rsid w:val="00D811F0"/>
    <w:rsid w:val="00D820D3"/>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48EF"/>
    <w:rsid w:val="00D953FF"/>
    <w:rsid w:val="00D9563F"/>
    <w:rsid w:val="00D966AD"/>
    <w:rsid w:val="00D96D11"/>
    <w:rsid w:val="00D96FD4"/>
    <w:rsid w:val="00DA0591"/>
    <w:rsid w:val="00DA0B9E"/>
    <w:rsid w:val="00DA0C87"/>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153"/>
    <w:rsid w:val="00DC13B7"/>
    <w:rsid w:val="00DC1E72"/>
    <w:rsid w:val="00DC2DA7"/>
    <w:rsid w:val="00DC309B"/>
    <w:rsid w:val="00DC36AA"/>
    <w:rsid w:val="00DC4DA2"/>
    <w:rsid w:val="00DC596D"/>
    <w:rsid w:val="00DC6508"/>
    <w:rsid w:val="00DC6F3B"/>
    <w:rsid w:val="00DC7746"/>
    <w:rsid w:val="00DC7D7F"/>
    <w:rsid w:val="00DD087A"/>
    <w:rsid w:val="00DD1A58"/>
    <w:rsid w:val="00DD2A2F"/>
    <w:rsid w:val="00DD3638"/>
    <w:rsid w:val="00DD4159"/>
    <w:rsid w:val="00DD48CD"/>
    <w:rsid w:val="00DD57C9"/>
    <w:rsid w:val="00DD6B7F"/>
    <w:rsid w:val="00DE1AA3"/>
    <w:rsid w:val="00DE2A56"/>
    <w:rsid w:val="00DE2EDA"/>
    <w:rsid w:val="00DE321C"/>
    <w:rsid w:val="00DE3ABE"/>
    <w:rsid w:val="00DE46BF"/>
    <w:rsid w:val="00DE5DB2"/>
    <w:rsid w:val="00DE664A"/>
    <w:rsid w:val="00DE726D"/>
    <w:rsid w:val="00DE7B0C"/>
    <w:rsid w:val="00DE7D79"/>
    <w:rsid w:val="00DF0405"/>
    <w:rsid w:val="00DF08BC"/>
    <w:rsid w:val="00DF250F"/>
    <w:rsid w:val="00DF3416"/>
    <w:rsid w:val="00DF3511"/>
    <w:rsid w:val="00DF3A8F"/>
    <w:rsid w:val="00DF4378"/>
    <w:rsid w:val="00DF4A88"/>
    <w:rsid w:val="00DF59BF"/>
    <w:rsid w:val="00DF69B8"/>
    <w:rsid w:val="00DF7A66"/>
    <w:rsid w:val="00E00B23"/>
    <w:rsid w:val="00E00D0B"/>
    <w:rsid w:val="00E04590"/>
    <w:rsid w:val="00E05C7C"/>
    <w:rsid w:val="00E069D2"/>
    <w:rsid w:val="00E06BE0"/>
    <w:rsid w:val="00E07D0B"/>
    <w:rsid w:val="00E10FA1"/>
    <w:rsid w:val="00E114CF"/>
    <w:rsid w:val="00E11A41"/>
    <w:rsid w:val="00E12597"/>
    <w:rsid w:val="00E12CC5"/>
    <w:rsid w:val="00E12D48"/>
    <w:rsid w:val="00E14F1B"/>
    <w:rsid w:val="00E172F5"/>
    <w:rsid w:val="00E17D6C"/>
    <w:rsid w:val="00E2155D"/>
    <w:rsid w:val="00E23967"/>
    <w:rsid w:val="00E261A2"/>
    <w:rsid w:val="00E36531"/>
    <w:rsid w:val="00E37408"/>
    <w:rsid w:val="00E41BBF"/>
    <w:rsid w:val="00E421BE"/>
    <w:rsid w:val="00E428AC"/>
    <w:rsid w:val="00E429B9"/>
    <w:rsid w:val="00E42B14"/>
    <w:rsid w:val="00E4390F"/>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88A"/>
    <w:rsid w:val="00E569D6"/>
    <w:rsid w:val="00E56FD9"/>
    <w:rsid w:val="00E61AB1"/>
    <w:rsid w:val="00E626A1"/>
    <w:rsid w:val="00E62835"/>
    <w:rsid w:val="00E63F92"/>
    <w:rsid w:val="00E64097"/>
    <w:rsid w:val="00E64DDE"/>
    <w:rsid w:val="00E66F06"/>
    <w:rsid w:val="00E6786D"/>
    <w:rsid w:val="00E70886"/>
    <w:rsid w:val="00E744BE"/>
    <w:rsid w:val="00E74E9C"/>
    <w:rsid w:val="00E75B89"/>
    <w:rsid w:val="00E75D9F"/>
    <w:rsid w:val="00E77645"/>
    <w:rsid w:val="00E7764A"/>
    <w:rsid w:val="00E806DF"/>
    <w:rsid w:val="00E80F27"/>
    <w:rsid w:val="00E818D8"/>
    <w:rsid w:val="00E81926"/>
    <w:rsid w:val="00E82E1E"/>
    <w:rsid w:val="00E83697"/>
    <w:rsid w:val="00E83E6A"/>
    <w:rsid w:val="00E84266"/>
    <w:rsid w:val="00E842B4"/>
    <w:rsid w:val="00E8472E"/>
    <w:rsid w:val="00E868E9"/>
    <w:rsid w:val="00E9191C"/>
    <w:rsid w:val="00E9338A"/>
    <w:rsid w:val="00E935EC"/>
    <w:rsid w:val="00E96D46"/>
    <w:rsid w:val="00E97623"/>
    <w:rsid w:val="00EA1721"/>
    <w:rsid w:val="00EA1D2A"/>
    <w:rsid w:val="00EA1FA4"/>
    <w:rsid w:val="00EA3AB0"/>
    <w:rsid w:val="00EA3AD9"/>
    <w:rsid w:val="00EA4FE9"/>
    <w:rsid w:val="00EA58F7"/>
    <w:rsid w:val="00EA63EF"/>
    <w:rsid w:val="00EA65CB"/>
    <w:rsid w:val="00EB0AF6"/>
    <w:rsid w:val="00EB1D57"/>
    <w:rsid w:val="00EB3F2E"/>
    <w:rsid w:val="00EB4383"/>
    <w:rsid w:val="00EB4BAA"/>
    <w:rsid w:val="00EB4DD7"/>
    <w:rsid w:val="00EB5B64"/>
    <w:rsid w:val="00EB7DF3"/>
    <w:rsid w:val="00EB7E45"/>
    <w:rsid w:val="00EC023D"/>
    <w:rsid w:val="00EC1527"/>
    <w:rsid w:val="00EC2B71"/>
    <w:rsid w:val="00EC3A0F"/>
    <w:rsid w:val="00EC404A"/>
    <w:rsid w:val="00EC44DF"/>
    <w:rsid w:val="00EC4751"/>
    <w:rsid w:val="00EC4A25"/>
    <w:rsid w:val="00EC4FC2"/>
    <w:rsid w:val="00EC58E2"/>
    <w:rsid w:val="00EC5DF9"/>
    <w:rsid w:val="00EC5F23"/>
    <w:rsid w:val="00EC684A"/>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D7156"/>
    <w:rsid w:val="00EE0160"/>
    <w:rsid w:val="00EE03B9"/>
    <w:rsid w:val="00EE08A8"/>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6C47"/>
    <w:rsid w:val="00F27EC4"/>
    <w:rsid w:val="00F33247"/>
    <w:rsid w:val="00F34BBB"/>
    <w:rsid w:val="00F34D0C"/>
    <w:rsid w:val="00F35BF7"/>
    <w:rsid w:val="00F37063"/>
    <w:rsid w:val="00F37743"/>
    <w:rsid w:val="00F40FE9"/>
    <w:rsid w:val="00F41B4E"/>
    <w:rsid w:val="00F4250A"/>
    <w:rsid w:val="00F4346A"/>
    <w:rsid w:val="00F4477F"/>
    <w:rsid w:val="00F44AFE"/>
    <w:rsid w:val="00F45F62"/>
    <w:rsid w:val="00F50CF2"/>
    <w:rsid w:val="00F5196E"/>
    <w:rsid w:val="00F51EBC"/>
    <w:rsid w:val="00F521E9"/>
    <w:rsid w:val="00F5234C"/>
    <w:rsid w:val="00F52697"/>
    <w:rsid w:val="00F530E9"/>
    <w:rsid w:val="00F535E2"/>
    <w:rsid w:val="00F54569"/>
    <w:rsid w:val="00F54A3D"/>
    <w:rsid w:val="00F54CB0"/>
    <w:rsid w:val="00F55866"/>
    <w:rsid w:val="00F566A6"/>
    <w:rsid w:val="00F56A5A"/>
    <w:rsid w:val="00F56CA9"/>
    <w:rsid w:val="00F604EC"/>
    <w:rsid w:val="00F621B4"/>
    <w:rsid w:val="00F628B5"/>
    <w:rsid w:val="00F62D82"/>
    <w:rsid w:val="00F653B8"/>
    <w:rsid w:val="00F66189"/>
    <w:rsid w:val="00F66B43"/>
    <w:rsid w:val="00F67476"/>
    <w:rsid w:val="00F70D36"/>
    <w:rsid w:val="00F71B89"/>
    <w:rsid w:val="00F71D1E"/>
    <w:rsid w:val="00F71F52"/>
    <w:rsid w:val="00F72781"/>
    <w:rsid w:val="00F73253"/>
    <w:rsid w:val="00F734D2"/>
    <w:rsid w:val="00F7353C"/>
    <w:rsid w:val="00F73679"/>
    <w:rsid w:val="00F74602"/>
    <w:rsid w:val="00F75AC0"/>
    <w:rsid w:val="00F75E26"/>
    <w:rsid w:val="00F76F8F"/>
    <w:rsid w:val="00F83199"/>
    <w:rsid w:val="00F839A7"/>
    <w:rsid w:val="00F8497A"/>
    <w:rsid w:val="00F85830"/>
    <w:rsid w:val="00F85AE7"/>
    <w:rsid w:val="00F8613D"/>
    <w:rsid w:val="00F87224"/>
    <w:rsid w:val="00F9050C"/>
    <w:rsid w:val="00F907D1"/>
    <w:rsid w:val="00F91EAB"/>
    <w:rsid w:val="00F92010"/>
    <w:rsid w:val="00F92A3A"/>
    <w:rsid w:val="00F9324A"/>
    <w:rsid w:val="00F932AE"/>
    <w:rsid w:val="00F941DF"/>
    <w:rsid w:val="00F946D3"/>
    <w:rsid w:val="00F970DB"/>
    <w:rsid w:val="00F9721B"/>
    <w:rsid w:val="00F97E01"/>
    <w:rsid w:val="00FA1266"/>
    <w:rsid w:val="00FA2A51"/>
    <w:rsid w:val="00FA2AFC"/>
    <w:rsid w:val="00FA30C4"/>
    <w:rsid w:val="00FA42F2"/>
    <w:rsid w:val="00FA66E4"/>
    <w:rsid w:val="00FA6A73"/>
    <w:rsid w:val="00FB0ECE"/>
    <w:rsid w:val="00FB284C"/>
    <w:rsid w:val="00FB2A97"/>
    <w:rsid w:val="00FB2C9A"/>
    <w:rsid w:val="00FB36FA"/>
    <w:rsid w:val="00FB40F5"/>
    <w:rsid w:val="00FB636C"/>
    <w:rsid w:val="00FB6874"/>
    <w:rsid w:val="00FB6944"/>
    <w:rsid w:val="00FB6AE2"/>
    <w:rsid w:val="00FC1192"/>
    <w:rsid w:val="00FC3177"/>
    <w:rsid w:val="00FC3797"/>
    <w:rsid w:val="00FC5DFE"/>
    <w:rsid w:val="00FC640D"/>
    <w:rsid w:val="00FC66E3"/>
    <w:rsid w:val="00FC7608"/>
    <w:rsid w:val="00FC763E"/>
    <w:rsid w:val="00FC770B"/>
    <w:rsid w:val="00FC77D6"/>
    <w:rsid w:val="00FC7F05"/>
    <w:rsid w:val="00FD0E17"/>
    <w:rsid w:val="00FD13AA"/>
    <w:rsid w:val="00FD22D9"/>
    <w:rsid w:val="00FD28B7"/>
    <w:rsid w:val="00FD2F69"/>
    <w:rsid w:val="00FD36EC"/>
    <w:rsid w:val="00FD50AD"/>
    <w:rsid w:val="00FD55E8"/>
    <w:rsid w:val="00FD590D"/>
    <w:rsid w:val="00FD7243"/>
    <w:rsid w:val="00FE090B"/>
    <w:rsid w:val="00FE1533"/>
    <w:rsid w:val="00FE18A8"/>
    <w:rsid w:val="00FE21A3"/>
    <w:rsid w:val="00FE251B"/>
    <w:rsid w:val="00FE2A8E"/>
    <w:rsid w:val="00FE2D4E"/>
    <w:rsid w:val="00FE3433"/>
    <w:rsid w:val="00FE4EAC"/>
    <w:rsid w:val="00FE65FC"/>
    <w:rsid w:val="00FF0362"/>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aliases w:val="Table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table" w:styleId="GridTable5Dark-Accent1">
    <w:name w:val="Grid Table 5 Dark Accent 1"/>
    <w:basedOn w:val="TableNormal"/>
    <w:uiPriority w:val="50"/>
    <w:rsid w:val="007E6F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ZTE-Proposal-20210505">
    <w:name w:val="!ZTE-Proposal-2021 + 段前: 0.5 行 段后: 0.5 行"/>
    <w:basedOn w:val="Normal"/>
    <w:qFormat/>
    <w:rsid w:val="00BA60E4"/>
    <w:pPr>
      <w:numPr>
        <w:numId w:val="39"/>
      </w:numPr>
      <w:overflowPunct/>
      <w:autoSpaceDE/>
      <w:autoSpaceDN/>
      <w:adjustRightInd/>
      <w:spacing w:beforeLines="30" w:before="30" w:afterLines="30" w:after="30" w:line="288" w:lineRule="auto"/>
      <w:ind w:left="720" w:hanging="360"/>
    </w:pPr>
    <w:rPr>
      <w:rFonts w:eastAsia="SimSun" w:cs="SimSun"/>
      <w:b/>
      <w:bCs/>
      <w:i/>
      <w:iCs/>
      <w:kern w:val="2"/>
      <w:lang w:eastAsia="zh-CN"/>
    </w:rPr>
  </w:style>
  <w:style w:type="paragraph" w:customStyle="1" w:styleId="EmailDiscussion">
    <w:name w:val="EmailDiscussion"/>
    <w:basedOn w:val="Normal"/>
    <w:next w:val="Normal"/>
    <w:link w:val="EmailDiscussionChar"/>
    <w:uiPriority w:val="99"/>
    <w:qFormat/>
    <w:rsid w:val="00D54925"/>
    <w:pPr>
      <w:numPr>
        <w:numId w:val="44"/>
      </w:numPr>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rsid w:val="00D54925"/>
    <w:rPr>
      <w:rFonts w:ascii="Arial" w:eastAsia="MS Mincho" w:hAnsi="Arial"/>
      <w:b/>
      <w:szCs w:val="24"/>
    </w:rPr>
  </w:style>
  <w:style w:type="paragraph" w:customStyle="1" w:styleId="EmailDiscussion2">
    <w:name w:val="EmailDiscussion2"/>
    <w:basedOn w:val="Doc-text2"/>
    <w:uiPriority w:val="99"/>
    <w:qFormat/>
    <w:rsid w:val="00576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846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13/Inbox/Chair_notes/Chair's%20notes%20RAN1%23113%20eom.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Docs/R1-2301254.zip" TargetMode="External"/><Relationship Id="rId2" Type="http://schemas.openxmlformats.org/officeDocument/2006/relationships/customXml" Target="../customXml/item2.xml"/><Relationship Id="rId16" Type="http://schemas.openxmlformats.org/officeDocument/2006/relationships/hyperlink" Target="https://www.3gpp.org/ftp/TSG_RAN/WG1_RL1/TSGR1_114b/Docs/R1-230939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2b-e/Inbox/Chair_notes/Chair's%20notes%20RAN1%23112bis-e%20eom3.doc"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1/Inbox/Chair_notes/Chair's%20notes%20RAN1_111%20eom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4D81A527-15A9-437E-9EE2-A414BED86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768</TotalTime>
  <Pages>7</Pages>
  <Words>2704</Words>
  <Characters>15416</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18084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 Chadi Khirallah</cp:lastModifiedBy>
  <cp:revision>54</cp:revision>
  <dcterms:created xsi:type="dcterms:W3CDTF">2023-11-01T19:28:00Z</dcterms:created>
  <dcterms:modified xsi:type="dcterms:W3CDTF">2023-11-03T09:01:00Z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