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DE90A" w14:textId="772E0BFF" w:rsidR="003A7AA1" w:rsidRPr="00552860" w:rsidRDefault="003A7AA1" w:rsidP="003A7AA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6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6</w:t>
      </w:r>
    </w:p>
    <w:p w14:paraId="72C1D4BC" w14:textId="77777777" w:rsidR="003A7AA1" w:rsidRPr="00552860" w:rsidRDefault="003A7AA1" w:rsidP="003A7AA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110B21AB" w14:textId="77777777" w:rsidR="003A7AA1" w:rsidRPr="00552860" w:rsidRDefault="003A7AA1" w:rsidP="003A7AA1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731749DA" w14:textId="77777777" w:rsidR="003A7AA1" w:rsidRPr="00552860" w:rsidRDefault="003A7AA1" w:rsidP="003A7AA1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3D246805" w14:textId="64B15E16" w:rsidR="000006EC" w:rsidRPr="000006EC" w:rsidRDefault="000006EC" w:rsidP="00607C76">
      <w:pPr>
        <w:tabs>
          <w:tab w:val="right" w:pos="9639"/>
        </w:tabs>
        <w:spacing w:after="60"/>
        <w:rPr>
          <w:rFonts w:ascii="Arial" w:hAnsi="Arial" w:cs="Arial"/>
          <w:b/>
          <w:bCs/>
          <w:noProof/>
        </w:rPr>
      </w:pPr>
      <w:r w:rsidRPr="000006EC">
        <w:rPr>
          <w:rFonts w:ascii="Arial" w:hAnsi="Arial" w:cs="Arial"/>
          <w:b/>
          <w:bCs/>
          <w:noProof/>
        </w:rPr>
        <w:t>3GPP TSG-RAN4 Meeting #108</w:t>
      </w:r>
      <w:r w:rsidR="00607C76">
        <w:rPr>
          <w:rFonts w:ascii="Arial" w:hAnsi="Arial" w:cs="Arial"/>
          <w:b/>
          <w:bCs/>
          <w:noProof/>
        </w:rPr>
        <w:tab/>
      </w:r>
      <w:r w:rsidRPr="000006EC">
        <w:rPr>
          <w:rFonts w:ascii="Arial" w:hAnsi="Arial" w:cs="Arial"/>
          <w:b/>
          <w:bCs/>
          <w:noProof/>
        </w:rPr>
        <w:t>R4-23</w:t>
      </w:r>
      <w:r w:rsidR="009B1380">
        <w:rPr>
          <w:rFonts w:ascii="Arial" w:hAnsi="Arial" w:cs="Arial"/>
          <w:b/>
          <w:bCs/>
          <w:noProof/>
        </w:rPr>
        <w:t>14656</w:t>
      </w:r>
    </w:p>
    <w:p w14:paraId="38B75FB5" w14:textId="77777777" w:rsidR="002D0E96" w:rsidRDefault="000006EC" w:rsidP="00607C76">
      <w:pPr>
        <w:spacing w:after="60"/>
        <w:rPr>
          <w:rFonts w:ascii="Arial" w:hAnsi="Arial" w:cs="Arial"/>
          <w:b/>
          <w:bCs/>
          <w:noProof/>
          <w:lang w:eastAsia="zh-CN"/>
        </w:rPr>
      </w:pPr>
      <w:r w:rsidRPr="000006EC">
        <w:rPr>
          <w:rFonts w:ascii="Arial" w:hAnsi="Arial" w:cs="Arial"/>
          <w:b/>
          <w:bCs/>
          <w:noProof/>
        </w:rPr>
        <w:t>Toulouse, France, August 21 – August 25, 2023</w:t>
      </w:r>
    </w:p>
    <w:p w14:paraId="6DDF7F10" w14:textId="77777777" w:rsidR="000006EC" w:rsidRPr="00A47076" w:rsidRDefault="000006EC" w:rsidP="000006EC">
      <w:pPr>
        <w:rPr>
          <w:lang w:eastAsia="zh-CN"/>
        </w:rPr>
      </w:pPr>
    </w:p>
    <w:p w14:paraId="321A80A0" w14:textId="77777777"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="00662748" w:rsidRPr="00662748">
        <w:rPr>
          <w:rFonts w:ascii="Arial" w:hAnsi="Arial" w:cs="Arial"/>
        </w:rPr>
        <w:t xml:space="preserve">Reply LS on </w:t>
      </w:r>
      <w:r w:rsidR="00946AE1" w:rsidRPr="00946AE1">
        <w:rPr>
          <w:rFonts w:ascii="Arial" w:hAnsi="Arial" w:cs="Arial"/>
        </w:rPr>
        <w:t>non-simultaneous UL and DL from different two bands during UL CA</w:t>
      </w:r>
    </w:p>
    <w:p w14:paraId="3DC53EAF" w14:textId="77777777" w:rsidR="002D0E96" w:rsidRPr="00A47076" w:rsidRDefault="002D0E96" w:rsidP="002D0E96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  <w:r w:rsidR="005B5D7E" w:rsidRPr="005B5D7E">
        <w:rPr>
          <w:rFonts w:ascii="Arial" w:hAnsi="Arial" w:cs="Arial"/>
          <w:bCs/>
        </w:rPr>
        <w:t>R4-2311019 (</w:t>
      </w:r>
      <w:bookmarkStart w:id="3" w:name="OLE_LINK20"/>
      <w:bookmarkStart w:id="4" w:name="OLE_LINK21"/>
      <w:r w:rsidR="005B5D7E" w:rsidRPr="005B5D7E">
        <w:rPr>
          <w:rFonts w:ascii="Arial" w:hAnsi="Arial" w:cs="Arial"/>
          <w:bCs/>
        </w:rPr>
        <w:t>R2-2306862</w:t>
      </w:r>
      <w:bookmarkEnd w:id="3"/>
      <w:bookmarkEnd w:id="4"/>
      <w:r w:rsidR="005B5D7E" w:rsidRPr="005B5D7E">
        <w:rPr>
          <w:rFonts w:ascii="Arial" w:hAnsi="Arial" w:cs="Arial"/>
          <w:bCs/>
        </w:rPr>
        <w:t>)</w:t>
      </w:r>
    </w:p>
    <w:p w14:paraId="5302A121" w14:textId="77777777" w:rsidR="002D0E96" w:rsidRPr="00A47076" w:rsidRDefault="002D0E96" w:rsidP="002D0E96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 w:rsidR="00FD786C">
        <w:rPr>
          <w:rFonts w:ascii="Arial" w:hAnsi="Arial" w:cs="Arial" w:hint="eastAsia"/>
          <w:bCs/>
          <w:lang w:eastAsia="zh-CN"/>
        </w:rPr>
        <w:t>8</w:t>
      </w:r>
    </w:p>
    <w:p w14:paraId="26EC5BDC" w14:textId="77777777"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="006B10B3" w:rsidRPr="006B10B3">
        <w:rPr>
          <w:rFonts w:ascii="Arial" w:hAnsi="Arial" w:cs="Arial"/>
          <w:bCs/>
        </w:rPr>
        <w:t>NR_700800900_combo_enh-Core</w:t>
      </w:r>
    </w:p>
    <w:p w14:paraId="548CDDD6" w14:textId="77777777"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/>
        </w:rPr>
      </w:pPr>
    </w:p>
    <w:p w14:paraId="3B274F8E" w14:textId="77777777"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14:paraId="6E23DB3E" w14:textId="77777777"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 w:rsidR="00F53551">
        <w:rPr>
          <w:rFonts w:ascii="Arial" w:hAnsi="Arial" w:cs="Arial" w:hint="eastAsia"/>
          <w:bCs/>
          <w:lang w:eastAsia="zh-CN"/>
        </w:rPr>
        <w:t>2</w:t>
      </w:r>
    </w:p>
    <w:p w14:paraId="709EBF80" w14:textId="77777777"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14:paraId="15257396" w14:textId="77777777" w:rsidR="002D0E96" w:rsidRPr="00A47076" w:rsidRDefault="002D0E96" w:rsidP="002D0E9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8CFEC20" w14:textId="4151FB18" w:rsidR="002D0E96" w:rsidRPr="00A47076" w:rsidRDefault="002D0E96" w:rsidP="002D0E96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</w:p>
    <w:p w14:paraId="3BA26F07" w14:textId="5528255F" w:rsidR="002D0E96" w:rsidRPr="00A47076" w:rsidRDefault="002D0E96" w:rsidP="002D0E96">
      <w:pPr>
        <w:pStyle w:val="Heading7"/>
        <w:ind w:leftChars="196" w:left="2377"/>
        <w:rPr>
          <w:rFonts w:cs="Arial"/>
          <w:lang w:eastAsia="zh-CN"/>
        </w:rPr>
      </w:pPr>
      <w:r w:rsidRPr="00A47076">
        <w:t>Name:</w:t>
      </w:r>
      <w:r w:rsidR="00607C76">
        <w:tab/>
      </w:r>
      <w:r w:rsidRPr="00A47076">
        <w:rPr>
          <w:rFonts w:eastAsiaTheme="minorEastAsia" w:cs="Arial" w:hint="eastAsia"/>
          <w:lang w:eastAsia="zh-CN"/>
        </w:rPr>
        <w:t>Qiuge Guo</w:t>
      </w:r>
    </w:p>
    <w:p w14:paraId="618A2C7E" w14:textId="57071CB2" w:rsidR="002D0E96" w:rsidRPr="00A47076" w:rsidRDefault="002D0E96" w:rsidP="002D0E96">
      <w:pPr>
        <w:pStyle w:val="Heading7"/>
        <w:ind w:leftChars="196" w:left="2377"/>
        <w:rPr>
          <w:bCs/>
          <w:lang w:eastAsia="zh-CN"/>
        </w:rPr>
      </w:pPr>
      <w:r w:rsidRPr="00A47076">
        <w:t>E-mail Address:</w:t>
      </w:r>
      <w:r w:rsidR="00607C76">
        <w:rPr>
          <w:bCs/>
        </w:rPr>
        <w:tab/>
      </w:r>
      <w:hyperlink r:id="rId7" w:history="1">
        <w:r w:rsidRPr="00A47076">
          <w:rPr>
            <w:rStyle w:val="Hyperlink"/>
            <w:rFonts w:cs="Arial" w:hint="eastAsia"/>
            <w:lang w:val="de-DE" w:eastAsia="zh-CN"/>
          </w:rPr>
          <w:t>guoqiuge@CATT.cn</w:t>
        </w:r>
      </w:hyperlink>
    </w:p>
    <w:p w14:paraId="0CD9CC85" w14:textId="77777777"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</w:p>
    <w:p w14:paraId="1A87CFA1" w14:textId="524146C3" w:rsidR="002D0E96" w:rsidRPr="00A47076" w:rsidRDefault="002D0E96" w:rsidP="002D0E96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47076">
          <w:rPr>
            <w:rStyle w:val="Hyperlink"/>
            <w:rFonts w:cs="Arial"/>
            <w:b/>
          </w:rPr>
          <w:t>mailto:3GPPLiaison@etsi.org</w:t>
        </w:r>
      </w:hyperlink>
    </w:p>
    <w:p w14:paraId="673507A3" w14:textId="77777777" w:rsidR="002D0E96" w:rsidRPr="00A47076" w:rsidRDefault="002D0E96" w:rsidP="002D0E96">
      <w:pPr>
        <w:pStyle w:val="Title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14:paraId="7872E23C" w14:textId="77777777" w:rsidR="002D0E96" w:rsidRPr="00A47076" w:rsidRDefault="002D0E96" w:rsidP="002D0E9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6A5E18D2" w14:textId="77777777" w:rsidR="002D0E96" w:rsidRPr="00A47076" w:rsidRDefault="002D0E96" w:rsidP="002D0E96">
      <w:pPr>
        <w:rPr>
          <w:rFonts w:ascii="Arial" w:hAnsi="Arial" w:cs="Arial"/>
        </w:rPr>
      </w:pPr>
    </w:p>
    <w:p w14:paraId="36EB2866" w14:textId="77777777" w:rsidR="009F7B00" w:rsidRPr="009F7B00" w:rsidRDefault="002D0E96" w:rsidP="002D0E96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14:paraId="7679B169" w14:textId="77777777" w:rsidR="002D0E96" w:rsidRDefault="002D0E96" w:rsidP="002D0E9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 w:hint="eastAsia"/>
        </w:rPr>
        <w:t xml:space="preserve">RAN4 </w:t>
      </w:r>
      <w:r>
        <w:rPr>
          <w:rFonts w:ascii="Arial" w:hAnsi="Arial" w:cs="Arial" w:hint="eastAsia"/>
        </w:rPr>
        <w:t>thanks RAN</w:t>
      </w:r>
      <w:r w:rsidR="00DB4342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</w:rPr>
        <w:t xml:space="preserve"> for the</w:t>
      </w:r>
      <w:r w:rsidR="00DB4342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 w:hint="eastAsia"/>
        </w:rPr>
        <w:t xml:space="preserve"> </w:t>
      </w:r>
      <w:r w:rsidR="009F7B00" w:rsidRPr="009F7B00">
        <w:rPr>
          <w:rFonts w:ascii="Arial" w:hAnsi="Arial" w:cs="Arial"/>
        </w:rPr>
        <w:t xml:space="preserve">LS </w:t>
      </w:r>
      <w:r w:rsidR="005E0CDB">
        <w:rPr>
          <w:rFonts w:ascii="Arial" w:hAnsi="Arial" w:cs="Arial" w:hint="eastAsia"/>
          <w:lang w:eastAsia="zh-CN"/>
        </w:rPr>
        <w:t>(</w:t>
      </w:r>
      <w:r w:rsidR="00DB4342" w:rsidRPr="005B5D7E">
        <w:rPr>
          <w:rFonts w:ascii="Arial" w:hAnsi="Arial" w:cs="Arial"/>
          <w:bCs/>
        </w:rPr>
        <w:t>R2-2306862</w:t>
      </w:r>
      <w:r w:rsidR="005E0CDB">
        <w:rPr>
          <w:rFonts w:ascii="Arial" w:hAnsi="Arial" w:cs="Arial" w:hint="eastAsia"/>
          <w:lang w:eastAsia="zh-CN"/>
        </w:rPr>
        <w:t xml:space="preserve">) </w:t>
      </w:r>
      <w:r w:rsidR="009F7B00" w:rsidRPr="009F7B00">
        <w:rPr>
          <w:rFonts w:ascii="Arial" w:hAnsi="Arial" w:cs="Arial"/>
        </w:rPr>
        <w:t xml:space="preserve">on </w:t>
      </w:r>
      <w:r w:rsidR="00302818" w:rsidRPr="00302818">
        <w:rPr>
          <w:rFonts w:ascii="Arial" w:hAnsi="Arial" w:cs="Arial"/>
        </w:rPr>
        <w:t>non-simultaneous UL and DL from different two bands during UL CA</w:t>
      </w:r>
      <w:r>
        <w:rPr>
          <w:rFonts w:ascii="Arial" w:hAnsi="Arial" w:cs="Arial" w:hint="eastAsia"/>
        </w:rPr>
        <w:t xml:space="preserve">. RAN4 </w:t>
      </w:r>
      <w:r w:rsidRPr="00A47076">
        <w:rPr>
          <w:rFonts w:ascii="Arial" w:hAnsi="Arial" w:cs="Arial" w:hint="eastAsia"/>
        </w:rPr>
        <w:t xml:space="preserve">has discussed the </w:t>
      </w:r>
      <w:r>
        <w:rPr>
          <w:rFonts w:ascii="Arial" w:hAnsi="Arial" w:cs="Arial" w:hint="eastAsia"/>
        </w:rPr>
        <w:t xml:space="preserve">issues </w:t>
      </w:r>
      <w:r w:rsidR="009B5ACB">
        <w:rPr>
          <w:rFonts w:ascii="Arial" w:hAnsi="Arial" w:cs="Arial" w:hint="eastAsia"/>
          <w:lang w:eastAsia="zh-CN"/>
        </w:rPr>
        <w:t xml:space="preserve">and </w:t>
      </w:r>
      <w:r w:rsidR="00116BFB">
        <w:rPr>
          <w:rFonts w:ascii="Arial" w:hAnsi="Arial" w:cs="Arial" w:hint="eastAsia"/>
          <w:lang w:eastAsia="zh-CN"/>
        </w:rPr>
        <w:t xml:space="preserve">has the following </w:t>
      </w:r>
      <w:r w:rsidR="00900C13">
        <w:rPr>
          <w:rFonts w:ascii="Arial" w:hAnsi="Arial" w:cs="Arial" w:hint="eastAsia"/>
          <w:lang w:eastAsia="zh-CN"/>
        </w:rPr>
        <w:t xml:space="preserve">clarifications and </w:t>
      </w:r>
      <w:r w:rsidR="0018440B">
        <w:rPr>
          <w:rFonts w:ascii="Arial" w:hAnsi="Arial" w:cs="Arial" w:hint="eastAsia"/>
          <w:lang w:eastAsia="zh-CN"/>
        </w:rPr>
        <w:t>answers</w:t>
      </w:r>
      <w:r w:rsidR="00116BFB">
        <w:rPr>
          <w:rFonts w:ascii="Arial" w:hAnsi="Arial" w:cs="Arial" w:hint="eastAsia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16BFB" w14:paraId="4057E8C7" w14:textId="77777777" w:rsidTr="00116BFB">
        <w:tc>
          <w:tcPr>
            <w:tcW w:w="9857" w:type="dxa"/>
          </w:tcPr>
          <w:p w14:paraId="3597F99D" w14:textId="77777777" w:rsidR="00C51ECD" w:rsidRPr="00C51ECD" w:rsidRDefault="00C51ECD" w:rsidP="00116BFB">
            <w:pPr>
              <w:rPr>
                <w:b/>
                <w:lang w:eastAsia="zh-CN"/>
              </w:rPr>
            </w:pPr>
            <w:r w:rsidRPr="00C51ECD">
              <w:rPr>
                <w:b/>
                <w:lang w:eastAsia="zh-CN"/>
              </w:rPr>
              <w:t>C</w:t>
            </w:r>
            <w:r w:rsidRPr="00C51ECD">
              <w:rPr>
                <w:rFonts w:hint="eastAsia"/>
                <w:b/>
                <w:lang w:eastAsia="zh-CN"/>
              </w:rPr>
              <w:t xml:space="preserve">larification on the scenario: </w:t>
            </w:r>
          </w:p>
          <w:p w14:paraId="224FC83D" w14:textId="77777777" w:rsidR="009B1380" w:rsidRPr="004F2995" w:rsidRDefault="009B1380" w:rsidP="009B1380">
            <w:pPr>
              <w:rPr>
                <w:szCs w:val="24"/>
                <w:lang w:val="en-US" w:eastAsia="zh-CN"/>
              </w:rPr>
            </w:pPr>
            <w:r w:rsidRPr="004F2995">
              <w:rPr>
                <w:szCs w:val="24"/>
                <w:lang w:eastAsia="zh-CN"/>
              </w:rPr>
              <w:t xml:space="preserve">The RAN4 discussion for the 2UL scenario for CA_n5-n8 with the scheduling restriction of </w:t>
            </w:r>
            <w:r w:rsidRPr="004F2995">
              <w:rPr>
                <w:szCs w:val="24"/>
                <w:lang w:val="en-US" w:eastAsia="zh-CN"/>
              </w:rPr>
              <w:t>non-concurrent n5 DL and n8 UL is based on the assumption that UE is configured by RRC with two UL and two DL</w:t>
            </w:r>
            <w:r w:rsidR="000A6177" w:rsidRPr="004F2995">
              <w:rPr>
                <w:szCs w:val="24"/>
                <w:lang w:val="en-US" w:eastAsia="zh-CN"/>
              </w:rPr>
              <w:t>, i.e.</w:t>
            </w:r>
            <w:r w:rsidR="00AC72ED" w:rsidRPr="004F2995">
              <w:rPr>
                <w:szCs w:val="24"/>
                <w:lang w:val="en-US" w:eastAsia="zh-CN"/>
              </w:rPr>
              <w:t xml:space="preserve"> not two UL and one DL</w:t>
            </w:r>
            <w:r w:rsidRPr="004F2995">
              <w:rPr>
                <w:szCs w:val="24"/>
                <w:lang w:val="en-US" w:eastAsia="zh-CN"/>
              </w:rPr>
              <w:t>. Based on that assumption, RAN4 has the following answers for the questions in the LS R2-2306862.</w:t>
            </w:r>
          </w:p>
          <w:p w14:paraId="69C19B95" w14:textId="77777777" w:rsidR="00C51ECD" w:rsidRPr="004F2995" w:rsidRDefault="00C51ECD" w:rsidP="00116BFB">
            <w:pPr>
              <w:rPr>
                <w:b/>
                <w:lang w:eastAsia="zh-CN"/>
              </w:rPr>
            </w:pPr>
            <w:r w:rsidRPr="004F2995">
              <w:rPr>
                <w:b/>
                <w:lang w:eastAsia="zh-CN"/>
              </w:rPr>
              <w:t xml:space="preserve">Answer to Question 1: </w:t>
            </w:r>
          </w:p>
          <w:p w14:paraId="437A91A6" w14:textId="77777777" w:rsidR="00116BFB" w:rsidRPr="004F2995" w:rsidRDefault="009B1380" w:rsidP="009B1380">
            <w:pPr>
              <w:pStyle w:val="ListParagraph"/>
              <w:numPr>
                <w:ilvl w:val="0"/>
                <w:numId w:val="16"/>
              </w:numPr>
              <w:ind w:firstLineChars="0"/>
              <w:rPr>
                <w:lang w:val="en-US"/>
              </w:rPr>
            </w:pPr>
            <w:r w:rsidRPr="004F2995">
              <w:rPr>
                <w:lang w:val="en-US"/>
              </w:rPr>
              <w:t xml:space="preserve">Cross carrier scheduling is transparent from RAN4’s perspective. RAN4 </w:t>
            </w:r>
            <w:r w:rsidR="00116BFB" w:rsidRPr="004F2995">
              <w:rPr>
                <w:lang w:val="en-US"/>
              </w:rPr>
              <w:t xml:space="preserve">didn’t see any </w:t>
            </w:r>
            <w:r w:rsidRPr="004F2995">
              <w:rPr>
                <w:lang w:val="en-US"/>
              </w:rPr>
              <w:t>impact to RAN4 specifications</w:t>
            </w:r>
            <w:r w:rsidR="00116BFB" w:rsidRPr="004F2995">
              <w:rPr>
                <w:lang w:val="en-US"/>
              </w:rPr>
              <w:t>.</w:t>
            </w:r>
          </w:p>
          <w:p w14:paraId="50326412" w14:textId="77777777" w:rsidR="00C51ECD" w:rsidRPr="00C51ECD" w:rsidRDefault="00C51ECD" w:rsidP="00116BFB">
            <w:pPr>
              <w:rPr>
                <w:b/>
                <w:lang w:eastAsia="zh-CN"/>
              </w:rPr>
            </w:pPr>
            <w:r w:rsidRPr="00C51ECD">
              <w:rPr>
                <w:b/>
                <w:lang w:eastAsia="zh-CN"/>
              </w:rPr>
              <w:t>A</w:t>
            </w:r>
            <w:r w:rsidRPr="00C51ECD">
              <w:rPr>
                <w:rFonts w:hint="eastAsia"/>
                <w:b/>
                <w:lang w:eastAsia="zh-CN"/>
              </w:rPr>
              <w:t xml:space="preserve">nswer to Question 2: </w:t>
            </w:r>
          </w:p>
          <w:p w14:paraId="3835ED6B" w14:textId="77777777" w:rsidR="002D24C3" w:rsidRPr="004F2995" w:rsidRDefault="0046336A" w:rsidP="002D24C3">
            <w:pPr>
              <w:pStyle w:val="ListParagraph"/>
              <w:numPr>
                <w:ilvl w:val="0"/>
                <w:numId w:val="16"/>
              </w:numPr>
              <w:ind w:firstLineChars="0"/>
              <w:rPr>
                <w:b/>
                <w:lang w:val="en-US"/>
              </w:rPr>
            </w:pPr>
            <w:r w:rsidRPr="004F2995">
              <w:rPr>
                <w:lang w:val="en-US"/>
              </w:rPr>
              <w:t xml:space="preserve">RAN4 expects measurement of the SCell (n5) in this scenario is needed. </w:t>
            </w:r>
          </w:p>
          <w:p w14:paraId="07E1E469" w14:textId="77777777" w:rsidR="00B65767" w:rsidRPr="004F2995" w:rsidRDefault="00CA11A9" w:rsidP="002D24C3">
            <w:pPr>
              <w:pStyle w:val="ListParagraph"/>
              <w:numPr>
                <w:ilvl w:val="0"/>
                <w:numId w:val="16"/>
              </w:numPr>
              <w:ind w:firstLineChars="0"/>
              <w:rPr>
                <w:b/>
                <w:lang w:val="en-US"/>
              </w:rPr>
            </w:pPr>
            <w:r w:rsidRPr="004F2995">
              <w:rPr>
                <w:lang w:val="en-US"/>
              </w:rPr>
              <w:t xml:space="preserve">In </w:t>
            </w:r>
            <w:r w:rsidR="00C15EF6" w:rsidRPr="004F2995">
              <w:rPr>
                <w:lang w:val="en-US"/>
              </w:rPr>
              <w:t>RAN4 understand</w:t>
            </w:r>
            <w:r w:rsidRPr="004F2995">
              <w:rPr>
                <w:lang w:val="en-US"/>
              </w:rPr>
              <w:t>ing,</w:t>
            </w:r>
            <w:r w:rsidR="00C15EF6" w:rsidRPr="004F2995">
              <w:rPr>
                <w:lang w:val="en-US"/>
              </w:rPr>
              <w:t xml:space="preserve"> network would avoid the collision with the DL </w:t>
            </w:r>
            <w:r w:rsidR="002D24C3" w:rsidRPr="004F2995">
              <w:rPr>
                <w:lang w:val="en-US"/>
              </w:rPr>
              <w:t>transmission</w:t>
            </w:r>
            <w:r w:rsidR="00C15EF6" w:rsidRPr="004F2995">
              <w:rPr>
                <w:lang w:val="en-US"/>
              </w:rPr>
              <w:t xml:space="preserve"> of SCell (n5) when scheduling the UL in n8</w:t>
            </w:r>
            <w:r w:rsidR="004F2995">
              <w:rPr>
                <w:lang w:val="en-US"/>
              </w:rPr>
              <w:t>.</w:t>
            </w:r>
          </w:p>
          <w:p w14:paraId="00044F03" w14:textId="77777777" w:rsidR="002D24C3" w:rsidRPr="004F2995" w:rsidRDefault="002D24C3" w:rsidP="004F2995">
            <w:pPr>
              <w:pStyle w:val="ListParagraph"/>
              <w:numPr>
                <w:ilvl w:val="0"/>
                <w:numId w:val="16"/>
              </w:numPr>
              <w:ind w:firstLineChars="0"/>
              <w:rPr>
                <w:b/>
                <w:kern w:val="0"/>
                <w:sz w:val="20"/>
                <w:szCs w:val="20"/>
                <w:lang w:val="en-US" w:eastAsia="en-US"/>
              </w:rPr>
            </w:pPr>
            <w:r w:rsidRPr="004F2995">
              <w:rPr>
                <w:lang w:val="en-US"/>
              </w:rPr>
              <w:t>No impact to existing RRM specifications is seen from RAN4 perspective.</w:t>
            </w:r>
          </w:p>
        </w:tc>
      </w:tr>
    </w:tbl>
    <w:p w14:paraId="0789E71A" w14:textId="77777777" w:rsidR="00116BFB" w:rsidRDefault="00116BFB" w:rsidP="002D0E96">
      <w:pPr>
        <w:rPr>
          <w:rFonts w:ascii="Arial" w:hAnsi="Arial" w:cs="Arial"/>
          <w:lang w:eastAsia="zh-CN"/>
        </w:rPr>
      </w:pPr>
    </w:p>
    <w:p w14:paraId="50737263" w14:textId="77777777" w:rsidR="002D0E96" w:rsidRPr="00A47076" w:rsidRDefault="002D0E96" w:rsidP="002D0E96">
      <w:pPr>
        <w:rPr>
          <w:rFonts w:ascii="Arial" w:hAnsi="Arial" w:cs="Arial"/>
          <w:b/>
        </w:rPr>
      </w:pPr>
    </w:p>
    <w:p w14:paraId="77F824AA" w14:textId="77777777" w:rsidR="002D0E96" w:rsidRPr="00A47076" w:rsidRDefault="002D0E96" w:rsidP="002D0E96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lastRenderedPageBreak/>
        <w:t>2. Actions:</w:t>
      </w:r>
    </w:p>
    <w:p w14:paraId="05A392C2" w14:textId="77777777" w:rsidR="002D0E96" w:rsidRPr="00A47076" w:rsidRDefault="002D0E96" w:rsidP="002D0E96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 w:rsidR="00116BFB">
        <w:rPr>
          <w:rFonts w:ascii="Arial" w:hAnsi="Arial" w:cs="Arial" w:hint="eastAsia"/>
          <w:b/>
          <w:lang w:eastAsia="zh-CN"/>
        </w:rPr>
        <w:t>2</w:t>
      </w:r>
      <w:r w:rsidRPr="00A47076">
        <w:rPr>
          <w:rFonts w:ascii="Arial" w:hAnsi="Arial" w:cs="Arial"/>
          <w:b/>
        </w:rPr>
        <w:t>:</w:t>
      </w:r>
    </w:p>
    <w:p w14:paraId="6F41DFD6" w14:textId="77777777" w:rsidR="002D0E96" w:rsidRPr="00A47076" w:rsidRDefault="002D0E96" w:rsidP="002D0E9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 w:rsidR="00116BFB">
        <w:rPr>
          <w:rFonts w:ascii="Arial" w:hAnsi="Arial" w:cs="Arial" w:hint="eastAsia"/>
          <w:lang w:eastAsia="zh-CN"/>
        </w:rPr>
        <w:t>2</w:t>
      </w:r>
      <w:r w:rsidR="00C2175E">
        <w:rPr>
          <w:rFonts w:ascii="Arial" w:hAnsi="Arial" w:cs="Arial" w:hint="eastAsia"/>
          <w:lang w:eastAsia="zh-CN"/>
        </w:rPr>
        <w:t xml:space="preserve">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 w:rsidR="00C2175E">
        <w:rPr>
          <w:rFonts w:ascii="Arial" w:hAnsi="Arial" w:cs="Arial" w:hint="eastAsia"/>
          <w:lang w:eastAsia="zh-CN"/>
        </w:rPr>
        <w:t>information</w:t>
      </w:r>
      <w:r w:rsidRPr="00A47076">
        <w:rPr>
          <w:rFonts w:ascii="Arial" w:hAnsi="Arial" w:cs="Arial" w:hint="eastAsia"/>
        </w:rPr>
        <w:t xml:space="preserve"> into account.</w:t>
      </w:r>
      <w:r w:rsidR="00C2175E">
        <w:rPr>
          <w:rFonts w:ascii="Arial" w:hAnsi="Arial" w:cs="Arial" w:hint="eastAsia"/>
          <w:lang w:eastAsia="zh-CN"/>
        </w:rPr>
        <w:t xml:space="preserve"> </w:t>
      </w:r>
      <w:r w:rsidR="00802BA2">
        <w:rPr>
          <w:rFonts w:ascii="Arial" w:hAnsi="Arial" w:cs="Arial"/>
          <w:lang w:eastAsia="zh-CN"/>
        </w:rPr>
        <w:t xml:space="preserve">RAN4 also respectively asks RAN2 if RAN2 sees any problem for the scenario of 2U/2D FDD band CA </w:t>
      </w:r>
      <w:r w:rsidR="00802BA2" w:rsidRPr="00802BA2">
        <w:rPr>
          <w:rFonts w:ascii="Arial" w:hAnsi="Arial" w:cs="Arial"/>
          <w:lang w:eastAsia="zh-CN"/>
        </w:rPr>
        <w:t xml:space="preserve">with the scheduling restriction of non-concurrent </w:t>
      </w:r>
      <w:r w:rsidR="00802BA2">
        <w:rPr>
          <w:rFonts w:ascii="Arial" w:hAnsi="Arial" w:cs="Arial"/>
          <w:lang w:eastAsia="zh-CN"/>
        </w:rPr>
        <w:t xml:space="preserve">DL on one band and UL on the other band, for example RRC configuration 2U/2D CA_n5-n8 with </w:t>
      </w:r>
      <w:r w:rsidR="00802BA2" w:rsidRPr="00802BA2">
        <w:rPr>
          <w:rFonts w:ascii="Arial" w:hAnsi="Arial" w:cs="Arial"/>
          <w:lang w:eastAsia="zh-CN"/>
        </w:rPr>
        <w:t>the scheduling restriction of non-concurrent n5 DL and n8 UL.</w:t>
      </w:r>
    </w:p>
    <w:p w14:paraId="4D34F9E5" w14:textId="77777777" w:rsidR="002D0E96" w:rsidRPr="00AC72ED" w:rsidRDefault="002D0E96" w:rsidP="002D0E96">
      <w:pPr>
        <w:rPr>
          <w:rFonts w:ascii="Arial" w:hAnsi="Arial" w:cs="Arial"/>
          <w:b/>
        </w:rPr>
      </w:pPr>
    </w:p>
    <w:p w14:paraId="0463A86D" w14:textId="77777777" w:rsidR="002D0E96" w:rsidRPr="00A47076" w:rsidRDefault="002D0E96" w:rsidP="002D0E96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14:paraId="7E411617" w14:textId="0A6BAD34" w:rsidR="00C24236" w:rsidRDefault="002D0E96" w:rsidP="00607C76">
      <w:pPr>
        <w:tabs>
          <w:tab w:val="left" w:pos="3402"/>
          <w:tab w:val="left" w:pos="6946"/>
        </w:tabs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</w:rPr>
        <w:t>8</w:t>
      </w:r>
      <w:r w:rsidR="00477E04">
        <w:rPr>
          <w:rFonts w:ascii="Arial" w:hAnsi="Arial" w:cs="Arial" w:hint="eastAsia"/>
          <w:lang w:eastAsia="zh-CN"/>
        </w:rPr>
        <w:t>bis</w:t>
      </w:r>
      <w:r w:rsidRPr="00A47076">
        <w:rPr>
          <w:rFonts w:ascii="Arial" w:hAnsi="Arial" w:cs="Arial"/>
        </w:rPr>
        <w:tab/>
      </w:r>
      <w:r w:rsidR="00477E04">
        <w:rPr>
          <w:rFonts w:ascii="Arial" w:hAnsi="Arial" w:cs="Arial" w:hint="eastAsia"/>
          <w:lang w:eastAsia="zh-CN"/>
        </w:rPr>
        <w:t>October</w:t>
      </w:r>
      <w:r w:rsidR="00477E04">
        <w:rPr>
          <w:rFonts w:ascii="Arial" w:hAnsi="Arial" w:cs="Arial" w:hint="eastAsia"/>
        </w:rPr>
        <w:t xml:space="preserve"> </w:t>
      </w:r>
      <w:r w:rsidR="00477E04"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 xml:space="preserve"> – </w:t>
      </w:r>
      <w:r w:rsidR="00477E04">
        <w:rPr>
          <w:rFonts w:ascii="Arial" w:hAnsi="Arial" w:cs="Arial" w:hint="eastAsia"/>
          <w:lang w:eastAsia="zh-CN"/>
        </w:rPr>
        <w:t>October</w:t>
      </w:r>
      <w:r w:rsidR="00477E04">
        <w:rPr>
          <w:rFonts w:ascii="Arial" w:hAnsi="Arial" w:cs="Arial" w:hint="eastAsia"/>
        </w:rPr>
        <w:t xml:space="preserve"> </w:t>
      </w:r>
      <w:r w:rsidR="00477E04">
        <w:rPr>
          <w:rFonts w:ascii="Arial" w:hAnsi="Arial" w:cs="Arial" w:hint="eastAsia"/>
          <w:lang w:eastAsia="zh-CN"/>
        </w:rPr>
        <w:t>13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="00477E04">
        <w:rPr>
          <w:rFonts w:ascii="Arial" w:hAnsi="Arial" w:cs="Arial" w:hint="eastAsia"/>
          <w:lang w:eastAsia="zh-CN"/>
        </w:rPr>
        <w:t>Xiamen</w:t>
      </w:r>
      <w:r>
        <w:rPr>
          <w:rFonts w:ascii="Arial" w:hAnsi="Arial" w:cs="Arial" w:hint="eastAsia"/>
        </w:rPr>
        <w:t xml:space="preserve">, </w:t>
      </w:r>
      <w:r w:rsidR="00477E04">
        <w:rPr>
          <w:rFonts w:ascii="Arial" w:hAnsi="Arial" w:cs="Arial" w:hint="eastAsia"/>
          <w:lang w:eastAsia="zh-CN"/>
        </w:rPr>
        <w:t>CN</w:t>
      </w:r>
    </w:p>
    <w:p w14:paraId="21F96EE9" w14:textId="5FE05D36" w:rsidR="00E4603D" w:rsidRPr="00E4603D" w:rsidRDefault="00E4603D" w:rsidP="00607C76">
      <w:pPr>
        <w:tabs>
          <w:tab w:val="left" w:pos="3402"/>
          <w:tab w:val="left" w:pos="6946"/>
        </w:tabs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13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17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Chicago</w:t>
      </w:r>
      <w:r>
        <w:rPr>
          <w:rFonts w:ascii="Arial" w:hAnsi="Arial" w:cs="Arial" w:hint="eastAsia"/>
        </w:rPr>
        <w:t xml:space="preserve">, </w:t>
      </w:r>
      <w:r w:rsidR="00213D17">
        <w:rPr>
          <w:rFonts w:ascii="Arial" w:hAnsi="Arial" w:cs="Arial" w:hint="eastAsia"/>
          <w:lang w:eastAsia="zh-CN"/>
        </w:rPr>
        <w:t>US</w:t>
      </w:r>
    </w:p>
    <w:sectPr w:rsidR="00E4603D" w:rsidRPr="00E4603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C12BE" w14:textId="77777777" w:rsidR="00716D71" w:rsidRDefault="00716D71">
      <w:r>
        <w:separator/>
      </w:r>
    </w:p>
  </w:endnote>
  <w:endnote w:type="continuationSeparator" w:id="0">
    <w:p w14:paraId="7956A7FF" w14:textId="77777777" w:rsidR="00716D71" w:rsidRDefault="0071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3343" w14:textId="77777777" w:rsidR="00064DD0" w:rsidRDefault="00064D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E4B2" w14:textId="77777777" w:rsidR="00716D71" w:rsidRDefault="00716D71">
      <w:r>
        <w:separator/>
      </w:r>
    </w:p>
  </w:footnote>
  <w:footnote w:type="continuationSeparator" w:id="0">
    <w:p w14:paraId="18A0A8F2" w14:textId="77777777" w:rsidR="00716D71" w:rsidRDefault="00716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94BAA"/>
    <w:multiLevelType w:val="multilevel"/>
    <w:tmpl w:val="0D594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9208C"/>
    <w:multiLevelType w:val="hybridMultilevel"/>
    <w:tmpl w:val="378EA8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6471F"/>
    <w:multiLevelType w:val="hybridMultilevel"/>
    <w:tmpl w:val="749E77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D562BAA"/>
    <w:multiLevelType w:val="hybridMultilevel"/>
    <w:tmpl w:val="BFCC9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744A3"/>
    <w:multiLevelType w:val="multilevel"/>
    <w:tmpl w:val="510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050AA"/>
    <w:multiLevelType w:val="singleLevel"/>
    <w:tmpl w:val="BC14E5D4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D4332"/>
    <w:multiLevelType w:val="hybridMultilevel"/>
    <w:tmpl w:val="544092D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EBB00D4"/>
    <w:multiLevelType w:val="hybridMultilevel"/>
    <w:tmpl w:val="05224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C824F86"/>
    <w:multiLevelType w:val="hybridMultilevel"/>
    <w:tmpl w:val="918E9EA6"/>
    <w:lvl w:ilvl="0" w:tplc="23946FC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48505637">
    <w:abstractNumId w:val="2"/>
  </w:num>
  <w:num w:numId="2" w16cid:durableId="1854682307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2911868">
    <w:abstractNumId w:val="15"/>
  </w:num>
  <w:num w:numId="4" w16cid:durableId="168063103">
    <w:abstractNumId w:val="14"/>
  </w:num>
  <w:num w:numId="5" w16cid:durableId="994913243">
    <w:abstractNumId w:val="13"/>
  </w:num>
  <w:num w:numId="6" w16cid:durableId="50231851">
    <w:abstractNumId w:val="10"/>
  </w:num>
  <w:num w:numId="7" w16cid:durableId="1775318578">
    <w:abstractNumId w:val="7"/>
  </w:num>
  <w:num w:numId="8" w16cid:durableId="626546549">
    <w:abstractNumId w:val="9"/>
  </w:num>
  <w:num w:numId="9" w16cid:durableId="1245649929">
    <w:abstractNumId w:val="0"/>
  </w:num>
  <w:num w:numId="10" w16cid:durableId="214898718">
    <w:abstractNumId w:val="6"/>
  </w:num>
  <w:num w:numId="11" w16cid:durableId="751270261">
    <w:abstractNumId w:val="3"/>
  </w:num>
  <w:num w:numId="12" w16cid:durableId="223218630">
    <w:abstractNumId w:val="12"/>
  </w:num>
  <w:num w:numId="13" w16cid:durableId="850341025">
    <w:abstractNumId w:val="13"/>
  </w:num>
  <w:num w:numId="14" w16cid:durableId="1692100159">
    <w:abstractNumId w:val="8"/>
  </w:num>
  <w:num w:numId="15" w16cid:durableId="747191832">
    <w:abstractNumId w:val="4"/>
  </w:num>
  <w:num w:numId="16" w16cid:durableId="633828783">
    <w:abstractNumId w:val="16"/>
  </w:num>
  <w:num w:numId="17" w16cid:durableId="530652404">
    <w:abstractNumId w:val="1"/>
  </w:num>
  <w:num w:numId="18" w16cid:durableId="139029983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485"/>
    <w:rsid w:val="000006EC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B3F"/>
    <w:rsid w:val="00011699"/>
    <w:rsid w:val="00011D5E"/>
    <w:rsid w:val="000124CB"/>
    <w:rsid w:val="000126CD"/>
    <w:rsid w:val="00013F79"/>
    <w:rsid w:val="0001490C"/>
    <w:rsid w:val="00014AC9"/>
    <w:rsid w:val="000152F1"/>
    <w:rsid w:val="0001564F"/>
    <w:rsid w:val="00015E1E"/>
    <w:rsid w:val="00015F16"/>
    <w:rsid w:val="00015F33"/>
    <w:rsid w:val="0001612C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4D35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4753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3A5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0C7"/>
    <w:rsid w:val="00064334"/>
    <w:rsid w:val="000644F9"/>
    <w:rsid w:val="00064858"/>
    <w:rsid w:val="00064DD0"/>
    <w:rsid w:val="00065C1E"/>
    <w:rsid w:val="0006637E"/>
    <w:rsid w:val="00066D83"/>
    <w:rsid w:val="000707A2"/>
    <w:rsid w:val="00070A68"/>
    <w:rsid w:val="00070DF9"/>
    <w:rsid w:val="00070EA7"/>
    <w:rsid w:val="00071179"/>
    <w:rsid w:val="00071991"/>
    <w:rsid w:val="00071C1C"/>
    <w:rsid w:val="00071F3B"/>
    <w:rsid w:val="0007255C"/>
    <w:rsid w:val="00072567"/>
    <w:rsid w:val="00073624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2C39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80A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A05CE"/>
    <w:rsid w:val="000A0AD4"/>
    <w:rsid w:val="000A1411"/>
    <w:rsid w:val="000A1B85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77"/>
    <w:rsid w:val="000A61ED"/>
    <w:rsid w:val="000A6F7D"/>
    <w:rsid w:val="000A7396"/>
    <w:rsid w:val="000A769F"/>
    <w:rsid w:val="000A76BF"/>
    <w:rsid w:val="000A7BEF"/>
    <w:rsid w:val="000A7CED"/>
    <w:rsid w:val="000B0417"/>
    <w:rsid w:val="000B064A"/>
    <w:rsid w:val="000B0C01"/>
    <w:rsid w:val="000B0D62"/>
    <w:rsid w:val="000B26BD"/>
    <w:rsid w:val="000B2F7A"/>
    <w:rsid w:val="000B3288"/>
    <w:rsid w:val="000B407E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73C"/>
    <w:rsid w:val="000D3D6E"/>
    <w:rsid w:val="000D5987"/>
    <w:rsid w:val="000D5A76"/>
    <w:rsid w:val="000D5CBC"/>
    <w:rsid w:val="000D6A9F"/>
    <w:rsid w:val="000D781E"/>
    <w:rsid w:val="000E03E5"/>
    <w:rsid w:val="000E108E"/>
    <w:rsid w:val="000E112C"/>
    <w:rsid w:val="000E1572"/>
    <w:rsid w:val="000E2726"/>
    <w:rsid w:val="000E3E41"/>
    <w:rsid w:val="000E4512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35D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BFB"/>
    <w:rsid w:val="00116D6A"/>
    <w:rsid w:val="00116F1F"/>
    <w:rsid w:val="00117FA7"/>
    <w:rsid w:val="00120291"/>
    <w:rsid w:val="0012110B"/>
    <w:rsid w:val="00122661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25E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12B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5B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17"/>
    <w:rsid w:val="001732F9"/>
    <w:rsid w:val="001735C2"/>
    <w:rsid w:val="0017396D"/>
    <w:rsid w:val="001750CD"/>
    <w:rsid w:val="001750E1"/>
    <w:rsid w:val="00175612"/>
    <w:rsid w:val="001769D3"/>
    <w:rsid w:val="00176C08"/>
    <w:rsid w:val="00177A4C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0B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5CD"/>
    <w:rsid w:val="001867DE"/>
    <w:rsid w:val="00186B03"/>
    <w:rsid w:val="00186B66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697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0442"/>
    <w:rsid w:val="001A1636"/>
    <w:rsid w:val="001A182F"/>
    <w:rsid w:val="001A195A"/>
    <w:rsid w:val="001A1AD5"/>
    <w:rsid w:val="001A1E8D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E4A"/>
    <w:rsid w:val="001A5F31"/>
    <w:rsid w:val="001A65A5"/>
    <w:rsid w:val="001A6AF5"/>
    <w:rsid w:val="001A6AF6"/>
    <w:rsid w:val="001A6C50"/>
    <w:rsid w:val="001A70BA"/>
    <w:rsid w:val="001A7125"/>
    <w:rsid w:val="001A71B3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1C0"/>
    <w:rsid w:val="001B6B7B"/>
    <w:rsid w:val="001B6F99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37"/>
    <w:rsid w:val="001C548B"/>
    <w:rsid w:val="001C5A07"/>
    <w:rsid w:val="001C6CF9"/>
    <w:rsid w:val="001C7720"/>
    <w:rsid w:val="001C775F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AE1"/>
    <w:rsid w:val="001D4B45"/>
    <w:rsid w:val="001D591D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5BEF"/>
    <w:rsid w:val="001E63CD"/>
    <w:rsid w:val="001E7279"/>
    <w:rsid w:val="001E779F"/>
    <w:rsid w:val="001F0A1C"/>
    <w:rsid w:val="001F0ED6"/>
    <w:rsid w:val="001F0F48"/>
    <w:rsid w:val="001F0FE7"/>
    <w:rsid w:val="001F1685"/>
    <w:rsid w:val="001F18CC"/>
    <w:rsid w:val="001F21FA"/>
    <w:rsid w:val="001F24A6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5E29"/>
    <w:rsid w:val="001F7F8A"/>
    <w:rsid w:val="0020091B"/>
    <w:rsid w:val="00201609"/>
    <w:rsid w:val="002019FB"/>
    <w:rsid w:val="00201D75"/>
    <w:rsid w:val="0020215E"/>
    <w:rsid w:val="002027CF"/>
    <w:rsid w:val="002028B5"/>
    <w:rsid w:val="00202D7A"/>
    <w:rsid w:val="00203331"/>
    <w:rsid w:val="002035AF"/>
    <w:rsid w:val="002037C5"/>
    <w:rsid w:val="002045A3"/>
    <w:rsid w:val="00204CAA"/>
    <w:rsid w:val="00204E98"/>
    <w:rsid w:val="00205303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17"/>
    <w:rsid w:val="00213DEB"/>
    <w:rsid w:val="0021433C"/>
    <w:rsid w:val="0021471B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0D84"/>
    <w:rsid w:val="0022119B"/>
    <w:rsid w:val="00222822"/>
    <w:rsid w:val="00222A51"/>
    <w:rsid w:val="00222B46"/>
    <w:rsid w:val="00223772"/>
    <w:rsid w:val="00223B10"/>
    <w:rsid w:val="00223B49"/>
    <w:rsid w:val="00223FC1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966"/>
    <w:rsid w:val="00235B03"/>
    <w:rsid w:val="00235C82"/>
    <w:rsid w:val="00235F93"/>
    <w:rsid w:val="0023637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596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F9D"/>
    <w:rsid w:val="00251528"/>
    <w:rsid w:val="002519CF"/>
    <w:rsid w:val="002519FD"/>
    <w:rsid w:val="00251BA7"/>
    <w:rsid w:val="00251D5D"/>
    <w:rsid w:val="00252013"/>
    <w:rsid w:val="0025215B"/>
    <w:rsid w:val="00252178"/>
    <w:rsid w:val="00252907"/>
    <w:rsid w:val="00252A96"/>
    <w:rsid w:val="00252FC2"/>
    <w:rsid w:val="002545B3"/>
    <w:rsid w:val="00254C37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319"/>
    <w:rsid w:val="00261B61"/>
    <w:rsid w:val="00261EE5"/>
    <w:rsid w:val="00262CC3"/>
    <w:rsid w:val="00263354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4C4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3F1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5EC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8CF"/>
    <w:rsid w:val="0029390E"/>
    <w:rsid w:val="00293FFA"/>
    <w:rsid w:val="002940BE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95A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A35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3A8D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E96"/>
    <w:rsid w:val="002D0F30"/>
    <w:rsid w:val="002D1C8F"/>
    <w:rsid w:val="002D1EF9"/>
    <w:rsid w:val="002D24C3"/>
    <w:rsid w:val="002D4952"/>
    <w:rsid w:val="002D602A"/>
    <w:rsid w:val="002D6417"/>
    <w:rsid w:val="002D6D22"/>
    <w:rsid w:val="002D6EE6"/>
    <w:rsid w:val="002D7B8C"/>
    <w:rsid w:val="002E0460"/>
    <w:rsid w:val="002E103C"/>
    <w:rsid w:val="002E113D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DE"/>
    <w:rsid w:val="002E6F60"/>
    <w:rsid w:val="002E781E"/>
    <w:rsid w:val="002E7D2A"/>
    <w:rsid w:val="002F0153"/>
    <w:rsid w:val="002F04EB"/>
    <w:rsid w:val="002F0C1E"/>
    <w:rsid w:val="002F116A"/>
    <w:rsid w:val="002F11AD"/>
    <w:rsid w:val="002F1849"/>
    <w:rsid w:val="002F2C4B"/>
    <w:rsid w:val="002F3231"/>
    <w:rsid w:val="002F34E2"/>
    <w:rsid w:val="002F36DC"/>
    <w:rsid w:val="002F3DD8"/>
    <w:rsid w:val="002F4597"/>
    <w:rsid w:val="002F4896"/>
    <w:rsid w:val="002F4B6D"/>
    <w:rsid w:val="002F4DB0"/>
    <w:rsid w:val="002F53C6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818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135"/>
    <w:rsid w:val="0032043B"/>
    <w:rsid w:val="0032088C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EA1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47466"/>
    <w:rsid w:val="00350E23"/>
    <w:rsid w:val="0035125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3D0A"/>
    <w:rsid w:val="003544D1"/>
    <w:rsid w:val="003557AD"/>
    <w:rsid w:val="003558CE"/>
    <w:rsid w:val="00355B4F"/>
    <w:rsid w:val="00356352"/>
    <w:rsid w:val="003566A3"/>
    <w:rsid w:val="0035670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660D"/>
    <w:rsid w:val="00366623"/>
    <w:rsid w:val="00367538"/>
    <w:rsid w:val="0037008A"/>
    <w:rsid w:val="0037058C"/>
    <w:rsid w:val="003726CF"/>
    <w:rsid w:val="00372B69"/>
    <w:rsid w:val="00373024"/>
    <w:rsid w:val="003739CB"/>
    <w:rsid w:val="00373AD1"/>
    <w:rsid w:val="00373C5B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A0D"/>
    <w:rsid w:val="00385A2E"/>
    <w:rsid w:val="00385F7D"/>
    <w:rsid w:val="0038609C"/>
    <w:rsid w:val="003862B6"/>
    <w:rsid w:val="003867BF"/>
    <w:rsid w:val="00386824"/>
    <w:rsid w:val="00386A9C"/>
    <w:rsid w:val="00386CB7"/>
    <w:rsid w:val="00386CBF"/>
    <w:rsid w:val="0038735F"/>
    <w:rsid w:val="0038763B"/>
    <w:rsid w:val="003877E3"/>
    <w:rsid w:val="0038783F"/>
    <w:rsid w:val="00387A5D"/>
    <w:rsid w:val="00390409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38DF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6EF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AA0"/>
    <w:rsid w:val="003A7AA1"/>
    <w:rsid w:val="003A7B6D"/>
    <w:rsid w:val="003B0066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3CFE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48BA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4A9"/>
    <w:rsid w:val="003D2714"/>
    <w:rsid w:val="003D277D"/>
    <w:rsid w:val="003D2A41"/>
    <w:rsid w:val="003D3A57"/>
    <w:rsid w:val="003D3AAA"/>
    <w:rsid w:val="003D4395"/>
    <w:rsid w:val="003D47DF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BF9"/>
    <w:rsid w:val="003E2C93"/>
    <w:rsid w:val="003E402E"/>
    <w:rsid w:val="003E453E"/>
    <w:rsid w:val="003E463E"/>
    <w:rsid w:val="003E54AB"/>
    <w:rsid w:val="003E5A80"/>
    <w:rsid w:val="003E6298"/>
    <w:rsid w:val="003E62FD"/>
    <w:rsid w:val="003E67E4"/>
    <w:rsid w:val="003E6FF6"/>
    <w:rsid w:val="003E757E"/>
    <w:rsid w:val="003F03AE"/>
    <w:rsid w:val="003F0527"/>
    <w:rsid w:val="003F0947"/>
    <w:rsid w:val="003F09D6"/>
    <w:rsid w:val="003F10D1"/>
    <w:rsid w:val="003F1608"/>
    <w:rsid w:val="003F219A"/>
    <w:rsid w:val="003F23CD"/>
    <w:rsid w:val="003F3558"/>
    <w:rsid w:val="003F4680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6F"/>
    <w:rsid w:val="004028E8"/>
    <w:rsid w:val="00402E23"/>
    <w:rsid w:val="00402F6D"/>
    <w:rsid w:val="004036AA"/>
    <w:rsid w:val="004037C5"/>
    <w:rsid w:val="00403A21"/>
    <w:rsid w:val="004054B4"/>
    <w:rsid w:val="00405875"/>
    <w:rsid w:val="00406BDE"/>
    <w:rsid w:val="0040716B"/>
    <w:rsid w:val="00410439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4B0"/>
    <w:rsid w:val="00414695"/>
    <w:rsid w:val="00414EC0"/>
    <w:rsid w:val="004150F7"/>
    <w:rsid w:val="00415647"/>
    <w:rsid w:val="0041605C"/>
    <w:rsid w:val="00416AA6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B4A"/>
    <w:rsid w:val="00426DB7"/>
    <w:rsid w:val="00431158"/>
    <w:rsid w:val="00431E57"/>
    <w:rsid w:val="004322C5"/>
    <w:rsid w:val="00432EDC"/>
    <w:rsid w:val="00433396"/>
    <w:rsid w:val="00433B9C"/>
    <w:rsid w:val="00434710"/>
    <w:rsid w:val="00434A6E"/>
    <w:rsid w:val="004351D9"/>
    <w:rsid w:val="00435322"/>
    <w:rsid w:val="00435D7B"/>
    <w:rsid w:val="00435FC8"/>
    <w:rsid w:val="004364B1"/>
    <w:rsid w:val="004365E4"/>
    <w:rsid w:val="00440025"/>
    <w:rsid w:val="0044027A"/>
    <w:rsid w:val="004406AB"/>
    <w:rsid w:val="00440B01"/>
    <w:rsid w:val="00440C8D"/>
    <w:rsid w:val="0044158D"/>
    <w:rsid w:val="004420F5"/>
    <w:rsid w:val="00442165"/>
    <w:rsid w:val="004429BA"/>
    <w:rsid w:val="0044317C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416"/>
    <w:rsid w:val="004525E3"/>
    <w:rsid w:val="004528E4"/>
    <w:rsid w:val="00452F1A"/>
    <w:rsid w:val="004538BF"/>
    <w:rsid w:val="00453AA5"/>
    <w:rsid w:val="004544AB"/>
    <w:rsid w:val="00454779"/>
    <w:rsid w:val="00454CBD"/>
    <w:rsid w:val="00455234"/>
    <w:rsid w:val="004555DA"/>
    <w:rsid w:val="00455DFC"/>
    <w:rsid w:val="00455E77"/>
    <w:rsid w:val="00456AE8"/>
    <w:rsid w:val="004572B5"/>
    <w:rsid w:val="00457756"/>
    <w:rsid w:val="00460010"/>
    <w:rsid w:val="00460570"/>
    <w:rsid w:val="004606EF"/>
    <w:rsid w:val="004620AB"/>
    <w:rsid w:val="004628B4"/>
    <w:rsid w:val="00462BDD"/>
    <w:rsid w:val="00462D48"/>
    <w:rsid w:val="0046336A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7102"/>
    <w:rsid w:val="00477E04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71D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A06"/>
    <w:rsid w:val="00491EA6"/>
    <w:rsid w:val="00493431"/>
    <w:rsid w:val="00493487"/>
    <w:rsid w:val="00494E2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2D9"/>
    <w:rsid w:val="004A0E6C"/>
    <w:rsid w:val="004A1866"/>
    <w:rsid w:val="004A233A"/>
    <w:rsid w:val="004A2F9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52E"/>
    <w:rsid w:val="004A5D43"/>
    <w:rsid w:val="004A5F09"/>
    <w:rsid w:val="004A613F"/>
    <w:rsid w:val="004A6CF1"/>
    <w:rsid w:val="004A6DE8"/>
    <w:rsid w:val="004A78BD"/>
    <w:rsid w:val="004A7E23"/>
    <w:rsid w:val="004B0724"/>
    <w:rsid w:val="004B115E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295"/>
    <w:rsid w:val="004C5AB3"/>
    <w:rsid w:val="004C5F3C"/>
    <w:rsid w:val="004C613B"/>
    <w:rsid w:val="004C6849"/>
    <w:rsid w:val="004C742E"/>
    <w:rsid w:val="004C7434"/>
    <w:rsid w:val="004D0584"/>
    <w:rsid w:val="004D1023"/>
    <w:rsid w:val="004D124A"/>
    <w:rsid w:val="004D1A0C"/>
    <w:rsid w:val="004D1DF2"/>
    <w:rsid w:val="004D2674"/>
    <w:rsid w:val="004D2934"/>
    <w:rsid w:val="004D29F7"/>
    <w:rsid w:val="004D2C9B"/>
    <w:rsid w:val="004D4BFC"/>
    <w:rsid w:val="004D56D7"/>
    <w:rsid w:val="004D6306"/>
    <w:rsid w:val="004D757B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108"/>
    <w:rsid w:val="004F03D0"/>
    <w:rsid w:val="004F0C32"/>
    <w:rsid w:val="004F0FCD"/>
    <w:rsid w:val="004F1B03"/>
    <w:rsid w:val="004F208E"/>
    <w:rsid w:val="004F2327"/>
    <w:rsid w:val="004F25DC"/>
    <w:rsid w:val="004F2995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4F7779"/>
    <w:rsid w:val="00500926"/>
    <w:rsid w:val="005012BE"/>
    <w:rsid w:val="00501404"/>
    <w:rsid w:val="0050144D"/>
    <w:rsid w:val="005016EA"/>
    <w:rsid w:val="00501A3E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07FA2"/>
    <w:rsid w:val="00510049"/>
    <w:rsid w:val="00510713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11D"/>
    <w:rsid w:val="00514223"/>
    <w:rsid w:val="0051449D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70A"/>
    <w:rsid w:val="0051792B"/>
    <w:rsid w:val="00517D3F"/>
    <w:rsid w:val="00517D7B"/>
    <w:rsid w:val="005200DA"/>
    <w:rsid w:val="005202E0"/>
    <w:rsid w:val="005207E3"/>
    <w:rsid w:val="00520E6F"/>
    <w:rsid w:val="0052107B"/>
    <w:rsid w:val="005216A7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01E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053"/>
    <w:rsid w:val="00536129"/>
    <w:rsid w:val="00537954"/>
    <w:rsid w:val="00537BF1"/>
    <w:rsid w:val="00540522"/>
    <w:rsid w:val="0054120C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042F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1C3B"/>
    <w:rsid w:val="0057267C"/>
    <w:rsid w:val="005727DE"/>
    <w:rsid w:val="00572F39"/>
    <w:rsid w:val="00572FE5"/>
    <w:rsid w:val="0057466C"/>
    <w:rsid w:val="0057482E"/>
    <w:rsid w:val="00575179"/>
    <w:rsid w:val="0057552A"/>
    <w:rsid w:val="00575775"/>
    <w:rsid w:val="00575D93"/>
    <w:rsid w:val="00577A65"/>
    <w:rsid w:val="00577F9C"/>
    <w:rsid w:val="00580389"/>
    <w:rsid w:val="0058076E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09D"/>
    <w:rsid w:val="0058628D"/>
    <w:rsid w:val="00586B29"/>
    <w:rsid w:val="00587951"/>
    <w:rsid w:val="00587D4C"/>
    <w:rsid w:val="00590A47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46F"/>
    <w:rsid w:val="005975C1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2ECD"/>
    <w:rsid w:val="005A34A7"/>
    <w:rsid w:val="005A3886"/>
    <w:rsid w:val="005A4C9C"/>
    <w:rsid w:val="005A5082"/>
    <w:rsid w:val="005A5590"/>
    <w:rsid w:val="005A5EA3"/>
    <w:rsid w:val="005A63BF"/>
    <w:rsid w:val="005A658B"/>
    <w:rsid w:val="005A66A2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2C5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5D7E"/>
    <w:rsid w:val="005B6034"/>
    <w:rsid w:val="005B62D5"/>
    <w:rsid w:val="005B665A"/>
    <w:rsid w:val="005C01AD"/>
    <w:rsid w:val="005C09B0"/>
    <w:rsid w:val="005C0ADC"/>
    <w:rsid w:val="005C1E95"/>
    <w:rsid w:val="005C1F1D"/>
    <w:rsid w:val="005C255D"/>
    <w:rsid w:val="005C264C"/>
    <w:rsid w:val="005C2869"/>
    <w:rsid w:val="005C28B9"/>
    <w:rsid w:val="005C2C1F"/>
    <w:rsid w:val="005C2C6C"/>
    <w:rsid w:val="005C33D9"/>
    <w:rsid w:val="005C3741"/>
    <w:rsid w:val="005C39C6"/>
    <w:rsid w:val="005C3E24"/>
    <w:rsid w:val="005C41AD"/>
    <w:rsid w:val="005C4C9A"/>
    <w:rsid w:val="005C54BA"/>
    <w:rsid w:val="005C60C7"/>
    <w:rsid w:val="005C6835"/>
    <w:rsid w:val="005C6F60"/>
    <w:rsid w:val="005C7BEB"/>
    <w:rsid w:val="005D0E65"/>
    <w:rsid w:val="005D1EF1"/>
    <w:rsid w:val="005D25FB"/>
    <w:rsid w:val="005D2B32"/>
    <w:rsid w:val="005D2E79"/>
    <w:rsid w:val="005D38EE"/>
    <w:rsid w:val="005D3D2D"/>
    <w:rsid w:val="005D41BB"/>
    <w:rsid w:val="005D4845"/>
    <w:rsid w:val="005D4952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CDB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E75BD"/>
    <w:rsid w:val="005E7EF3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45F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5751"/>
    <w:rsid w:val="00606E5C"/>
    <w:rsid w:val="00607179"/>
    <w:rsid w:val="00607203"/>
    <w:rsid w:val="00607C76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525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904"/>
    <w:rsid w:val="00630A9F"/>
    <w:rsid w:val="00631196"/>
    <w:rsid w:val="00631C8C"/>
    <w:rsid w:val="00631F60"/>
    <w:rsid w:val="006330D9"/>
    <w:rsid w:val="00633173"/>
    <w:rsid w:val="00633C43"/>
    <w:rsid w:val="0063426A"/>
    <w:rsid w:val="006345E0"/>
    <w:rsid w:val="00634791"/>
    <w:rsid w:val="00634D3E"/>
    <w:rsid w:val="00635A45"/>
    <w:rsid w:val="00635FB0"/>
    <w:rsid w:val="00636419"/>
    <w:rsid w:val="00636FFD"/>
    <w:rsid w:val="00637E54"/>
    <w:rsid w:val="00637F62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3DB"/>
    <w:rsid w:val="00661479"/>
    <w:rsid w:val="00661A60"/>
    <w:rsid w:val="00661EBD"/>
    <w:rsid w:val="00661FDA"/>
    <w:rsid w:val="00662748"/>
    <w:rsid w:val="00662FF9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435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3A1"/>
    <w:rsid w:val="006805A3"/>
    <w:rsid w:val="00680E8B"/>
    <w:rsid w:val="00681C69"/>
    <w:rsid w:val="00681D91"/>
    <w:rsid w:val="00681FBB"/>
    <w:rsid w:val="00682326"/>
    <w:rsid w:val="006823D1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017"/>
    <w:rsid w:val="006913E6"/>
    <w:rsid w:val="0069269C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C66"/>
    <w:rsid w:val="00697F5C"/>
    <w:rsid w:val="006A045D"/>
    <w:rsid w:val="006A0854"/>
    <w:rsid w:val="006A1A35"/>
    <w:rsid w:val="006A215A"/>
    <w:rsid w:val="006A24BA"/>
    <w:rsid w:val="006A2C25"/>
    <w:rsid w:val="006A317F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633"/>
    <w:rsid w:val="006A6795"/>
    <w:rsid w:val="006A6B85"/>
    <w:rsid w:val="006A74BE"/>
    <w:rsid w:val="006A7C19"/>
    <w:rsid w:val="006B035C"/>
    <w:rsid w:val="006B0450"/>
    <w:rsid w:val="006B04D8"/>
    <w:rsid w:val="006B0A47"/>
    <w:rsid w:val="006B10B3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0CBA"/>
    <w:rsid w:val="006C1393"/>
    <w:rsid w:val="006C221B"/>
    <w:rsid w:val="006C2638"/>
    <w:rsid w:val="006C2E6C"/>
    <w:rsid w:val="006C390D"/>
    <w:rsid w:val="006C3973"/>
    <w:rsid w:val="006C3AAE"/>
    <w:rsid w:val="006C3D9D"/>
    <w:rsid w:val="006C452B"/>
    <w:rsid w:val="006C4915"/>
    <w:rsid w:val="006C51F7"/>
    <w:rsid w:val="006C6007"/>
    <w:rsid w:val="006C7300"/>
    <w:rsid w:val="006C7AAF"/>
    <w:rsid w:val="006C7EB7"/>
    <w:rsid w:val="006D01A0"/>
    <w:rsid w:val="006D1405"/>
    <w:rsid w:val="006D1AEA"/>
    <w:rsid w:val="006D2065"/>
    <w:rsid w:val="006D2094"/>
    <w:rsid w:val="006D2C2A"/>
    <w:rsid w:val="006D2C76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9E7"/>
    <w:rsid w:val="006E3E0D"/>
    <w:rsid w:val="006E3E8E"/>
    <w:rsid w:val="006E40A5"/>
    <w:rsid w:val="006E410A"/>
    <w:rsid w:val="006E41DB"/>
    <w:rsid w:val="006E53F3"/>
    <w:rsid w:val="006E56B2"/>
    <w:rsid w:val="006E5EFD"/>
    <w:rsid w:val="006E6395"/>
    <w:rsid w:val="006E674D"/>
    <w:rsid w:val="006E686D"/>
    <w:rsid w:val="006E69A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5C5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587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114E"/>
    <w:rsid w:val="007018CC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E4C"/>
    <w:rsid w:val="00710F58"/>
    <w:rsid w:val="00711B71"/>
    <w:rsid w:val="00711F30"/>
    <w:rsid w:val="00712D54"/>
    <w:rsid w:val="007138D7"/>
    <w:rsid w:val="00714AA2"/>
    <w:rsid w:val="00715290"/>
    <w:rsid w:val="00715396"/>
    <w:rsid w:val="00715836"/>
    <w:rsid w:val="00715E08"/>
    <w:rsid w:val="007160A0"/>
    <w:rsid w:val="00716D71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6ED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0DE"/>
    <w:rsid w:val="007438AF"/>
    <w:rsid w:val="00744488"/>
    <w:rsid w:val="00744AEA"/>
    <w:rsid w:val="00744F5C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59EC"/>
    <w:rsid w:val="00756416"/>
    <w:rsid w:val="00756904"/>
    <w:rsid w:val="00756C1E"/>
    <w:rsid w:val="00756C45"/>
    <w:rsid w:val="0075736F"/>
    <w:rsid w:val="00760189"/>
    <w:rsid w:val="007607EB"/>
    <w:rsid w:val="007609F8"/>
    <w:rsid w:val="00760A58"/>
    <w:rsid w:val="00761BC8"/>
    <w:rsid w:val="00761CE3"/>
    <w:rsid w:val="00761F50"/>
    <w:rsid w:val="00761F78"/>
    <w:rsid w:val="007620C2"/>
    <w:rsid w:val="00762B1A"/>
    <w:rsid w:val="00763F0C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4DB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280A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35F4"/>
    <w:rsid w:val="007B39D2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67E"/>
    <w:rsid w:val="007C3C24"/>
    <w:rsid w:val="007C4E8F"/>
    <w:rsid w:val="007C5937"/>
    <w:rsid w:val="007C5B7D"/>
    <w:rsid w:val="007C62A6"/>
    <w:rsid w:val="007C67CA"/>
    <w:rsid w:val="007C7B7F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5A8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3B35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9FF"/>
    <w:rsid w:val="00802A9A"/>
    <w:rsid w:val="00802BA2"/>
    <w:rsid w:val="00802C76"/>
    <w:rsid w:val="00802D55"/>
    <w:rsid w:val="0080314B"/>
    <w:rsid w:val="008034ED"/>
    <w:rsid w:val="008037DC"/>
    <w:rsid w:val="0080383E"/>
    <w:rsid w:val="00803D4C"/>
    <w:rsid w:val="008047D3"/>
    <w:rsid w:val="00804BAA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B84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6FCD"/>
    <w:rsid w:val="0082799B"/>
    <w:rsid w:val="008300D9"/>
    <w:rsid w:val="008302E6"/>
    <w:rsid w:val="00830D0D"/>
    <w:rsid w:val="00830D1E"/>
    <w:rsid w:val="00831039"/>
    <w:rsid w:val="008315C3"/>
    <w:rsid w:val="0083162C"/>
    <w:rsid w:val="00831990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9E"/>
    <w:rsid w:val="00843DA7"/>
    <w:rsid w:val="008446E9"/>
    <w:rsid w:val="008449B3"/>
    <w:rsid w:val="00844C95"/>
    <w:rsid w:val="00844CC1"/>
    <w:rsid w:val="00845858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297A"/>
    <w:rsid w:val="00852B39"/>
    <w:rsid w:val="00853661"/>
    <w:rsid w:val="008536F5"/>
    <w:rsid w:val="00853EAD"/>
    <w:rsid w:val="00854AB0"/>
    <w:rsid w:val="00855097"/>
    <w:rsid w:val="008553E0"/>
    <w:rsid w:val="008556AD"/>
    <w:rsid w:val="00855F84"/>
    <w:rsid w:val="0085646B"/>
    <w:rsid w:val="00856690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5A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4E6"/>
    <w:rsid w:val="00867F4C"/>
    <w:rsid w:val="008703B2"/>
    <w:rsid w:val="0087174C"/>
    <w:rsid w:val="00871DC8"/>
    <w:rsid w:val="008720D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0F49"/>
    <w:rsid w:val="008813B9"/>
    <w:rsid w:val="008818B3"/>
    <w:rsid w:val="00881FC2"/>
    <w:rsid w:val="00882CD1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15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6B1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8C7"/>
    <w:rsid w:val="008B4A5D"/>
    <w:rsid w:val="008B4ABA"/>
    <w:rsid w:val="008B4C42"/>
    <w:rsid w:val="008B4CF7"/>
    <w:rsid w:val="008B560B"/>
    <w:rsid w:val="008B5C93"/>
    <w:rsid w:val="008B5D29"/>
    <w:rsid w:val="008B6260"/>
    <w:rsid w:val="008B6703"/>
    <w:rsid w:val="008B7181"/>
    <w:rsid w:val="008B7C3E"/>
    <w:rsid w:val="008C0043"/>
    <w:rsid w:val="008C05AC"/>
    <w:rsid w:val="008C0F03"/>
    <w:rsid w:val="008C0FB0"/>
    <w:rsid w:val="008C14D1"/>
    <w:rsid w:val="008C18C3"/>
    <w:rsid w:val="008C1DD2"/>
    <w:rsid w:val="008C1E6A"/>
    <w:rsid w:val="008C2323"/>
    <w:rsid w:val="008C23E8"/>
    <w:rsid w:val="008C28FF"/>
    <w:rsid w:val="008C2C2E"/>
    <w:rsid w:val="008C2D66"/>
    <w:rsid w:val="008C2D7B"/>
    <w:rsid w:val="008C3F49"/>
    <w:rsid w:val="008C5966"/>
    <w:rsid w:val="008C5A15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7A4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664"/>
    <w:rsid w:val="008F64CA"/>
    <w:rsid w:val="008F6781"/>
    <w:rsid w:val="008F68B1"/>
    <w:rsid w:val="008F6CF0"/>
    <w:rsid w:val="008F6FD8"/>
    <w:rsid w:val="008F7182"/>
    <w:rsid w:val="008F77AD"/>
    <w:rsid w:val="008F7A2D"/>
    <w:rsid w:val="008F7C7B"/>
    <w:rsid w:val="008F7ED4"/>
    <w:rsid w:val="00900191"/>
    <w:rsid w:val="0090035C"/>
    <w:rsid w:val="00900B03"/>
    <w:rsid w:val="00900C1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5BC6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01E9"/>
    <w:rsid w:val="009116E1"/>
    <w:rsid w:val="00911899"/>
    <w:rsid w:val="009119C9"/>
    <w:rsid w:val="00911A08"/>
    <w:rsid w:val="00911DB0"/>
    <w:rsid w:val="00912D10"/>
    <w:rsid w:val="00913298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457"/>
    <w:rsid w:val="00917771"/>
    <w:rsid w:val="00920B51"/>
    <w:rsid w:val="00921316"/>
    <w:rsid w:val="009217CA"/>
    <w:rsid w:val="00921AC3"/>
    <w:rsid w:val="00921B23"/>
    <w:rsid w:val="009225DB"/>
    <w:rsid w:val="0092292B"/>
    <w:rsid w:val="00922F09"/>
    <w:rsid w:val="00923064"/>
    <w:rsid w:val="009236C1"/>
    <w:rsid w:val="00923966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249"/>
    <w:rsid w:val="00935BA1"/>
    <w:rsid w:val="00935E45"/>
    <w:rsid w:val="00935EA0"/>
    <w:rsid w:val="0093621D"/>
    <w:rsid w:val="00936389"/>
    <w:rsid w:val="009363D6"/>
    <w:rsid w:val="00936E26"/>
    <w:rsid w:val="0093798C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4D7B"/>
    <w:rsid w:val="0094525F"/>
    <w:rsid w:val="00945569"/>
    <w:rsid w:val="009457DE"/>
    <w:rsid w:val="0094592E"/>
    <w:rsid w:val="00946301"/>
    <w:rsid w:val="009468E0"/>
    <w:rsid w:val="00946AE1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3C"/>
    <w:rsid w:val="00961997"/>
    <w:rsid w:val="00961999"/>
    <w:rsid w:val="00962854"/>
    <w:rsid w:val="00962BBE"/>
    <w:rsid w:val="0096322C"/>
    <w:rsid w:val="009639F3"/>
    <w:rsid w:val="00963A4E"/>
    <w:rsid w:val="00963B1A"/>
    <w:rsid w:val="00965482"/>
    <w:rsid w:val="009654C6"/>
    <w:rsid w:val="009655C8"/>
    <w:rsid w:val="009655E9"/>
    <w:rsid w:val="00965944"/>
    <w:rsid w:val="0096698C"/>
    <w:rsid w:val="0096698D"/>
    <w:rsid w:val="00967696"/>
    <w:rsid w:val="009677A0"/>
    <w:rsid w:val="009706AC"/>
    <w:rsid w:val="00971588"/>
    <w:rsid w:val="00972A59"/>
    <w:rsid w:val="00973146"/>
    <w:rsid w:val="009737D9"/>
    <w:rsid w:val="00975C1D"/>
    <w:rsid w:val="00975DE1"/>
    <w:rsid w:val="0097611D"/>
    <w:rsid w:val="009767DF"/>
    <w:rsid w:val="0097727C"/>
    <w:rsid w:val="00980432"/>
    <w:rsid w:val="0098085F"/>
    <w:rsid w:val="00980F9A"/>
    <w:rsid w:val="009823C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A4E"/>
    <w:rsid w:val="00986E36"/>
    <w:rsid w:val="00987476"/>
    <w:rsid w:val="00987685"/>
    <w:rsid w:val="00987A66"/>
    <w:rsid w:val="00987CCC"/>
    <w:rsid w:val="009906B5"/>
    <w:rsid w:val="009907F7"/>
    <w:rsid w:val="00990AD8"/>
    <w:rsid w:val="00990C9F"/>
    <w:rsid w:val="00990CA2"/>
    <w:rsid w:val="00991555"/>
    <w:rsid w:val="00992078"/>
    <w:rsid w:val="00992336"/>
    <w:rsid w:val="009926AC"/>
    <w:rsid w:val="009926EB"/>
    <w:rsid w:val="009928C8"/>
    <w:rsid w:val="00992956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3A6"/>
    <w:rsid w:val="009976E2"/>
    <w:rsid w:val="009A0459"/>
    <w:rsid w:val="009A12A4"/>
    <w:rsid w:val="009A1A13"/>
    <w:rsid w:val="009A390B"/>
    <w:rsid w:val="009A39A4"/>
    <w:rsid w:val="009A3DBF"/>
    <w:rsid w:val="009A3DFE"/>
    <w:rsid w:val="009A4134"/>
    <w:rsid w:val="009A53C1"/>
    <w:rsid w:val="009A54E7"/>
    <w:rsid w:val="009A5704"/>
    <w:rsid w:val="009A5849"/>
    <w:rsid w:val="009A5E8D"/>
    <w:rsid w:val="009A6867"/>
    <w:rsid w:val="009A6C57"/>
    <w:rsid w:val="009A6E6E"/>
    <w:rsid w:val="009A7B00"/>
    <w:rsid w:val="009A7B21"/>
    <w:rsid w:val="009B0415"/>
    <w:rsid w:val="009B1380"/>
    <w:rsid w:val="009B1382"/>
    <w:rsid w:val="009B2F89"/>
    <w:rsid w:val="009B32A8"/>
    <w:rsid w:val="009B357B"/>
    <w:rsid w:val="009B36E5"/>
    <w:rsid w:val="009B3F82"/>
    <w:rsid w:val="009B4633"/>
    <w:rsid w:val="009B4E41"/>
    <w:rsid w:val="009B5ACB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C1D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4A07"/>
    <w:rsid w:val="009D5308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1FD"/>
    <w:rsid w:val="009F13D0"/>
    <w:rsid w:val="009F2632"/>
    <w:rsid w:val="009F29ED"/>
    <w:rsid w:val="009F2F50"/>
    <w:rsid w:val="009F3296"/>
    <w:rsid w:val="009F32D9"/>
    <w:rsid w:val="009F497D"/>
    <w:rsid w:val="009F6081"/>
    <w:rsid w:val="009F657F"/>
    <w:rsid w:val="009F6712"/>
    <w:rsid w:val="009F6A10"/>
    <w:rsid w:val="009F7B0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062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7F1"/>
    <w:rsid w:val="00A21A54"/>
    <w:rsid w:val="00A21A85"/>
    <w:rsid w:val="00A21BE7"/>
    <w:rsid w:val="00A21E64"/>
    <w:rsid w:val="00A22355"/>
    <w:rsid w:val="00A223C9"/>
    <w:rsid w:val="00A2279F"/>
    <w:rsid w:val="00A22D01"/>
    <w:rsid w:val="00A2319C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958"/>
    <w:rsid w:val="00A35B35"/>
    <w:rsid w:val="00A362A7"/>
    <w:rsid w:val="00A36338"/>
    <w:rsid w:val="00A36A64"/>
    <w:rsid w:val="00A37176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6C79"/>
    <w:rsid w:val="00A46E4C"/>
    <w:rsid w:val="00A473B3"/>
    <w:rsid w:val="00A47581"/>
    <w:rsid w:val="00A47B28"/>
    <w:rsid w:val="00A500BF"/>
    <w:rsid w:val="00A502F5"/>
    <w:rsid w:val="00A503BC"/>
    <w:rsid w:val="00A505E9"/>
    <w:rsid w:val="00A510D1"/>
    <w:rsid w:val="00A51177"/>
    <w:rsid w:val="00A51233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5D14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E54"/>
    <w:rsid w:val="00A64724"/>
    <w:rsid w:val="00A65158"/>
    <w:rsid w:val="00A662C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92"/>
    <w:rsid w:val="00A746F1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6F3"/>
    <w:rsid w:val="00A81CA0"/>
    <w:rsid w:val="00A8274D"/>
    <w:rsid w:val="00A82BB4"/>
    <w:rsid w:val="00A82E08"/>
    <w:rsid w:val="00A82F1A"/>
    <w:rsid w:val="00A833DE"/>
    <w:rsid w:val="00A83DF1"/>
    <w:rsid w:val="00A83F46"/>
    <w:rsid w:val="00A847C1"/>
    <w:rsid w:val="00A85078"/>
    <w:rsid w:val="00A86486"/>
    <w:rsid w:val="00A86F49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8E"/>
    <w:rsid w:val="00AB63F1"/>
    <w:rsid w:val="00AB6547"/>
    <w:rsid w:val="00AB78EB"/>
    <w:rsid w:val="00AC080C"/>
    <w:rsid w:val="00AC0B48"/>
    <w:rsid w:val="00AC0C67"/>
    <w:rsid w:val="00AC2449"/>
    <w:rsid w:val="00AC2890"/>
    <w:rsid w:val="00AC3008"/>
    <w:rsid w:val="00AC33E7"/>
    <w:rsid w:val="00AC3FD6"/>
    <w:rsid w:val="00AC400B"/>
    <w:rsid w:val="00AC4648"/>
    <w:rsid w:val="00AC646A"/>
    <w:rsid w:val="00AC72ED"/>
    <w:rsid w:val="00AC7DE5"/>
    <w:rsid w:val="00AD0335"/>
    <w:rsid w:val="00AD1050"/>
    <w:rsid w:val="00AD13E1"/>
    <w:rsid w:val="00AD2086"/>
    <w:rsid w:val="00AD221B"/>
    <w:rsid w:val="00AD2921"/>
    <w:rsid w:val="00AD2B2D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065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0F38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464"/>
    <w:rsid w:val="00B0672B"/>
    <w:rsid w:val="00B06965"/>
    <w:rsid w:val="00B06B12"/>
    <w:rsid w:val="00B06B75"/>
    <w:rsid w:val="00B07A88"/>
    <w:rsid w:val="00B10312"/>
    <w:rsid w:val="00B1084F"/>
    <w:rsid w:val="00B1115F"/>
    <w:rsid w:val="00B11387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4258"/>
    <w:rsid w:val="00B152C9"/>
    <w:rsid w:val="00B169ED"/>
    <w:rsid w:val="00B17990"/>
    <w:rsid w:val="00B17B5A"/>
    <w:rsid w:val="00B2123A"/>
    <w:rsid w:val="00B214D1"/>
    <w:rsid w:val="00B21DB1"/>
    <w:rsid w:val="00B222D2"/>
    <w:rsid w:val="00B22926"/>
    <w:rsid w:val="00B23135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7FD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AD1"/>
    <w:rsid w:val="00B37C7E"/>
    <w:rsid w:val="00B37CF9"/>
    <w:rsid w:val="00B40020"/>
    <w:rsid w:val="00B400C6"/>
    <w:rsid w:val="00B40D43"/>
    <w:rsid w:val="00B411EA"/>
    <w:rsid w:val="00B4122A"/>
    <w:rsid w:val="00B41418"/>
    <w:rsid w:val="00B4164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767"/>
    <w:rsid w:val="00B65C15"/>
    <w:rsid w:val="00B663CE"/>
    <w:rsid w:val="00B66D6D"/>
    <w:rsid w:val="00B7045A"/>
    <w:rsid w:val="00B706F6"/>
    <w:rsid w:val="00B70EC2"/>
    <w:rsid w:val="00B7175E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645"/>
    <w:rsid w:val="00B75C40"/>
    <w:rsid w:val="00B75E16"/>
    <w:rsid w:val="00B76AC7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0E48"/>
    <w:rsid w:val="00B916A7"/>
    <w:rsid w:val="00B91E5B"/>
    <w:rsid w:val="00B9225B"/>
    <w:rsid w:val="00B92315"/>
    <w:rsid w:val="00B9412F"/>
    <w:rsid w:val="00B9477A"/>
    <w:rsid w:val="00B94B5E"/>
    <w:rsid w:val="00B950A7"/>
    <w:rsid w:val="00B951E2"/>
    <w:rsid w:val="00B951F3"/>
    <w:rsid w:val="00B954F0"/>
    <w:rsid w:val="00B95D1C"/>
    <w:rsid w:val="00B96185"/>
    <w:rsid w:val="00B96C28"/>
    <w:rsid w:val="00B979CA"/>
    <w:rsid w:val="00BA02FA"/>
    <w:rsid w:val="00BA0441"/>
    <w:rsid w:val="00BA0743"/>
    <w:rsid w:val="00BA14C7"/>
    <w:rsid w:val="00BA289C"/>
    <w:rsid w:val="00BA33C3"/>
    <w:rsid w:val="00BA397C"/>
    <w:rsid w:val="00BA46FC"/>
    <w:rsid w:val="00BA5016"/>
    <w:rsid w:val="00BA565A"/>
    <w:rsid w:val="00BA568C"/>
    <w:rsid w:val="00BA5AC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5BE"/>
    <w:rsid w:val="00BB4754"/>
    <w:rsid w:val="00BB4D83"/>
    <w:rsid w:val="00BB4EE2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1BA7"/>
    <w:rsid w:val="00BC2170"/>
    <w:rsid w:val="00BC2F7E"/>
    <w:rsid w:val="00BC2FE0"/>
    <w:rsid w:val="00BC398B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6F1"/>
    <w:rsid w:val="00BC6845"/>
    <w:rsid w:val="00BC6DA0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5F78"/>
    <w:rsid w:val="00BD66DB"/>
    <w:rsid w:val="00BD7590"/>
    <w:rsid w:val="00BD7C82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813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5CC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95E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18"/>
    <w:rsid w:val="00C1188F"/>
    <w:rsid w:val="00C12C60"/>
    <w:rsid w:val="00C12C70"/>
    <w:rsid w:val="00C12CA0"/>
    <w:rsid w:val="00C13109"/>
    <w:rsid w:val="00C137CA"/>
    <w:rsid w:val="00C13C7E"/>
    <w:rsid w:val="00C13CA8"/>
    <w:rsid w:val="00C14264"/>
    <w:rsid w:val="00C1479B"/>
    <w:rsid w:val="00C15347"/>
    <w:rsid w:val="00C15A63"/>
    <w:rsid w:val="00C15C22"/>
    <w:rsid w:val="00C15D8A"/>
    <w:rsid w:val="00C15EF6"/>
    <w:rsid w:val="00C164A8"/>
    <w:rsid w:val="00C1686C"/>
    <w:rsid w:val="00C16908"/>
    <w:rsid w:val="00C17F8C"/>
    <w:rsid w:val="00C20384"/>
    <w:rsid w:val="00C20F46"/>
    <w:rsid w:val="00C2173D"/>
    <w:rsid w:val="00C2175E"/>
    <w:rsid w:val="00C21D9D"/>
    <w:rsid w:val="00C21DE9"/>
    <w:rsid w:val="00C22753"/>
    <w:rsid w:val="00C237FD"/>
    <w:rsid w:val="00C239AB"/>
    <w:rsid w:val="00C23BC0"/>
    <w:rsid w:val="00C24109"/>
    <w:rsid w:val="00C2421A"/>
    <w:rsid w:val="00C24236"/>
    <w:rsid w:val="00C251C9"/>
    <w:rsid w:val="00C26420"/>
    <w:rsid w:val="00C26800"/>
    <w:rsid w:val="00C26E68"/>
    <w:rsid w:val="00C275D5"/>
    <w:rsid w:val="00C27F2B"/>
    <w:rsid w:val="00C3087E"/>
    <w:rsid w:val="00C30B84"/>
    <w:rsid w:val="00C319C1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37B9B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AE2"/>
    <w:rsid w:val="00C51BD3"/>
    <w:rsid w:val="00C51ECD"/>
    <w:rsid w:val="00C52A28"/>
    <w:rsid w:val="00C52D9E"/>
    <w:rsid w:val="00C52F00"/>
    <w:rsid w:val="00C531B5"/>
    <w:rsid w:val="00C53B9D"/>
    <w:rsid w:val="00C548FE"/>
    <w:rsid w:val="00C54A90"/>
    <w:rsid w:val="00C54F66"/>
    <w:rsid w:val="00C555A7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935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BE"/>
    <w:rsid w:val="00C925FD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FC3"/>
    <w:rsid w:val="00CA056B"/>
    <w:rsid w:val="00CA0C03"/>
    <w:rsid w:val="00CA11A9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B15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EF8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157"/>
    <w:rsid w:val="00CE5214"/>
    <w:rsid w:val="00CE539F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7C8"/>
    <w:rsid w:val="00CF4DF3"/>
    <w:rsid w:val="00CF4F1C"/>
    <w:rsid w:val="00CF5503"/>
    <w:rsid w:val="00CF56DB"/>
    <w:rsid w:val="00CF5868"/>
    <w:rsid w:val="00CF5CB6"/>
    <w:rsid w:val="00CF5F8F"/>
    <w:rsid w:val="00CF65FC"/>
    <w:rsid w:val="00CF67FF"/>
    <w:rsid w:val="00D002CE"/>
    <w:rsid w:val="00D004AD"/>
    <w:rsid w:val="00D00765"/>
    <w:rsid w:val="00D007A7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496"/>
    <w:rsid w:val="00D07EB1"/>
    <w:rsid w:val="00D10B2A"/>
    <w:rsid w:val="00D10CCD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132"/>
    <w:rsid w:val="00D206F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03D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0AC7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6B5B"/>
    <w:rsid w:val="00D476D9"/>
    <w:rsid w:val="00D47873"/>
    <w:rsid w:val="00D47C43"/>
    <w:rsid w:val="00D50C30"/>
    <w:rsid w:val="00D51083"/>
    <w:rsid w:val="00D510E6"/>
    <w:rsid w:val="00D51B7B"/>
    <w:rsid w:val="00D51BFE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952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DD1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BB8"/>
    <w:rsid w:val="00D86C00"/>
    <w:rsid w:val="00D8703A"/>
    <w:rsid w:val="00D8767A"/>
    <w:rsid w:val="00D87F5E"/>
    <w:rsid w:val="00D9095F"/>
    <w:rsid w:val="00D91100"/>
    <w:rsid w:val="00D91785"/>
    <w:rsid w:val="00D91944"/>
    <w:rsid w:val="00D91C6E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24F"/>
    <w:rsid w:val="00DA07E1"/>
    <w:rsid w:val="00DA1088"/>
    <w:rsid w:val="00DA15EA"/>
    <w:rsid w:val="00DA27A7"/>
    <w:rsid w:val="00DA2C4F"/>
    <w:rsid w:val="00DA3637"/>
    <w:rsid w:val="00DA4899"/>
    <w:rsid w:val="00DA49F9"/>
    <w:rsid w:val="00DA4D3E"/>
    <w:rsid w:val="00DA4DA0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894"/>
    <w:rsid w:val="00DB430F"/>
    <w:rsid w:val="00DB4342"/>
    <w:rsid w:val="00DB4DD9"/>
    <w:rsid w:val="00DB4F86"/>
    <w:rsid w:val="00DB5174"/>
    <w:rsid w:val="00DB54B9"/>
    <w:rsid w:val="00DB6E78"/>
    <w:rsid w:val="00DB6F06"/>
    <w:rsid w:val="00DC0DA5"/>
    <w:rsid w:val="00DC0E20"/>
    <w:rsid w:val="00DC0E27"/>
    <w:rsid w:val="00DC1104"/>
    <w:rsid w:val="00DC140F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680"/>
    <w:rsid w:val="00DC7882"/>
    <w:rsid w:val="00DC78CF"/>
    <w:rsid w:val="00DC7EF9"/>
    <w:rsid w:val="00DD02D5"/>
    <w:rsid w:val="00DD0413"/>
    <w:rsid w:val="00DD0844"/>
    <w:rsid w:val="00DD0B8F"/>
    <w:rsid w:val="00DD0C01"/>
    <w:rsid w:val="00DD1694"/>
    <w:rsid w:val="00DD1CC6"/>
    <w:rsid w:val="00DD1F0F"/>
    <w:rsid w:val="00DD1FFE"/>
    <w:rsid w:val="00DD20D9"/>
    <w:rsid w:val="00DD23E8"/>
    <w:rsid w:val="00DD2D18"/>
    <w:rsid w:val="00DD2D31"/>
    <w:rsid w:val="00DD2DD9"/>
    <w:rsid w:val="00DD3458"/>
    <w:rsid w:val="00DD3976"/>
    <w:rsid w:val="00DD399D"/>
    <w:rsid w:val="00DD4537"/>
    <w:rsid w:val="00DD4A27"/>
    <w:rsid w:val="00DD4B31"/>
    <w:rsid w:val="00DD50BB"/>
    <w:rsid w:val="00DD5156"/>
    <w:rsid w:val="00DD51E2"/>
    <w:rsid w:val="00DD523B"/>
    <w:rsid w:val="00DD533D"/>
    <w:rsid w:val="00DD54F3"/>
    <w:rsid w:val="00DD570E"/>
    <w:rsid w:val="00DD5C7B"/>
    <w:rsid w:val="00DD5F31"/>
    <w:rsid w:val="00DD6521"/>
    <w:rsid w:val="00DD6663"/>
    <w:rsid w:val="00DD692E"/>
    <w:rsid w:val="00DD6C22"/>
    <w:rsid w:val="00DD6CFF"/>
    <w:rsid w:val="00DD7064"/>
    <w:rsid w:val="00DD7322"/>
    <w:rsid w:val="00DD7432"/>
    <w:rsid w:val="00DD7CF0"/>
    <w:rsid w:val="00DE05F2"/>
    <w:rsid w:val="00DE1169"/>
    <w:rsid w:val="00DE1223"/>
    <w:rsid w:val="00DE12C2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1F00"/>
    <w:rsid w:val="00E02047"/>
    <w:rsid w:val="00E02107"/>
    <w:rsid w:val="00E022E7"/>
    <w:rsid w:val="00E02B59"/>
    <w:rsid w:val="00E03B48"/>
    <w:rsid w:val="00E03EFE"/>
    <w:rsid w:val="00E03F25"/>
    <w:rsid w:val="00E04643"/>
    <w:rsid w:val="00E04C12"/>
    <w:rsid w:val="00E04F7D"/>
    <w:rsid w:val="00E05300"/>
    <w:rsid w:val="00E055C1"/>
    <w:rsid w:val="00E05C17"/>
    <w:rsid w:val="00E05E04"/>
    <w:rsid w:val="00E05E6B"/>
    <w:rsid w:val="00E05F3A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330A"/>
    <w:rsid w:val="00E14A07"/>
    <w:rsid w:val="00E14BE2"/>
    <w:rsid w:val="00E1586A"/>
    <w:rsid w:val="00E158CD"/>
    <w:rsid w:val="00E15B93"/>
    <w:rsid w:val="00E15D9B"/>
    <w:rsid w:val="00E15FA4"/>
    <w:rsid w:val="00E161E3"/>
    <w:rsid w:val="00E16A87"/>
    <w:rsid w:val="00E16C2D"/>
    <w:rsid w:val="00E16C66"/>
    <w:rsid w:val="00E16CDA"/>
    <w:rsid w:val="00E16ECD"/>
    <w:rsid w:val="00E176C2"/>
    <w:rsid w:val="00E1778E"/>
    <w:rsid w:val="00E17DAB"/>
    <w:rsid w:val="00E200AB"/>
    <w:rsid w:val="00E206A3"/>
    <w:rsid w:val="00E20931"/>
    <w:rsid w:val="00E20A54"/>
    <w:rsid w:val="00E20E4B"/>
    <w:rsid w:val="00E2130E"/>
    <w:rsid w:val="00E21492"/>
    <w:rsid w:val="00E21885"/>
    <w:rsid w:val="00E22902"/>
    <w:rsid w:val="00E22BB2"/>
    <w:rsid w:val="00E232EC"/>
    <w:rsid w:val="00E2337A"/>
    <w:rsid w:val="00E23D90"/>
    <w:rsid w:val="00E24062"/>
    <w:rsid w:val="00E240C7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881"/>
    <w:rsid w:val="00E31E83"/>
    <w:rsid w:val="00E320DC"/>
    <w:rsid w:val="00E32384"/>
    <w:rsid w:val="00E32596"/>
    <w:rsid w:val="00E32956"/>
    <w:rsid w:val="00E32981"/>
    <w:rsid w:val="00E329B1"/>
    <w:rsid w:val="00E32A11"/>
    <w:rsid w:val="00E3347B"/>
    <w:rsid w:val="00E337E9"/>
    <w:rsid w:val="00E35497"/>
    <w:rsid w:val="00E35B43"/>
    <w:rsid w:val="00E35D1C"/>
    <w:rsid w:val="00E35E1E"/>
    <w:rsid w:val="00E36329"/>
    <w:rsid w:val="00E3686C"/>
    <w:rsid w:val="00E37B2D"/>
    <w:rsid w:val="00E37CA6"/>
    <w:rsid w:val="00E4044D"/>
    <w:rsid w:val="00E4057C"/>
    <w:rsid w:val="00E42947"/>
    <w:rsid w:val="00E43ADE"/>
    <w:rsid w:val="00E44066"/>
    <w:rsid w:val="00E44076"/>
    <w:rsid w:val="00E44C43"/>
    <w:rsid w:val="00E46009"/>
    <w:rsid w:val="00E4603D"/>
    <w:rsid w:val="00E461F4"/>
    <w:rsid w:val="00E46F27"/>
    <w:rsid w:val="00E4776A"/>
    <w:rsid w:val="00E5021C"/>
    <w:rsid w:val="00E503ED"/>
    <w:rsid w:val="00E505E6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393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3AB"/>
    <w:rsid w:val="00E66902"/>
    <w:rsid w:val="00E66D1E"/>
    <w:rsid w:val="00E700E2"/>
    <w:rsid w:val="00E70641"/>
    <w:rsid w:val="00E707E0"/>
    <w:rsid w:val="00E71184"/>
    <w:rsid w:val="00E71D49"/>
    <w:rsid w:val="00E72CB9"/>
    <w:rsid w:val="00E73690"/>
    <w:rsid w:val="00E73CF9"/>
    <w:rsid w:val="00E74AC1"/>
    <w:rsid w:val="00E7505D"/>
    <w:rsid w:val="00E75E0A"/>
    <w:rsid w:val="00E76398"/>
    <w:rsid w:val="00E76AAF"/>
    <w:rsid w:val="00E77807"/>
    <w:rsid w:val="00E77BC9"/>
    <w:rsid w:val="00E80115"/>
    <w:rsid w:val="00E80369"/>
    <w:rsid w:val="00E80C18"/>
    <w:rsid w:val="00E80D8A"/>
    <w:rsid w:val="00E80E37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0FD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72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4FCD"/>
    <w:rsid w:val="00ED715C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C02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7DB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EF6E75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3E49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8DC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A0B"/>
    <w:rsid w:val="00F27D66"/>
    <w:rsid w:val="00F3047E"/>
    <w:rsid w:val="00F30596"/>
    <w:rsid w:val="00F306A2"/>
    <w:rsid w:val="00F3073E"/>
    <w:rsid w:val="00F307F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0E0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0B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372"/>
    <w:rsid w:val="00F468C7"/>
    <w:rsid w:val="00F46E65"/>
    <w:rsid w:val="00F46EB4"/>
    <w:rsid w:val="00F4752F"/>
    <w:rsid w:val="00F47B7F"/>
    <w:rsid w:val="00F47BEE"/>
    <w:rsid w:val="00F501DF"/>
    <w:rsid w:val="00F5051E"/>
    <w:rsid w:val="00F50C32"/>
    <w:rsid w:val="00F51989"/>
    <w:rsid w:val="00F52041"/>
    <w:rsid w:val="00F52374"/>
    <w:rsid w:val="00F526D9"/>
    <w:rsid w:val="00F52712"/>
    <w:rsid w:val="00F52B09"/>
    <w:rsid w:val="00F52D7A"/>
    <w:rsid w:val="00F53551"/>
    <w:rsid w:val="00F55963"/>
    <w:rsid w:val="00F5648E"/>
    <w:rsid w:val="00F56BBF"/>
    <w:rsid w:val="00F56CE1"/>
    <w:rsid w:val="00F56E3C"/>
    <w:rsid w:val="00F57C5F"/>
    <w:rsid w:val="00F57EE8"/>
    <w:rsid w:val="00F60887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5FC"/>
    <w:rsid w:val="00F74723"/>
    <w:rsid w:val="00F7487A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858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6CD6"/>
    <w:rsid w:val="00F974D3"/>
    <w:rsid w:val="00F97C08"/>
    <w:rsid w:val="00FA0599"/>
    <w:rsid w:val="00FA1024"/>
    <w:rsid w:val="00FA1AAA"/>
    <w:rsid w:val="00FA2439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C56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6C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20E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1F8"/>
    <w:rsid w:val="00FF1EA4"/>
    <w:rsid w:val="00FF206F"/>
    <w:rsid w:val="00FF23DC"/>
    <w:rsid w:val="00FF24E6"/>
    <w:rsid w:val="00FF28B0"/>
    <w:rsid w:val="00FF2B48"/>
    <w:rsid w:val="00FF2F30"/>
    <w:rsid w:val="00FF2F93"/>
    <w:rsid w:val="00FF2FAB"/>
    <w:rsid w:val="00FF2FB4"/>
    <w:rsid w:val="00FF3206"/>
    <w:rsid w:val="00FF3DFC"/>
    <w:rsid w:val="00FF4176"/>
    <w:rsid w:val="00FF4846"/>
    <w:rsid w:val="00FF488F"/>
    <w:rsid w:val="00FF4D99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B2ECBC"/>
  <w15:docId w15:val="{DA242817-0D37-42F9-BC5C-55DF55A1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Normal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SimSun"/>
      <w:bCs/>
      <w:sz w:val="24"/>
      <w:lang w:val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DefaultParagraphFont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2">
    <w:name w:val="参考资料列表"/>
    <w:basedOn w:val="List"/>
    <w:link w:val="Char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">
    <w:name w:val="参考资料列表 Char"/>
    <w:link w:val="a2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Normal"/>
    <w:rsid w:val="002D0E96"/>
    <w:pPr>
      <w:keepLines/>
      <w:numPr>
        <w:numId w:val="14"/>
      </w:numPr>
    </w:pPr>
    <w:rPr>
      <w:rFonts w:eastAsia="MS Mincho"/>
    </w:rPr>
  </w:style>
  <w:style w:type="paragraph" w:styleId="Title">
    <w:name w:val="Title"/>
    <w:basedOn w:val="Normal"/>
    <w:link w:val="TitleChar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TFChar">
    <w:name w:val="TF Char"/>
    <w:link w:val="TF"/>
    <w:qFormat/>
    <w:locked/>
    <w:rsid w:val="00586B29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138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B138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1380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3A7A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report skeleton</vt:lpstr>
      <vt:lpstr>Attachments:	-</vt:lpstr>
    </vt:vector>
  </TitlesOfParts>
  <Company>ETSI-MCC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Draft v2</cp:lastModifiedBy>
  <cp:revision>3</cp:revision>
  <cp:lastPrinted>2009-01-30T04:53:00Z</cp:lastPrinted>
  <dcterms:created xsi:type="dcterms:W3CDTF">2023-09-24T19:08:00Z</dcterms:created>
  <dcterms:modified xsi:type="dcterms:W3CDTF">2023-09-24T19:10:00Z</dcterms:modified>
</cp:coreProperties>
</file>