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B97D9" w14:textId="7CC682B1" w:rsidR="00B55A16" w:rsidRPr="00CE1EDC" w:rsidRDefault="00B55A16" w:rsidP="00B55A1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707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</w:p>
    <w:p w14:paraId="265D6D39" w14:textId="77777777" w:rsidR="00B55A16" w:rsidRPr="00CE1EDC" w:rsidRDefault="00B55A16" w:rsidP="00B55A16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6933F441" w14:textId="77777777" w:rsidR="00B55A16" w:rsidRPr="00CE1EDC" w:rsidRDefault="00B55A16" w:rsidP="00B55A1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092E4592" w14:textId="77777777" w:rsidR="00B55A16" w:rsidRPr="00CE1EDC" w:rsidRDefault="00B55A16" w:rsidP="00B55A16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0988AF10" w14:textId="10F4C7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020DB4">
        <w:rPr>
          <w:b/>
          <w:i/>
          <w:noProof/>
          <w:sz w:val="28"/>
        </w:rPr>
        <w:t>3321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B44E5FE" w14:textId="77777777" w:rsidR="00934A00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934A00" w:rsidRPr="00934A00">
        <w:rPr>
          <w:rFonts w:ascii="Arial" w:hAnsi="Arial" w:cs="Arial"/>
          <w:b/>
          <w:sz w:val="22"/>
          <w:szCs w:val="22"/>
        </w:rPr>
        <w:t>Reply LS on Research highlighting potential 5G and 4G Bidding Down Attacks</w:t>
      </w:r>
    </w:p>
    <w:p w14:paraId="01BEDC73" w14:textId="42305965" w:rsidR="00934A00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491" w:rsidRPr="008C5491">
        <w:rPr>
          <w:rFonts w:ascii="Arial" w:hAnsi="Arial" w:cs="Arial"/>
          <w:b/>
          <w:bCs/>
          <w:sz w:val="22"/>
          <w:szCs w:val="22"/>
        </w:rPr>
        <w:t>Research highlighting potential 5G and 4G Bidding Down Attacks (CVD-2022-0064)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8C5491" w:rsidRPr="008C5491">
        <w:rPr>
          <w:rFonts w:ascii="Arial" w:hAnsi="Arial" w:cs="Arial"/>
          <w:b/>
          <w:bCs/>
          <w:sz w:val="22"/>
          <w:szCs w:val="22"/>
        </w:rPr>
        <w:t>Reply LS on Research highlighting potential 5G and 4G Bidding Down Attacks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(</w:t>
      </w:r>
      <w:r w:rsidR="00616ECB" w:rsidRPr="00616ECB">
        <w:rPr>
          <w:rFonts w:ascii="Arial" w:hAnsi="Arial" w:cs="Arial"/>
          <w:b/>
          <w:bCs/>
          <w:sz w:val="22"/>
          <w:szCs w:val="22"/>
        </w:rPr>
        <w:t>C1-232756</w:t>
      </w:r>
      <w:r w:rsidR="00616ECB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2EB4F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1E9D3ED8" w14:textId="6B0968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393FD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2905" w:rsidRPr="000F3218">
        <w:rPr>
          <w:rFonts w:ascii="Arial" w:hAnsi="Arial" w:cs="Arial"/>
          <w:b/>
          <w:sz w:val="22"/>
          <w:szCs w:val="22"/>
        </w:rPr>
        <w:t>SA3</w:t>
      </w:r>
    </w:p>
    <w:p w14:paraId="2548326B" w14:textId="75074F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FFF" w:rsidRPr="00052FFF">
        <w:rPr>
          <w:rFonts w:ascii="Arial" w:hAnsi="Arial" w:cs="Arial"/>
          <w:b/>
          <w:bCs/>
          <w:sz w:val="22"/>
          <w:szCs w:val="22"/>
        </w:rPr>
        <w:t>GSMA CVD</w:t>
      </w:r>
    </w:p>
    <w:p w14:paraId="5DC2ED77" w14:textId="503DD4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CT1</w:t>
      </w:r>
      <w:r w:rsidR="004E484F" w:rsidRPr="004E484F">
        <w:rPr>
          <w:rFonts w:ascii="Arial" w:hAnsi="Arial" w:cs="Arial"/>
          <w:b/>
          <w:bCs/>
          <w:sz w:val="22"/>
          <w:szCs w:val="22"/>
        </w:rPr>
        <w:t>, RAN2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9930C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4442A7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4C1AF3F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4DAE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84F" w:rsidRPr="00D3343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C4E5A7" w:rsidR="00B97703" w:rsidRDefault="00B754EC" w:rsidP="000F6242">
      <w:pPr>
        <w:rPr>
          <w:rFonts w:ascii="Arial" w:hAnsi="Arial" w:cs="Arial"/>
        </w:rPr>
      </w:pPr>
      <w:r w:rsidRPr="00B754E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thank GSMA CVD and CT1 for their LSs</w:t>
      </w:r>
      <w:r w:rsidR="00680D70">
        <w:rPr>
          <w:rFonts w:ascii="Arial" w:hAnsi="Arial" w:cs="Arial"/>
        </w:rPr>
        <w:t xml:space="preserve"> on </w:t>
      </w:r>
      <w:r w:rsidR="00680D70" w:rsidRPr="00680D70">
        <w:rPr>
          <w:rFonts w:ascii="Arial" w:hAnsi="Arial" w:cs="Arial"/>
        </w:rPr>
        <w:t>Research highlighting potential 5G and 4G Bidding Down Attacks</w:t>
      </w:r>
      <w:r w:rsidR="00680D70">
        <w:rPr>
          <w:rFonts w:ascii="Arial" w:hAnsi="Arial" w:cs="Arial"/>
        </w:rPr>
        <w:t>.</w:t>
      </w:r>
    </w:p>
    <w:p w14:paraId="077BD713" w14:textId="74A79229" w:rsidR="00680D70" w:rsidRDefault="00680D70" w:rsidP="000F6242">
      <w:pPr>
        <w:rPr>
          <w:rFonts w:ascii="Arial" w:hAnsi="Arial" w:cs="Arial"/>
        </w:rPr>
      </w:pPr>
      <w:r>
        <w:rPr>
          <w:rFonts w:ascii="Arial" w:hAnsi="Arial" w:cs="Arial"/>
        </w:rPr>
        <w:t>SA3 would like to provide the following responses</w:t>
      </w:r>
      <w:r w:rsidR="009462CA">
        <w:rPr>
          <w:rFonts w:ascii="Arial" w:hAnsi="Arial" w:cs="Arial"/>
        </w:rPr>
        <w:t>.</w:t>
      </w:r>
    </w:p>
    <w:p w14:paraId="05B07A51" w14:textId="47FE1DA8" w:rsidR="009462CA" w:rsidRDefault="00C83087" w:rsidP="000F6242">
      <w:pPr>
        <w:rPr>
          <w:rFonts w:ascii="Arial" w:hAnsi="Arial" w:cs="Arial"/>
        </w:rPr>
      </w:pPr>
      <w:r>
        <w:rPr>
          <w:rFonts w:ascii="Arial" w:hAnsi="Arial" w:cs="Arial"/>
        </w:rPr>
        <w:t>On f</w:t>
      </w:r>
      <w:r w:rsidRPr="00C83087">
        <w:rPr>
          <w:rFonts w:ascii="Arial" w:hAnsi="Arial" w:cs="Arial"/>
        </w:rPr>
        <w:t xml:space="preserve">inding 1 </w:t>
      </w:r>
      <w:r>
        <w:rPr>
          <w:rFonts w:ascii="Arial" w:hAnsi="Arial" w:cs="Arial"/>
        </w:rPr>
        <w:t>(</w:t>
      </w:r>
      <w:r w:rsidRPr="00C83087">
        <w:rPr>
          <w:rFonts w:ascii="Arial" w:hAnsi="Arial" w:cs="Arial"/>
        </w:rPr>
        <w:t>Unsecure RRC Connection Release with redirection from 4G to 3G</w:t>
      </w:r>
      <w:r>
        <w:rPr>
          <w:rFonts w:ascii="Arial" w:hAnsi="Arial" w:cs="Arial"/>
        </w:rPr>
        <w:t xml:space="preserve">), SA3 will </w:t>
      </w:r>
      <w:r w:rsidR="004F2B6A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the issue raised by the </w:t>
      </w:r>
      <w:r w:rsidR="0096682B">
        <w:rPr>
          <w:rFonts w:ascii="Arial" w:hAnsi="Arial" w:cs="Arial"/>
        </w:rPr>
        <w:t>researchers.</w:t>
      </w:r>
    </w:p>
    <w:p w14:paraId="7457F33A" w14:textId="01BF53D5" w:rsidR="00680D70" w:rsidRPr="00D33432" w:rsidRDefault="0096682B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finding 2 </w:t>
      </w:r>
      <w:r w:rsidR="00521D4B">
        <w:rPr>
          <w:rFonts w:ascii="Arial" w:hAnsi="Arial" w:cs="Arial"/>
        </w:rPr>
        <w:t>(</w:t>
      </w:r>
      <w:r w:rsidR="00521D4B" w:rsidRPr="00521D4B">
        <w:rPr>
          <w:rFonts w:ascii="Arial" w:hAnsi="Arial" w:cs="Arial"/>
        </w:rPr>
        <w:t>Security Capabilities handling in MME</w:t>
      </w:r>
      <w:r w:rsidR="00521D4B">
        <w:rPr>
          <w:rFonts w:ascii="Arial" w:hAnsi="Arial" w:cs="Arial"/>
        </w:rPr>
        <w:t>), SA3 agree with the CT1 response.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CD7668" w14:textId="77777777" w:rsidR="00B754EC" w:rsidRPr="00B754EC" w:rsidRDefault="00B754EC" w:rsidP="00B754E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B754EC">
        <w:rPr>
          <w:rFonts w:ascii="Arial" w:hAnsi="Arial" w:cs="Arial"/>
          <w:b/>
          <w:lang w:eastAsia="en-US"/>
        </w:rPr>
        <w:t>To GSMA</w:t>
      </w:r>
      <w:r w:rsidRPr="00B754EC">
        <w:rPr>
          <w:lang w:eastAsia="en-US"/>
        </w:rPr>
        <w:t xml:space="preserve"> </w:t>
      </w:r>
      <w:r w:rsidRPr="00B754EC">
        <w:rPr>
          <w:rFonts w:ascii="Arial" w:hAnsi="Arial" w:cs="Arial"/>
          <w:b/>
          <w:lang w:eastAsia="en-US"/>
        </w:rPr>
        <w:t>CVD group.</w:t>
      </w:r>
    </w:p>
    <w:p w14:paraId="066613F7" w14:textId="794BF35B" w:rsidR="00B97703" w:rsidRDefault="00B754EC" w:rsidP="00D33432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ACTION: </w:t>
      </w:r>
      <w:r w:rsidRPr="00B754EC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lang w:eastAsia="en-US"/>
        </w:rPr>
        <w:t>SA3</w:t>
      </w:r>
      <w:r w:rsidRPr="00B754EC">
        <w:rPr>
          <w:rFonts w:ascii="Arial" w:hAnsi="Arial" w:cs="Arial"/>
          <w:lang w:eastAsia="en-US"/>
        </w:rPr>
        <w:t xml:space="preserve"> asks GSMA CVD group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10EA0" w14:textId="77777777" w:rsidR="00D71499" w:rsidRDefault="00D71499">
      <w:pPr>
        <w:spacing w:after="0"/>
      </w:pPr>
      <w:r>
        <w:separator/>
      </w:r>
    </w:p>
  </w:endnote>
  <w:endnote w:type="continuationSeparator" w:id="0">
    <w:p w14:paraId="05669790" w14:textId="77777777" w:rsidR="00D71499" w:rsidRDefault="00D714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49E8D" w14:textId="77777777" w:rsidR="00D71499" w:rsidRDefault="00D71499">
      <w:pPr>
        <w:spacing w:after="0"/>
      </w:pPr>
      <w:r>
        <w:separator/>
      </w:r>
    </w:p>
  </w:footnote>
  <w:footnote w:type="continuationSeparator" w:id="0">
    <w:p w14:paraId="49BC2D0A" w14:textId="77777777" w:rsidR="00D71499" w:rsidRDefault="00D714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2192022">
    <w:abstractNumId w:val="6"/>
  </w:num>
  <w:num w:numId="2" w16cid:durableId="222642846">
    <w:abstractNumId w:val="5"/>
  </w:num>
  <w:num w:numId="3" w16cid:durableId="1767379545">
    <w:abstractNumId w:val="4"/>
  </w:num>
  <w:num w:numId="4" w16cid:durableId="1955164794">
    <w:abstractNumId w:val="3"/>
  </w:num>
  <w:num w:numId="5" w16cid:durableId="2041281197">
    <w:abstractNumId w:val="2"/>
  </w:num>
  <w:num w:numId="6" w16cid:durableId="2114009991">
    <w:abstractNumId w:val="1"/>
  </w:num>
  <w:num w:numId="7" w16cid:durableId="13500630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DB4"/>
    <w:rsid w:val="00052FFF"/>
    <w:rsid w:val="00074D3C"/>
    <w:rsid w:val="000B21DF"/>
    <w:rsid w:val="000E6116"/>
    <w:rsid w:val="000F3218"/>
    <w:rsid w:val="000F6242"/>
    <w:rsid w:val="00103FF1"/>
    <w:rsid w:val="00196B59"/>
    <w:rsid w:val="001A14F2"/>
    <w:rsid w:val="001B03BF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4E484F"/>
    <w:rsid w:val="004F2B6A"/>
    <w:rsid w:val="00521D4B"/>
    <w:rsid w:val="00526DDD"/>
    <w:rsid w:val="005B6433"/>
    <w:rsid w:val="006052AD"/>
    <w:rsid w:val="00616ECB"/>
    <w:rsid w:val="00680D70"/>
    <w:rsid w:val="00736778"/>
    <w:rsid w:val="0073766B"/>
    <w:rsid w:val="007A2905"/>
    <w:rsid w:val="007F4F92"/>
    <w:rsid w:val="008758B0"/>
    <w:rsid w:val="008C5491"/>
    <w:rsid w:val="008D772F"/>
    <w:rsid w:val="00914CD1"/>
    <w:rsid w:val="00934A00"/>
    <w:rsid w:val="009462CA"/>
    <w:rsid w:val="009603F6"/>
    <w:rsid w:val="0096682B"/>
    <w:rsid w:val="009963AC"/>
    <w:rsid w:val="0099764C"/>
    <w:rsid w:val="009C01E1"/>
    <w:rsid w:val="00A455B0"/>
    <w:rsid w:val="00A70448"/>
    <w:rsid w:val="00AA4FF3"/>
    <w:rsid w:val="00AE1B3E"/>
    <w:rsid w:val="00B35644"/>
    <w:rsid w:val="00B55A16"/>
    <w:rsid w:val="00B754EC"/>
    <w:rsid w:val="00B97703"/>
    <w:rsid w:val="00BA3D66"/>
    <w:rsid w:val="00BC060C"/>
    <w:rsid w:val="00C04BFC"/>
    <w:rsid w:val="00C17229"/>
    <w:rsid w:val="00C83087"/>
    <w:rsid w:val="00CB2B16"/>
    <w:rsid w:val="00CF6087"/>
    <w:rsid w:val="00D14BB6"/>
    <w:rsid w:val="00D33432"/>
    <w:rsid w:val="00D33624"/>
    <w:rsid w:val="00D71499"/>
    <w:rsid w:val="00E2241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2</cp:revision>
  <cp:lastPrinted>2002-04-23T07:10:00Z</cp:lastPrinted>
  <dcterms:created xsi:type="dcterms:W3CDTF">2023-08-03T14:16:00Z</dcterms:created>
  <dcterms:modified xsi:type="dcterms:W3CDTF">2023-08-03T14:16:00Z</dcterms:modified>
</cp:coreProperties>
</file>