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87D1A" w14:textId="28C64626" w:rsidR="00A76C06" w:rsidRPr="00CE1EDC" w:rsidRDefault="00A76C06" w:rsidP="00A76C0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7065</w:t>
      </w:r>
    </w:p>
    <w:p w14:paraId="57D41194" w14:textId="77777777" w:rsidR="00A76C06" w:rsidRPr="00CE1EDC" w:rsidRDefault="00A76C06" w:rsidP="00A76C0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DB35160" w14:textId="77777777" w:rsidR="00A76C06" w:rsidRPr="00CE1EDC" w:rsidRDefault="00A76C06" w:rsidP="00A76C0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6345BE51" w14:textId="77777777" w:rsidR="00A76C06" w:rsidRPr="00CE1EDC" w:rsidRDefault="00A76C06" w:rsidP="00A76C06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CFCD5CF" w14:textId="161F1C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F0018" w:rsidRPr="002F0018">
        <w:rPr>
          <w:rFonts w:cs="Arial"/>
          <w:bCs/>
          <w:sz w:val="22"/>
          <w:szCs w:val="22"/>
        </w:rPr>
        <w:t>S2-230</w:t>
      </w:r>
      <w:r w:rsidR="00BC5B03">
        <w:rPr>
          <w:rFonts w:cs="Arial"/>
          <w:bCs/>
          <w:sz w:val="22"/>
          <w:szCs w:val="22"/>
        </w:rPr>
        <w:t>8199</w:t>
      </w:r>
    </w:p>
    <w:p w14:paraId="7AA321FD" w14:textId="556B6D25" w:rsidR="004E3939" w:rsidRPr="0010439E" w:rsidRDefault="005F01AD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6D37449D" w:rsidR="00F12E95" w:rsidRDefault="00F12E95" w:rsidP="00C13C0A">
      <w:pPr>
        <w:pStyle w:val="Title"/>
        <w:spacing w:before="120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58FBC465" w:rsidR="00F12E95" w:rsidRPr="000F4E43" w:rsidRDefault="00F12E95" w:rsidP="00C13C0A">
      <w:pPr>
        <w:pStyle w:val="Title"/>
        <w:spacing w:before="120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C13C0A">
      <w:pPr>
        <w:pStyle w:val="Title"/>
        <w:spacing w:before="120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C13C0A">
      <w:pPr>
        <w:pStyle w:val="Title"/>
        <w:spacing w:before="120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1A713A28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946D0D" w:rsidRPr="00E97A46">
        <w:rPr>
          <w:rFonts w:eastAsiaTheme="minorEastAsia"/>
          <w:bCs/>
          <w:kern w:val="28"/>
        </w:rPr>
        <w:t>1, RAN</w:t>
      </w:r>
      <w:r w:rsidR="00284804" w:rsidRPr="00E97A46">
        <w:rPr>
          <w:rFonts w:eastAsiaTheme="minorEastAsia"/>
          <w:bCs/>
          <w:kern w:val="28"/>
        </w:rPr>
        <w:t>2</w:t>
      </w:r>
      <w:r w:rsidR="00946D0D">
        <w:rPr>
          <w:rFonts w:eastAsiaTheme="minorEastAsia"/>
          <w:bCs/>
          <w:kern w:val="28"/>
        </w:rPr>
        <w:t>, RAN3</w:t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B5A2A">
        <w:rPr>
          <w:b w:val="0"/>
          <w:bCs/>
          <w:color w:val="000000"/>
        </w:rPr>
        <w:t>guoboren</w:t>
      </w:r>
      <w:r w:rsidRPr="00641C7C">
        <w:rPr>
          <w:b w:val="0"/>
          <w:bCs/>
          <w:color w:val="000000"/>
        </w:rPr>
        <w:t xml:space="preserve"> AT </w:t>
      </w:r>
      <w:r w:rsidR="007B5A2A">
        <w:rPr>
          <w:b w:val="0"/>
          <w:bCs/>
          <w:color w:val="000000"/>
        </w:rPr>
        <w:t xml:space="preserve">oppo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186CB0CD" w:rsidR="00F12E95" w:rsidRPr="000F4E43" w:rsidRDefault="00F12E95" w:rsidP="00C13C0A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>SA2 thank</w:t>
      </w:r>
      <w:r w:rsidR="000E303B">
        <w:rPr>
          <w:rFonts w:ascii="Arial" w:eastAsia="SimSun" w:hAnsi="Arial" w:cs="Arial"/>
          <w:lang w:eastAsia="en-US"/>
        </w:rPr>
        <w:t>s</w:t>
      </w:r>
      <w:r w:rsidRPr="00580F24">
        <w:rPr>
          <w:rFonts w:ascii="Arial" w:eastAsia="SimSun" w:hAnsi="Arial" w:cs="Arial"/>
          <w:lang w:eastAsia="en-US"/>
        </w:rPr>
        <w:t xml:space="preserve"> </w:t>
      </w:r>
      <w:r w:rsidR="000E303B">
        <w:rPr>
          <w:rFonts w:ascii="Arial" w:eastAsia="SimSun" w:hAnsi="Arial" w:cs="Arial"/>
          <w:lang w:eastAsia="en-US"/>
        </w:rPr>
        <w:t>SA4</w:t>
      </w:r>
      <w:r w:rsidRPr="00580F24">
        <w:rPr>
          <w:rFonts w:ascii="Arial" w:eastAsia="SimSun" w:hAnsi="Arial" w:cs="Arial"/>
          <w:lang w:eastAsia="en-US"/>
        </w:rPr>
        <w:t xml:space="preserve"> for their</w:t>
      </w:r>
      <w:r w:rsidR="00FE0B7D">
        <w:rPr>
          <w:rFonts w:ascii="Arial" w:eastAsia="SimSun" w:hAnsi="Arial" w:cs="Arial"/>
          <w:lang w:eastAsia="en-US"/>
        </w:rPr>
        <w:t xml:space="preserve"> </w:t>
      </w:r>
      <w:r w:rsidR="001A146C">
        <w:rPr>
          <w:rFonts w:ascii="Arial" w:eastAsia="SimSun" w:hAnsi="Arial" w:cs="Arial"/>
          <w:lang w:eastAsia="en-US"/>
        </w:rPr>
        <w:t xml:space="preserve">LS </w:t>
      </w:r>
      <w:r w:rsidR="0046628F">
        <w:rPr>
          <w:rFonts w:ascii="Arial" w:eastAsia="SimSun" w:hAnsi="Arial" w:cs="Arial"/>
          <w:lang w:eastAsia="en-US"/>
        </w:rPr>
        <w:t xml:space="preserve">on </w:t>
      </w:r>
      <w:r w:rsidR="00284804">
        <w:rPr>
          <w:rFonts w:ascii="Arial" w:eastAsia="SimSun" w:hAnsi="Arial" w:cs="Arial"/>
          <w:lang w:eastAsia="en-US"/>
        </w:rPr>
        <w:t>the N6 PDU Set Identification</w:t>
      </w:r>
      <w:r w:rsidRPr="00580F24">
        <w:rPr>
          <w:rFonts w:ascii="Arial" w:eastAsia="SimSun" w:hAnsi="Arial" w:cs="Arial"/>
          <w:lang w:eastAsia="en-US"/>
        </w:rPr>
        <w:t xml:space="preserve">. </w:t>
      </w:r>
    </w:p>
    <w:p w14:paraId="14F981B8" w14:textId="6910C334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6A1C6384" w14:textId="3C2D2825" w:rsidR="007232BE" w:rsidRDefault="001A146C" w:rsidP="003E0F6B">
      <w:pPr>
        <w:spacing w:after="120"/>
        <w:jc w:val="both"/>
        <w:rPr>
          <w:rFonts w:ascii="Arial" w:eastAsia="SimSun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7232BE">
        <w:rPr>
          <w:rFonts w:ascii="Arial" w:hAnsi="Arial" w:cs="Arial"/>
          <w:lang w:eastAsia="zh-CN"/>
        </w:rPr>
        <w:t>“</w:t>
      </w:r>
      <w:r w:rsidR="006826A9" w:rsidRPr="00567953">
        <w:rPr>
          <w:rFonts w:ascii="Arial" w:eastAsia="SimSun" w:hAnsi="Arial" w:cs="Arial"/>
          <w:i/>
          <w:lang w:eastAsia="en-US"/>
        </w:rPr>
        <w:t>the feasibility and value of introducing additional signaling bits related to the End of Burst within the Rel-18 timeframe</w:t>
      </w:r>
      <w:r w:rsidR="007232BE">
        <w:rPr>
          <w:rFonts w:ascii="Arial" w:eastAsia="SimSun" w:hAnsi="Arial" w:cs="Arial"/>
          <w:lang w:eastAsia="en-US"/>
        </w:rPr>
        <w:t>”</w:t>
      </w:r>
      <w:r w:rsidR="00E337E1">
        <w:rPr>
          <w:rFonts w:ascii="Arial" w:eastAsia="SimSun" w:hAnsi="Arial" w:cs="Arial"/>
          <w:lang w:eastAsia="zh-CN"/>
        </w:rPr>
        <w:t xml:space="preserve">, </w:t>
      </w:r>
      <w:r w:rsidR="006826A9">
        <w:rPr>
          <w:rFonts w:ascii="Arial" w:eastAsia="SimSun" w:hAnsi="Arial" w:cs="Arial"/>
          <w:lang w:eastAsia="en-US"/>
        </w:rPr>
        <w:t xml:space="preserve">SA2 would like to </w:t>
      </w:r>
      <w:r w:rsidR="007232BE">
        <w:rPr>
          <w:rFonts w:ascii="Arial" w:eastAsia="SimSun" w:hAnsi="Arial" w:cs="Arial"/>
          <w:lang w:eastAsia="en-US"/>
        </w:rPr>
        <w:t>provide the following reply:</w:t>
      </w:r>
    </w:p>
    <w:p w14:paraId="132B8D37" w14:textId="55B183EE" w:rsidR="003C142F" w:rsidRPr="001A146C" w:rsidRDefault="003A2B88" w:rsidP="00567953">
      <w:pPr>
        <w:spacing w:after="120"/>
        <w:ind w:left="720"/>
        <w:jc w:val="both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SA2 has discussed </w:t>
      </w:r>
      <w:r w:rsidR="00002759">
        <w:rPr>
          <w:rFonts w:ascii="Arial" w:eastAsia="SimSun" w:hAnsi="Arial" w:cs="Arial"/>
          <w:lang w:eastAsia="en-US"/>
        </w:rPr>
        <w:t xml:space="preserve">this issue </w:t>
      </w:r>
      <w:r>
        <w:rPr>
          <w:rFonts w:ascii="Arial" w:eastAsia="SimSun" w:hAnsi="Arial" w:cs="Arial"/>
          <w:lang w:eastAsia="en-US"/>
        </w:rPr>
        <w:t xml:space="preserve">and </w:t>
      </w:r>
      <w:r w:rsidR="00002759">
        <w:rPr>
          <w:rFonts w:ascii="Arial" w:eastAsia="SimSun" w:hAnsi="Arial" w:cs="Arial"/>
          <w:lang w:eastAsia="en-US"/>
        </w:rPr>
        <w:t xml:space="preserve">has taken a working assumption that </w:t>
      </w:r>
      <w:r w:rsidR="001F4E4A" w:rsidRPr="005975C9">
        <w:rPr>
          <w:rFonts w:ascii="Arial" w:eastAsia="SimSun" w:hAnsi="Arial" w:cs="Arial"/>
          <w:lang w:eastAsia="en-US"/>
        </w:rPr>
        <w:t>additional bits to indicate inter-burst time</w:t>
      </w:r>
      <w:r w:rsidR="00BA0540">
        <w:rPr>
          <w:rFonts w:ascii="Arial" w:eastAsia="SimSun" w:hAnsi="Arial" w:cs="Arial"/>
          <w:lang w:eastAsia="en-US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is</w:t>
      </w:r>
      <w:r w:rsidR="00BA0540">
        <w:rPr>
          <w:rFonts w:ascii="Arial" w:eastAsia="SimSun" w:hAnsi="Arial" w:cs="Arial"/>
          <w:lang w:eastAsia="zh-CN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not</w:t>
      </w:r>
      <w:r w:rsidR="00BA0540">
        <w:rPr>
          <w:rFonts w:ascii="Arial" w:eastAsia="SimSun" w:hAnsi="Arial" w:cs="Arial"/>
          <w:lang w:eastAsia="zh-CN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supported</w:t>
      </w:r>
      <w:r w:rsidR="002216B0">
        <w:rPr>
          <w:rFonts w:ascii="Arial" w:eastAsia="SimSun" w:hAnsi="Arial" w:cs="Arial"/>
          <w:lang w:eastAsia="en-US"/>
        </w:rPr>
        <w:t xml:space="preserve"> in this release</w:t>
      </w:r>
      <w:r w:rsidR="00C059C7">
        <w:rPr>
          <w:rFonts w:ascii="Arial" w:eastAsia="SimSun" w:hAnsi="Arial" w:cs="Arial"/>
          <w:lang w:eastAsia="en-US"/>
        </w:rPr>
        <w:t>.</w:t>
      </w:r>
    </w:p>
    <w:p w14:paraId="0019C92F" w14:textId="77777777" w:rsidR="007943F7" w:rsidRDefault="007943F7" w:rsidP="007943F7">
      <w:pPr>
        <w:rPr>
          <w:rFonts w:eastAsia="SimSun"/>
          <w:lang w:eastAsia="zh-CN"/>
        </w:rPr>
      </w:pPr>
    </w:p>
    <w:p w14:paraId="2C23D0B5" w14:textId="1977874F" w:rsidR="007943F7" w:rsidRPr="00470B7A" w:rsidRDefault="007943F7" w:rsidP="00470B7A">
      <w:pPr>
        <w:spacing w:after="120"/>
        <w:jc w:val="both"/>
        <w:rPr>
          <w:rFonts w:ascii="Arial" w:hAnsi="Arial" w:cs="Arial"/>
          <w:lang w:eastAsia="zh-CN"/>
        </w:rPr>
      </w:pPr>
      <w:r w:rsidRPr="00470B7A">
        <w:rPr>
          <w:rFonts w:ascii="Arial" w:hAnsi="Arial" w:cs="Arial" w:hint="eastAsia"/>
          <w:lang w:eastAsia="zh-CN"/>
        </w:rPr>
        <w:t>R</w:t>
      </w:r>
      <w:r w:rsidRPr="00470B7A">
        <w:rPr>
          <w:rFonts w:ascii="Arial" w:hAnsi="Arial" w:cs="Arial"/>
          <w:lang w:eastAsia="zh-CN"/>
        </w:rPr>
        <w:t>egarding the text "</w:t>
      </w:r>
      <w:r w:rsidRPr="002F6479">
        <w:rPr>
          <w:rFonts w:ascii="Arial" w:hAnsi="Arial" w:cs="Arial"/>
          <w:i/>
          <w:lang w:eastAsia="zh-CN"/>
        </w:rPr>
        <w:t>During SA4#123-e, it was agreed to add a 3-bit End of Data Burst indication in the new header extension.</w:t>
      </w:r>
      <w:r w:rsidRPr="00470B7A">
        <w:rPr>
          <w:rFonts w:ascii="Arial" w:hAnsi="Arial" w:cs="Arial"/>
          <w:lang w:eastAsia="zh-CN"/>
        </w:rPr>
        <w:t xml:space="preserve">", </w:t>
      </w:r>
      <w:r w:rsidR="00F86A24">
        <w:rPr>
          <w:rFonts w:ascii="Arial" w:hAnsi="Arial" w:cs="Arial"/>
          <w:lang w:eastAsia="zh-CN"/>
        </w:rPr>
        <w:t>SA2 would like to provide the following feedback</w:t>
      </w:r>
      <w:r w:rsidRPr="00470B7A">
        <w:rPr>
          <w:rFonts w:ascii="Arial" w:hAnsi="Arial" w:cs="Arial"/>
          <w:lang w:eastAsia="zh-CN"/>
        </w:rPr>
        <w:t>:</w:t>
      </w:r>
    </w:p>
    <w:p w14:paraId="750A6A1F" w14:textId="649038D9" w:rsidR="007943F7" w:rsidRPr="00470B7A" w:rsidRDefault="00BA0540" w:rsidP="0057317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>bit EoDB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412AAD6B" w14:textId="2AB2BD60" w:rsidR="007232BE" w:rsidRPr="009578A8" w:rsidRDefault="007232BE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SA2 </w:t>
      </w:r>
      <w:r w:rsidR="00A028B1" w:rsidRPr="00A028B1">
        <w:rPr>
          <w:rFonts w:ascii="Arial" w:eastAsia="SimSun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ask </w:t>
      </w:r>
      <w:r w:rsidR="00C059C7">
        <w:rPr>
          <w:rFonts w:ascii="Arial" w:eastAsia="SimSun" w:hAnsi="Arial" w:cs="Arial"/>
          <w:lang w:val="en-US" w:eastAsia="en-US"/>
        </w:rPr>
        <w:t>SA4</w:t>
      </w:r>
      <w:r w:rsidR="00CF058B" w:rsidRPr="00CF058B">
        <w:rPr>
          <w:rFonts w:ascii="Arial" w:eastAsia="SimSun" w:hAnsi="Arial" w:cs="Arial"/>
          <w:lang w:val="en-US" w:eastAsia="en-US"/>
        </w:rPr>
        <w:t xml:space="preserve"> to</w:t>
      </w:r>
      <w:r w:rsidR="00A028B1">
        <w:rPr>
          <w:rFonts w:ascii="Arial" w:eastAsia="SimSun" w:hAnsi="Arial" w:cs="Arial"/>
          <w:lang w:val="en-US" w:eastAsia="en-US"/>
        </w:rPr>
        <w:t xml:space="preserve"> </w:t>
      </w:r>
      <w:r w:rsidR="00CF058B" w:rsidRPr="00A028B1">
        <w:rPr>
          <w:rFonts w:ascii="Arial" w:eastAsia="SimSun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SimSun" w:hAnsi="Arial" w:cs="Arial"/>
          <w:lang w:val="en-US" w:eastAsia="en-US"/>
        </w:rPr>
        <w:t>above information into consideration</w:t>
      </w:r>
      <w:r w:rsidR="00C059C7">
        <w:rPr>
          <w:rFonts w:ascii="Arial" w:eastAsia="SimSun" w:hAnsi="Arial" w:cs="Arial"/>
          <w:lang w:val="en-US" w:eastAsia="en-US"/>
        </w:rPr>
        <w:t xml:space="preserve"> and provide feedback if </w:t>
      </w:r>
      <w:r w:rsidR="00CD557B">
        <w:rPr>
          <w:rFonts w:ascii="Arial" w:eastAsia="SimSun" w:hAnsi="Arial" w:cs="Arial"/>
          <w:lang w:val="en-US" w:eastAsia="en-US"/>
        </w:rPr>
        <w:t>any</w:t>
      </w:r>
      <w:r w:rsidR="009578A8" w:rsidRPr="00A028B1">
        <w:rPr>
          <w:rFonts w:ascii="Arial" w:eastAsia="SimSun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7714854A" w:rsidR="00697744" w:rsidRPr="00782415" w:rsidRDefault="00697744" w:rsidP="00C13C0A">
      <w:pPr>
        <w:tabs>
          <w:tab w:val="left" w:pos="3060"/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694A5FFE" w:rsidR="002F1940" w:rsidRPr="008248DC" w:rsidRDefault="00697744" w:rsidP="00C13C0A">
      <w:pPr>
        <w:tabs>
          <w:tab w:val="left" w:pos="3060"/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DC38D" w14:textId="77777777" w:rsidR="00772F09" w:rsidRDefault="00772F09">
      <w:pPr>
        <w:spacing w:after="0"/>
      </w:pPr>
      <w:r>
        <w:separator/>
      </w:r>
    </w:p>
  </w:endnote>
  <w:endnote w:type="continuationSeparator" w:id="0">
    <w:p w14:paraId="1F110A56" w14:textId="77777777" w:rsidR="00772F09" w:rsidRDefault="00772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09291" w14:textId="77777777" w:rsidR="00772F09" w:rsidRDefault="00772F09">
      <w:pPr>
        <w:spacing w:after="0"/>
      </w:pPr>
      <w:r>
        <w:separator/>
      </w:r>
    </w:p>
  </w:footnote>
  <w:footnote w:type="continuationSeparator" w:id="0">
    <w:p w14:paraId="735CF318" w14:textId="77777777" w:rsidR="00772F09" w:rsidRDefault="00772F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856846">
    <w:abstractNumId w:val="7"/>
  </w:num>
  <w:num w:numId="2" w16cid:durableId="1050149244">
    <w:abstractNumId w:val="5"/>
  </w:num>
  <w:num w:numId="3" w16cid:durableId="623580350">
    <w:abstractNumId w:val="3"/>
  </w:num>
  <w:num w:numId="4" w16cid:durableId="2022275179">
    <w:abstractNumId w:val="1"/>
  </w:num>
  <w:num w:numId="5" w16cid:durableId="1720787728">
    <w:abstractNumId w:val="8"/>
  </w:num>
  <w:num w:numId="6" w16cid:durableId="1760246750">
    <w:abstractNumId w:val="0"/>
  </w:num>
  <w:num w:numId="7" w16cid:durableId="1170755563">
    <w:abstractNumId w:val="10"/>
  </w:num>
  <w:num w:numId="8" w16cid:durableId="354158196">
    <w:abstractNumId w:val="6"/>
  </w:num>
  <w:num w:numId="9" w16cid:durableId="2117940554">
    <w:abstractNumId w:val="4"/>
  </w:num>
  <w:num w:numId="10" w16cid:durableId="1357195700">
    <w:abstractNumId w:val="9"/>
  </w:num>
  <w:num w:numId="11" w16cid:durableId="19625675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759"/>
    <w:rsid w:val="00017F23"/>
    <w:rsid w:val="0008294D"/>
    <w:rsid w:val="000E303B"/>
    <w:rsid w:val="000F6242"/>
    <w:rsid w:val="0010439E"/>
    <w:rsid w:val="00143E4A"/>
    <w:rsid w:val="00146A93"/>
    <w:rsid w:val="00152040"/>
    <w:rsid w:val="00173D45"/>
    <w:rsid w:val="00176C88"/>
    <w:rsid w:val="00196F91"/>
    <w:rsid w:val="001A146C"/>
    <w:rsid w:val="001A1643"/>
    <w:rsid w:val="001A267B"/>
    <w:rsid w:val="001F4E4A"/>
    <w:rsid w:val="002216B0"/>
    <w:rsid w:val="0028022D"/>
    <w:rsid w:val="00284804"/>
    <w:rsid w:val="0028747F"/>
    <w:rsid w:val="002B7D7E"/>
    <w:rsid w:val="002E78C5"/>
    <w:rsid w:val="002E7B2C"/>
    <w:rsid w:val="002F0018"/>
    <w:rsid w:val="002F1940"/>
    <w:rsid w:val="002F28B0"/>
    <w:rsid w:val="002F5FBC"/>
    <w:rsid w:val="002F6479"/>
    <w:rsid w:val="003128E0"/>
    <w:rsid w:val="00326581"/>
    <w:rsid w:val="00383545"/>
    <w:rsid w:val="003A2B88"/>
    <w:rsid w:val="003C05DC"/>
    <w:rsid w:val="003C142F"/>
    <w:rsid w:val="003E0F6B"/>
    <w:rsid w:val="003E4026"/>
    <w:rsid w:val="003F76EC"/>
    <w:rsid w:val="00433500"/>
    <w:rsid w:val="00433F71"/>
    <w:rsid w:val="00440D43"/>
    <w:rsid w:val="0046628F"/>
    <w:rsid w:val="00470B7A"/>
    <w:rsid w:val="004C1CB5"/>
    <w:rsid w:val="004C323A"/>
    <w:rsid w:val="004E3939"/>
    <w:rsid w:val="005018DA"/>
    <w:rsid w:val="005075C5"/>
    <w:rsid w:val="00511BD9"/>
    <w:rsid w:val="00525140"/>
    <w:rsid w:val="00537261"/>
    <w:rsid w:val="00546DBC"/>
    <w:rsid w:val="00567953"/>
    <w:rsid w:val="00573178"/>
    <w:rsid w:val="00574B87"/>
    <w:rsid w:val="00580F24"/>
    <w:rsid w:val="00590858"/>
    <w:rsid w:val="005975C9"/>
    <w:rsid w:val="005A31B6"/>
    <w:rsid w:val="005D0B4F"/>
    <w:rsid w:val="005E1C79"/>
    <w:rsid w:val="005E5FD5"/>
    <w:rsid w:val="005F01AD"/>
    <w:rsid w:val="00615296"/>
    <w:rsid w:val="00637482"/>
    <w:rsid w:val="006826A9"/>
    <w:rsid w:val="00690E7E"/>
    <w:rsid w:val="00697744"/>
    <w:rsid w:val="0071572D"/>
    <w:rsid w:val="007232BE"/>
    <w:rsid w:val="00726690"/>
    <w:rsid w:val="007456DB"/>
    <w:rsid w:val="00763685"/>
    <w:rsid w:val="00772F09"/>
    <w:rsid w:val="007755FC"/>
    <w:rsid w:val="00782415"/>
    <w:rsid w:val="007943F7"/>
    <w:rsid w:val="007B5A2A"/>
    <w:rsid w:val="007C6F84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6782D"/>
    <w:rsid w:val="00870049"/>
    <w:rsid w:val="008D2445"/>
    <w:rsid w:val="008D772F"/>
    <w:rsid w:val="009261E0"/>
    <w:rsid w:val="009418A2"/>
    <w:rsid w:val="00946D0D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9D73B6"/>
    <w:rsid w:val="00A028B1"/>
    <w:rsid w:val="00A36F2A"/>
    <w:rsid w:val="00A47BA4"/>
    <w:rsid w:val="00A52DC0"/>
    <w:rsid w:val="00A7418F"/>
    <w:rsid w:val="00A76C06"/>
    <w:rsid w:val="00AC5141"/>
    <w:rsid w:val="00AE19D9"/>
    <w:rsid w:val="00B062F8"/>
    <w:rsid w:val="00B82DC0"/>
    <w:rsid w:val="00B97703"/>
    <w:rsid w:val="00BA0540"/>
    <w:rsid w:val="00BB06EC"/>
    <w:rsid w:val="00BC5B03"/>
    <w:rsid w:val="00BD0AD4"/>
    <w:rsid w:val="00BD5C6E"/>
    <w:rsid w:val="00C001A8"/>
    <w:rsid w:val="00C059C7"/>
    <w:rsid w:val="00C12D8D"/>
    <w:rsid w:val="00C13C0A"/>
    <w:rsid w:val="00C264FA"/>
    <w:rsid w:val="00C46490"/>
    <w:rsid w:val="00C5170C"/>
    <w:rsid w:val="00C55E04"/>
    <w:rsid w:val="00CA128D"/>
    <w:rsid w:val="00CB3EDB"/>
    <w:rsid w:val="00CC4EC2"/>
    <w:rsid w:val="00CC5DF4"/>
    <w:rsid w:val="00CD557B"/>
    <w:rsid w:val="00CF058B"/>
    <w:rsid w:val="00CF6087"/>
    <w:rsid w:val="00D01D8D"/>
    <w:rsid w:val="00D56AFE"/>
    <w:rsid w:val="00D80E35"/>
    <w:rsid w:val="00D858D4"/>
    <w:rsid w:val="00D868D1"/>
    <w:rsid w:val="00DD452F"/>
    <w:rsid w:val="00DE69A9"/>
    <w:rsid w:val="00DF140E"/>
    <w:rsid w:val="00E001CC"/>
    <w:rsid w:val="00E03FF3"/>
    <w:rsid w:val="00E14FB4"/>
    <w:rsid w:val="00E2464A"/>
    <w:rsid w:val="00E255DD"/>
    <w:rsid w:val="00E337E1"/>
    <w:rsid w:val="00E62C00"/>
    <w:rsid w:val="00E67DB7"/>
    <w:rsid w:val="00E8641F"/>
    <w:rsid w:val="00E97A46"/>
    <w:rsid w:val="00EA158E"/>
    <w:rsid w:val="00EA4175"/>
    <w:rsid w:val="00EA483C"/>
    <w:rsid w:val="00EC0977"/>
    <w:rsid w:val="00EF0078"/>
    <w:rsid w:val="00EF1818"/>
    <w:rsid w:val="00F12E95"/>
    <w:rsid w:val="00F2118E"/>
    <w:rsid w:val="00F52080"/>
    <w:rsid w:val="00F56EAC"/>
    <w:rsid w:val="00F61C75"/>
    <w:rsid w:val="00F65F0C"/>
    <w:rsid w:val="00F800B3"/>
    <w:rsid w:val="00F86A24"/>
    <w:rsid w:val="00FA381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C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13C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13C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3C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3C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3C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3C0A"/>
    <w:pPr>
      <w:outlineLvl w:val="5"/>
    </w:pPr>
  </w:style>
  <w:style w:type="paragraph" w:styleId="Heading7">
    <w:name w:val="heading 7"/>
    <w:basedOn w:val="H6"/>
    <w:next w:val="Normal"/>
    <w:qFormat/>
    <w:rsid w:val="00C13C0A"/>
    <w:pPr>
      <w:outlineLvl w:val="6"/>
    </w:pPr>
  </w:style>
  <w:style w:type="paragraph" w:styleId="Heading8">
    <w:name w:val="heading 8"/>
    <w:basedOn w:val="Heading1"/>
    <w:next w:val="Normal"/>
    <w:qFormat/>
    <w:rsid w:val="00C13C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3C0A"/>
    <w:pPr>
      <w:outlineLvl w:val="8"/>
    </w:pPr>
  </w:style>
  <w:style w:type="character" w:default="1" w:styleId="DefaultParagraphFont">
    <w:name w:val="Default Paragraph Font"/>
    <w:semiHidden/>
    <w:rsid w:val="00C13C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C0A"/>
  </w:style>
  <w:style w:type="paragraph" w:styleId="Header">
    <w:name w:val="header"/>
    <w:link w:val="HeaderChar"/>
    <w:rsid w:val="00C13C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13C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13C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13C0A"/>
    <w:pPr>
      <w:spacing w:before="180"/>
      <w:ind w:left="2693" w:hanging="2693"/>
    </w:pPr>
    <w:rPr>
      <w:b/>
    </w:rPr>
  </w:style>
  <w:style w:type="paragraph" w:styleId="TOC1">
    <w:name w:val="toc 1"/>
    <w:semiHidden/>
    <w:rsid w:val="00C13C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13C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13C0A"/>
    <w:pPr>
      <w:ind w:left="1701" w:hanging="1701"/>
    </w:pPr>
  </w:style>
  <w:style w:type="paragraph" w:styleId="TOC4">
    <w:name w:val="toc 4"/>
    <w:basedOn w:val="TOC3"/>
    <w:semiHidden/>
    <w:rsid w:val="00C13C0A"/>
    <w:pPr>
      <w:ind w:left="1418" w:hanging="1418"/>
    </w:pPr>
  </w:style>
  <w:style w:type="paragraph" w:styleId="TOC3">
    <w:name w:val="toc 3"/>
    <w:basedOn w:val="TOC2"/>
    <w:semiHidden/>
    <w:rsid w:val="00C13C0A"/>
    <w:pPr>
      <w:ind w:left="1134" w:hanging="1134"/>
    </w:pPr>
  </w:style>
  <w:style w:type="paragraph" w:styleId="TOC2">
    <w:name w:val="toc 2"/>
    <w:basedOn w:val="TOC1"/>
    <w:semiHidden/>
    <w:rsid w:val="00C13C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3C0A"/>
    <w:pPr>
      <w:ind w:left="284"/>
    </w:pPr>
  </w:style>
  <w:style w:type="paragraph" w:styleId="Index1">
    <w:name w:val="index 1"/>
    <w:basedOn w:val="Normal"/>
    <w:semiHidden/>
    <w:rsid w:val="00C13C0A"/>
    <w:pPr>
      <w:keepLines/>
      <w:spacing w:after="0"/>
    </w:pPr>
  </w:style>
  <w:style w:type="paragraph" w:customStyle="1" w:styleId="ZH">
    <w:name w:val="ZH"/>
    <w:rsid w:val="00C13C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13C0A"/>
    <w:pPr>
      <w:outlineLvl w:val="9"/>
    </w:pPr>
  </w:style>
  <w:style w:type="paragraph" w:styleId="ListNumber2">
    <w:name w:val="List Number 2"/>
    <w:basedOn w:val="ListNumber"/>
    <w:semiHidden/>
    <w:rsid w:val="00C13C0A"/>
    <w:pPr>
      <w:ind w:left="851"/>
    </w:pPr>
  </w:style>
  <w:style w:type="character" w:styleId="FootnoteReference">
    <w:name w:val="footnote reference"/>
    <w:basedOn w:val="DefaultParagraphFont"/>
    <w:semiHidden/>
    <w:rsid w:val="00C13C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3C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13C0A"/>
    <w:rPr>
      <w:b/>
    </w:rPr>
  </w:style>
  <w:style w:type="paragraph" w:customStyle="1" w:styleId="TAC">
    <w:name w:val="TAC"/>
    <w:basedOn w:val="TAL"/>
    <w:rsid w:val="00C13C0A"/>
    <w:pPr>
      <w:jc w:val="center"/>
    </w:pPr>
  </w:style>
  <w:style w:type="paragraph" w:customStyle="1" w:styleId="TF">
    <w:name w:val="TF"/>
    <w:basedOn w:val="TH"/>
    <w:rsid w:val="00C13C0A"/>
    <w:pPr>
      <w:keepNext w:val="0"/>
      <w:spacing w:before="0" w:after="240"/>
    </w:pPr>
  </w:style>
  <w:style w:type="paragraph" w:customStyle="1" w:styleId="NO">
    <w:name w:val="NO"/>
    <w:basedOn w:val="Normal"/>
    <w:rsid w:val="00C13C0A"/>
    <w:pPr>
      <w:keepLines/>
      <w:ind w:left="1135" w:hanging="851"/>
    </w:pPr>
  </w:style>
  <w:style w:type="paragraph" w:styleId="TOC9">
    <w:name w:val="toc 9"/>
    <w:basedOn w:val="TOC8"/>
    <w:semiHidden/>
    <w:rsid w:val="00C13C0A"/>
    <w:pPr>
      <w:ind w:left="1418" w:hanging="1418"/>
    </w:pPr>
  </w:style>
  <w:style w:type="paragraph" w:customStyle="1" w:styleId="EX">
    <w:name w:val="EX"/>
    <w:basedOn w:val="Normal"/>
    <w:rsid w:val="00C13C0A"/>
    <w:pPr>
      <w:keepLines/>
      <w:ind w:left="1702" w:hanging="1418"/>
    </w:pPr>
  </w:style>
  <w:style w:type="paragraph" w:customStyle="1" w:styleId="FP">
    <w:name w:val="FP"/>
    <w:basedOn w:val="Normal"/>
    <w:rsid w:val="00C13C0A"/>
    <w:pPr>
      <w:spacing w:after="0"/>
    </w:pPr>
  </w:style>
  <w:style w:type="paragraph" w:customStyle="1" w:styleId="LD">
    <w:name w:val="LD"/>
    <w:rsid w:val="00C13C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13C0A"/>
    <w:pPr>
      <w:spacing w:after="0"/>
    </w:pPr>
  </w:style>
  <w:style w:type="paragraph" w:customStyle="1" w:styleId="EW">
    <w:name w:val="EW"/>
    <w:basedOn w:val="EX"/>
    <w:rsid w:val="00C13C0A"/>
    <w:pPr>
      <w:spacing w:after="0"/>
    </w:pPr>
  </w:style>
  <w:style w:type="paragraph" w:styleId="TOC6">
    <w:name w:val="toc 6"/>
    <w:basedOn w:val="TOC5"/>
    <w:next w:val="Normal"/>
    <w:semiHidden/>
    <w:rsid w:val="00C13C0A"/>
    <w:pPr>
      <w:ind w:left="1985" w:hanging="1985"/>
    </w:pPr>
  </w:style>
  <w:style w:type="paragraph" w:styleId="TOC7">
    <w:name w:val="toc 7"/>
    <w:basedOn w:val="TOC6"/>
    <w:next w:val="Normal"/>
    <w:semiHidden/>
    <w:rsid w:val="00C13C0A"/>
    <w:pPr>
      <w:ind w:left="2268" w:hanging="2268"/>
    </w:pPr>
  </w:style>
  <w:style w:type="paragraph" w:styleId="ListBullet2">
    <w:name w:val="List Bullet 2"/>
    <w:basedOn w:val="ListBullet"/>
    <w:semiHidden/>
    <w:rsid w:val="00C13C0A"/>
    <w:pPr>
      <w:ind w:left="851"/>
    </w:pPr>
  </w:style>
  <w:style w:type="paragraph" w:styleId="ListBullet3">
    <w:name w:val="List Bullet 3"/>
    <w:basedOn w:val="ListBullet2"/>
    <w:semiHidden/>
    <w:rsid w:val="00C13C0A"/>
    <w:pPr>
      <w:ind w:left="1135"/>
    </w:pPr>
  </w:style>
  <w:style w:type="paragraph" w:styleId="ListNumber">
    <w:name w:val="List Number"/>
    <w:basedOn w:val="List"/>
    <w:semiHidden/>
    <w:rsid w:val="00C13C0A"/>
  </w:style>
  <w:style w:type="paragraph" w:customStyle="1" w:styleId="EQ">
    <w:name w:val="EQ"/>
    <w:basedOn w:val="Normal"/>
    <w:next w:val="Normal"/>
    <w:rsid w:val="00C13C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3C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3C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C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13C0A"/>
    <w:pPr>
      <w:jc w:val="right"/>
    </w:pPr>
  </w:style>
  <w:style w:type="paragraph" w:customStyle="1" w:styleId="H6">
    <w:name w:val="H6"/>
    <w:basedOn w:val="Heading5"/>
    <w:next w:val="Normal"/>
    <w:rsid w:val="00C13C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3C0A"/>
    <w:pPr>
      <w:ind w:left="851" w:hanging="851"/>
    </w:pPr>
  </w:style>
  <w:style w:type="paragraph" w:customStyle="1" w:styleId="TAL">
    <w:name w:val="TAL"/>
    <w:basedOn w:val="Normal"/>
    <w:rsid w:val="00C13C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3C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13C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13C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13C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13C0A"/>
    <w:pPr>
      <w:framePr w:wrap="notBeside" w:y="16161"/>
    </w:pPr>
  </w:style>
  <w:style w:type="character" w:customStyle="1" w:styleId="ZGSM">
    <w:name w:val="ZGSM"/>
    <w:rsid w:val="00C13C0A"/>
  </w:style>
  <w:style w:type="paragraph" w:styleId="List2">
    <w:name w:val="List 2"/>
    <w:basedOn w:val="List"/>
    <w:semiHidden/>
    <w:rsid w:val="00C13C0A"/>
    <w:pPr>
      <w:ind w:left="851"/>
    </w:pPr>
  </w:style>
  <w:style w:type="paragraph" w:customStyle="1" w:styleId="ZG">
    <w:name w:val="ZG"/>
    <w:rsid w:val="00C13C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13C0A"/>
    <w:pPr>
      <w:ind w:left="1135"/>
    </w:pPr>
  </w:style>
  <w:style w:type="paragraph" w:styleId="List4">
    <w:name w:val="List 4"/>
    <w:basedOn w:val="List3"/>
    <w:semiHidden/>
    <w:rsid w:val="00C13C0A"/>
    <w:pPr>
      <w:ind w:left="1418"/>
    </w:pPr>
  </w:style>
  <w:style w:type="paragraph" w:styleId="List5">
    <w:name w:val="List 5"/>
    <w:basedOn w:val="List4"/>
    <w:semiHidden/>
    <w:rsid w:val="00C13C0A"/>
    <w:pPr>
      <w:ind w:left="1702"/>
    </w:pPr>
  </w:style>
  <w:style w:type="paragraph" w:customStyle="1" w:styleId="EditorsNote">
    <w:name w:val="Editor's Note"/>
    <w:basedOn w:val="NO"/>
    <w:rsid w:val="00C13C0A"/>
    <w:rPr>
      <w:color w:val="FF0000"/>
    </w:rPr>
  </w:style>
  <w:style w:type="paragraph" w:styleId="List">
    <w:name w:val="List"/>
    <w:basedOn w:val="Normal"/>
    <w:semiHidden/>
    <w:rsid w:val="00C13C0A"/>
    <w:pPr>
      <w:ind w:left="568" w:hanging="284"/>
    </w:pPr>
  </w:style>
  <w:style w:type="paragraph" w:styleId="ListBullet">
    <w:name w:val="List Bullet"/>
    <w:basedOn w:val="List"/>
    <w:semiHidden/>
    <w:rsid w:val="00C13C0A"/>
  </w:style>
  <w:style w:type="paragraph" w:styleId="ListBullet4">
    <w:name w:val="List Bullet 4"/>
    <w:basedOn w:val="ListBullet3"/>
    <w:semiHidden/>
    <w:rsid w:val="00C13C0A"/>
    <w:pPr>
      <w:ind w:left="1418"/>
    </w:pPr>
  </w:style>
  <w:style w:type="paragraph" w:styleId="ListBullet5">
    <w:name w:val="List Bullet 5"/>
    <w:basedOn w:val="ListBullet4"/>
    <w:semiHidden/>
    <w:rsid w:val="00C13C0A"/>
    <w:pPr>
      <w:ind w:left="1702"/>
    </w:pPr>
  </w:style>
  <w:style w:type="paragraph" w:customStyle="1" w:styleId="B2">
    <w:name w:val="B2"/>
    <w:basedOn w:val="List2"/>
    <w:rsid w:val="00C13C0A"/>
  </w:style>
  <w:style w:type="paragraph" w:customStyle="1" w:styleId="B3">
    <w:name w:val="B3"/>
    <w:basedOn w:val="List3"/>
    <w:rsid w:val="00C13C0A"/>
  </w:style>
  <w:style w:type="paragraph" w:customStyle="1" w:styleId="B4">
    <w:name w:val="B4"/>
    <w:basedOn w:val="List4"/>
    <w:rsid w:val="00C13C0A"/>
  </w:style>
  <w:style w:type="paragraph" w:customStyle="1" w:styleId="B5">
    <w:name w:val="B5"/>
    <w:basedOn w:val="List5"/>
    <w:rsid w:val="00C13C0A"/>
  </w:style>
  <w:style w:type="paragraph" w:customStyle="1" w:styleId="ZTD">
    <w:name w:val="ZTD"/>
    <w:basedOn w:val="ZB"/>
    <w:rsid w:val="00C13C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F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0F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F6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2023-08-03T14:04:00Z</dcterms:created>
  <dcterms:modified xsi:type="dcterms:W3CDTF">2023-08-04T16:56:00Z</dcterms:modified>
</cp:coreProperties>
</file>