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R2-2302654</w:t>
        </w:r>
      </w:fldSimple>
    </w:p>
    <w:p w14:paraId="7CB45193" w14:textId="77777777" w:rsidR="001E41F3" w:rsidRDefault="004E51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5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51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5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5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04EC38" w:rsidR="00F25D98" w:rsidRDefault="004C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0DAF25" w:rsidR="00F25D98" w:rsidRDefault="004C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5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38.300 related to Section Scheduling and Timing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5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5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5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5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4D5A5" w:rsidR="001E41F3" w:rsidRDefault="004C2F86" w:rsidP="004C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Change the Fig. 16.14.2.1-1 from bitmap format to editable format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536E1" w:rsidR="001E41F3" w:rsidRDefault="004C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format for the Fig. 16.14.2.1-1</w:t>
            </w:r>
            <w:r w:rsidR="0060637C">
              <w:rPr>
                <w:noProof/>
              </w:rPr>
              <w:t xml:space="preserve"> and </w:t>
            </w:r>
            <w:r w:rsidR="00434E01">
              <w:rPr>
                <w:noProof/>
              </w:rPr>
              <w:t>new symbols for UE and GW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296ED" w:rsidR="001E41F3" w:rsidRDefault="004C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issue of the figure in the future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D4363" w:rsidR="001E41F3" w:rsidRDefault="004C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D1BC2" w:rsidR="001E41F3" w:rsidRDefault="004C2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EFEF0" w:rsidR="001E41F3" w:rsidRDefault="004C2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70C16" w:rsidR="001E41F3" w:rsidRDefault="004C2F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D9959" w14:textId="77777777" w:rsidR="004C2F86" w:rsidRPr="003E3DAD" w:rsidRDefault="004C2F86" w:rsidP="004C2F86">
      <w:pPr>
        <w:pStyle w:val="Heading4"/>
      </w:pPr>
      <w:bookmarkStart w:id="2" w:name="_Toc124536341"/>
      <w:r w:rsidRPr="003E3DAD">
        <w:lastRenderedPageBreak/>
        <w:t>16.14.2.1</w:t>
      </w:r>
      <w:r w:rsidRPr="003E3DAD">
        <w:tab/>
        <w:t>Scheduling and Timing</w:t>
      </w:r>
      <w:bookmarkEnd w:id="2"/>
    </w:p>
    <w:p w14:paraId="5AB0D9B3" w14:textId="77777777" w:rsidR="004C2F86" w:rsidRPr="003E3DAD" w:rsidRDefault="004C2F86" w:rsidP="004C2F86">
      <w:pPr>
        <w:rPr>
          <w:lang w:eastAsia="ar-SA"/>
        </w:rPr>
      </w:pPr>
      <w:r w:rsidRPr="003E3DAD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rPr>
          <w:vertAlign w:val="subscript"/>
        </w:rPr>
        <w:t xml:space="preserve"> </w:t>
      </w:r>
      <w:r w:rsidRPr="003E3DA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E3DAD">
        <w:t xml:space="preserve"> illustrated in Figure 16.14.2.1-1:</w:t>
      </w:r>
    </w:p>
    <w:p w14:paraId="4D9C9738" w14:textId="77777777" w:rsidR="004C2F86" w:rsidRPr="003E3DAD" w:rsidRDefault="004C2F86" w:rsidP="004C2F86">
      <w:pPr>
        <w:pStyle w:val="B1"/>
      </w:pPr>
      <w:r w:rsidRPr="003E3DAD">
        <w:t>-</w:t>
      </w:r>
      <w:r w:rsidRPr="003E3DAD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3E3DAD">
        <w:t xml:space="preserve"> is a configured offset that corresponds to the RTT between the Reference Point (RP) and the NTN payload.</w:t>
      </w:r>
    </w:p>
    <w:p w14:paraId="0B622E77" w14:textId="77777777" w:rsidR="004C2F86" w:rsidRPr="003E3DAD" w:rsidRDefault="004C2F86" w:rsidP="004C2F86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E3DAD">
        <w:t xml:space="preserve"> is a configured scheduling offset that need to be larger or equal to the sum of the service link RTT and the Common TA.</w:t>
      </w:r>
    </w:p>
    <w:p w14:paraId="509D4D04" w14:textId="4F89B1E9" w:rsidR="004C2F86" w:rsidRDefault="004C2F86" w:rsidP="004C2F86">
      <w:pPr>
        <w:pStyle w:val="B1"/>
      </w:pPr>
      <w:r w:rsidRPr="003E3DAD">
        <w:t>-</w:t>
      </w:r>
      <w:r w:rsidRPr="003E3DA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3E3DAD">
        <w:t>is a configured offset that need to be larger or equal to the RTT between the RP and the gNB.</w:t>
      </w:r>
    </w:p>
    <w:p w14:paraId="707B13E1" w14:textId="77777777" w:rsidR="001A7448" w:rsidRDefault="001A7448" w:rsidP="004C2F86">
      <w:pPr>
        <w:pStyle w:val="B1"/>
      </w:pPr>
    </w:p>
    <w:p w14:paraId="3DA07EBA" w14:textId="3704DDDD" w:rsidR="004C2F86" w:rsidRDefault="004C2F86" w:rsidP="004C2F86">
      <w:pPr>
        <w:pStyle w:val="TH"/>
      </w:pPr>
      <w:r w:rsidRPr="004C2F86">
        <w:rPr>
          <w:rFonts w:ascii="Times New Roman" w:hAnsi="Times New Roman"/>
          <w:b w:val="0"/>
        </w:rPr>
        <w:t>===================================== CHANGE BEGIN==================================</w:t>
      </w:r>
    </w:p>
    <w:p w14:paraId="50C03CED" w14:textId="7E0D0F4F" w:rsidR="004C2F86" w:rsidRPr="003E3DAD" w:rsidRDefault="00EE776C" w:rsidP="004C2F86">
      <w:pPr>
        <w:pStyle w:val="TH"/>
      </w:pPr>
      <w:r>
        <w:object w:dxaOrig="9810" w:dyaOrig="6420" w14:anchorId="07F5F2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35pt;height:281.35pt" o:ole="">
            <v:imagedata r:id="rId12" o:title=""/>
          </v:shape>
          <o:OLEObject Type="Embed" ProgID="Visio.Drawing.15" ShapeID="_x0000_i1025" DrawAspect="Content" ObjectID="_1742127234" r:id="rId13"/>
        </w:object>
      </w:r>
    </w:p>
    <w:p w14:paraId="512A6B1A" w14:textId="77777777" w:rsidR="004C2F86" w:rsidRPr="003E3DAD" w:rsidRDefault="004C2F86" w:rsidP="004C2F86">
      <w:pPr>
        <w:pStyle w:val="TF"/>
      </w:pPr>
      <w:r w:rsidRPr="003E3DAD">
        <w:t>Figure 16.14.2.1-1: Illustration of timing relationship</w:t>
      </w:r>
    </w:p>
    <w:p w14:paraId="68C9CD36" w14:textId="4DB1384E" w:rsidR="001E41F3" w:rsidRDefault="004C2F86">
      <w:pPr>
        <w:rPr>
          <w:noProof/>
        </w:rPr>
      </w:pPr>
      <w:r w:rsidRPr="004C2F86">
        <w:rPr>
          <w:noProof/>
        </w:rPr>
        <w:t>================================= END OF CHANGES ==================================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A8FF1" w14:textId="77777777" w:rsidR="0045690E" w:rsidRDefault="0045690E">
      <w:r>
        <w:separator/>
      </w:r>
    </w:p>
  </w:endnote>
  <w:endnote w:type="continuationSeparator" w:id="0">
    <w:p w14:paraId="0247C8B5" w14:textId="77777777" w:rsidR="0045690E" w:rsidRDefault="0045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E10EB" w14:textId="77777777" w:rsidR="0045690E" w:rsidRDefault="0045690E">
      <w:r>
        <w:separator/>
      </w:r>
    </w:p>
  </w:footnote>
  <w:footnote w:type="continuationSeparator" w:id="0">
    <w:p w14:paraId="66153A68" w14:textId="77777777" w:rsidR="0045690E" w:rsidRDefault="00456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44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E01"/>
    <w:rsid w:val="0045690E"/>
    <w:rsid w:val="004B75B7"/>
    <w:rsid w:val="004C2F86"/>
    <w:rsid w:val="004E515F"/>
    <w:rsid w:val="0051580D"/>
    <w:rsid w:val="00547111"/>
    <w:rsid w:val="00592D74"/>
    <w:rsid w:val="005E2C44"/>
    <w:rsid w:val="0060637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981"/>
    <w:rsid w:val="00EC4C13"/>
    <w:rsid w:val="00EE776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C2F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2F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2F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3D7A4-F6E3-414E-87B1-241F83D9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524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Ronteix-Jacquet Flavien</cp:lastModifiedBy>
  <cp:revision>10</cp:revision>
  <cp:lastPrinted>1899-12-31T23:00:00Z</cp:lastPrinted>
  <dcterms:created xsi:type="dcterms:W3CDTF">2020-02-03T08:32:00Z</dcterms:created>
  <dcterms:modified xsi:type="dcterms:W3CDTF">2023-04-04T13:18:00Z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R2-2302654</vt:lpwstr>
  </property>
  <property fmtid="{D5CDD505-2E9C-101B-9397-08002B2CF9AE}" pid="10" name="Spec#">
    <vt:lpwstr>38.300</vt:lpwstr>
  </property>
  <property fmtid="{D5CDD505-2E9C-101B-9397-08002B2CF9AE}" pid="11" name="Cr#">
    <vt:lpwstr>0630</vt:lpwstr>
  </property>
  <property fmtid="{D5CDD505-2E9C-101B-9397-08002B2CF9AE}" pid="12" name="Revision">
    <vt:lpwstr>1</vt:lpwstr>
  </property>
  <property fmtid="{D5CDD505-2E9C-101B-9397-08002B2CF9AE}" pid="13" name="Version">
    <vt:lpwstr>17.4.0</vt:lpwstr>
  </property>
  <property fmtid="{D5CDD505-2E9C-101B-9397-08002B2CF9AE}" pid="14" name="CrTitle">
    <vt:lpwstr>Corrections to 38.300 related to Section Scheduling and Timing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