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93AEF" w14:textId="64104866" w:rsidR="00C56D74" w:rsidRPr="007925C6" w:rsidRDefault="00C56D74" w:rsidP="00C56D74">
      <w:pPr>
        <w:pStyle w:val="CH"/>
        <w:rPr>
          <w:lang w:val="en-US"/>
        </w:rPr>
      </w:pPr>
      <w:bookmarkStart w:id="0" w:name="historyclause"/>
      <w:r w:rsidRPr="007925C6">
        <w:rPr>
          <w:lang w:val="en-US"/>
        </w:rPr>
        <w:t>3GPP TSG-RAN WG2 Meeting #</w:t>
      </w:r>
      <w:r w:rsidR="00B741ED" w:rsidRPr="007925C6">
        <w:rPr>
          <w:lang w:val="en-US"/>
        </w:rPr>
        <w:t>1</w:t>
      </w:r>
      <w:r w:rsidR="009E75AA">
        <w:rPr>
          <w:lang w:val="en-US"/>
        </w:rPr>
        <w:t>2</w:t>
      </w:r>
      <w:r w:rsidR="00E64DBF">
        <w:rPr>
          <w:lang w:val="en-US"/>
        </w:rPr>
        <w:t>1</w:t>
      </w:r>
      <w:r w:rsidRPr="007925C6">
        <w:rPr>
          <w:lang w:val="en-US"/>
        </w:rPr>
        <w:tab/>
      </w:r>
      <w:r w:rsidRPr="007925C6">
        <w:rPr>
          <w:lang w:val="en-US"/>
        </w:rPr>
        <w:tab/>
      </w:r>
      <w:r w:rsidR="00256BDF" w:rsidRPr="00256BDF">
        <w:rPr>
          <w:lang w:val="en-US"/>
        </w:rPr>
        <w:t>R2-2300716</w:t>
      </w:r>
    </w:p>
    <w:p w14:paraId="1DE6994D" w14:textId="68B01002" w:rsidR="00C56D74" w:rsidRPr="007925C6" w:rsidRDefault="00E64DBF" w:rsidP="00C56D74">
      <w:pPr>
        <w:pStyle w:val="CH"/>
        <w:tabs>
          <w:tab w:val="clear" w:pos="7920"/>
        </w:tabs>
        <w:rPr>
          <w:b w:val="0"/>
          <w:lang w:val="en-US"/>
        </w:rPr>
      </w:pPr>
      <w:r>
        <w:t>Athens, Greece, February-</w:t>
      </w:r>
      <w:proofErr w:type="gramStart"/>
      <w:r>
        <w:t>March,</w:t>
      </w:r>
      <w:proofErr w:type="gramEnd"/>
      <w:r>
        <w:t xml:space="preserve"> 2022</w:t>
      </w:r>
    </w:p>
    <w:p w14:paraId="3293D479" w14:textId="77777777" w:rsidR="00C56D74" w:rsidRPr="007925C6" w:rsidRDefault="00C56D74" w:rsidP="00C56D74">
      <w:pPr>
        <w:tabs>
          <w:tab w:val="left" w:pos="2160"/>
        </w:tabs>
        <w:rPr>
          <w:rFonts w:ascii="Arial" w:hAnsi="Arial" w:cs="Arial"/>
          <w:b/>
          <w:lang w:val="en-US"/>
        </w:rPr>
      </w:pPr>
    </w:p>
    <w:p w14:paraId="6C4AF3F4" w14:textId="349722CE" w:rsidR="00C56D74" w:rsidRPr="007925C6" w:rsidRDefault="00C56D74" w:rsidP="00C56D74">
      <w:pPr>
        <w:pStyle w:val="CH"/>
        <w:rPr>
          <w:b w:val="0"/>
          <w:lang w:val="en-US"/>
        </w:rPr>
      </w:pPr>
      <w:r w:rsidRPr="007925C6">
        <w:rPr>
          <w:lang w:val="en-US"/>
        </w:rPr>
        <w:t>Agenda item:</w:t>
      </w:r>
      <w:r w:rsidRPr="007925C6">
        <w:rPr>
          <w:lang w:val="en-US"/>
        </w:rPr>
        <w:tab/>
      </w:r>
      <w:r w:rsidR="00630584" w:rsidRPr="00630584">
        <w:rPr>
          <w:lang w:val="en-US"/>
        </w:rPr>
        <w:t>8.13.3</w:t>
      </w:r>
    </w:p>
    <w:p w14:paraId="127DDB38" w14:textId="77777777" w:rsidR="00C56D74" w:rsidRPr="007925C6" w:rsidRDefault="00C56D74" w:rsidP="00C56D74">
      <w:pPr>
        <w:pStyle w:val="CH"/>
        <w:rPr>
          <w:b w:val="0"/>
          <w:lang w:val="en-US" w:eastAsia="zh-CN"/>
        </w:rPr>
      </w:pPr>
      <w:r w:rsidRPr="007925C6">
        <w:rPr>
          <w:lang w:val="en-US"/>
        </w:rPr>
        <w:t>Source:</w:t>
      </w:r>
      <w:r w:rsidRPr="007925C6">
        <w:rPr>
          <w:lang w:val="en-US"/>
        </w:rPr>
        <w:tab/>
        <w:t>Apple</w:t>
      </w:r>
    </w:p>
    <w:p w14:paraId="014FA553" w14:textId="7E273EFB" w:rsidR="00C56D74" w:rsidRPr="007925C6" w:rsidRDefault="00C56D74" w:rsidP="00C56D74">
      <w:pPr>
        <w:pStyle w:val="CH"/>
        <w:ind w:left="2260" w:hanging="2260"/>
        <w:rPr>
          <w:lang w:val="en-US" w:eastAsia="zh-CN"/>
        </w:rPr>
      </w:pPr>
      <w:r w:rsidRPr="007925C6">
        <w:rPr>
          <w:lang w:val="en-US"/>
        </w:rPr>
        <w:t>Title:</w:t>
      </w:r>
      <w:r w:rsidRPr="007925C6">
        <w:rPr>
          <w:lang w:val="en-US"/>
        </w:rPr>
        <w:tab/>
      </w:r>
      <w:r w:rsidR="00630584">
        <w:rPr>
          <w:lang w:val="en-US"/>
        </w:rPr>
        <w:t>On MDT override protection</w:t>
      </w:r>
    </w:p>
    <w:p w14:paraId="67861A8C" w14:textId="77777777" w:rsidR="00C56D74" w:rsidRPr="007925C6" w:rsidRDefault="00C56D74" w:rsidP="00C56D74">
      <w:pPr>
        <w:pStyle w:val="CH"/>
        <w:rPr>
          <w:lang w:val="en-US"/>
        </w:rPr>
      </w:pPr>
      <w:r w:rsidRPr="007925C6">
        <w:rPr>
          <w:lang w:val="en-US"/>
        </w:rPr>
        <w:t>Document for:</w:t>
      </w:r>
      <w:r w:rsidRPr="007925C6">
        <w:rPr>
          <w:lang w:val="en-US"/>
        </w:rPr>
        <w:tab/>
        <w:t>Discussion and Decision</w:t>
      </w:r>
    </w:p>
    <w:p w14:paraId="7B661F3C" w14:textId="77777777" w:rsidR="00C56D74" w:rsidRPr="007925C6" w:rsidRDefault="00C56D74" w:rsidP="00D309CC">
      <w:pPr>
        <w:pStyle w:val="B3"/>
        <w:rPr>
          <w:lang w:val="en-US"/>
        </w:rPr>
      </w:pPr>
    </w:p>
    <w:p w14:paraId="0273524A" w14:textId="77777777" w:rsidR="008E7986" w:rsidRPr="007925C6" w:rsidRDefault="008E7986" w:rsidP="008E7986">
      <w:pPr>
        <w:pStyle w:val="Heading1"/>
        <w:rPr>
          <w:lang w:val="en-US"/>
        </w:rPr>
      </w:pPr>
      <w:r w:rsidRPr="007925C6">
        <w:rPr>
          <w:lang w:val="en-US"/>
        </w:rPr>
        <w:t>1</w:t>
      </w:r>
      <w:r w:rsidRPr="007925C6">
        <w:rPr>
          <w:lang w:val="en-US"/>
        </w:rPr>
        <w:tab/>
        <w:t xml:space="preserve">Introduction </w:t>
      </w:r>
    </w:p>
    <w:p w14:paraId="2FED84EA" w14:textId="796E0E3F" w:rsidR="00055C4A" w:rsidRPr="00FF0530" w:rsidRDefault="007371DC" w:rsidP="00FF0530">
      <w:pPr>
        <w:rPr>
          <w:lang w:eastAsia="zh-CN"/>
        </w:rPr>
      </w:pPr>
      <w:r>
        <w:rPr>
          <w:lang w:eastAsia="zh-CN"/>
        </w:rPr>
        <w:t>In this contribution we provide our views on the issue of MDT override protection</w:t>
      </w:r>
      <w:r w:rsidR="00677261">
        <w:rPr>
          <w:lang w:eastAsia="zh-CN"/>
        </w:rPr>
        <w:t xml:space="preserve"> (from NR to LTE, as the only agreed scenario to support in Rel-18)</w:t>
      </w:r>
      <w:r>
        <w:rPr>
          <w:lang w:eastAsia="zh-CN"/>
        </w:rPr>
        <w:t xml:space="preserve">. </w:t>
      </w:r>
    </w:p>
    <w:p w14:paraId="157B3C8C" w14:textId="43B93EAE" w:rsidR="000E0B50" w:rsidRPr="007925C6" w:rsidRDefault="008E7986" w:rsidP="00A3449C">
      <w:pPr>
        <w:pStyle w:val="Heading1"/>
        <w:rPr>
          <w:lang w:val="en-US"/>
        </w:rPr>
      </w:pPr>
      <w:r w:rsidRPr="007925C6">
        <w:rPr>
          <w:lang w:val="en-US"/>
        </w:rPr>
        <w:t>2</w:t>
      </w:r>
      <w:r w:rsidR="00004B93" w:rsidRPr="007925C6">
        <w:rPr>
          <w:lang w:val="en-US"/>
        </w:rPr>
        <w:t xml:space="preserve">  </w:t>
      </w:r>
      <w:r w:rsidR="00476CE3" w:rsidRPr="007925C6">
        <w:rPr>
          <w:lang w:val="en-US"/>
        </w:rPr>
        <w:t xml:space="preserve"> </w:t>
      </w:r>
      <w:r w:rsidR="004F2C96" w:rsidRPr="007925C6">
        <w:rPr>
          <w:lang w:val="en-US"/>
        </w:rPr>
        <w:tab/>
      </w:r>
      <w:r w:rsidR="009575A3" w:rsidRPr="007925C6">
        <w:rPr>
          <w:lang w:val="en-US"/>
        </w:rPr>
        <w:t>Discussion</w:t>
      </w:r>
    </w:p>
    <w:p w14:paraId="66CAE355" w14:textId="15A683FE" w:rsidR="003C7F37" w:rsidRDefault="005648FD" w:rsidP="009E75AA">
      <w:r>
        <w:t>In the RAN2#119-bis meeting three solutions for MDT override protection have been brought up [2], specifically:</w:t>
      </w:r>
    </w:p>
    <w:p w14:paraId="10685648" w14:textId="5FFE4D92" w:rsidR="005648FD" w:rsidRPr="005648FD" w:rsidRDefault="005648FD" w:rsidP="005648FD">
      <w:pPr>
        <w:pStyle w:val="ListParagraph"/>
        <w:numPr>
          <w:ilvl w:val="0"/>
          <w:numId w:val="15"/>
        </w:numPr>
        <w:rPr>
          <w:i/>
          <w:iCs/>
        </w:rPr>
      </w:pPr>
      <w:r w:rsidRPr="005648FD">
        <w:rPr>
          <w:i/>
          <w:iCs/>
        </w:rPr>
        <w:t>Override protection by simultaneous LTE and NR configuration</w:t>
      </w:r>
    </w:p>
    <w:p w14:paraId="39F2BC58" w14:textId="1118458F" w:rsidR="005648FD" w:rsidRPr="005648FD" w:rsidRDefault="005648FD" w:rsidP="005648FD">
      <w:pPr>
        <w:pStyle w:val="ListParagraph"/>
        <w:numPr>
          <w:ilvl w:val="0"/>
          <w:numId w:val="15"/>
        </w:numPr>
        <w:rPr>
          <w:i/>
          <w:iCs/>
        </w:rPr>
      </w:pPr>
      <w:r w:rsidRPr="005648FD">
        <w:rPr>
          <w:i/>
          <w:iCs/>
          <w:lang w:val="en-US"/>
        </w:rPr>
        <w:t>Override protection by cross-RAT signaling but no cross-RAT reporting of LTE logged MDT report</w:t>
      </w:r>
    </w:p>
    <w:p w14:paraId="6B312D07" w14:textId="0B0B6A1D" w:rsidR="005648FD" w:rsidRPr="005648FD" w:rsidRDefault="005648FD" w:rsidP="005648FD">
      <w:pPr>
        <w:pStyle w:val="ListParagraph"/>
        <w:numPr>
          <w:ilvl w:val="0"/>
          <w:numId w:val="15"/>
        </w:numPr>
        <w:rPr>
          <w:i/>
          <w:iCs/>
        </w:rPr>
      </w:pPr>
      <w:r w:rsidRPr="005648FD">
        <w:rPr>
          <w:i/>
          <w:iCs/>
          <w:lang w:val="en-US"/>
        </w:rPr>
        <w:t>Override protection by cross-RAT reporting of LTE logged MDT report</w:t>
      </w:r>
    </w:p>
    <w:p w14:paraId="4FF29DF8" w14:textId="4CCDA233" w:rsidR="005648FD" w:rsidRDefault="005648FD" w:rsidP="005648FD">
      <w:r>
        <w:t xml:space="preserve">In the analysis below, we first argue that solution 3 is the worst option among the 3, and therefore shall be ruled out. We then proceed to the analysis of pros and cons of solutions 1 and 2, which may be considered further. </w:t>
      </w:r>
    </w:p>
    <w:p w14:paraId="07D46F60" w14:textId="52D253A1" w:rsidR="005648FD" w:rsidRDefault="005648FD" w:rsidP="005648FD">
      <w:r>
        <w:t>According to [2], solution 3 works as follows:</w:t>
      </w:r>
    </w:p>
    <w:p w14:paraId="435BF758" w14:textId="77777777" w:rsidR="005648FD" w:rsidRPr="005648FD" w:rsidRDefault="005648FD" w:rsidP="005648FD">
      <w:pPr>
        <w:numPr>
          <w:ilvl w:val="0"/>
          <w:numId w:val="17"/>
        </w:numPr>
        <w:rPr>
          <w:i/>
          <w:iCs/>
          <w:lang w:val="en-US"/>
        </w:rPr>
      </w:pPr>
      <w:r w:rsidRPr="005648FD">
        <w:rPr>
          <w:i/>
          <w:iCs/>
          <w:lang w:val="en-US"/>
        </w:rPr>
        <w:t xml:space="preserve">A UE capable of sending cross-RAT report can indicate that it is capable of indicating if UE is previously configured with logged MDT configuration or it has </w:t>
      </w:r>
      <w:r w:rsidRPr="005648FD">
        <w:rPr>
          <w:i/>
          <w:iCs/>
        </w:rPr>
        <w:t xml:space="preserve">unretrieved </w:t>
      </w:r>
      <w:r w:rsidRPr="005648FD">
        <w:rPr>
          <w:i/>
          <w:iCs/>
          <w:lang w:val="en-US"/>
        </w:rPr>
        <w:t xml:space="preserve">logged MDT </w:t>
      </w:r>
      <w:proofErr w:type="gramStart"/>
      <w:r w:rsidRPr="005648FD">
        <w:rPr>
          <w:i/>
          <w:iCs/>
          <w:lang w:val="en-US"/>
        </w:rPr>
        <w:t>data</w:t>
      </w:r>
      <w:proofErr w:type="gramEnd"/>
      <w:r w:rsidRPr="005648FD">
        <w:rPr>
          <w:i/>
          <w:iCs/>
          <w:lang w:val="en-US"/>
        </w:rPr>
        <w:t xml:space="preserve"> </w:t>
      </w:r>
    </w:p>
    <w:p w14:paraId="3A2CB7FF" w14:textId="77777777" w:rsidR="005648FD" w:rsidRPr="005648FD" w:rsidRDefault="005648FD" w:rsidP="005648FD">
      <w:pPr>
        <w:numPr>
          <w:ilvl w:val="0"/>
          <w:numId w:val="17"/>
        </w:numPr>
        <w:rPr>
          <w:i/>
          <w:iCs/>
          <w:lang w:val="en-US"/>
        </w:rPr>
      </w:pPr>
      <w:r w:rsidRPr="005648FD">
        <w:rPr>
          <w:i/>
          <w:iCs/>
          <w:lang w:val="en-US"/>
        </w:rPr>
        <w:t>UE can additionally indicate if it supports cross-RAT reporting of LTE logged MDT from NR to LTE</w:t>
      </w:r>
    </w:p>
    <w:p w14:paraId="69DF18DC" w14:textId="016D2151" w:rsidR="005648FD" w:rsidRPr="005648FD" w:rsidRDefault="005648FD" w:rsidP="005648FD">
      <w:pPr>
        <w:pStyle w:val="ListParagraph"/>
        <w:numPr>
          <w:ilvl w:val="0"/>
          <w:numId w:val="17"/>
        </w:numPr>
        <w:rPr>
          <w:i/>
          <w:iCs/>
        </w:rPr>
      </w:pPr>
      <w:proofErr w:type="spellStart"/>
      <w:r w:rsidRPr="005648FD">
        <w:rPr>
          <w:i/>
          <w:iCs/>
          <w:lang w:val="en-US"/>
        </w:rPr>
        <w:t>gNB</w:t>
      </w:r>
      <w:proofErr w:type="spellEnd"/>
      <w:r w:rsidRPr="005648FD">
        <w:rPr>
          <w:i/>
          <w:iCs/>
          <w:lang w:val="en-US"/>
        </w:rPr>
        <w:t xml:space="preserve"> does not configure NR logged MDT until it extracts </w:t>
      </w:r>
      <w:r w:rsidRPr="005648FD">
        <w:rPr>
          <w:i/>
          <w:iCs/>
        </w:rPr>
        <w:t xml:space="preserve">unretrieved </w:t>
      </w:r>
      <w:r w:rsidRPr="005648FD">
        <w:rPr>
          <w:i/>
          <w:iCs/>
          <w:lang w:val="en-US"/>
        </w:rPr>
        <w:t xml:space="preserve">logged MDT and until logged MDT configuration remains valid  </w:t>
      </w:r>
    </w:p>
    <w:p w14:paraId="19DC1D95" w14:textId="3A64FB2C" w:rsidR="003023A4" w:rsidRPr="003023A4" w:rsidRDefault="003023A4" w:rsidP="003023A4">
      <w:pPr>
        <w:pStyle w:val="Heading2"/>
        <w:rPr>
          <w:lang w:val="en-US"/>
        </w:rPr>
      </w:pPr>
      <w:r w:rsidRPr="007925C6">
        <w:rPr>
          <w:lang w:val="en-US"/>
        </w:rPr>
        <w:t>2</w:t>
      </w:r>
      <w:r>
        <w:rPr>
          <w:lang w:val="en-US"/>
        </w:rPr>
        <w:t>.1</w:t>
      </w:r>
      <w:r w:rsidRPr="007925C6">
        <w:rPr>
          <w:lang w:val="en-US"/>
        </w:rPr>
        <w:t xml:space="preserve">   </w:t>
      </w:r>
      <w:r w:rsidRPr="007925C6">
        <w:rPr>
          <w:lang w:val="en-US"/>
        </w:rPr>
        <w:tab/>
      </w:r>
      <w:r>
        <w:rPr>
          <w:lang w:val="en-US"/>
        </w:rPr>
        <w:t>Solution 3</w:t>
      </w:r>
    </w:p>
    <w:p w14:paraId="52A3DE8A" w14:textId="31D029B0" w:rsidR="005648FD" w:rsidRDefault="00677261" w:rsidP="00677261">
      <w:r>
        <w:t xml:space="preserve">As was pointed out by many companies in [2], solution 2 is the most complex among the ones being discussed, as it requires not only cross-RAT signalling but also cross-RAT reporting. However, we further note that the steps outlined above describe only the air interface impacts (which are in RAN2 scope), however that description does not account for network impacts (which would be in RAN3 domain). As we show below, such network impacts are not negligible and add to solution 3 complexity. </w:t>
      </w:r>
    </w:p>
    <w:p w14:paraId="1A7E9247" w14:textId="0CF2565E" w:rsidR="00677261" w:rsidRPr="003023A4" w:rsidRDefault="00677261" w:rsidP="00677261">
      <w:pPr>
        <w:rPr>
          <w:b/>
          <w:bCs/>
        </w:rPr>
      </w:pPr>
      <w:r w:rsidRPr="003023A4">
        <w:rPr>
          <w:b/>
          <w:bCs/>
        </w:rPr>
        <w:t>Observation 1: solution 3 is the most complex, as it requires not only cross-RAT signalling but also cross-RAT reporting.</w:t>
      </w:r>
    </w:p>
    <w:p w14:paraId="2F18D351" w14:textId="7CDD972C" w:rsidR="00677261" w:rsidRPr="003023A4" w:rsidRDefault="00677261" w:rsidP="005648FD">
      <w:pPr>
        <w:rPr>
          <w:b/>
          <w:bCs/>
        </w:rPr>
      </w:pPr>
      <w:r w:rsidRPr="003023A4">
        <w:rPr>
          <w:b/>
          <w:bCs/>
        </w:rPr>
        <w:t xml:space="preserve">Observation </w:t>
      </w:r>
      <w:r w:rsidR="003023A4" w:rsidRPr="003023A4">
        <w:rPr>
          <w:b/>
          <w:bCs/>
        </w:rPr>
        <w:t>2</w:t>
      </w:r>
      <w:r w:rsidRPr="003023A4">
        <w:rPr>
          <w:b/>
          <w:bCs/>
        </w:rPr>
        <w:t>: furthermore, solution 3 description in [2] does not account for network impacts, which are not negligible and add to solution 3 complexity.</w:t>
      </w:r>
    </w:p>
    <w:p w14:paraId="1EB4DCC1" w14:textId="379C9E7B" w:rsidR="00677261" w:rsidRDefault="00677261" w:rsidP="005648FD">
      <w:r>
        <w:t xml:space="preserve">Once an LTE </w:t>
      </w:r>
      <w:proofErr w:type="spellStart"/>
      <w:r>
        <w:t>eNB</w:t>
      </w:r>
      <w:proofErr w:type="spellEnd"/>
      <w:r>
        <w:t xml:space="preserve"> has fetched the NR logged MDT, it would need to either send it to an NR </w:t>
      </w:r>
      <w:proofErr w:type="spellStart"/>
      <w:r>
        <w:t>gNB</w:t>
      </w:r>
      <w:proofErr w:type="spellEnd"/>
      <w:r>
        <w:t xml:space="preserve"> (for it to send the measurements to TCE or MME) or, alternatively, it can send them directly to TCE or AMF. The latter may appear simpler, however that is not necessarily the case, as LTE and NR networks may or may not use the same OAM and TCE.  Furthermore, in the case of signalling based MDT (where the results would go to AMF), it would have further 5GC impacts as the AMF may or may not be connected to the same TCE as the MME. Full analysis of such network and OAM impacts is beyond RAN2 scope and would require further analysis in RAN3 and SA5. </w:t>
      </w:r>
    </w:p>
    <w:p w14:paraId="0E78A7DB" w14:textId="249602FE" w:rsidR="00677261" w:rsidRPr="003023A4" w:rsidRDefault="00677261" w:rsidP="005648FD">
      <w:pPr>
        <w:rPr>
          <w:b/>
          <w:bCs/>
        </w:rPr>
      </w:pPr>
      <w:r w:rsidRPr="003023A4">
        <w:rPr>
          <w:b/>
          <w:bCs/>
        </w:rPr>
        <w:t xml:space="preserve">Observation </w:t>
      </w:r>
      <w:r w:rsidR="003023A4" w:rsidRPr="003023A4">
        <w:rPr>
          <w:b/>
          <w:bCs/>
        </w:rPr>
        <w:t>3</w:t>
      </w:r>
      <w:r w:rsidRPr="003023A4">
        <w:rPr>
          <w:b/>
          <w:bCs/>
        </w:rPr>
        <w:t>: full analysis of solution 3 network and OAM impacts is beyond RAN2 scope and would require further analysis in RAN3 and SA5.</w:t>
      </w:r>
    </w:p>
    <w:p w14:paraId="29FD8C49" w14:textId="4F2F2727" w:rsidR="003023A4" w:rsidRDefault="003023A4" w:rsidP="005648FD">
      <w:r>
        <w:lastRenderedPageBreak/>
        <w:t xml:space="preserve">One may think that such complexity may be justified by the advantages of solution 3, but we don’t think there are any. All the solutions on the table achieve the goal of protecting </w:t>
      </w:r>
      <w:r w:rsidR="00EC67DF">
        <w:t>signalling-based</w:t>
      </w:r>
      <w:r>
        <w:t xml:space="preserve"> MDT. The additional advantages of solution 3 could be that it allows, after retrieved the MDT measurements from a UE, to immediately configure it with management-based MDT. However, in management-based MDT, there is never a need to use a specific UE – if some UEs cannot be used for management-based MDT, the network can select a different one. Therefore, we concluded that there are in fact no advantages to solution 3, which could have justified its complexity. </w:t>
      </w:r>
    </w:p>
    <w:p w14:paraId="5A5DCD8B" w14:textId="3D9F22A3" w:rsidR="003023A4" w:rsidRPr="003023A4" w:rsidRDefault="003023A4" w:rsidP="003023A4">
      <w:pPr>
        <w:rPr>
          <w:b/>
          <w:bCs/>
        </w:rPr>
      </w:pPr>
      <w:r w:rsidRPr="003023A4">
        <w:rPr>
          <w:b/>
          <w:bCs/>
        </w:rPr>
        <w:t xml:space="preserve">Observation 4: there are in fact no advantages to solution 3, which could have justified its complexity. </w:t>
      </w:r>
    </w:p>
    <w:p w14:paraId="301BBB67" w14:textId="0E14B12E" w:rsidR="00677261" w:rsidRDefault="003023A4" w:rsidP="005648FD">
      <w:r>
        <w:t>With the above in mind</w:t>
      </w:r>
      <w:r w:rsidR="00677261">
        <w:t xml:space="preserve">, RAN2 can either rule out </w:t>
      </w:r>
      <w:r>
        <w:t>solution 3 (which is our preference) or ask RAN3 and SA5 to assess its complexity (which, in our view, would a waste of RAN3 and SA5 time).</w:t>
      </w:r>
    </w:p>
    <w:p w14:paraId="4ADDE410" w14:textId="49AAAD83" w:rsidR="003023A4" w:rsidRPr="003023A4" w:rsidRDefault="003023A4" w:rsidP="005648FD">
      <w:pPr>
        <w:rPr>
          <w:b/>
          <w:bCs/>
        </w:rPr>
      </w:pPr>
      <w:r w:rsidRPr="003023A4">
        <w:rPr>
          <w:b/>
          <w:bCs/>
        </w:rPr>
        <w:t>Proposal 1: RAN2 to either rule out solution 3 or ask RAN3 and SA5 to assess its complexity.</w:t>
      </w:r>
    </w:p>
    <w:p w14:paraId="00106B07" w14:textId="04D98EEE" w:rsidR="003023A4" w:rsidRPr="003023A4" w:rsidRDefault="003023A4" w:rsidP="003023A4">
      <w:pPr>
        <w:pStyle w:val="Heading2"/>
        <w:rPr>
          <w:lang w:val="en-US"/>
        </w:rPr>
      </w:pPr>
      <w:r w:rsidRPr="007925C6">
        <w:rPr>
          <w:lang w:val="en-US"/>
        </w:rPr>
        <w:t>2</w:t>
      </w:r>
      <w:r>
        <w:rPr>
          <w:lang w:val="en-US"/>
        </w:rPr>
        <w:t>.2</w:t>
      </w:r>
      <w:r w:rsidRPr="007925C6">
        <w:rPr>
          <w:lang w:val="en-US"/>
        </w:rPr>
        <w:t xml:space="preserve">   </w:t>
      </w:r>
      <w:r w:rsidRPr="007925C6">
        <w:rPr>
          <w:lang w:val="en-US"/>
        </w:rPr>
        <w:tab/>
      </w:r>
      <w:r>
        <w:rPr>
          <w:lang w:val="en-US"/>
        </w:rPr>
        <w:t>Solutions 1 and 2</w:t>
      </w:r>
    </w:p>
    <w:p w14:paraId="33CF467E" w14:textId="27AB614D" w:rsidR="003023A4" w:rsidRDefault="003023A4" w:rsidP="005648FD">
      <w:r>
        <w:t xml:space="preserve">As we’ve shown above, RAN2 should focus on selecting between solutions 1 and 2, which offer the best trade-offs between complexity and functionality. </w:t>
      </w:r>
    </w:p>
    <w:p w14:paraId="74C09F29" w14:textId="1514B908" w:rsidR="0028329E" w:rsidRDefault="0028329E" w:rsidP="005648FD">
      <w:r>
        <w:t xml:space="preserve">In terms of signalling impacts, solutions 1 and 2 are rather similar in complexity – both would require new capability signalling, but solution 2 would also require cross-RAT indication that it has been </w:t>
      </w:r>
      <w:r w:rsidRPr="0028329E">
        <w:t>previously configured with logged MDT configuration or it has unretrieved logged MDT data</w:t>
      </w:r>
      <w:r>
        <w:t xml:space="preserve">. While it is generally beneficial to avoid cross-RAT indications, in this </w:t>
      </w:r>
      <w:proofErr w:type="gramStart"/>
      <w:r>
        <w:t>particular case</w:t>
      </w:r>
      <w:proofErr w:type="gramEnd"/>
      <w:r>
        <w:t xml:space="preserve"> the burden on a UE is rather small. All that is needed is an indication (which would be internal to a UE) from NR MDT to LTE MDT. </w:t>
      </w:r>
    </w:p>
    <w:p w14:paraId="570B2B31" w14:textId="3AC0626F" w:rsidR="0028329E" w:rsidRPr="00EC67DF" w:rsidRDefault="0028329E" w:rsidP="005648FD">
      <w:pPr>
        <w:rPr>
          <w:b/>
          <w:bCs/>
        </w:rPr>
      </w:pPr>
      <w:r w:rsidRPr="00EC67DF">
        <w:rPr>
          <w:b/>
          <w:bCs/>
        </w:rPr>
        <w:t>Observation 5: in terms of signalling complexity, solutions 1 and 2 are rather similar, with small benefit to solution 1.</w:t>
      </w:r>
    </w:p>
    <w:p w14:paraId="018D22D5" w14:textId="226B82C5" w:rsidR="0028329E" w:rsidRDefault="0028329E" w:rsidP="005648FD">
      <w:r>
        <w:t xml:space="preserve">The main potential issue with solution 1 is UE memory, increasing which would negatively impact UE cost and complexity, which should be avoided. One potential way to mitigate the problem of UE memory impact is to agree that in such a case (when both NR and LTE MDT are configured), the overall UE memory requirements should not change. Specifically, as of now, </w:t>
      </w:r>
      <w:r w:rsidR="00EC67DF">
        <w:t xml:space="preserve">UE shall </w:t>
      </w:r>
      <w:r w:rsidR="00EC67DF" w:rsidRPr="00EC67DF">
        <w:t>support 64kB memory for log storage</w:t>
      </w:r>
      <w:r w:rsidR="00EC67DF">
        <w:t xml:space="preserve"> for logged MDT. A UE capable of cross-RAT MDT override protection shall support not more than 64kB memory for both LTE and NR logged MDT storage. </w:t>
      </w:r>
    </w:p>
    <w:p w14:paraId="0F34A392" w14:textId="702620FF" w:rsidR="0028329E" w:rsidRPr="00EC67DF" w:rsidRDefault="0028329E" w:rsidP="005648FD">
      <w:pPr>
        <w:rPr>
          <w:b/>
          <w:bCs/>
        </w:rPr>
      </w:pPr>
      <w:r w:rsidRPr="00EC67DF">
        <w:rPr>
          <w:b/>
          <w:bCs/>
        </w:rPr>
        <w:t>Proposal 2: to agree that solution 1 should not impose additional memory requirements on a UE.</w:t>
      </w:r>
    </w:p>
    <w:p w14:paraId="01CCDB57" w14:textId="197863CE" w:rsidR="0028329E" w:rsidRDefault="0028329E" w:rsidP="005648FD">
      <w:r>
        <w:t xml:space="preserve">If proposal 2 above is not agreeable, the only alternative would be to introduce yet another UE capability, so that an implementation can chose between supporting inter-RAT MDT override protection </w:t>
      </w:r>
      <w:r w:rsidR="00EC67DF">
        <w:t xml:space="preserve">with overall (for both LTE and NR) 64kB memory storage and a higher value (if agreed), which shall be optional. </w:t>
      </w:r>
    </w:p>
    <w:p w14:paraId="3A99A69C" w14:textId="467EE1F2" w:rsidR="00EC67DF" w:rsidRDefault="00EC67DF" w:rsidP="005648FD">
      <w:r>
        <w:t>As a side note, the benefit of such additional capability is not clear, as we doubt there would be many UE implementations that chose to do so.</w:t>
      </w:r>
    </w:p>
    <w:p w14:paraId="345075F9" w14:textId="34825B03" w:rsidR="0028329E" w:rsidRDefault="00EC67DF" w:rsidP="005648FD">
      <w:pPr>
        <w:rPr>
          <w:b/>
          <w:bCs/>
          <w:lang w:val="en-US"/>
        </w:rPr>
      </w:pPr>
      <w:r w:rsidRPr="00EC67DF">
        <w:rPr>
          <w:b/>
          <w:bCs/>
          <w:lang w:val="en-US"/>
        </w:rPr>
        <w:t xml:space="preserve">Proposal 3: if proposal 2 is not agreeable, additional UE memory increase (above 64kB for both LTE and NR MDT simultaneously) should be optional. </w:t>
      </w:r>
    </w:p>
    <w:p w14:paraId="07EA40A9" w14:textId="2F86E01C" w:rsidR="00EC67DF" w:rsidRPr="00EC67DF" w:rsidRDefault="00EC67DF" w:rsidP="005648FD">
      <w:pPr>
        <w:rPr>
          <w:lang w:val="en-US"/>
        </w:rPr>
      </w:pPr>
      <w:r>
        <w:rPr>
          <w:lang w:val="en-US"/>
        </w:rPr>
        <w:t xml:space="preserve">In summary, we suggest to </w:t>
      </w:r>
      <w:r w:rsidR="00A1287C">
        <w:rPr>
          <w:lang w:val="en-US"/>
        </w:rPr>
        <w:t>ruled out solution 3</w:t>
      </w:r>
      <w:r>
        <w:rPr>
          <w:lang w:val="en-US"/>
        </w:rPr>
        <w:t xml:space="preserve"> and continue discussing both solutions 1 and 2, with the agreement that solution 1 shall not require additional UE memory. </w:t>
      </w:r>
    </w:p>
    <w:p w14:paraId="17945289" w14:textId="376A305A" w:rsidR="00DB2642" w:rsidRPr="00E03458" w:rsidRDefault="008E7986" w:rsidP="00E03458">
      <w:pPr>
        <w:pStyle w:val="Heading1"/>
        <w:rPr>
          <w:lang w:val="en-US"/>
        </w:rPr>
      </w:pPr>
      <w:r w:rsidRPr="007925C6">
        <w:rPr>
          <w:lang w:val="en-US"/>
        </w:rPr>
        <w:t>3</w:t>
      </w:r>
      <w:r w:rsidRPr="007925C6">
        <w:rPr>
          <w:lang w:val="en-US"/>
        </w:rPr>
        <w:tab/>
        <w:t>Conclusions</w:t>
      </w:r>
      <w:r w:rsidR="00E04DD7" w:rsidRPr="007925C6">
        <w:rPr>
          <w:lang w:val="en-US"/>
        </w:rPr>
        <w:t xml:space="preserve"> and Proposals</w:t>
      </w:r>
    </w:p>
    <w:bookmarkEnd w:id="0"/>
    <w:p w14:paraId="32C301CE" w14:textId="77777777" w:rsidR="00515B3D" w:rsidRPr="003023A4" w:rsidRDefault="00515B3D" w:rsidP="00515B3D">
      <w:pPr>
        <w:rPr>
          <w:b/>
          <w:bCs/>
        </w:rPr>
      </w:pPr>
      <w:r w:rsidRPr="003023A4">
        <w:rPr>
          <w:b/>
          <w:bCs/>
        </w:rPr>
        <w:t>Observation 1: solution 3 is the most complex, as it requires not only cross-RAT signalling but also cross-RAT reporting.</w:t>
      </w:r>
    </w:p>
    <w:p w14:paraId="7E291539" w14:textId="3083CF5D" w:rsidR="00515B3D" w:rsidRDefault="00515B3D" w:rsidP="00515B3D">
      <w:pPr>
        <w:rPr>
          <w:b/>
          <w:bCs/>
        </w:rPr>
      </w:pPr>
      <w:r w:rsidRPr="003023A4">
        <w:rPr>
          <w:b/>
          <w:bCs/>
        </w:rPr>
        <w:t>Observation 2: furthermore, solution 3 description in [2] does not account for network impacts, which are not negligible and add to solution 3 complexity.</w:t>
      </w:r>
    </w:p>
    <w:p w14:paraId="1BD73537" w14:textId="77777777" w:rsidR="00515B3D" w:rsidRPr="003023A4" w:rsidRDefault="00515B3D" w:rsidP="00515B3D">
      <w:pPr>
        <w:rPr>
          <w:b/>
          <w:bCs/>
        </w:rPr>
      </w:pPr>
      <w:r w:rsidRPr="003023A4">
        <w:rPr>
          <w:b/>
          <w:bCs/>
        </w:rPr>
        <w:t>Observation 3: full analysis of solution 3 network and OAM impacts is beyond RAN2 scope and would require further analysis in RAN3 and SA5.</w:t>
      </w:r>
    </w:p>
    <w:p w14:paraId="5A22FB70" w14:textId="77777777" w:rsidR="00515B3D" w:rsidRPr="003023A4" w:rsidRDefault="00515B3D" w:rsidP="00515B3D">
      <w:pPr>
        <w:rPr>
          <w:b/>
          <w:bCs/>
        </w:rPr>
      </w:pPr>
      <w:r w:rsidRPr="003023A4">
        <w:rPr>
          <w:b/>
          <w:bCs/>
        </w:rPr>
        <w:t xml:space="preserve">Observation 4: there are in fact no advantages to solution 3, which could have justified its complexity. </w:t>
      </w:r>
    </w:p>
    <w:p w14:paraId="39944FC2" w14:textId="77777777" w:rsidR="00515B3D" w:rsidRPr="00EC67DF" w:rsidRDefault="00515B3D" w:rsidP="00515B3D">
      <w:pPr>
        <w:rPr>
          <w:b/>
          <w:bCs/>
        </w:rPr>
      </w:pPr>
      <w:r w:rsidRPr="00EC67DF">
        <w:rPr>
          <w:b/>
          <w:bCs/>
        </w:rPr>
        <w:t>Observation 5: in terms of signalling complexity, solutions 1 and 2 are rather similar, with small benefit to solution 1.</w:t>
      </w:r>
    </w:p>
    <w:p w14:paraId="557FEAD9" w14:textId="77777777" w:rsidR="00515B3D" w:rsidRPr="003023A4" w:rsidRDefault="00515B3D" w:rsidP="00515B3D">
      <w:pPr>
        <w:rPr>
          <w:b/>
          <w:bCs/>
        </w:rPr>
      </w:pPr>
      <w:r w:rsidRPr="003023A4">
        <w:rPr>
          <w:b/>
          <w:bCs/>
        </w:rPr>
        <w:lastRenderedPageBreak/>
        <w:t>Proposal 1: RAN2 to either rule out solution 3 or ask RAN3 and SA5 to assess its complexity.</w:t>
      </w:r>
    </w:p>
    <w:p w14:paraId="610532C8" w14:textId="77777777" w:rsidR="00515B3D" w:rsidRPr="00EC67DF" w:rsidRDefault="00515B3D" w:rsidP="00515B3D">
      <w:pPr>
        <w:rPr>
          <w:b/>
          <w:bCs/>
        </w:rPr>
      </w:pPr>
      <w:r w:rsidRPr="00EC67DF">
        <w:rPr>
          <w:b/>
          <w:bCs/>
        </w:rPr>
        <w:t>Proposal 2: to agree that solution 1 should not impose additional memory requirements on a UE.</w:t>
      </w:r>
    </w:p>
    <w:p w14:paraId="4BB6EEC3" w14:textId="7BCC90C2" w:rsidR="00515B3D" w:rsidRPr="00515B3D" w:rsidRDefault="00515B3D" w:rsidP="00515B3D">
      <w:pPr>
        <w:rPr>
          <w:b/>
          <w:bCs/>
          <w:lang w:val="en-US"/>
        </w:rPr>
      </w:pPr>
      <w:r w:rsidRPr="00EC67DF">
        <w:rPr>
          <w:b/>
          <w:bCs/>
          <w:lang w:val="en-US"/>
        </w:rPr>
        <w:t xml:space="preserve">Proposal 3: if proposal 2 is not agreeable, additional UE memory increase (above 64kB for both LTE and NR MDT simultaneously) should be optional. </w:t>
      </w:r>
    </w:p>
    <w:p w14:paraId="20077C0E" w14:textId="77777777" w:rsidR="00515B3D" w:rsidRPr="00515B3D" w:rsidRDefault="00515B3D" w:rsidP="003E31FD">
      <w:pPr>
        <w:pStyle w:val="Heading1"/>
      </w:pPr>
    </w:p>
    <w:p w14:paraId="404B682A" w14:textId="701CE844" w:rsidR="003E31FD" w:rsidRPr="007925C6" w:rsidRDefault="003E238E" w:rsidP="003E31FD">
      <w:pPr>
        <w:pStyle w:val="Heading1"/>
        <w:rPr>
          <w:lang w:val="en-US"/>
        </w:rPr>
      </w:pPr>
      <w:r w:rsidRPr="007925C6">
        <w:rPr>
          <w:lang w:val="en-US"/>
        </w:rPr>
        <w:t>6</w:t>
      </w:r>
      <w:r w:rsidR="003E31FD" w:rsidRPr="007925C6">
        <w:rPr>
          <w:lang w:val="en-US"/>
        </w:rPr>
        <w:tab/>
        <w:t>References</w:t>
      </w:r>
    </w:p>
    <w:p w14:paraId="4418430E" w14:textId="145A93B0" w:rsidR="00A82AF9" w:rsidRDefault="00A761C9" w:rsidP="0028096A">
      <w:pPr>
        <w:tabs>
          <w:tab w:val="left" w:pos="1052"/>
        </w:tabs>
        <w:rPr>
          <w:lang w:val="en-US"/>
        </w:rPr>
      </w:pPr>
      <w:r w:rsidRPr="007925C6">
        <w:rPr>
          <w:lang w:val="en-US"/>
        </w:rPr>
        <w:t>[</w:t>
      </w:r>
      <w:r w:rsidR="009E75AA">
        <w:rPr>
          <w:lang w:val="en-US"/>
        </w:rPr>
        <w:t>1</w:t>
      </w:r>
      <w:r w:rsidRPr="007925C6">
        <w:rPr>
          <w:lang w:val="en-US"/>
        </w:rPr>
        <w:t>]</w:t>
      </w:r>
      <w:r w:rsidRPr="007925C6">
        <w:rPr>
          <w:lang w:val="en-US"/>
        </w:rPr>
        <w:tab/>
      </w:r>
      <w:r w:rsidR="00A66024" w:rsidRPr="007925C6">
        <w:rPr>
          <w:lang w:val="en-US"/>
        </w:rPr>
        <w:t>RAN</w:t>
      </w:r>
      <w:r w:rsidR="006C3A0D">
        <w:rPr>
          <w:lang w:val="en-US"/>
        </w:rPr>
        <w:t>2</w:t>
      </w:r>
      <w:r w:rsidR="00A66024" w:rsidRPr="007925C6">
        <w:rPr>
          <w:lang w:val="en-US"/>
        </w:rPr>
        <w:t>#1</w:t>
      </w:r>
      <w:r w:rsidR="006C3A0D">
        <w:rPr>
          <w:lang w:val="en-US"/>
        </w:rPr>
        <w:t>1</w:t>
      </w:r>
      <w:r w:rsidR="00A66024" w:rsidRPr="007925C6">
        <w:rPr>
          <w:lang w:val="en-US"/>
        </w:rPr>
        <w:t>9</w:t>
      </w:r>
      <w:r w:rsidR="009E75AA">
        <w:rPr>
          <w:lang w:val="en-US"/>
        </w:rPr>
        <w:t>bis</w:t>
      </w:r>
      <w:r w:rsidR="00A66024" w:rsidRPr="007925C6">
        <w:rPr>
          <w:lang w:val="en-US"/>
        </w:rPr>
        <w:t xml:space="preserve"> meeting minutes</w:t>
      </w:r>
    </w:p>
    <w:p w14:paraId="71E08BB8" w14:textId="2C2A0076" w:rsidR="005648FD" w:rsidRDefault="005648FD" w:rsidP="0028096A">
      <w:pPr>
        <w:tabs>
          <w:tab w:val="left" w:pos="1052"/>
        </w:tabs>
        <w:rPr>
          <w:lang w:val="en-US"/>
        </w:rPr>
      </w:pPr>
      <w:r>
        <w:rPr>
          <w:lang w:val="en-US"/>
        </w:rPr>
        <w:t>[2]</w:t>
      </w:r>
      <w:r>
        <w:rPr>
          <w:lang w:val="en-US"/>
        </w:rPr>
        <w:tab/>
      </w:r>
      <w:r w:rsidRPr="005648FD">
        <w:rPr>
          <w:lang w:val="en-US"/>
        </w:rPr>
        <w:t>R2-2210996</w:t>
      </w:r>
      <w:r>
        <w:rPr>
          <w:lang w:val="en-US"/>
        </w:rPr>
        <w:t xml:space="preserve">, </w:t>
      </w:r>
      <w:r w:rsidRPr="005648FD">
        <w:rPr>
          <w:lang w:val="en-US"/>
        </w:rPr>
        <w:t>Report on the email discussion [AT119bis-e][</w:t>
      </w:r>
      <w:proofErr w:type="gramStart"/>
      <w:r w:rsidRPr="005648FD">
        <w:rPr>
          <w:lang w:val="en-US"/>
        </w:rPr>
        <w:t>801][</w:t>
      </w:r>
      <w:proofErr w:type="gramEnd"/>
      <w:r w:rsidRPr="005648FD">
        <w:rPr>
          <w:lang w:val="en-US"/>
        </w:rPr>
        <w:t>R18 SON/MDT] MDT override solution direction (Nokia)</w:t>
      </w:r>
    </w:p>
    <w:p w14:paraId="2B80B982" w14:textId="7423D9F3" w:rsidR="008F5733" w:rsidRPr="007925C6" w:rsidRDefault="008F5733" w:rsidP="00452F63">
      <w:pPr>
        <w:rPr>
          <w:lang w:val="en-US"/>
        </w:rPr>
      </w:pPr>
    </w:p>
    <w:sectPr w:rsidR="008F5733" w:rsidRPr="007925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32DBB" w14:textId="77777777" w:rsidR="00452608" w:rsidRDefault="00452608">
      <w:r>
        <w:separator/>
      </w:r>
    </w:p>
  </w:endnote>
  <w:endnote w:type="continuationSeparator" w:id="0">
    <w:p w14:paraId="29F852F6" w14:textId="77777777" w:rsidR="00452608" w:rsidRDefault="00452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CF2DF" w14:textId="77777777" w:rsidR="00452608" w:rsidRDefault="00452608">
      <w:r>
        <w:separator/>
      </w:r>
    </w:p>
  </w:footnote>
  <w:footnote w:type="continuationSeparator" w:id="0">
    <w:p w14:paraId="69422241" w14:textId="77777777" w:rsidR="00452608" w:rsidRDefault="004526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4367"/>
    <w:multiLevelType w:val="hybridMultilevel"/>
    <w:tmpl w:val="FC90B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33AA7"/>
    <w:multiLevelType w:val="hybridMultilevel"/>
    <w:tmpl w:val="A2B80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870EC"/>
    <w:multiLevelType w:val="hybridMultilevel"/>
    <w:tmpl w:val="B802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E5109"/>
    <w:multiLevelType w:val="hybridMultilevel"/>
    <w:tmpl w:val="13B6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4758D"/>
    <w:multiLevelType w:val="multilevel"/>
    <w:tmpl w:val="1D4475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5C3675F"/>
    <w:multiLevelType w:val="hybridMultilevel"/>
    <w:tmpl w:val="EE9A3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8067D"/>
    <w:multiLevelType w:val="hybridMultilevel"/>
    <w:tmpl w:val="21D8A2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FD25CA"/>
    <w:multiLevelType w:val="hybridMultilevel"/>
    <w:tmpl w:val="FD72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13C94"/>
    <w:multiLevelType w:val="hybridMultilevel"/>
    <w:tmpl w:val="87B4AC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656DCF"/>
    <w:multiLevelType w:val="hybridMultilevel"/>
    <w:tmpl w:val="E5C2C1EA"/>
    <w:lvl w:ilvl="0" w:tplc="FFFFFFFF">
      <w:start w:val="1"/>
      <w:numFmt w:val="decimal"/>
      <w:lvlText w:val="%1."/>
      <w:lvlJc w:val="left"/>
      <w:pPr>
        <w:ind w:left="644" w:hanging="360"/>
      </w:pPr>
    </w:lvl>
    <w:lvl w:ilvl="1" w:tplc="C894768C">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E447E15"/>
    <w:multiLevelType w:val="hybridMultilevel"/>
    <w:tmpl w:val="A470F7D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34868D4"/>
    <w:multiLevelType w:val="hybridMultilevel"/>
    <w:tmpl w:val="D6DC6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A782EFE"/>
    <w:multiLevelType w:val="hybridMultilevel"/>
    <w:tmpl w:val="51467D4C"/>
    <w:lvl w:ilvl="0" w:tplc="0409000F">
      <w:start w:val="1"/>
      <w:numFmt w:val="decimal"/>
      <w:lvlText w:val="%1."/>
      <w:lvlJc w:val="left"/>
      <w:pPr>
        <w:ind w:left="720" w:hanging="360"/>
      </w:pPr>
    </w:lvl>
    <w:lvl w:ilvl="1" w:tplc="43A8DB62">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6781032">
    <w:abstractNumId w:val="1"/>
  </w:num>
  <w:num w:numId="2" w16cid:durableId="821431081">
    <w:abstractNumId w:val="13"/>
  </w:num>
  <w:num w:numId="3" w16cid:durableId="2117361261">
    <w:abstractNumId w:val="8"/>
  </w:num>
  <w:num w:numId="4" w16cid:durableId="1774083706">
    <w:abstractNumId w:val="15"/>
  </w:num>
  <w:num w:numId="5" w16cid:durableId="13923365">
    <w:abstractNumId w:val="0"/>
  </w:num>
  <w:num w:numId="6" w16cid:durableId="1339498581">
    <w:abstractNumId w:val="4"/>
  </w:num>
  <w:num w:numId="7" w16cid:durableId="386994929">
    <w:abstractNumId w:val="9"/>
  </w:num>
  <w:num w:numId="8" w16cid:durableId="2022122391">
    <w:abstractNumId w:val="3"/>
  </w:num>
  <w:num w:numId="9" w16cid:durableId="439111198">
    <w:abstractNumId w:val="6"/>
  </w:num>
  <w:num w:numId="10" w16cid:durableId="941374417">
    <w:abstractNumId w:val="16"/>
  </w:num>
  <w:num w:numId="11" w16cid:durableId="406264192">
    <w:abstractNumId w:val="12"/>
  </w:num>
  <w:num w:numId="12" w16cid:durableId="1770468089">
    <w:abstractNumId w:val="7"/>
  </w:num>
  <w:num w:numId="13" w16cid:durableId="2063554591">
    <w:abstractNumId w:val="11"/>
  </w:num>
  <w:num w:numId="14" w16cid:durableId="64837463">
    <w:abstractNumId w:val="14"/>
  </w:num>
  <w:num w:numId="15" w16cid:durableId="972752667">
    <w:abstractNumId w:val="10"/>
  </w:num>
  <w:num w:numId="16" w16cid:durableId="922647733">
    <w:abstractNumId w:val="5"/>
  </w:num>
  <w:num w:numId="17" w16cid:durableId="37908884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37075"/>
    <w:rsid w:val="00040095"/>
    <w:rsid w:val="00041964"/>
    <w:rsid w:val="00041CF5"/>
    <w:rsid w:val="000421E1"/>
    <w:rsid w:val="00051834"/>
    <w:rsid w:val="00054A22"/>
    <w:rsid w:val="00055C4A"/>
    <w:rsid w:val="00062023"/>
    <w:rsid w:val="00063EA4"/>
    <w:rsid w:val="000655A6"/>
    <w:rsid w:val="0006627D"/>
    <w:rsid w:val="00080512"/>
    <w:rsid w:val="00082B33"/>
    <w:rsid w:val="000872A4"/>
    <w:rsid w:val="00087E09"/>
    <w:rsid w:val="00093427"/>
    <w:rsid w:val="00097203"/>
    <w:rsid w:val="0009755D"/>
    <w:rsid w:val="000A365D"/>
    <w:rsid w:val="000A3902"/>
    <w:rsid w:val="000A7B22"/>
    <w:rsid w:val="000A7FE1"/>
    <w:rsid w:val="000B0981"/>
    <w:rsid w:val="000B2CFA"/>
    <w:rsid w:val="000C2196"/>
    <w:rsid w:val="000C47C3"/>
    <w:rsid w:val="000C50DC"/>
    <w:rsid w:val="000D582E"/>
    <w:rsid w:val="000D58AB"/>
    <w:rsid w:val="000D7B98"/>
    <w:rsid w:val="000E0B50"/>
    <w:rsid w:val="000E1AFC"/>
    <w:rsid w:val="000E1DF5"/>
    <w:rsid w:val="000E5E5A"/>
    <w:rsid w:val="000E723A"/>
    <w:rsid w:val="000F7392"/>
    <w:rsid w:val="00104BC6"/>
    <w:rsid w:val="001061CB"/>
    <w:rsid w:val="00107C38"/>
    <w:rsid w:val="00130174"/>
    <w:rsid w:val="001302B0"/>
    <w:rsid w:val="00133525"/>
    <w:rsid w:val="0013608F"/>
    <w:rsid w:val="001378F3"/>
    <w:rsid w:val="00151156"/>
    <w:rsid w:val="00160F3D"/>
    <w:rsid w:val="0016132D"/>
    <w:rsid w:val="001644D8"/>
    <w:rsid w:val="0017007C"/>
    <w:rsid w:val="00173532"/>
    <w:rsid w:val="0018138E"/>
    <w:rsid w:val="0019189A"/>
    <w:rsid w:val="0019410B"/>
    <w:rsid w:val="001A2850"/>
    <w:rsid w:val="001A4326"/>
    <w:rsid w:val="001A4C42"/>
    <w:rsid w:val="001A59BE"/>
    <w:rsid w:val="001B0409"/>
    <w:rsid w:val="001B6DD7"/>
    <w:rsid w:val="001B6E2B"/>
    <w:rsid w:val="001B6E91"/>
    <w:rsid w:val="001C21C3"/>
    <w:rsid w:val="001D02C2"/>
    <w:rsid w:val="001D3AF3"/>
    <w:rsid w:val="001E69EE"/>
    <w:rsid w:val="001F0590"/>
    <w:rsid w:val="001F0C1D"/>
    <w:rsid w:val="001F1132"/>
    <w:rsid w:val="001F168B"/>
    <w:rsid w:val="00200F8E"/>
    <w:rsid w:val="002027AD"/>
    <w:rsid w:val="00205A11"/>
    <w:rsid w:val="00224739"/>
    <w:rsid w:val="002347A2"/>
    <w:rsid w:val="002347D9"/>
    <w:rsid w:val="002369B7"/>
    <w:rsid w:val="00241F2F"/>
    <w:rsid w:val="00242D80"/>
    <w:rsid w:val="00244ED3"/>
    <w:rsid w:val="00245165"/>
    <w:rsid w:val="00247926"/>
    <w:rsid w:val="002508FA"/>
    <w:rsid w:val="00254AB3"/>
    <w:rsid w:val="00255153"/>
    <w:rsid w:val="00256BDF"/>
    <w:rsid w:val="00256F8A"/>
    <w:rsid w:val="00262263"/>
    <w:rsid w:val="0026501B"/>
    <w:rsid w:val="002675F0"/>
    <w:rsid w:val="00267D08"/>
    <w:rsid w:val="00276EE4"/>
    <w:rsid w:val="002772D3"/>
    <w:rsid w:val="00277FB3"/>
    <w:rsid w:val="0028096A"/>
    <w:rsid w:val="0028329E"/>
    <w:rsid w:val="0028623A"/>
    <w:rsid w:val="00290222"/>
    <w:rsid w:val="00294314"/>
    <w:rsid w:val="00295C21"/>
    <w:rsid w:val="002A1440"/>
    <w:rsid w:val="002A2BA0"/>
    <w:rsid w:val="002B6339"/>
    <w:rsid w:val="002C196A"/>
    <w:rsid w:val="002C7271"/>
    <w:rsid w:val="002D2104"/>
    <w:rsid w:val="002D3214"/>
    <w:rsid w:val="002D6B85"/>
    <w:rsid w:val="002E00EE"/>
    <w:rsid w:val="002F3DB6"/>
    <w:rsid w:val="002F41D1"/>
    <w:rsid w:val="002F4D16"/>
    <w:rsid w:val="003023A4"/>
    <w:rsid w:val="00313F1B"/>
    <w:rsid w:val="003172DC"/>
    <w:rsid w:val="00331E92"/>
    <w:rsid w:val="00333023"/>
    <w:rsid w:val="003370CD"/>
    <w:rsid w:val="003448DD"/>
    <w:rsid w:val="003501FB"/>
    <w:rsid w:val="003511B1"/>
    <w:rsid w:val="00352C51"/>
    <w:rsid w:val="00353439"/>
    <w:rsid w:val="0035462D"/>
    <w:rsid w:val="003721F6"/>
    <w:rsid w:val="00372C8F"/>
    <w:rsid w:val="00373B3B"/>
    <w:rsid w:val="003765B8"/>
    <w:rsid w:val="0038169C"/>
    <w:rsid w:val="00386301"/>
    <w:rsid w:val="00396E1F"/>
    <w:rsid w:val="00396F2A"/>
    <w:rsid w:val="003A0483"/>
    <w:rsid w:val="003A2259"/>
    <w:rsid w:val="003A4582"/>
    <w:rsid w:val="003A4ACA"/>
    <w:rsid w:val="003B0015"/>
    <w:rsid w:val="003B5DF7"/>
    <w:rsid w:val="003B6758"/>
    <w:rsid w:val="003B6D40"/>
    <w:rsid w:val="003C3971"/>
    <w:rsid w:val="003C564B"/>
    <w:rsid w:val="003C6949"/>
    <w:rsid w:val="003C7F37"/>
    <w:rsid w:val="003D0A56"/>
    <w:rsid w:val="003D1FE2"/>
    <w:rsid w:val="003D7776"/>
    <w:rsid w:val="003D7AA8"/>
    <w:rsid w:val="003E238E"/>
    <w:rsid w:val="003E31FD"/>
    <w:rsid w:val="003E43E3"/>
    <w:rsid w:val="003E4DE1"/>
    <w:rsid w:val="003E5346"/>
    <w:rsid w:val="003E7753"/>
    <w:rsid w:val="003F3AD6"/>
    <w:rsid w:val="003F3C0E"/>
    <w:rsid w:val="003F5397"/>
    <w:rsid w:val="003F65AF"/>
    <w:rsid w:val="00407B61"/>
    <w:rsid w:val="00410618"/>
    <w:rsid w:val="00422A19"/>
    <w:rsid w:val="00423334"/>
    <w:rsid w:val="004304E7"/>
    <w:rsid w:val="004345EC"/>
    <w:rsid w:val="00444672"/>
    <w:rsid w:val="00445F9D"/>
    <w:rsid w:val="00447117"/>
    <w:rsid w:val="00452608"/>
    <w:rsid w:val="00452F63"/>
    <w:rsid w:val="00455227"/>
    <w:rsid w:val="0045626A"/>
    <w:rsid w:val="00460CF7"/>
    <w:rsid w:val="00462D23"/>
    <w:rsid w:val="00465CB5"/>
    <w:rsid w:val="00471E5F"/>
    <w:rsid w:val="004731C5"/>
    <w:rsid w:val="0047379C"/>
    <w:rsid w:val="00476CE3"/>
    <w:rsid w:val="004826A9"/>
    <w:rsid w:val="0048434A"/>
    <w:rsid w:val="0048579F"/>
    <w:rsid w:val="0048614B"/>
    <w:rsid w:val="00487685"/>
    <w:rsid w:val="00493055"/>
    <w:rsid w:val="004A0FC8"/>
    <w:rsid w:val="004A138D"/>
    <w:rsid w:val="004A38B8"/>
    <w:rsid w:val="004A4C1D"/>
    <w:rsid w:val="004B18E2"/>
    <w:rsid w:val="004B4F36"/>
    <w:rsid w:val="004B5EC9"/>
    <w:rsid w:val="004B722E"/>
    <w:rsid w:val="004C1236"/>
    <w:rsid w:val="004C1601"/>
    <w:rsid w:val="004D20BD"/>
    <w:rsid w:val="004D22AC"/>
    <w:rsid w:val="004D3578"/>
    <w:rsid w:val="004D5AC2"/>
    <w:rsid w:val="004D6DA4"/>
    <w:rsid w:val="004E213A"/>
    <w:rsid w:val="004E26A2"/>
    <w:rsid w:val="004E350F"/>
    <w:rsid w:val="004E681F"/>
    <w:rsid w:val="004E6EB4"/>
    <w:rsid w:val="004F005C"/>
    <w:rsid w:val="004F0988"/>
    <w:rsid w:val="004F2C96"/>
    <w:rsid w:val="004F3340"/>
    <w:rsid w:val="004F391C"/>
    <w:rsid w:val="004F3E3D"/>
    <w:rsid w:val="004F4207"/>
    <w:rsid w:val="004F46CE"/>
    <w:rsid w:val="004F552B"/>
    <w:rsid w:val="004F61B0"/>
    <w:rsid w:val="00502E07"/>
    <w:rsid w:val="00503ED8"/>
    <w:rsid w:val="005043AA"/>
    <w:rsid w:val="00515B3D"/>
    <w:rsid w:val="005214DC"/>
    <w:rsid w:val="00522443"/>
    <w:rsid w:val="0053388B"/>
    <w:rsid w:val="00534A81"/>
    <w:rsid w:val="00535773"/>
    <w:rsid w:val="00543E6C"/>
    <w:rsid w:val="005510CB"/>
    <w:rsid w:val="00553C1C"/>
    <w:rsid w:val="00555A5C"/>
    <w:rsid w:val="00560C1A"/>
    <w:rsid w:val="00562B5D"/>
    <w:rsid w:val="005648FD"/>
    <w:rsid w:val="00565087"/>
    <w:rsid w:val="00566043"/>
    <w:rsid w:val="005668CB"/>
    <w:rsid w:val="005724C2"/>
    <w:rsid w:val="00572E14"/>
    <w:rsid w:val="00574F89"/>
    <w:rsid w:val="00575751"/>
    <w:rsid w:val="00583ADE"/>
    <w:rsid w:val="00584261"/>
    <w:rsid w:val="00584A7F"/>
    <w:rsid w:val="005871AA"/>
    <w:rsid w:val="005876C4"/>
    <w:rsid w:val="005914AB"/>
    <w:rsid w:val="005973BE"/>
    <w:rsid w:val="005A0AB6"/>
    <w:rsid w:val="005A5986"/>
    <w:rsid w:val="005B0515"/>
    <w:rsid w:val="005B795C"/>
    <w:rsid w:val="005C5CA2"/>
    <w:rsid w:val="005D2E01"/>
    <w:rsid w:val="005D315E"/>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4462"/>
    <w:rsid w:val="00614FDF"/>
    <w:rsid w:val="0061523D"/>
    <w:rsid w:val="00620B70"/>
    <w:rsid w:val="006246A7"/>
    <w:rsid w:val="0062595A"/>
    <w:rsid w:val="00627C37"/>
    <w:rsid w:val="00630584"/>
    <w:rsid w:val="0063543D"/>
    <w:rsid w:val="00642550"/>
    <w:rsid w:val="00643D98"/>
    <w:rsid w:val="00647114"/>
    <w:rsid w:val="0065231F"/>
    <w:rsid w:val="00654E0E"/>
    <w:rsid w:val="00656B23"/>
    <w:rsid w:val="006642E8"/>
    <w:rsid w:val="00666C51"/>
    <w:rsid w:val="006715B9"/>
    <w:rsid w:val="0067359C"/>
    <w:rsid w:val="00676E3E"/>
    <w:rsid w:val="00677261"/>
    <w:rsid w:val="006774C8"/>
    <w:rsid w:val="00692656"/>
    <w:rsid w:val="006A2A85"/>
    <w:rsid w:val="006A323F"/>
    <w:rsid w:val="006A3567"/>
    <w:rsid w:val="006A3B2A"/>
    <w:rsid w:val="006A763F"/>
    <w:rsid w:val="006B0443"/>
    <w:rsid w:val="006B1095"/>
    <w:rsid w:val="006B2D70"/>
    <w:rsid w:val="006B30D0"/>
    <w:rsid w:val="006B740C"/>
    <w:rsid w:val="006C3A0D"/>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729C"/>
    <w:rsid w:val="00702CE9"/>
    <w:rsid w:val="0070316F"/>
    <w:rsid w:val="00703AB4"/>
    <w:rsid w:val="00707124"/>
    <w:rsid w:val="00713C44"/>
    <w:rsid w:val="00730341"/>
    <w:rsid w:val="00734A5B"/>
    <w:rsid w:val="007371DC"/>
    <w:rsid w:val="0074026F"/>
    <w:rsid w:val="007429F6"/>
    <w:rsid w:val="00744B1D"/>
    <w:rsid w:val="00744E76"/>
    <w:rsid w:val="00752198"/>
    <w:rsid w:val="00753881"/>
    <w:rsid w:val="00756226"/>
    <w:rsid w:val="007613A4"/>
    <w:rsid w:val="007713D4"/>
    <w:rsid w:val="00771833"/>
    <w:rsid w:val="0077218C"/>
    <w:rsid w:val="00774DA4"/>
    <w:rsid w:val="00774EA1"/>
    <w:rsid w:val="00776039"/>
    <w:rsid w:val="00781F0F"/>
    <w:rsid w:val="0078318F"/>
    <w:rsid w:val="00791558"/>
    <w:rsid w:val="007925C6"/>
    <w:rsid w:val="00797086"/>
    <w:rsid w:val="007A6CA7"/>
    <w:rsid w:val="007B1526"/>
    <w:rsid w:val="007B31AF"/>
    <w:rsid w:val="007B600E"/>
    <w:rsid w:val="007C14FD"/>
    <w:rsid w:val="007C584C"/>
    <w:rsid w:val="007D440F"/>
    <w:rsid w:val="007D4611"/>
    <w:rsid w:val="007D4791"/>
    <w:rsid w:val="007D62C7"/>
    <w:rsid w:val="007E5DDC"/>
    <w:rsid w:val="007F0F4A"/>
    <w:rsid w:val="00802649"/>
    <w:rsid w:val="008028A4"/>
    <w:rsid w:val="00803196"/>
    <w:rsid w:val="00806114"/>
    <w:rsid w:val="00806C56"/>
    <w:rsid w:val="0081122F"/>
    <w:rsid w:val="0081484C"/>
    <w:rsid w:val="00820B25"/>
    <w:rsid w:val="008213AB"/>
    <w:rsid w:val="00821E31"/>
    <w:rsid w:val="00830747"/>
    <w:rsid w:val="00835F9B"/>
    <w:rsid w:val="00846F18"/>
    <w:rsid w:val="00857745"/>
    <w:rsid w:val="00866EDF"/>
    <w:rsid w:val="00871376"/>
    <w:rsid w:val="00872100"/>
    <w:rsid w:val="008730C8"/>
    <w:rsid w:val="008768CA"/>
    <w:rsid w:val="00882458"/>
    <w:rsid w:val="00885E96"/>
    <w:rsid w:val="0088743A"/>
    <w:rsid w:val="00895C3A"/>
    <w:rsid w:val="008A5709"/>
    <w:rsid w:val="008A7428"/>
    <w:rsid w:val="008A7581"/>
    <w:rsid w:val="008B36FE"/>
    <w:rsid w:val="008B78E7"/>
    <w:rsid w:val="008C14FC"/>
    <w:rsid w:val="008C384C"/>
    <w:rsid w:val="008C3D3E"/>
    <w:rsid w:val="008C499C"/>
    <w:rsid w:val="008C7750"/>
    <w:rsid w:val="008D0A9B"/>
    <w:rsid w:val="008D48CE"/>
    <w:rsid w:val="008D51EA"/>
    <w:rsid w:val="008D6CEC"/>
    <w:rsid w:val="008D70D0"/>
    <w:rsid w:val="008D77C5"/>
    <w:rsid w:val="008E1810"/>
    <w:rsid w:val="008E579D"/>
    <w:rsid w:val="008E71F1"/>
    <w:rsid w:val="008E7986"/>
    <w:rsid w:val="008E7E70"/>
    <w:rsid w:val="008F1588"/>
    <w:rsid w:val="008F5733"/>
    <w:rsid w:val="0090271F"/>
    <w:rsid w:val="00902E23"/>
    <w:rsid w:val="009051EC"/>
    <w:rsid w:val="00906AD7"/>
    <w:rsid w:val="00910E77"/>
    <w:rsid w:val="009114D7"/>
    <w:rsid w:val="0091348E"/>
    <w:rsid w:val="00913853"/>
    <w:rsid w:val="00917CCB"/>
    <w:rsid w:val="009205BE"/>
    <w:rsid w:val="00932699"/>
    <w:rsid w:val="009332B0"/>
    <w:rsid w:val="00941B15"/>
    <w:rsid w:val="00942EC2"/>
    <w:rsid w:val="00955506"/>
    <w:rsid w:val="009575A3"/>
    <w:rsid w:val="00960814"/>
    <w:rsid w:val="00961ADE"/>
    <w:rsid w:val="0096691B"/>
    <w:rsid w:val="00971A26"/>
    <w:rsid w:val="00972929"/>
    <w:rsid w:val="00977E47"/>
    <w:rsid w:val="00982AF7"/>
    <w:rsid w:val="00987515"/>
    <w:rsid w:val="00993D7F"/>
    <w:rsid w:val="00997281"/>
    <w:rsid w:val="0099773F"/>
    <w:rsid w:val="00997C9A"/>
    <w:rsid w:val="009A1D13"/>
    <w:rsid w:val="009A3FCF"/>
    <w:rsid w:val="009B2577"/>
    <w:rsid w:val="009B53A1"/>
    <w:rsid w:val="009C5BDC"/>
    <w:rsid w:val="009C72E6"/>
    <w:rsid w:val="009D30CE"/>
    <w:rsid w:val="009D50B7"/>
    <w:rsid w:val="009D580E"/>
    <w:rsid w:val="009D62D2"/>
    <w:rsid w:val="009D798C"/>
    <w:rsid w:val="009E15C1"/>
    <w:rsid w:val="009E6B92"/>
    <w:rsid w:val="009E75AA"/>
    <w:rsid w:val="009E777F"/>
    <w:rsid w:val="009F37B7"/>
    <w:rsid w:val="009F5E43"/>
    <w:rsid w:val="009F6881"/>
    <w:rsid w:val="009F6F20"/>
    <w:rsid w:val="00A037C9"/>
    <w:rsid w:val="00A05C7E"/>
    <w:rsid w:val="00A10F02"/>
    <w:rsid w:val="00A110C7"/>
    <w:rsid w:val="00A1287C"/>
    <w:rsid w:val="00A13BC0"/>
    <w:rsid w:val="00A15EFF"/>
    <w:rsid w:val="00A164B4"/>
    <w:rsid w:val="00A2395C"/>
    <w:rsid w:val="00A2397C"/>
    <w:rsid w:val="00A2426E"/>
    <w:rsid w:val="00A264BB"/>
    <w:rsid w:val="00A26956"/>
    <w:rsid w:val="00A3449C"/>
    <w:rsid w:val="00A36240"/>
    <w:rsid w:val="00A4031D"/>
    <w:rsid w:val="00A41046"/>
    <w:rsid w:val="00A423F4"/>
    <w:rsid w:val="00A44E92"/>
    <w:rsid w:val="00A46B82"/>
    <w:rsid w:val="00A470F9"/>
    <w:rsid w:val="00A53724"/>
    <w:rsid w:val="00A558BE"/>
    <w:rsid w:val="00A66024"/>
    <w:rsid w:val="00A66CD1"/>
    <w:rsid w:val="00A71A9C"/>
    <w:rsid w:val="00A72664"/>
    <w:rsid w:val="00A73129"/>
    <w:rsid w:val="00A73BCE"/>
    <w:rsid w:val="00A73D51"/>
    <w:rsid w:val="00A75A83"/>
    <w:rsid w:val="00A761C9"/>
    <w:rsid w:val="00A80090"/>
    <w:rsid w:val="00A807DA"/>
    <w:rsid w:val="00A82346"/>
    <w:rsid w:val="00A82AF9"/>
    <w:rsid w:val="00A84B5A"/>
    <w:rsid w:val="00A862D7"/>
    <w:rsid w:val="00A86B86"/>
    <w:rsid w:val="00A91111"/>
    <w:rsid w:val="00A92BA1"/>
    <w:rsid w:val="00A93484"/>
    <w:rsid w:val="00A93DB8"/>
    <w:rsid w:val="00A96ECD"/>
    <w:rsid w:val="00AA37A2"/>
    <w:rsid w:val="00AA7C09"/>
    <w:rsid w:val="00AB1C53"/>
    <w:rsid w:val="00AB408F"/>
    <w:rsid w:val="00AB5170"/>
    <w:rsid w:val="00AB7326"/>
    <w:rsid w:val="00AC6BC6"/>
    <w:rsid w:val="00AD1FDE"/>
    <w:rsid w:val="00AD330E"/>
    <w:rsid w:val="00AD563A"/>
    <w:rsid w:val="00AE0C7C"/>
    <w:rsid w:val="00AE0E06"/>
    <w:rsid w:val="00AE109A"/>
    <w:rsid w:val="00AE3403"/>
    <w:rsid w:val="00AE3797"/>
    <w:rsid w:val="00AE44FD"/>
    <w:rsid w:val="00AF0CA7"/>
    <w:rsid w:val="00B00A85"/>
    <w:rsid w:val="00B01650"/>
    <w:rsid w:val="00B03B5E"/>
    <w:rsid w:val="00B102B6"/>
    <w:rsid w:val="00B15449"/>
    <w:rsid w:val="00B23DD2"/>
    <w:rsid w:val="00B27A39"/>
    <w:rsid w:val="00B3207E"/>
    <w:rsid w:val="00B35B32"/>
    <w:rsid w:val="00B35DBA"/>
    <w:rsid w:val="00B35F32"/>
    <w:rsid w:val="00B4192D"/>
    <w:rsid w:val="00B64F8E"/>
    <w:rsid w:val="00B741ED"/>
    <w:rsid w:val="00B80010"/>
    <w:rsid w:val="00B80F14"/>
    <w:rsid w:val="00B83B8A"/>
    <w:rsid w:val="00B87183"/>
    <w:rsid w:val="00B93086"/>
    <w:rsid w:val="00B93BE6"/>
    <w:rsid w:val="00BA125D"/>
    <w:rsid w:val="00BA13D4"/>
    <w:rsid w:val="00BA19ED"/>
    <w:rsid w:val="00BA300B"/>
    <w:rsid w:val="00BA4B8D"/>
    <w:rsid w:val="00BA5ADB"/>
    <w:rsid w:val="00BA65C8"/>
    <w:rsid w:val="00BA6B22"/>
    <w:rsid w:val="00BA76D8"/>
    <w:rsid w:val="00BB2B87"/>
    <w:rsid w:val="00BB452B"/>
    <w:rsid w:val="00BB5190"/>
    <w:rsid w:val="00BB554E"/>
    <w:rsid w:val="00BC0F7D"/>
    <w:rsid w:val="00BC29C3"/>
    <w:rsid w:val="00BD2CFF"/>
    <w:rsid w:val="00BD300D"/>
    <w:rsid w:val="00BD30DE"/>
    <w:rsid w:val="00BE3255"/>
    <w:rsid w:val="00BF128E"/>
    <w:rsid w:val="00BF4580"/>
    <w:rsid w:val="00C00D87"/>
    <w:rsid w:val="00C060EE"/>
    <w:rsid w:val="00C120EB"/>
    <w:rsid w:val="00C1496A"/>
    <w:rsid w:val="00C15754"/>
    <w:rsid w:val="00C20C9A"/>
    <w:rsid w:val="00C21E56"/>
    <w:rsid w:val="00C32093"/>
    <w:rsid w:val="00C33079"/>
    <w:rsid w:val="00C35A42"/>
    <w:rsid w:val="00C45231"/>
    <w:rsid w:val="00C56D74"/>
    <w:rsid w:val="00C600DD"/>
    <w:rsid w:val="00C61CAA"/>
    <w:rsid w:val="00C645F2"/>
    <w:rsid w:val="00C714E8"/>
    <w:rsid w:val="00C72833"/>
    <w:rsid w:val="00C7752D"/>
    <w:rsid w:val="00C77BE7"/>
    <w:rsid w:val="00C80F1D"/>
    <w:rsid w:val="00C812DD"/>
    <w:rsid w:val="00C832B0"/>
    <w:rsid w:val="00C868B8"/>
    <w:rsid w:val="00C90AD9"/>
    <w:rsid w:val="00C93F40"/>
    <w:rsid w:val="00C952CA"/>
    <w:rsid w:val="00CA2F63"/>
    <w:rsid w:val="00CA3D0C"/>
    <w:rsid w:val="00CB4809"/>
    <w:rsid w:val="00CD15CD"/>
    <w:rsid w:val="00CD20BD"/>
    <w:rsid w:val="00CD347F"/>
    <w:rsid w:val="00CD417D"/>
    <w:rsid w:val="00CD774A"/>
    <w:rsid w:val="00CF20E3"/>
    <w:rsid w:val="00CF3390"/>
    <w:rsid w:val="00CF3C5A"/>
    <w:rsid w:val="00CF53C3"/>
    <w:rsid w:val="00D0150F"/>
    <w:rsid w:val="00D02105"/>
    <w:rsid w:val="00D07EE8"/>
    <w:rsid w:val="00D15CDB"/>
    <w:rsid w:val="00D212FB"/>
    <w:rsid w:val="00D227C4"/>
    <w:rsid w:val="00D22AFA"/>
    <w:rsid w:val="00D26579"/>
    <w:rsid w:val="00D27771"/>
    <w:rsid w:val="00D309CC"/>
    <w:rsid w:val="00D4461B"/>
    <w:rsid w:val="00D46431"/>
    <w:rsid w:val="00D46ACE"/>
    <w:rsid w:val="00D53175"/>
    <w:rsid w:val="00D56A52"/>
    <w:rsid w:val="00D57972"/>
    <w:rsid w:val="00D616F7"/>
    <w:rsid w:val="00D62126"/>
    <w:rsid w:val="00D62760"/>
    <w:rsid w:val="00D675A9"/>
    <w:rsid w:val="00D738D6"/>
    <w:rsid w:val="00D755EB"/>
    <w:rsid w:val="00D75F67"/>
    <w:rsid w:val="00D765EC"/>
    <w:rsid w:val="00D81210"/>
    <w:rsid w:val="00D85619"/>
    <w:rsid w:val="00D87E00"/>
    <w:rsid w:val="00D9134D"/>
    <w:rsid w:val="00D914C3"/>
    <w:rsid w:val="00D926E9"/>
    <w:rsid w:val="00D92C48"/>
    <w:rsid w:val="00D9676D"/>
    <w:rsid w:val="00D96F4E"/>
    <w:rsid w:val="00DA7A03"/>
    <w:rsid w:val="00DB0B7F"/>
    <w:rsid w:val="00DB1818"/>
    <w:rsid w:val="00DB2642"/>
    <w:rsid w:val="00DB5A6B"/>
    <w:rsid w:val="00DC06ED"/>
    <w:rsid w:val="00DC0F04"/>
    <w:rsid w:val="00DC309B"/>
    <w:rsid w:val="00DC4DA2"/>
    <w:rsid w:val="00DD2A8A"/>
    <w:rsid w:val="00DD3B12"/>
    <w:rsid w:val="00DD4C17"/>
    <w:rsid w:val="00DD521A"/>
    <w:rsid w:val="00DD7E40"/>
    <w:rsid w:val="00DE0128"/>
    <w:rsid w:val="00DE5973"/>
    <w:rsid w:val="00DE7112"/>
    <w:rsid w:val="00DE7AFB"/>
    <w:rsid w:val="00DF000A"/>
    <w:rsid w:val="00DF2B1F"/>
    <w:rsid w:val="00DF3112"/>
    <w:rsid w:val="00DF434F"/>
    <w:rsid w:val="00DF6189"/>
    <w:rsid w:val="00DF62CD"/>
    <w:rsid w:val="00DF7A12"/>
    <w:rsid w:val="00E003A3"/>
    <w:rsid w:val="00E010BC"/>
    <w:rsid w:val="00E03458"/>
    <w:rsid w:val="00E04DD7"/>
    <w:rsid w:val="00E1167F"/>
    <w:rsid w:val="00E14F1D"/>
    <w:rsid w:val="00E16509"/>
    <w:rsid w:val="00E20951"/>
    <w:rsid w:val="00E214B7"/>
    <w:rsid w:val="00E30929"/>
    <w:rsid w:val="00E344B9"/>
    <w:rsid w:val="00E34C02"/>
    <w:rsid w:val="00E40260"/>
    <w:rsid w:val="00E44582"/>
    <w:rsid w:val="00E44EF0"/>
    <w:rsid w:val="00E50039"/>
    <w:rsid w:val="00E52814"/>
    <w:rsid w:val="00E5686E"/>
    <w:rsid w:val="00E649A9"/>
    <w:rsid w:val="00E64DBF"/>
    <w:rsid w:val="00E65E13"/>
    <w:rsid w:val="00E72324"/>
    <w:rsid w:val="00E72ABE"/>
    <w:rsid w:val="00E74D99"/>
    <w:rsid w:val="00E75D3C"/>
    <w:rsid w:val="00E77645"/>
    <w:rsid w:val="00E777FD"/>
    <w:rsid w:val="00E8127C"/>
    <w:rsid w:val="00E96A8E"/>
    <w:rsid w:val="00EA11F2"/>
    <w:rsid w:val="00EA1665"/>
    <w:rsid w:val="00EA6F9B"/>
    <w:rsid w:val="00EA7B4C"/>
    <w:rsid w:val="00EB369C"/>
    <w:rsid w:val="00EC4A25"/>
    <w:rsid w:val="00EC55C0"/>
    <w:rsid w:val="00EC67DF"/>
    <w:rsid w:val="00ED6A47"/>
    <w:rsid w:val="00EE0817"/>
    <w:rsid w:val="00EE48CD"/>
    <w:rsid w:val="00EE5AA7"/>
    <w:rsid w:val="00EF7BF5"/>
    <w:rsid w:val="00F0029B"/>
    <w:rsid w:val="00F025A2"/>
    <w:rsid w:val="00F04712"/>
    <w:rsid w:val="00F1763F"/>
    <w:rsid w:val="00F21311"/>
    <w:rsid w:val="00F22EC7"/>
    <w:rsid w:val="00F24920"/>
    <w:rsid w:val="00F262F6"/>
    <w:rsid w:val="00F31384"/>
    <w:rsid w:val="00F325C8"/>
    <w:rsid w:val="00F4160F"/>
    <w:rsid w:val="00F435F1"/>
    <w:rsid w:val="00F453AF"/>
    <w:rsid w:val="00F45F18"/>
    <w:rsid w:val="00F501B8"/>
    <w:rsid w:val="00F62AEB"/>
    <w:rsid w:val="00F62CE9"/>
    <w:rsid w:val="00F650CA"/>
    <w:rsid w:val="00F653B8"/>
    <w:rsid w:val="00F65AD8"/>
    <w:rsid w:val="00F65EC6"/>
    <w:rsid w:val="00F70244"/>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A7838"/>
    <w:rsid w:val="00FB240F"/>
    <w:rsid w:val="00FB32BD"/>
    <w:rsid w:val="00FB4F95"/>
    <w:rsid w:val="00FC1192"/>
    <w:rsid w:val="00FC79E6"/>
    <w:rsid w:val="00FD2958"/>
    <w:rsid w:val="00FE44D7"/>
    <w:rsid w:val="00FF05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uiPriority w:val="99"/>
    <w:rsid w:val="00353439"/>
    <w:rPr>
      <w:sz w:val="16"/>
      <w:szCs w:val="16"/>
    </w:rPr>
  </w:style>
  <w:style w:type="paragraph" w:styleId="CommentText">
    <w:name w:val="annotation text"/>
    <w:basedOn w:val="Normal"/>
    <w:link w:val="CommentTextChar"/>
    <w:uiPriority w:val="99"/>
    <w:rsid w:val="00353439"/>
  </w:style>
  <w:style w:type="character" w:customStyle="1" w:styleId="CommentTextChar">
    <w:name w:val="Comment Text Char"/>
    <w:basedOn w:val="DefaultParagraphFont"/>
    <w:link w:val="CommentText"/>
    <w:uiPriority w:val="99"/>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paragraph" w:styleId="Caption">
    <w:name w:val="caption"/>
    <w:basedOn w:val="Normal"/>
    <w:next w:val="Normal"/>
    <w:unhideWhenUsed/>
    <w:qFormat/>
    <w:rsid w:val="0077218C"/>
    <w:pPr>
      <w:spacing w:after="200"/>
    </w:pPr>
    <w:rPr>
      <w:i/>
      <w:iCs/>
      <w:color w:val="44546A" w:themeColor="text2"/>
      <w:sz w:val="18"/>
      <w:szCs w:val="18"/>
    </w:rPr>
  </w:style>
  <w:style w:type="paragraph" w:customStyle="1" w:styleId="Comments">
    <w:name w:val="Comments"/>
    <w:basedOn w:val="Normal"/>
    <w:link w:val="CommentsChar"/>
    <w:qFormat/>
    <w:rsid w:val="00FF053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FF0530"/>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768570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3</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14</cp:revision>
  <cp:lastPrinted>2019-02-25T14:05:00Z</cp:lastPrinted>
  <dcterms:created xsi:type="dcterms:W3CDTF">2022-10-25T12:34:00Z</dcterms:created>
  <dcterms:modified xsi:type="dcterms:W3CDTF">2023-02-16T17:32:00Z</dcterms:modified>
  <cp:category/>
</cp:coreProperties>
</file>