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259BA9DD"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3GPP TSG RAN WG2 Meeting #</w:t>
      </w:r>
      <w:r w:rsidR="009E30E8">
        <w:rPr>
          <w:rFonts w:eastAsia="Times New Roman"/>
          <w:noProof w:val="0"/>
          <w:sz w:val="24"/>
          <w:lang w:eastAsia="zh-CN"/>
        </w:rPr>
        <w:t>120</w:t>
      </w:r>
      <w:r w:rsidRPr="00310B85">
        <w:rPr>
          <w:rFonts w:eastAsia="Times New Roman"/>
          <w:noProof w:val="0"/>
          <w:sz w:val="24"/>
          <w:lang w:eastAsia="zh-CN"/>
        </w:rPr>
        <w:t xml:space="preserve">                                                        </w:t>
      </w:r>
      <w:r w:rsidRPr="00310B85">
        <w:rPr>
          <w:rFonts w:eastAsia="Times New Roman"/>
          <w:noProof w:val="0"/>
          <w:sz w:val="24"/>
          <w:lang w:eastAsia="zh-CN"/>
        </w:rPr>
        <w:tab/>
      </w:r>
      <w:r w:rsidR="00B756A7" w:rsidRPr="00B756A7">
        <w:rPr>
          <w:rFonts w:eastAsia="Times New Roman"/>
          <w:noProof w:val="0"/>
          <w:sz w:val="24"/>
          <w:lang w:eastAsia="zh-CN"/>
        </w:rPr>
        <w:t>R2-2211989</w:t>
      </w:r>
      <w:r w:rsidRPr="00310B85">
        <w:rPr>
          <w:rFonts w:eastAsia="Times New Roman"/>
          <w:noProof w:val="0"/>
          <w:sz w:val="24"/>
          <w:lang w:eastAsia="zh-CN"/>
        </w:rPr>
        <w:t xml:space="preserve">       </w:t>
      </w:r>
    </w:p>
    <w:p w14:paraId="08BC72BC" w14:textId="01851942" w:rsidR="00FF5B8D" w:rsidRPr="00310B85" w:rsidRDefault="009E30E8" w:rsidP="00310B85">
      <w:pPr>
        <w:pStyle w:val="Header"/>
        <w:tabs>
          <w:tab w:val="right" w:pos="9639"/>
        </w:tabs>
        <w:rPr>
          <w:rFonts w:eastAsia="Times New Roman"/>
          <w:noProof w:val="0"/>
          <w:sz w:val="24"/>
          <w:lang w:eastAsia="zh-CN"/>
        </w:rPr>
      </w:pPr>
      <w:r>
        <w:rPr>
          <w:rFonts w:eastAsia="Times New Roman"/>
          <w:noProof w:val="0"/>
          <w:sz w:val="24"/>
          <w:lang w:eastAsia="zh-CN"/>
        </w:rPr>
        <w:t>Toulouse</w:t>
      </w:r>
      <w:r w:rsidRPr="009E30E8">
        <w:rPr>
          <w:rFonts w:eastAsia="Times New Roman"/>
          <w:noProof w:val="0"/>
          <w:sz w:val="24"/>
          <w:lang w:eastAsia="zh-CN"/>
        </w:rPr>
        <w:t xml:space="preserve">, </w:t>
      </w:r>
      <w:r>
        <w:rPr>
          <w:rFonts w:eastAsia="Times New Roman"/>
          <w:noProof w:val="0"/>
          <w:sz w:val="24"/>
          <w:lang w:eastAsia="zh-CN"/>
        </w:rPr>
        <w:t>France</w:t>
      </w:r>
      <w:r w:rsidRPr="009E30E8">
        <w:rPr>
          <w:rFonts w:eastAsia="Times New Roman"/>
          <w:noProof w:val="0"/>
          <w:sz w:val="24"/>
          <w:lang w:eastAsia="zh-CN"/>
        </w:rPr>
        <w:t xml:space="preserve">, </w:t>
      </w:r>
      <w:r>
        <w:rPr>
          <w:rFonts w:eastAsia="Times New Roman"/>
          <w:noProof w:val="0"/>
          <w:sz w:val="24"/>
          <w:lang w:eastAsia="zh-CN"/>
        </w:rPr>
        <w:t>14</w:t>
      </w:r>
      <w:r w:rsidR="00FF5B8D" w:rsidRPr="00310B85">
        <w:rPr>
          <w:rFonts w:eastAsia="Times New Roman"/>
          <w:noProof w:val="0"/>
          <w:sz w:val="24"/>
          <w:lang w:eastAsia="zh-CN"/>
        </w:rPr>
        <w:t xml:space="preserve"> </w:t>
      </w:r>
      <w:r w:rsidR="003F1CAA" w:rsidRPr="00310B85">
        <w:rPr>
          <w:rFonts w:eastAsia="Times New Roman"/>
          <w:noProof w:val="0"/>
          <w:sz w:val="24"/>
          <w:lang w:eastAsia="zh-CN"/>
        </w:rPr>
        <w:t>–</w:t>
      </w:r>
      <w:r w:rsidR="00FF5B8D" w:rsidRPr="00310B85">
        <w:rPr>
          <w:rFonts w:eastAsia="Times New Roman"/>
          <w:noProof w:val="0"/>
          <w:sz w:val="24"/>
          <w:lang w:eastAsia="zh-CN"/>
        </w:rPr>
        <w:t xml:space="preserve"> </w:t>
      </w:r>
      <w:r>
        <w:rPr>
          <w:rFonts w:eastAsia="Times New Roman"/>
          <w:noProof w:val="0"/>
          <w:sz w:val="24"/>
          <w:lang w:eastAsia="zh-CN"/>
        </w:rPr>
        <w:t>18</w:t>
      </w:r>
      <w:r w:rsidR="00851331" w:rsidRPr="00310B85">
        <w:rPr>
          <w:rFonts w:eastAsia="Times New Roman"/>
          <w:noProof w:val="0"/>
          <w:sz w:val="24"/>
          <w:lang w:eastAsia="zh-CN"/>
        </w:rPr>
        <w:t xml:space="preserve"> </w:t>
      </w:r>
      <w:r>
        <w:rPr>
          <w:rFonts w:eastAsia="Times New Roman"/>
          <w:noProof w:val="0"/>
          <w:sz w:val="24"/>
          <w:lang w:eastAsia="zh-CN"/>
        </w:rPr>
        <w:t>November</w:t>
      </w:r>
      <w:r w:rsidR="00FF5B8D" w:rsidRPr="00310B85">
        <w:rPr>
          <w:rFonts w:eastAsia="Times New Roman"/>
          <w:noProof w:val="0"/>
          <w:sz w:val="24"/>
          <w:lang w:eastAsia="zh-CN"/>
        </w:rPr>
        <w:t xml:space="preserve"> </w:t>
      </w:r>
      <w:r w:rsidR="00B476B4">
        <w:rPr>
          <w:rFonts w:eastAsia="Times New Roman"/>
          <w:noProof w:val="0"/>
          <w:sz w:val="24"/>
          <w:lang w:eastAsia="zh-CN"/>
        </w:rPr>
        <w:t>2</w:t>
      </w:r>
      <w:r w:rsidR="00FF5B8D" w:rsidRPr="00310B85">
        <w:rPr>
          <w:rFonts w:eastAsia="Times New Roman"/>
          <w:noProof w:val="0"/>
          <w:sz w:val="24"/>
          <w:lang w:eastAsia="zh-CN"/>
        </w:rPr>
        <w:t xml:space="preserve">022                          </w:t>
      </w:r>
      <w:r w:rsidR="00FF5B8D" w:rsidRPr="00310B85">
        <w:rPr>
          <w:rFonts w:eastAsia="Times New Roman"/>
          <w:noProof w:val="0"/>
          <w:sz w:val="24"/>
          <w:lang w:eastAsia="zh-CN"/>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48C5173E" w:rsidR="00CD4C7B" w:rsidRPr="00310B85" w:rsidRDefault="00CD4C7B" w:rsidP="00310B85">
      <w:pPr>
        <w:pStyle w:val="CRCoverPage"/>
        <w:ind w:left="1980" w:hanging="1980"/>
        <w:rPr>
          <w:rFonts w:cs="Arial"/>
          <w:b/>
          <w:bCs/>
          <w:sz w:val="24"/>
        </w:rPr>
      </w:pPr>
      <w:r w:rsidRPr="00310B85">
        <w:rPr>
          <w:rFonts w:cs="Arial"/>
          <w:b/>
          <w:bCs/>
          <w:sz w:val="24"/>
        </w:rPr>
        <w:t>Agenda item:</w:t>
      </w:r>
      <w:r w:rsidRPr="00310B85">
        <w:rPr>
          <w:rFonts w:cs="Arial"/>
          <w:b/>
          <w:bCs/>
          <w:sz w:val="24"/>
        </w:rPr>
        <w:tab/>
      </w:r>
      <w:r w:rsidR="00673448" w:rsidRPr="00383508">
        <w:rPr>
          <w:rFonts w:cs="Arial"/>
          <w:b/>
          <w:bCs/>
          <w:sz w:val="24"/>
        </w:rPr>
        <w:t>8.</w:t>
      </w:r>
      <w:r w:rsidR="009F1B04" w:rsidRPr="00383508">
        <w:rPr>
          <w:rFonts w:cs="Arial"/>
          <w:b/>
          <w:bCs/>
          <w:sz w:val="24"/>
        </w:rPr>
        <w:t>1</w:t>
      </w:r>
      <w:r w:rsidR="00673448" w:rsidRPr="00383508">
        <w:rPr>
          <w:rFonts w:cs="Arial"/>
          <w:b/>
          <w:bCs/>
          <w:sz w:val="24"/>
        </w:rPr>
        <w:t>6.</w:t>
      </w:r>
      <w:r w:rsidR="009F1B04" w:rsidRPr="00383508">
        <w:rPr>
          <w:rFonts w:cs="Arial"/>
          <w:b/>
          <w:bCs/>
          <w:sz w:val="24"/>
        </w:rPr>
        <w:t>2</w:t>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59296BD4"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F75AC0" w:rsidRPr="00F75AC0">
        <w:rPr>
          <w:rFonts w:cs="Arial"/>
          <w:b/>
          <w:bCs/>
          <w:sz w:val="24"/>
        </w:rPr>
        <w:t>AI/ML Capability Reporting and Collaboration Levels</w:t>
      </w:r>
    </w:p>
    <w:p w14:paraId="7DF86DB4" w14:textId="77777777" w:rsidR="00CD4C7B" w:rsidRPr="00310B85"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3E959691" w14:textId="04C53FF8" w:rsidR="00CD4C7B" w:rsidRPr="009C7A2C" w:rsidRDefault="00CD4C7B" w:rsidP="00CD4C7B">
      <w:pPr>
        <w:pStyle w:val="Heading1"/>
        <w:rPr>
          <w:rFonts w:cs="Arial"/>
          <w:b/>
          <w:sz w:val="32"/>
          <w:szCs w:val="36"/>
        </w:rPr>
      </w:pPr>
      <w:r w:rsidRPr="009C7A2C">
        <w:rPr>
          <w:rFonts w:cs="Arial"/>
          <w:b/>
          <w:sz w:val="32"/>
          <w:szCs w:val="36"/>
        </w:rPr>
        <w:t>1</w:t>
      </w:r>
      <w:r w:rsidR="008E7F1F" w:rsidRPr="009C7A2C">
        <w:rPr>
          <w:rFonts w:cs="Arial"/>
          <w:b/>
          <w:sz w:val="32"/>
          <w:szCs w:val="36"/>
        </w:rPr>
        <w:t xml:space="preserve">. </w:t>
      </w:r>
      <w:r w:rsidR="0056573F" w:rsidRPr="009C7A2C">
        <w:rPr>
          <w:rFonts w:cs="Arial"/>
          <w:b/>
          <w:sz w:val="32"/>
          <w:szCs w:val="36"/>
        </w:rPr>
        <w:t>Introduction</w:t>
      </w:r>
    </w:p>
    <w:p w14:paraId="3274200B" w14:textId="3461F4BA" w:rsidR="00C961A8" w:rsidRPr="003C0A6E" w:rsidRDefault="00C961A8" w:rsidP="00C961A8">
      <w:pPr>
        <w:rPr>
          <w:rFonts w:ascii="Arial" w:hAnsi="Arial" w:cs="Arial"/>
        </w:rPr>
      </w:pPr>
      <w:r w:rsidRPr="003C0A6E">
        <w:rPr>
          <w:rFonts w:ascii="Arial" w:hAnsi="Arial" w:cs="Arial"/>
        </w:rPr>
        <w:t>In RAN2#119bise</w:t>
      </w:r>
      <w:r w:rsidR="00C84488">
        <w:rPr>
          <w:rFonts w:ascii="Arial" w:hAnsi="Arial" w:cs="Arial"/>
        </w:rPr>
        <w:t xml:space="preserve"> meeting</w:t>
      </w:r>
      <w:r w:rsidRPr="003C0A6E">
        <w:rPr>
          <w:rFonts w:ascii="Arial" w:hAnsi="Arial" w:cs="Arial"/>
        </w:rPr>
        <w:t>, RAN2 discussed Rel-18 study on AI/ML for NR air interface [1]</w:t>
      </w:r>
      <w:r w:rsidR="009F0038">
        <w:rPr>
          <w:rFonts w:ascii="Arial" w:hAnsi="Arial" w:cs="Arial"/>
        </w:rPr>
        <w:t xml:space="preserve"> and concluded to</w:t>
      </w:r>
      <w:r w:rsidRPr="003C0A6E">
        <w:rPr>
          <w:rFonts w:ascii="Arial" w:hAnsi="Arial" w:cs="Arial"/>
        </w:rPr>
        <w:t xml:space="preserve">:  </w:t>
      </w:r>
    </w:p>
    <w:tbl>
      <w:tblPr>
        <w:tblStyle w:val="TableGrid"/>
        <w:tblW w:w="0" w:type="auto"/>
        <w:tblLook w:val="04A0" w:firstRow="1" w:lastRow="0" w:firstColumn="1" w:lastColumn="0" w:noHBand="0" w:noVBand="1"/>
      </w:tblPr>
      <w:tblGrid>
        <w:gridCol w:w="9631"/>
      </w:tblGrid>
      <w:tr w:rsidR="00DB5402" w14:paraId="22095100" w14:textId="77777777" w:rsidTr="00DB5402">
        <w:tc>
          <w:tcPr>
            <w:tcW w:w="9631" w:type="dxa"/>
          </w:tcPr>
          <w:p w14:paraId="2CDF95A9" w14:textId="77777777" w:rsidR="00C961A8" w:rsidRPr="009F0038" w:rsidRDefault="00C961A8" w:rsidP="00C961A8">
            <w:pPr>
              <w:pStyle w:val="Heading3"/>
              <w:keepNext w:val="0"/>
              <w:keepLines w:val="0"/>
              <w:widowControl w:val="0"/>
              <w:tabs>
                <w:tab w:val="left" w:pos="907"/>
              </w:tabs>
              <w:spacing w:before="240" w:after="60"/>
              <w:ind w:left="907" w:hanging="907"/>
              <w:rPr>
                <w:rFonts w:eastAsia="MS Mincho" w:cs="Arial"/>
                <w:bCs/>
                <w:sz w:val="24"/>
                <w:szCs w:val="26"/>
                <w:lang w:eastAsia="en-GB"/>
              </w:rPr>
            </w:pPr>
            <w:r w:rsidRPr="009F0038">
              <w:rPr>
                <w:rFonts w:eastAsia="MS Mincho" w:cs="Arial"/>
                <w:bCs/>
                <w:sz w:val="24"/>
                <w:szCs w:val="26"/>
                <w:lang w:eastAsia="en-GB"/>
              </w:rPr>
              <w:t>8.16.1</w:t>
            </w:r>
            <w:r w:rsidRPr="009F0038">
              <w:rPr>
                <w:rFonts w:eastAsia="MS Mincho" w:cs="Arial"/>
                <w:bCs/>
                <w:sz w:val="24"/>
                <w:szCs w:val="26"/>
                <w:lang w:eastAsia="en-GB"/>
              </w:rPr>
              <w:tab/>
              <w:t>Organizational</w:t>
            </w:r>
          </w:p>
          <w:p w14:paraId="187D3775" w14:textId="77777777" w:rsidR="00C961A8" w:rsidRDefault="00C961A8" w:rsidP="00C961A8">
            <w:pPr>
              <w:pStyle w:val="Doc-text2"/>
              <w:ind w:left="647"/>
            </w:pPr>
            <w:r>
              <w:rPr>
                <w:rFonts w:cs="Arial"/>
              </w:rPr>
              <w:t xml:space="preserve"> </w:t>
            </w:r>
            <w:r>
              <w:t>-</w:t>
            </w:r>
            <w:r>
              <w:tab/>
              <w:t>Assume that RAN2’s work can be somewhat split: A) use-case-centric configuration, signalling and control procedures, B) management of data and AI/ML models (where part of discussion may overlap between use cases).</w:t>
            </w:r>
          </w:p>
          <w:p w14:paraId="16C54CC9" w14:textId="77777777" w:rsidR="00C961A8" w:rsidRDefault="00C961A8" w:rsidP="00C961A8">
            <w:pPr>
              <w:pStyle w:val="Doc-text2"/>
              <w:ind w:left="647"/>
            </w:pPr>
            <w:r>
              <w:t>-</w:t>
            </w:r>
            <w:r>
              <w:tab/>
              <w:t xml:space="preserve">Assume that e.g. for the </w:t>
            </w:r>
            <w:r w:rsidRPr="00E9338A">
              <w:t>management of data and AI/ML models</w:t>
            </w:r>
            <w:r>
              <w:t xml:space="preserve">, RAN2 could start by focusing on data collection, model transfer, model update, model monitoring and model selection/(de)activation/switching/fallback (to the extent needed), </w:t>
            </w:r>
            <w:r w:rsidRPr="00E9338A">
              <w:rPr>
                <w:highlight w:val="yellow"/>
              </w:rPr>
              <w:t>whether UE capabilities has a role in this.</w:t>
            </w:r>
            <w:r>
              <w:t xml:space="preserve"> </w:t>
            </w:r>
          </w:p>
          <w:p w14:paraId="2A1F8739" w14:textId="77777777" w:rsidR="00C961A8" w:rsidRDefault="00C961A8" w:rsidP="00C961A8">
            <w:pPr>
              <w:pStyle w:val="Doc-text2"/>
              <w:ind w:left="647"/>
            </w:pPr>
            <w:r>
              <w:t>-</w:t>
            </w:r>
            <w:r>
              <w:tab/>
              <w:t xml:space="preserve">Chair assumes that we will input on various aspects when the time is right, and e.g. postpone things that obviously need R1 decisions, but there could be some rare exception. </w:t>
            </w:r>
          </w:p>
          <w:p w14:paraId="16936522" w14:textId="2C8CDBD3" w:rsidR="00C961A8" w:rsidRPr="009F0038" w:rsidRDefault="00C961A8" w:rsidP="00C961A8">
            <w:pPr>
              <w:pStyle w:val="Heading3"/>
              <w:keepNext w:val="0"/>
              <w:keepLines w:val="0"/>
              <w:widowControl w:val="0"/>
              <w:tabs>
                <w:tab w:val="left" w:pos="907"/>
              </w:tabs>
              <w:spacing w:before="240" w:after="60"/>
              <w:ind w:left="907" w:hanging="907"/>
              <w:rPr>
                <w:rFonts w:eastAsia="MS Mincho" w:cs="Arial"/>
                <w:bCs/>
                <w:sz w:val="24"/>
                <w:szCs w:val="26"/>
                <w:lang w:eastAsia="en-GB"/>
              </w:rPr>
            </w:pPr>
            <w:r w:rsidRPr="009F0038">
              <w:rPr>
                <w:rFonts w:eastAsia="MS Mincho" w:cs="Arial"/>
                <w:bCs/>
                <w:sz w:val="24"/>
                <w:szCs w:val="26"/>
                <w:lang w:eastAsia="en-GB"/>
              </w:rPr>
              <w:t xml:space="preserve">8.16.2 </w:t>
            </w:r>
            <w:r w:rsidRPr="009F0038">
              <w:rPr>
                <w:rFonts w:eastAsia="MS Mincho" w:cs="Arial"/>
                <w:bCs/>
                <w:sz w:val="24"/>
                <w:szCs w:val="26"/>
                <w:lang w:eastAsia="en-GB"/>
              </w:rPr>
              <w:tab/>
              <w:t xml:space="preserve">AIML methods </w:t>
            </w:r>
          </w:p>
          <w:p w14:paraId="6436B3F0" w14:textId="456288E5" w:rsidR="00C961A8" w:rsidRDefault="00C961A8" w:rsidP="00C961A8">
            <w:pPr>
              <w:pStyle w:val="Agreement"/>
              <w:tabs>
                <w:tab w:val="clear" w:pos="887"/>
                <w:tab w:val="num" w:pos="1619"/>
              </w:tabs>
              <w:ind w:left="936"/>
            </w:pPr>
            <w:r>
              <w:t>Assume that R2 will reuse terminology defined by R1 to the extent possible/reasonable</w:t>
            </w:r>
          </w:p>
          <w:p w14:paraId="702A938D" w14:textId="5C6F655D" w:rsidR="00C961A8" w:rsidRPr="00FA42F2" w:rsidRDefault="00C961A8" w:rsidP="00C961A8">
            <w:pPr>
              <w:pStyle w:val="Agreement"/>
              <w:tabs>
                <w:tab w:val="clear" w:pos="887"/>
                <w:tab w:val="num" w:pos="1619"/>
              </w:tabs>
              <w:ind w:left="936"/>
              <w:rPr>
                <w:highlight w:val="yellow"/>
              </w:rPr>
            </w:pPr>
            <w:r w:rsidRPr="00FA42F2">
              <w:rPr>
                <w:highlight w:val="yellow"/>
              </w:rPr>
              <w:t>Observation: the collaboration levels definitions doesn’t really clarify what is required, more work is needed</w:t>
            </w:r>
          </w:p>
          <w:p w14:paraId="23928A2B" w14:textId="77777777" w:rsidR="00C961A8" w:rsidRDefault="00C961A8" w:rsidP="00C961A8">
            <w:pPr>
              <w:pStyle w:val="Agreement"/>
              <w:tabs>
                <w:tab w:val="clear" w:pos="887"/>
                <w:tab w:val="num" w:pos="1619"/>
              </w:tabs>
              <w:ind w:left="936"/>
            </w:pPr>
            <w:r>
              <w:t>R2 assumes that f</w:t>
            </w:r>
            <w:r w:rsidRPr="00814A4C">
              <w:t xml:space="preserve">or the existing (under discussion) AI/ML use cases, proprietary models </w:t>
            </w:r>
            <w:r>
              <w:t>may</w:t>
            </w:r>
            <w:r w:rsidRPr="00814A4C">
              <w:t xml:space="preserve"> be </w:t>
            </w:r>
            <w:r>
              <w:t xml:space="preserve">supported and/or open format may be supported (and maybe RAN2 doesn’t have to further elaborate on this assumption). </w:t>
            </w:r>
          </w:p>
          <w:p w14:paraId="47CB6478" w14:textId="77777777" w:rsidR="00C961A8" w:rsidRDefault="00C961A8" w:rsidP="00C961A8">
            <w:pPr>
              <w:pStyle w:val="Agreement"/>
              <w:tabs>
                <w:tab w:val="clear" w:pos="887"/>
                <w:tab w:val="num" w:pos="1619"/>
              </w:tabs>
              <w:ind w:left="936"/>
            </w:pPr>
            <w:r>
              <w:t>R2 assumes that from Management or Control point of view mainly some meta info about a model may need to be known, details FFS.</w:t>
            </w:r>
          </w:p>
          <w:p w14:paraId="60DA290E" w14:textId="77777777" w:rsidR="00C961A8" w:rsidRPr="00FA42F2" w:rsidRDefault="00C961A8" w:rsidP="00C961A8">
            <w:pPr>
              <w:pStyle w:val="Agreement"/>
              <w:tabs>
                <w:tab w:val="clear" w:pos="887"/>
                <w:tab w:val="num" w:pos="1619"/>
              </w:tabs>
              <w:ind w:left="936"/>
              <w:rPr>
                <w:highlight w:val="yellow"/>
              </w:rPr>
            </w:pPr>
            <w:r w:rsidRPr="00FA42F2">
              <w:rPr>
                <w:highlight w:val="yellow"/>
              </w:rPr>
              <w:t xml:space="preserve">R2 assumes that a model is identified by a model ID. Its usage is FFS. </w:t>
            </w:r>
          </w:p>
          <w:p w14:paraId="5C7F7DC8" w14:textId="433774B6" w:rsidR="00DB5402" w:rsidRPr="009F0038" w:rsidRDefault="00C961A8" w:rsidP="00F9721B">
            <w:pPr>
              <w:pStyle w:val="Agreement"/>
              <w:tabs>
                <w:tab w:val="clear" w:pos="887"/>
                <w:tab w:val="num" w:pos="1619"/>
              </w:tabs>
              <w:ind w:left="936"/>
            </w:pPr>
            <w:r>
              <w:t>General FFS: AIML M</w:t>
            </w:r>
            <w:r w:rsidRPr="00974D84">
              <w:t>odel delivery to the UE may have</w:t>
            </w:r>
            <w:r>
              <w:t xml:space="preserve"> different</w:t>
            </w:r>
            <w:r w:rsidRPr="00974D84">
              <w:t xml:space="preserve"> options</w:t>
            </w:r>
            <w:r>
              <w:t>, Control-plane (multiple subvariants), User Plane, can be discussed case by case.</w:t>
            </w:r>
          </w:p>
        </w:tc>
      </w:tr>
    </w:tbl>
    <w:p w14:paraId="59220050" w14:textId="0872F567" w:rsidR="00DB5402" w:rsidRDefault="00DB5402" w:rsidP="00A87F4A">
      <w:pPr>
        <w:rPr>
          <w:rFonts w:ascii="Arial" w:hAnsi="Arial" w:cs="Arial"/>
        </w:rPr>
      </w:pPr>
    </w:p>
    <w:p w14:paraId="3ED2A249" w14:textId="6837A7F5" w:rsidR="00F97E01" w:rsidRPr="003C0A6E" w:rsidRDefault="00F97E01" w:rsidP="00A87F4A">
      <w:pPr>
        <w:rPr>
          <w:rFonts w:ascii="Arial" w:hAnsi="Arial" w:cs="Arial"/>
        </w:rPr>
      </w:pPr>
      <w:r w:rsidRPr="003C0A6E">
        <w:rPr>
          <w:rFonts w:ascii="Arial" w:hAnsi="Arial" w:cs="Arial"/>
        </w:rPr>
        <w:t xml:space="preserve">In this </w:t>
      </w:r>
      <w:r w:rsidR="00F40FE9" w:rsidRPr="003C0A6E">
        <w:rPr>
          <w:rFonts w:ascii="Arial" w:hAnsi="Arial" w:cs="Arial"/>
        </w:rPr>
        <w:t>contribution,</w:t>
      </w:r>
      <w:r w:rsidR="00833073" w:rsidRPr="003C0A6E">
        <w:t xml:space="preserve"> </w:t>
      </w:r>
      <w:r w:rsidR="0066548C" w:rsidRPr="003C0A6E">
        <w:rPr>
          <w:rFonts w:ascii="Arial" w:hAnsi="Arial" w:cs="Arial"/>
        </w:rPr>
        <w:t xml:space="preserve">we </w:t>
      </w:r>
      <w:r w:rsidR="00B21E6F" w:rsidRPr="003C0A6E">
        <w:rPr>
          <w:rFonts w:ascii="Arial" w:hAnsi="Arial" w:cs="Arial"/>
        </w:rPr>
        <w:t>discuss</w:t>
      </w:r>
      <w:r w:rsidR="0066548C" w:rsidRPr="003C0A6E">
        <w:rPr>
          <w:rFonts w:ascii="Arial" w:hAnsi="Arial" w:cs="Arial"/>
        </w:rPr>
        <w:t xml:space="preserve"> </w:t>
      </w:r>
      <w:r w:rsidR="00433444">
        <w:rPr>
          <w:rFonts w:ascii="Arial" w:hAnsi="Arial" w:cs="Arial"/>
        </w:rPr>
        <w:t xml:space="preserve">AI/ML capability reporting and further clarify the collaboration </w:t>
      </w:r>
      <w:r w:rsidR="005A4AEE">
        <w:rPr>
          <w:rFonts w:ascii="Arial" w:hAnsi="Arial" w:cs="Arial"/>
        </w:rPr>
        <w:t>l</w:t>
      </w:r>
      <w:r w:rsidR="00433444">
        <w:rPr>
          <w:rFonts w:ascii="Arial" w:hAnsi="Arial" w:cs="Arial"/>
        </w:rPr>
        <w:t xml:space="preserve">evels x, y and z, between the network and UE, based on latest </w:t>
      </w:r>
      <w:r w:rsidR="0066548C" w:rsidRPr="003C0A6E">
        <w:rPr>
          <w:rFonts w:ascii="Arial" w:hAnsi="Arial" w:cs="Arial"/>
        </w:rPr>
        <w:t xml:space="preserve">RAN1 </w:t>
      </w:r>
      <w:r w:rsidR="006B55C8" w:rsidRPr="003C0A6E">
        <w:rPr>
          <w:rFonts w:ascii="Arial" w:hAnsi="Arial" w:cs="Arial"/>
        </w:rPr>
        <w:t xml:space="preserve">agreements on similar aspects. </w:t>
      </w:r>
      <w:r w:rsidR="0066548C" w:rsidRPr="003C0A6E">
        <w:rPr>
          <w:rFonts w:ascii="Arial" w:hAnsi="Arial" w:cs="Arial"/>
        </w:rPr>
        <w:t xml:space="preserve"> </w:t>
      </w:r>
    </w:p>
    <w:p w14:paraId="5287C20A" w14:textId="455086F6" w:rsidR="00321D2D" w:rsidRPr="009C7A2C" w:rsidRDefault="00321D2D" w:rsidP="00321D2D">
      <w:pPr>
        <w:pStyle w:val="Heading1"/>
        <w:rPr>
          <w:rFonts w:cs="Arial"/>
          <w:b/>
          <w:sz w:val="32"/>
          <w:szCs w:val="36"/>
        </w:rPr>
      </w:pPr>
      <w:r w:rsidRPr="009C7A2C">
        <w:rPr>
          <w:rFonts w:cs="Arial"/>
          <w:b/>
          <w:sz w:val="32"/>
          <w:szCs w:val="36"/>
        </w:rPr>
        <w:t>2. Discussion</w:t>
      </w:r>
    </w:p>
    <w:p w14:paraId="40DABC5B" w14:textId="6D8F495B" w:rsidR="00E9338A" w:rsidRPr="00F73253" w:rsidRDefault="00E9338A" w:rsidP="00E9338A">
      <w:pPr>
        <w:spacing w:before="240"/>
        <w:rPr>
          <w:rFonts w:ascii="Arial" w:hAnsi="Arial"/>
          <w:sz w:val="28"/>
          <w:lang w:eastAsia="en-US"/>
        </w:rPr>
      </w:pPr>
      <w:r w:rsidRPr="00F73253">
        <w:rPr>
          <w:rFonts w:ascii="Arial" w:hAnsi="Arial"/>
          <w:sz w:val="28"/>
          <w:lang w:eastAsia="en-US"/>
        </w:rPr>
        <w:t>2.</w:t>
      </w:r>
      <w:r>
        <w:rPr>
          <w:rFonts w:ascii="Arial" w:hAnsi="Arial"/>
          <w:sz w:val="28"/>
          <w:lang w:eastAsia="en-US"/>
        </w:rPr>
        <w:t>1</w:t>
      </w:r>
      <w:r w:rsidRPr="00F73253">
        <w:rPr>
          <w:rFonts w:ascii="Arial" w:hAnsi="Arial"/>
          <w:sz w:val="28"/>
          <w:lang w:eastAsia="en-US"/>
        </w:rPr>
        <w:t xml:space="preserve"> </w:t>
      </w:r>
      <w:r w:rsidR="003E102B">
        <w:rPr>
          <w:rFonts w:ascii="Arial" w:hAnsi="Arial"/>
          <w:sz w:val="28"/>
          <w:lang w:eastAsia="en-US"/>
        </w:rPr>
        <w:t>AI/ML Capability Reporting</w:t>
      </w:r>
    </w:p>
    <w:p w14:paraId="2D61B91A" w14:textId="44FDA7CA" w:rsidR="00FA42F2" w:rsidRDefault="000850D7" w:rsidP="009773C5">
      <w:pPr>
        <w:rPr>
          <w:rFonts w:ascii="Arial" w:hAnsi="Arial" w:cs="Arial"/>
        </w:rPr>
      </w:pPr>
      <w:r>
        <w:rPr>
          <w:rFonts w:ascii="Arial" w:hAnsi="Arial" w:cs="Arial"/>
        </w:rPr>
        <w:t>In RAN2#119bise</w:t>
      </w:r>
      <w:r w:rsidR="00BD5BD5">
        <w:rPr>
          <w:rFonts w:ascii="Arial" w:hAnsi="Arial" w:cs="Arial"/>
        </w:rPr>
        <w:t xml:space="preserve"> meeting</w:t>
      </w:r>
      <w:r>
        <w:rPr>
          <w:rFonts w:ascii="Arial" w:hAnsi="Arial" w:cs="Arial"/>
        </w:rPr>
        <w:t xml:space="preserve">, </w:t>
      </w:r>
      <w:r w:rsidR="00B2425C">
        <w:rPr>
          <w:rFonts w:ascii="Arial" w:hAnsi="Arial" w:cs="Arial"/>
        </w:rPr>
        <w:t xml:space="preserve">RAN2 briefly discussed </w:t>
      </w:r>
      <w:r>
        <w:rPr>
          <w:rFonts w:ascii="Arial" w:hAnsi="Arial" w:cs="Arial"/>
        </w:rPr>
        <w:t xml:space="preserve">UE capability </w:t>
      </w:r>
      <w:r w:rsidR="009F0038">
        <w:rPr>
          <w:rFonts w:ascii="Arial" w:hAnsi="Arial" w:cs="Arial"/>
        </w:rPr>
        <w:t xml:space="preserve">as part of </w:t>
      </w:r>
      <w:r w:rsidR="00BD5BD5">
        <w:rPr>
          <w:rFonts w:ascii="Arial" w:hAnsi="Arial" w:cs="Arial"/>
        </w:rPr>
        <w:t xml:space="preserve">the </w:t>
      </w:r>
      <w:r w:rsidR="009F0038" w:rsidRPr="009F0038">
        <w:rPr>
          <w:rFonts w:ascii="Arial" w:hAnsi="Arial" w:cs="Arial"/>
        </w:rPr>
        <w:t>study on AI/ML for NR air interface [1]</w:t>
      </w:r>
      <w:r>
        <w:rPr>
          <w:rFonts w:ascii="Arial" w:hAnsi="Arial" w:cs="Arial"/>
        </w:rPr>
        <w:t xml:space="preserve">. </w:t>
      </w:r>
    </w:p>
    <w:p w14:paraId="5EC6EB0B" w14:textId="6C3FFEAD" w:rsidR="000850D7" w:rsidRPr="003C0A6E" w:rsidRDefault="000850D7" w:rsidP="009773C5">
      <w:pPr>
        <w:rPr>
          <w:rFonts w:ascii="Arial" w:hAnsi="Arial" w:cs="Arial"/>
        </w:rPr>
      </w:pPr>
      <w:r>
        <w:rPr>
          <w:rFonts w:ascii="Arial" w:hAnsi="Arial" w:cs="Arial"/>
        </w:rPr>
        <w:t xml:space="preserve">In our view, both the network and the UE would need to exchange some information related to </w:t>
      </w:r>
      <w:r w:rsidR="00A51D8E">
        <w:rPr>
          <w:rFonts w:ascii="Arial" w:hAnsi="Arial" w:cs="Arial"/>
        </w:rPr>
        <w:t xml:space="preserve">the </w:t>
      </w:r>
      <w:r>
        <w:rPr>
          <w:rFonts w:ascii="Arial" w:hAnsi="Arial" w:cs="Arial"/>
        </w:rPr>
        <w:t xml:space="preserve">capability to support </w:t>
      </w:r>
      <w:r w:rsidR="00A51D8E">
        <w:rPr>
          <w:rFonts w:ascii="Arial" w:hAnsi="Arial" w:cs="Arial"/>
        </w:rPr>
        <w:t xml:space="preserve">generic </w:t>
      </w:r>
      <w:r>
        <w:rPr>
          <w:rFonts w:ascii="Arial" w:hAnsi="Arial" w:cs="Arial"/>
        </w:rPr>
        <w:t xml:space="preserve">AI/ML </w:t>
      </w:r>
      <w:r w:rsidR="004C75DB">
        <w:rPr>
          <w:rFonts w:ascii="Arial" w:hAnsi="Arial" w:cs="Arial"/>
        </w:rPr>
        <w:t>model operation</w:t>
      </w:r>
      <w:r w:rsidR="004B0859">
        <w:rPr>
          <w:rFonts w:ascii="Arial" w:hAnsi="Arial" w:cs="Arial"/>
        </w:rPr>
        <w:t xml:space="preserve"> and </w:t>
      </w:r>
      <w:r w:rsidR="00A51D8E">
        <w:rPr>
          <w:rFonts w:ascii="Arial" w:hAnsi="Arial" w:cs="Arial"/>
        </w:rPr>
        <w:t xml:space="preserve">AI/ML </w:t>
      </w:r>
      <w:r w:rsidR="004C75DB">
        <w:rPr>
          <w:rFonts w:ascii="Arial" w:hAnsi="Arial" w:cs="Arial"/>
        </w:rPr>
        <w:t xml:space="preserve">specific functionality </w:t>
      </w:r>
      <w:r w:rsidR="00A51D8E">
        <w:rPr>
          <w:rFonts w:ascii="Arial" w:hAnsi="Arial" w:cs="Arial"/>
        </w:rPr>
        <w:t>(</w:t>
      </w:r>
      <w:r w:rsidR="004C75DB">
        <w:rPr>
          <w:rFonts w:ascii="Arial" w:hAnsi="Arial" w:cs="Arial"/>
        </w:rPr>
        <w:t>or use case</w:t>
      </w:r>
      <w:r w:rsidR="00A51D8E">
        <w:rPr>
          <w:rFonts w:ascii="Arial" w:hAnsi="Arial" w:cs="Arial"/>
        </w:rPr>
        <w:t>)</w:t>
      </w:r>
      <w:r w:rsidR="004C75DB">
        <w:rPr>
          <w:rFonts w:ascii="Arial" w:hAnsi="Arial" w:cs="Arial"/>
        </w:rPr>
        <w:t>. For example, for CSI compression use case</w:t>
      </w:r>
      <w:r w:rsidR="008F37E0">
        <w:rPr>
          <w:rFonts w:ascii="Arial" w:hAnsi="Arial" w:cs="Arial"/>
        </w:rPr>
        <w:t>,</w:t>
      </w:r>
      <w:r w:rsidR="004C75DB">
        <w:rPr>
          <w:rFonts w:ascii="Arial" w:hAnsi="Arial" w:cs="Arial"/>
        </w:rPr>
        <w:t xml:space="preserve"> the model is two-sided, which means t</w:t>
      </w:r>
      <w:r w:rsidR="008F37E0">
        <w:rPr>
          <w:rFonts w:ascii="Arial" w:hAnsi="Arial" w:cs="Arial"/>
        </w:rPr>
        <w:t xml:space="preserve">hat </w:t>
      </w:r>
      <w:r w:rsidR="00A65B79">
        <w:rPr>
          <w:rFonts w:ascii="Arial" w:hAnsi="Arial" w:cs="Arial"/>
        </w:rPr>
        <w:t xml:space="preserve">both </w:t>
      </w:r>
      <w:r w:rsidR="008F37E0">
        <w:rPr>
          <w:rFonts w:ascii="Arial" w:hAnsi="Arial" w:cs="Arial"/>
        </w:rPr>
        <w:t xml:space="preserve">the network and </w:t>
      </w:r>
      <w:r w:rsidR="00A65B79">
        <w:rPr>
          <w:rFonts w:ascii="Arial" w:hAnsi="Arial" w:cs="Arial"/>
        </w:rPr>
        <w:t xml:space="preserve">the </w:t>
      </w:r>
      <w:r w:rsidR="008F37E0">
        <w:rPr>
          <w:rFonts w:ascii="Arial" w:hAnsi="Arial" w:cs="Arial"/>
        </w:rPr>
        <w:t>UE need</w:t>
      </w:r>
      <w:r w:rsidR="004C75DB">
        <w:rPr>
          <w:rFonts w:ascii="Arial" w:hAnsi="Arial" w:cs="Arial"/>
        </w:rPr>
        <w:t xml:space="preserve"> to be aware of the supported two-sided model and the use case of CSI compression.</w:t>
      </w:r>
      <w:r w:rsidR="00AE2D7D">
        <w:rPr>
          <w:rFonts w:ascii="Arial" w:hAnsi="Arial" w:cs="Arial"/>
        </w:rPr>
        <w:t xml:space="preserve"> This awareness could be in the form of AI/ML capability </w:t>
      </w:r>
      <w:r w:rsidR="008F37E0">
        <w:rPr>
          <w:rFonts w:ascii="Arial" w:hAnsi="Arial" w:cs="Arial"/>
        </w:rPr>
        <w:t xml:space="preserve">exchange between </w:t>
      </w:r>
      <w:r w:rsidR="00AE2D7D">
        <w:rPr>
          <w:rFonts w:ascii="Arial" w:hAnsi="Arial" w:cs="Arial"/>
        </w:rPr>
        <w:t xml:space="preserve">the UE </w:t>
      </w:r>
      <w:r w:rsidR="008F37E0">
        <w:rPr>
          <w:rFonts w:ascii="Arial" w:hAnsi="Arial" w:cs="Arial"/>
        </w:rPr>
        <w:t xml:space="preserve">and the </w:t>
      </w:r>
      <w:r w:rsidR="00AE2D7D">
        <w:rPr>
          <w:rFonts w:ascii="Arial" w:hAnsi="Arial" w:cs="Arial"/>
        </w:rPr>
        <w:t>network.</w:t>
      </w:r>
      <w:r w:rsidR="00E12CC5">
        <w:rPr>
          <w:rFonts w:ascii="Arial" w:hAnsi="Arial" w:cs="Arial"/>
        </w:rPr>
        <w:t xml:space="preserve"> </w:t>
      </w:r>
    </w:p>
    <w:p w14:paraId="0413A7CC" w14:textId="51F6FBE6" w:rsidR="004B0859" w:rsidRPr="00CA5324" w:rsidRDefault="004B0859" w:rsidP="004B0859">
      <w:pPr>
        <w:pStyle w:val="B3"/>
        <w:ind w:left="0" w:firstLine="0"/>
        <w:rPr>
          <w:rFonts w:ascii="Arial" w:eastAsia="Malgun Gothic" w:hAnsi="Arial" w:cs="Arial"/>
        </w:rPr>
      </w:pPr>
      <w:r w:rsidRPr="004B0859">
        <w:rPr>
          <w:rFonts w:ascii="Arial" w:hAnsi="Arial" w:cs="Arial"/>
        </w:rPr>
        <w:lastRenderedPageBreak/>
        <w:t>Mo</w:t>
      </w:r>
      <w:r>
        <w:rPr>
          <w:rFonts w:ascii="Arial" w:hAnsi="Arial" w:cs="Arial"/>
        </w:rPr>
        <w:t>reo</w:t>
      </w:r>
      <w:r w:rsidRPr="004B0859">
        <w:rPr>
          <w:rFonts w:ascii="Arial" w:hAnsi="Arial" w:cs="Arial"/>
        </w:rPr>
        <w:t xml:space="preserve">ver, </w:t>
      </w:r>
      <w:r>
        <w:rPr>
          <w:rFonts w:ascii="Arial" w:hAnsi="Arial" w:cs="Arial"/>
        </w:rPr>
        <w:t xml:space="preserve">the network and UE may exchange information associated </w:t>
      </w:r>
      <w:r w:rsidR="00A65B79">
        <w:rPr>
          <w:rFonts w:ascii="Arial" w:hAnsi="Arial" w:cs="Arial"/>
        </w:rPr>
        <w:t xml:space="preserve">with </w:t>
      </w:r>
      <w:r>
        <w:rPr>
          <w:rFonts w:ascii="Arial" w:hAnsi="Arial" w:cs="Arial"/>
        </w:rPr>
        <w:t xml:space="preserve">supported AI/ML models, use cases, </w:t>
      </w:r>
      <w:r w:rsidR="00D142D1">
        <w:rPr>
          <w:rFonts w:ascii="Arial" w:hAnsi="Arial" w:cs="Arial"/>
        </w:rPr>
        <w:t xml:space="preserve">applicable scenario/configurations </w:t>
      </w:r>
      <w:r>
        <w:rPr>
          <w:rFonts w:ascii="Arial" w:hAnsi="Arial" w:cs="Arial"/>
        </w:rPr>
        <w:t>or model deployment side for training and inference (UE-side, network-side, or two-sided model).</w:t>
      </w:r>
    </w:p>
    <w:p w14:paraId="031066CF" w14:textId="111DD8F8" w:rsidR="008F37E0" w:rsidRDefault="008F37E0" w:rsidP="008F37E0">
      <w:pPr>
        <w:widowControl w:val="0"/>
        <w:jc w:val="both"/>
        <w:rPr>
          <w:rFonts w:ascii="Arial" w:eastAsiaTheme="minorEastAsia" w:hAnsi="Arial" w:cs="Arial"/>
          <w:b/>
          <w:color w:val="000000"/>
        </w:rPr>
      </w:pPr>
      <w:r w:rsidRPr="00181735">
        <w:rPr>
          <w:rFonts w:ascii="Arial" w:eastAsiaTheme="minorEastAsia" w:hAnsi="Arial" w:cs="Arial"/>
          <w:b/>
          <w:color w:val="000000"/>
        </w:rPr>
        <w:t xml:space="preserve">Observation </w:t>
      </w:r>
      <w:r>
        <w:rPr>
          <w:rFonts w:ascii="Arial" w:eastAsiaTheme="minorEastAsia" w:hAnsi="Arial" w:cs="Arial"/>
          <w:b/>
          <w:color w:val="000000"/>
        </w:rPr>
        <w:t>1</w:t>
      </w:r>
      <w:r w:rsidRPr="00181735">
        <w:rPr>
          <w:rFonts w:ascii="Arial" w:eastAsiaTheme="minorEastAsia" w:hAnsi="Arial" w:cs="Arial"/>
          <w:b/>
          <w:color w:val="000000"/>
        </w:rPr>
        <w:t xml:space="preserve">: </w:t>
      </w:r>
      <w:r>
        <w:rPr>
          <w:rFonts w:ascii="Arial" w:eastAsiaTheme="minorEastAsia" w:hAnsi="Arial" w:cs="Arial"/>
          <w:b/>
          <w:color w:val="000000"/>
        </w:rPr>
        <w:t xml:space="preserve">It is beneficial to define AI/ML </w:t>
      </w:r>
      <w:r w:rsidRPr="00181735">
        <w:rPr>
          <w:rFonts w:ascii="Arial" w:eastAsiaTheme="minorEastAsia" w:hAnsi="Arial" w:cs="Arial"/>
          <w:b/>
          <w:color w:val="000000"/>
        </w:rPr>
        <w:t>capability</w:t>
      </w:r>
      <w:r>
        <w:rPr>
          <w:rFonts w:ascii="Arial" w:eastAsiaTheme="minorEastAsia" w:hAnsi="Arial" w:cs="Arial"/>
          <w:b/>
          <w:color w:val="000000"/>
        </w:rPr>
        <w:t xml:space="preserve"> reporting between the UE and network.</w:t>
      </w:r>
    </w:p>
    <w:p w14:paraId="48C0D5C4" w14:textId="77777777" w:rsidR="004B0859" w:rsidRPr="00181735" w:rsidRDefault="004B0859" w:rsidP="004B0859">
      <w:pPr>
        <w:widowControl w:val="0"/>
        <w:jc w:val="both"/>
        <w:rPr>
          <w:rFonts w:ascii="Arial" w:eastAsiaTheme="minorEastAsia" w:hAnsi="Arial" w:cs="Arial"/>
          <w:b/>
          <w:color w:val="000000"/>
        </w:rPr>
      </w:pPr>
      <w:r>
        <w:rPr>
          <w:rFonts w:ascii="Arial" w:eastAsiaTheme="minorEastAsia" w:hAnsi="Arial" w:cs="Arial"/>
          <w:b/>
          <w:color w:val="000000"/>
        </w:rPr>
        <w:t xml:space="preserve">Observation 2: </w:t>
      </w:r>
      <w:r w:rsidRPr="00475BC4">
        <w:rPr>
          <w:rFonts w:ascii="Arial" w:eastAsiaTheme="minorEastAsia" w:hAnsi="Arial" w:cs="Arial"/>
          <w:b/>
          <w:color w:val="000000"/>
        </w:rPr>
        <w:t xml:space="preserve">The AI/ML </w:t>
      </w:r>
      <w:r>
        <w:rPr>
          <w:rFonts w:ascii="Arial" w:eastAsiaTheme="minorEastAsia" w:hAnsi="Arial" w:cs="Arial"/>
          <w:b/>
          <w:color w:val="000000"/>
        </w:rPr>
        <w:t xml:space="preserve">capability may be indicated as a generic or </w:t>
      </w:r>
      <w:r w:rsidRPr="005A1CCD">
        <w:rPr>
          <w:rFonts w:ascii="Arial" w:eastAsiaTheme="minorEastAsia" w:hAnsi="Arial" w:cs="Arial"/>
          <w:b/>
          <w:color w:val="000000"/>
        </w:rPr>
        <w:t>use-case-</w:t>
      </w:r>
      <w:r>
        <w:rPr>
          <w:rFonts w:ascii="Arial" w:eastAsiaTheme="minorEastAsia" w:hAnsi="Arial" w:cs="Arial"/>
          <w:b/>
          <w:color w:val="000000"/>
        </w:rPr>
        <w:t>specific capability</w:t>
      </w:r>
      <w:r w:rsidRPr="00475BC4">
        <w:rPr>
          <w:rFonts w:ascii="Arial" w:eastAsiaTheme="minorEastAsia" w:hAnsi="Arial" w:cs="Arial"/>
          <w:b/>
          <w:color w:val="000000"/>
        </w:rPr>
        <w:t>.</w:t>
      </w:r>
    </w:p>
    <w:p w14:paraId="0F6B31B0" w14:textId="50DBC4EB" w:rsidR="005A1CCD" w:rsidRDefault="005A1CCD" w:rsidP="00FC77D6">
      <w:pPr>
        <w:rPr>
          <w:rFonts w:ascii="Arial" w:hAnsi="Arial" w:cs="Arial"/>
          <w:b/>
        </w:rPr>
      </w:pPr>
      <w:r w:rsidRPr="005A1CCD">
        <w:rPr>
          <w:rFonts w:ascii="Arial" w:hAnsi="Arial" w:cs="Arial"/>
          <w:b/>
        </w:rPr>
        <w:t>Proposal 1</w:t>
      </w:r>
      <w:r>
        <w:rPr>
          <w:rFonts w:ascii="Arial" w:hAnsi="Arial" w:cs="Arial"/>
          <w:b/>
        </w:rPr>
        <w:t>a</w:t>
      </w:r>
      <w:r w:rsidRPr="005A1CCD">
        <w:rPr>
          <w:rFonts w:ascii="Arial" w:hAnsi="Arial" w:cs="Arial"/>
          <w:b/>
        </w:rPr>
        <w:t>: RAN2 to introduc</w:t>
      </w:r>
      <w:r>
        <w:rPr>
          <w:rFonts w:ascii="Arial" w:hAnsi="Arial" w:cs="Arial"/>
          <w:b/>
        </w:rPr>
        <w:t>e</w:t>
      </w:r>
      <w:r w:rsidRPr="005A1CCD">
        <w:rPr>
          <w:rFonts w:ascii="Arial" w:hAnsi="Arial" w:cs="Arial"/>
          <w:b/>
        </w:rPr>
        <w:t xml:space="preserve"> </w:t>
      </w:r>
      <w:r>
        <w:rPr>
          <w:rFonts w:ascii="Arial" w:hAnsi="Arial" w:cs="Arial"/>
          <w:b/>
        </w:rPr>
        <w:t>AI/ML capability reporting between the UE and network.</w:t>
      </w:r>
    </w:p>
    <w:p w14:paraId="1AF5E6FB" w14:textId="6C4D37BE" w:rsidR="005A1CCD" w:rsidRDefault="005A1CCD" w:rsidP="005A1CCD">
      <w:pPr>
        <w:rPr>
          <w:rFonts w:ascii="Arial" w:hAnsi="Arial" w:cs="Arial"/>
          <w:b/>
        </w:rPr>
      </w:pPr>
      <w:r w:rsidRPr="005A1CCD">
        <w:rPr>
          <w:rFonts w:ascii="Arial" w:hAnsi="Arial" w:cs="Arial"/>
          <w:b/>
        </w:rPr>
        <w:t>Proposal 1</w:t>
      </w:r>
      <w:r>
        <w:rPr>
          <w:rFonts w:ascii="Arial" w:hAnsi="Arial" w:cs="Arial"/>
          <w:b/>
        </w:rPr>
        <w:t>b</w:t>
      </w:r>
      <w:r w:rsidRPr="005A1CCD">
        <w:rPr>
          <w:rFonts w:ascii="Arial" w:hAnsi="Arial" w:cs="Arial"/>
          <w:b/>
        </w:rPr>
        <w:t xml:space="preserve">: RAN2 to </w:t>
      </w:r>
      <w:r>
        <w:rPr>
          <w:rFonts w:ascii="Arial" w:hAnsi="Arial" w:cs="Arial"/>
          <w:b/>
        </w:rPr>
        <w:t xml:space="preserve">discuss whether AI/ML capability </w:t>
      </w:r>
      <w:r w:rsidR="00CC4C00">
        <w:rPr>
          <w:rFonts w:ascii="Arial" w:hAnsi="Arial" w:cs="Arial"/>
          <w:b/>
        </w:rPr>
        <w:t xml:space="preserve">are </w:t>
      </w:r>
      <w:r w:rsidR="00597528">
        <w:rPr>
          <w:rFonts w:ascii="Arial" w:hAnsi="Arial" w:cs="Arial"/>
          <w:b/>
        </w:rPr>
        <w:t xml:space="preserve">defined/reported </w:t>
      </w:r>
      <w:r>
        <w:rPr>
          <w:rFonts w:ascii="Arial" w:hAnsi="Arial" w:cs="Arial"/>
          <w:b/>
        </w:rPr>
        <w:t xml:space="preserve">as a </w:t>
      </w:r>
      <w:r w:rsidR="00597528">
        <w:rPr>
          <w:rFonts w:ascii="Arial" w:hAnsi="Arial" w:cs="Arial"/>
          <w:b/>
        </w:rPr>
        <w:t xml:space="preserve">generic </w:t>
      </w:r>
      <w:r>
        <w:rPr>
          <w:rFonts w:ascii="Arial" w:hAnsi="Arial" w:cs="Arial"/>
          <w:b/>
        </w:rPr>
        <w:t xml:space="preserve">AI/ML operation capability or </w:t>
      </w:r>
      <w:r w:rsidR="00597528">
        <w:rPr>
          <w:rFonts w:ascii="Arial" w:hAnsi="Arial" w:cs="Arial"/>
          <w:b/>
        </w:rPr>
        <w:t xml:space="preserve">a </w:t>
      </w:r>
      <w:r>
        <w:rPr>
          <w:rFonts w:ascii="Arial" w:hAnsi="Arial" w:cs="Arial"/>
          <w:b/>
        </w:rPr>
        <w:t>use-case-specific capability or both</w:t>
      </w:r>
      <w:r w:rsidRPr="005A1CCD">
        <w:rPr>
          <w:rFonts w:ascii="Arial" w:hAnsi="Arial" w:cs="Arial"/>
          <w:b/>
        </w:rPr>
        <w:t>.</w:t>
      </w:r>
    </w:p>
    <w:p w14:paraId="1C9B80C6" w14:textId="77777777" w:rsidR="00597528" w:rsidRDefault="00597528" w:rsidP="00597528">
      <w:pPr>
        <w:pStyle w:val="B3"/>
        <w:ind w:left="284"/>
        <w:rPr>
          <w:rFonts w:ascii="Arial" w:eastAsia="Malgun Gothic" w:hAnsi="Arial" w:cs="Arial"/>
        </w:rPr>
      </w:pPr>
    </w:p>
    <w:p w14:paraId="0B99C4A3" w14:textId="4B0DA022" w:rsidR="001C2183" w:rsidRPr="00F73253" w:rsidRDefault="00F73253" w:rsidP="00F73253">
      <w:pPr>
        <w:spacing w:before="240"/>
        <w:rPr>
          <w:rFonts w:ascii="Arial" w:hAnsi="Arial"/>
          <w:sz w:val="28"/>
          <w:lang w:eastAsia="en-US"/>
        </w:rPr>
      </w:pPr>
      <w:r w:rsidRPr="00F73253">
        <w:rPr>
          <w:rFonts w:ascii="Arial" w:hAnsi="Arial"/>
          <w:sz w:val="28"/>
          <w:lang w:eastAsia="en-US"/>
        </w:rPr>
        <w:t>2.2 Network-UE collaboration levels</w:t>
      </w:r>
    </w:p>
    <w:p w14:paraId="0DDE8EA4" w14:textId="113028CC" w:rsidR="001C2183" w:rsidRPr="003C0A6E" w:rsidRDefault="00170E59" w:rsidP="00944E9F">
      <w:pPr>
        <w:rPr>
          <w:rFonts w:ascii="Arial" w:hAnsi="Arial" w:cs="Arial"/>
        </w:rPr>
      </w:pPr>
      <w:r w:rsidRPr="003C0A6E">
        <w:rPr>
          <w:rFonts w:ascii="Arial" w:hAnsi="Arial" w:cs="Arial"/>
        </w:rPr>
        <w:t xml:space="preserve">Regarding the AI/ML methods, RAN2 briefly discussed the collaboration levels between the network and UE that was previously agreed </w:t>
      </w:r>
      <w:r w:rsidR="00904200" w:rsidRPr="003C0A6E">
        <w:rPr>
          <w:rFonts w:ascii="Arial" w:hAnsi="Arial" w:cs="Arial"/>
        </w:rPr>
        <w:t>in</w:t>
      </w:r>
      <w:r w:rsidRPr="003C0A6E">
        <w:rPr>
          <w:rFonts w:ascii="Arial" w:hAnsi="Arial" w:cs="Arial"/>
        </w:rPr>
        <w:t xml:space="preserve"> RAN1#109</w:t>
      </w:r>
      <w:r w:rsidR="009773C5">
        <w:rPr>
          <w:rFonts w:ascii="Arial" w:hAnsi="Arial" w:cs="Arial"/>
        </w:rPr>
        <w:t xml:space="preserve"> [2]</w:t>
      </w:r>
      <w:r w:rsidR="001C2183" w:rsidRPr="003C0A6E">
        <w:rPr>
          <w:rFonts w:ascii="Arial" w:hAnsi="Arial" w:cs="Arial"/>
        </w:rPr>
        <w:t>:</w:t>
      </w:r>
    </w:p>
    <w:tbl>
      <w:tblPr>
        <w:tblStyle w:val="TableGrid"/>
        <w:tblW w:w="0" w:type="auto"/>
        <w:tblLook w:val="04A0" w:firstRow="1" w:lastRow="0" w:firstColumn="1" w:lastColumn="0" w:noHBand="0" w:noVBand="1"/>
      </w:tblPr>
      <w:tblGrid>
        <w:gridCol w:w="9631"/>
      </w:tblGrid>
      <w:tr w:rsidR="001C2183" w14:paraId="2F8486B6" w14:textId="77777777" w:rsidTr="001C2183">
        <w:tc>
          <w:tcPr>
            <w:tcW w:w="9631" w:type="dxa"/>
          </w:tcPr>
          <w:p w14:paraId="2B5F6699" w14:textId="77777777" w:rsidR="001C2183" w:rsidRPr="001C2183" w:rsidRDefault="001C2183" w:rsidP="001C2183">
            <w:pPr>
              <w:rPr>
                <w:rFonts w:ascii="Arial" w:hAnsi="Arial" w:cs="Arial"/>
              </w:rPr>
            </w:pPr>
            <w:r w:rsidRPr="00904200">
              <w:rPr>
                <w:rFonts w:ascii="Arial" w:hAnsi="Arial" w:cs="Arial"/>
                <w:highlight w:val="green"/>
              </w:rPr>
              <w:t>Agreement</w:t>
            </w:r>
          </w:p>
          <w:p w14:paraId="05EFC564" w14:textId="77777777" w:rsidR="001C2183" w:rsidRPr="001C2183" w:rsidRDefault="001C2183" w:rsidP="00904200">
            <w:pPr>
              <w:wordWrap w:val="0"/>
              <w:overflowPunct/>
              <w:autoSpaceDE/>
              <w:autoSpaceDN/>
              <w:adjustRightInd/>
              <w:spacing w:after="0"/>
              <w:rPr>
                <w:rFonts w:eastAsia="Times New Roman"/>
                <w:color w:val="000000"/>
                <w:kern w:val="24"/>
                <w:sz w:val="22"/>
                <w:szCs w:val="22"/>
                <w:lang w:eastAsia="en-GB"/>
              </w:rPr>
            </w:pPr>
            <w:r w:rsidRPr="001C2183">
              <w:rPr>
                <w:rFonts w:eastAsia="Times New Roman"/>
                <w:color w:val="000000"/>
                <w:kern w:val="24"/>
                <w:sz w:val="22"/>
                <w:szCs w:val="22"/>
                <w:lang w:eastAsia="en-GB"/>
              </w:rPr>
              <w:t>Take the following network-UE collaboration levels as one aspect for defining collaboration levels</w:t>
            </w:r>
          </w:p>
          <w:p w14:paraId="5A743D95" w14:textId="77777777" w:rsidR="00727A30" w:rsidRPr="001C2183" w:rsidRDefault="00727A30" w:rsidP="002974CD">
            <w:pPr>
              <w:pStyle w:val="ListParagraph"/>
              <w:numPr>
                <w:ilvl w:val="0"/>
                <w:numId w:val="7"/>
              </w:numPr>
              <w:tabs>
                <w:tab w:val="left" w:pos="720"/>
              </w:tabs>
              <w:wordWrap w:val="0"/>
              <w:spacing w:after="0"/>
              <w:rPr>
                <w:rFonts w:eastAsia="Times New Roman"/>
                <w:color w:val="000000"/>
                <w:kern w:val="24"/>
                <w:sz w:val="22"/>
                <w:szCs w:val="22"/>
                <w:lang w:eastAsia="en-GB"/>
              </w:rPr>
            </w:pPr>
            <w:r w:rsidRPr="00294B03">
              <w:rPr>
                <w:rFonts w:eastAsia="Times New Roman"/>
                <w:color w:val="000000"/>
                <w:kern w:val="24"/>
                <w:sz w:val="22"/>
                <w:szCs w:val="22"/>
                <w:highlight w:val="yellow"/>
                <w:lang w:eastAsia="en-GB"/>
              </w:rPr>
              <w:t>Level x</w:t>
            </w:r>
            <w:r w:rsidRPr="001C2183">
              <w:rPr>
                <w:rFonts w:eastAsia="Times New Roman"/>
                <w:color w:val="000000"/>
                <w:kern w:val="24"/>
                <w:sz w:val="22"/>
                <w:szCs w:val="22"/>
                <w:lang w:eastAsia="en-GB"/>
              </w:rPr>
              <w:t xml:space="preserve">: </w:t>
            </w:r>
            <w:r w:rsidRPr="00294B03">
              <w:rPr>
                <w:rFonts w:eastAsia="Times New Roman"/>
                <w:color w:val="000000"/>
                <w:kern w:val="24"/>
                <w:sz w:val="22"/>
                <w:szCs w:val="22"/>
                <w:highlight w:val="yellow"/>
                <w:lang w:eastAsia="en-GB"/>
              </w:rPr>
              <w:t>No collaboration</w:t>
            </w:r>
          </w:p>
          <w:p w14:paraId="386B5612" w14:textId="77777777" w:rsidR="00727A30" w:rsidRPr="001C2183" w:rsidRDefault="00727A30" w:rsidP="002974CD">
            <w:pPr>
              <w:pStyle w:val="ListParagraph"/>
              <w:numPr>
                <w:ilvl w:val="0"/>
                <w:numId w:val="7"/>
              </w:numPr>
              <w:tabs>
                <w:tab w:val="left" w:pos="720"/>
              </w:tabs>
              <w:wordWrap w:val="0"/>
              <w:spacing w:after="0"/>
              <w:rPr>
                <w:rFonts w:eastAsia="Times New Roman"/>
                <w:color w:val="000000"/>
                <w:kern w:val="24"/>
                <w:sz w:val="22"/>
                <w:szCs w:val="22"/>
                <w:lang w:eastAsia="en-GB"/>
              </w:rPr>
            </w:pPr>
            <w:r w:rsidRPr="00294B03">
              <w:rPr>
                <w:rFonts w:eastAsia="Times New Roman"/>
                <w:color w:val="000000"/>
                <w:kern w:val="24"/>
                <w:sz w:val="22"/>
                <w:szCs w:val="22"/>
                <w:highlight w:val="yellow"/>
                <w:lang w:eastAsia="en-GB"/>
              </w:rPr>
              <w:t>Level y</w:t>
            </w:r>
            <w:r w:rsidRPr="001C2183">
              <w:rPr>
                <w:rFonts w:eastAsia="Times New Roman"/>
                <w:color w:val="000000"/>
                <w:kern w:val="24"/>
                <w:sz w:val="22"/>
                <w:szCs w:val="22"/>
                <w:lang w:eastAsia="en-GB"/>
              </w:rPr>
              <w:t xml:space="preserve">: Signalling-based collaboration </w:t>
            </w:r>
            <w:r w:rsidRPr="00294B03">
              <w:rPr>
                <w:rFonts w:eastAsia="Times New Roman"/>
                <w:color w:val="000000"/>
                <w:kern w:val="24"/>
                <w:sz w:val="22"/>
                <w:szCs w:val="22"/>
                <w:highlight w:val="yellow"/>
                <w:lang w:eastAsia="en-GB"/>
              </w:rPr>
              <w:t>without model transfer</w:t>
            </w:r>
          </w:p>
          <w:p w14:paraId="08D1BB52" w14:textId="77777777" w:rsidR="00727A30" w:rsidRPr="001C2183" w:rsidRDefault="00727A30" w:rsidP="002974CD">
            <w:pPr>
              <w:pStyle w:val="ListParagraph"/>
              <w:numPr>
                <w:ilvl w:val="0"/>
                <w:numId w:val="7"/>
              </w:numPr>
              <w:tabs>
                <w:tab w:val="left" w:pos="720"/>
              </w:tabs>
              <w:wordWrap w:val="0"/>
              <w:spacing w:after="0"/>
              <w:rPr>
                <w:rFonts w:eastAsia="Times New Roman"/>
                <w:color w:val="000000"/>
                <w:kern w:val="24"/>
                <w:sz w:val="22"/>
                <w:szCs w:val="22"/>
                <w:lang w:eastAsia="en-GB"/>
              </w:rPr>
            </w:pPr>
            <w:r w:rsidRPr="00294B03">
              <w:rPr>
                <w:rFonts w:eastAsia="Times New Roman"/>
                <w:color w:val="000000"/>
                <w:kern w:val="24"/>
                <w:sz w:val="22"/>
                <w:szCs w:val="22"/>
                <w:highlight w:val="yellow"/>
                <w:lang w:eastAsia="en-GB"/>
              </w:rPr>
              <w:t>Level z</w:t>
            </w:r>
            <w:r w:rsidRPr="001C2183">
              <w:rPr>
                <w:rFonts w:eastAsia="Times New Roman"/>
                <w:color w:val="000000"/>
                <w:kern w:val="24"/>
                <w:sz w:val="22"/>
                <w:szCs w:val="22"/>
                <w:lang w:eastAsia="en-GB"/>
              </w:rPr>
              <w:t xml:space="preserve">: Signalling-based collaboration </w:t>
            </w:r>
            <w:r w:rsidRPr="00294B03">
              <w:rPr>
                <w:rFonts w:eastAsia="Times New Roman"/>
                <w:color w:val="000000"/>
                <w:kern w:val="24"/>
                <w:sz w:val="22"/>
                <w:szCs w:val="22"/>
                <w:highlight w:val="yellow"/>
                <w:lang w:eastAsia="en-GB"/>
              </w:rPr>
              <w:t>with model transfer</w:t>
            </w:r>
          </w:p>
          <w:p w14:paraId="710BF6E7" w14:textId="77777777" w:rsidR="001C2183" w:rsidRPr="001C2183" w:rsidRDefault="001C2183" w:rsidP="00904200">
            <w:pPr>
              <w:wordWrap w:val="0"/>
              <w:overflowPunct/>
              <w:autoSpaceDE/>
              <w:autoSpaceDN/>
              <w:adjustRightInd/>
              <w:spacing w:after="0"/>
              <w:rPr>
                <w:rFonts w:eastAsia="Times New Roman"/>
                <w:color w:val="000000"/>
                <w:kern w:val="24"/>
                <w:sz w:val="22"/>
                <w:szCs w:val="22"/>
                <w:lang w:eastAsia="en-GB"/>
              </w:rPr>
            </w:pPr>
            <w:r w:rsidRPr="001C2183">
              <w:rPr>
                <w:rFonts w:eastAsia="Times New Roman"/>
                <w:color w:val="000000"/>
                <w:kern w:val="24"/>
                <w:sz w:val="22"/>
                <w:szCs w:val="22"/>
                <w:lang w:eastAsia="en-GB"/>
              </w:rPr>
              <w:t>Note: Other aspect(s), for defining collaboration levels is not precluded and will be discussed in later meetings, e.g., with/without model updating, to support training/inference, for defining collaboration levels will be discussed in later meetings</w:t>
            </w:r>
          </w:p>
          <w:p w14:paraId="38EB2202" w14:textId="67FC747C" w:rsidR="001C2183" w:rsidRPr="00904200" w:rsidRDefault="001C2183" w:rsidP="00904200">
            <w:pPr>
              <w:wordWrap w:val="0"/>
              <w:overflowPunct/>
              <w:autoSpaceDE/>
              <w:autoSpaceDN/>
              <w:adjustRightInd/>
              <w:spacing w:after="0"/>
              <w:rPr>
                <w:rFonts w:eastAsia="Times New Roman"/>
                <w:color w:val="000000"/>
                <w:kern w:val="24"/>
                <w:sz w:val="22"/>
                <w:szCs w:val="22"/>
                <w:lang w:eastAsia="en-GB"/>
              </w:rPr>
            </w:pPr>
            <w:r w:rsidRPr="00294B03">
              <w:rPr>
                <w:rFonts w:eastAsia="Times New Roman"/>
                <w:color w:val="000000"/>
                <w:kern w:val="24"/>
                <w:sz w:val="22"/>
                <w:szCs w:val="22"/>
                <w:highlight w:val="yellow"/>
                <w:lang w:eastAsia="en-GB"/>
              </w:rPr>
              <w:t>FFS: Clarification is needed for Level x-y boundary</w:t>
            </w:r>
            <w:r w:rsidRPr="001C2183">
              <w:rPr>
                <w:rFonts w:eastAsia="Times New Roman"/>
                <w:color w:val="000000"/>
                <w:kern w:val="24"/>
                <w:sz w:val="22"/>
                <w:szCs w:val="22"/>
                <w:lang w:eastAsia="en-GB"/>
              </w:rPr>
              <w:t xml:space="preserve"> </w:t>
            </w:r>
          </w:p>
        </w:tc>
      </w:tr>
    </w:tbl>
    <w:p w14:paraId="262A0314" w14:textId="77777777" w:rsidR="001C2183" w:rsidRDefault="001C2183" w:rsidP="00944E9F">
      <w:pPr>
        <w:rPr>
          <w:rFonts w:ascii="Arial" w:hAnsi="Arial" w:cs="Arial"/>
        </w:rPr>
      </w:pPr>
    </w:p>
    <w:p w14:paraId="0319D180" w14:textId="791CC37C" w:rsidR="00170E59" w:rsidRPr="003C0A6E" w:rsidRDefault="00170E59" w:rsidP="00944E9F">
      <w:pPr>
        <w:rPr>
          <w:rFonts w:ascii="Arial" w:hAnsi="Arial" w:cs="Arial"/>
        </w:rPr>
      </w:pPr>
      <w:r w:rsidRPr="003C0A6E">
        <w:rPr>
          <w:rFonts w:ascii="Arial" w:hAnsi="Arial" w:cs="Arial"/>
        </w:rPr>
        <w:t xml:space="preserve">However, there was no clear understanding on </w:t>
      </w:r>
      <w:r w:rsidR="00904200" w:rsidRPr="003C0A6E">
        <w:rPr>
          <w:rFonts w:ascii="Arial" w:hAnsi="Arial" w:cs="Arial"/>
        </w:rPr>
        <w:t xml:space="preserve">potential </w:t>
      </w:r>
      <w:r w:rsidR="00C54F7F" w:rsidRPr="003C0A6E">
        <w:rPr>
          <w:rFonts w:ascii="Arial" w:hAnsi="Arial" w:cs="Arial"/>
        </w:rPr>
        <w:t xml:space="preserve">specification </w:t>
      </w:r>
      <w:r w:rsidR="00904200" w:rsidRPr="003C0A6E">
        <w:rPr>
          <w:rFonts w:ascii="Arial" w:hAnsi="Arial" w:cs="Arial"/>
        </w:rPr>
        <w:t>impact</w:t>
      </w:r>
      <w:r w:rsidR="00C54F7F" w:rsidRPr="003C0A6E">
        <w:rPr>
          <w:rFonts w:ascii="Arial" w:hAnsi="Arial" w:cs="Arial"/>
        </w:rPr>
        <w:t xml:space="preserve"> to RAN2</w:t>
      </w:r>
      <w:r w:rsidR="008B7771" w:rsidRPr="003C0A6E">
        <w:rPr>
          <w:rFonts w:ascii="Arial" w:hAnsi="Arial" w:cs="Arial"/>
        </w:rPr>
        <w:t xml:space="preserve"> work</w:t>
      </w:r>
      <w:r w:rsidR="00124A21" w:rsidRPr="003C0A6E">
        <w:rPr>
          <w:rFonts w:ascii="Arial" w:hAnsi="Arial" w:cs="Arial"/>
        </w:rPr>
        <w:t>,</w:t>
      </w:r>
      <w:r w:rsidR="00904200" w:rsidRPr="003C0A6E">
        <w:rPr>
          <w:rFonts w:ascii="Arial" w:hAnsi="Arial" w:cs="Arial"/>
        </w:rPr>
        <w:t xml:space="preserve"> </w:t>
      </w:r>
      <w:r w:rsidR="00C54F7F" w:rsidRPr="003C0A6E">
        <w:rPr>
          <w:rFonts w:ascii="Arial" w:hAnsi="Arial" w:cs="Arial"/>
        </w:rPr>
        <w:t>based simply o</w:t>
      </w:r>
      <w:r w:rsidR="008B7771" w:rsidRPr="003C0A6E">
        <w:rPr>
          <w:rFonts w:ascii="Arial" w:hAnsi="Arial" w:cs="Arial"/>
        </w:rPr>
        <w:t>n</w:t>
      </w:r>
      <w:r w:rsidR="00C54F7F" w:rsidRPr="003C0A6E">
        <w:rPr>
          <w:rFonts w:ascii="Arial" w:hAnsi="Arial" w:cs="Arial"/>
        </w:rPr>
        <w:t xml:space="preserve"> the available definition of the </w:t>
      </w:r>
      <w:r w:rsidR="00904200" w:rsidRPr="003C0A6E">
        <w:rPr>
          <w:rFonts w:ascii="Arial" w:hAnsi="Arial" w:cs="Arial"/>
        </w:rPr>
        <w:t xml:space="preserve">different </w:t>
      </w:r>
      <w:r w:rsidR="00C54F7F" w:rsidRPr="003C0A6E">
        <w:rPr>
          <w:rFonts w:ascii="Arial" w:hAnsi="Arial" w:cs="Arial"/>
        </w:rPr>
        <w:t xml:space="preserve">collaboration levels between the network and </w:t>
      </w:r>
      <w:r w:rsidR="006F1538" w:rsidRPr="003C0A6E">
        <w:rPr>
          <w:rFonts w:ascii="Arial" w:hAnsi="Arial" w:cs="Arial"/>
        </w:rPr>
        <w:t>UE</w:t>
      </w:r>
      <w:r w:rsidR="00904200" w:rsidRPr="003C0A6E">
        <w:rPr>
          <w:rFonts w:ascii="Arial" w:hAnsi="Arial" w:cs="Arial"/>
        </w:rPr>
        <w:t xml:space="preserve">. </w:t>
      </w:r>
      <w:r w:rsidR="00124A21" w:rsidRPr="003C0A6E">
        <w:rPr>
          <w:rFonts w:ascii="Arial" w:hAnsi="Arial" w:cs="Arial"/>
        </w:rPr>
        <w:t>For example, whether Level x is mainly implementation based</w:t>
      </w:r>
      <w:r w:rsidR="008B7771" w:rsidRPr="003C0A6E">
        <w:rPr>
          <w:rFonts w:ascii="Arial" w:hAnsi="Arial" w:cs="Arial"/>
        </w:rPr>
        <w:t xml:space="preserve"> or it may have any </w:t>
      </w:r>
      <w:r w:rsidR="00124A21" w:rsidRPr="003C0A6E">
        <w:rPr>
          <w:rFonts w:ascii="Arial" w:hAnsi="Arial" w:cs="Arial"/>
        </w:rPr>
        <w:t>specification impact</w:t>
      </w:r>
      <w:r w:rsidR="008B7771" w:rsidRPr="003C0A6E">
        <w:rPr>
          <w:rFonts w:ascii="Arial" w:hAnsi="Arial" w:cs="Arial"/>
        </w:rPr>
        <w:t xml:space="preserve"> (e.g. due to data collection)</w:t>
      </w:r>
      <w:r w:rsidR="00124A21" w:rsidRPr="003C0A6E">
        <w:rPr>
          <w:rFonts w:ascii="Arial" w:hAnsi="Arial" w:cs="Arial"/>
        </w:rPr>
        <w:t>.</w:t>
      </w:r>
      <w:r w:rsidR="008B7771" w:rsidRPr="003C0A6E">
        <w:rPr>
          <w:rFonts w:ascii="Arial" w:hAnsi="Arial" w:cs="Arial"/>
        </w:rPr>
        <w:t xml:space="preserve"> Moreover, whether Level y and z would involve model delivery/transfer in addition to transfer of any </w:t>
      </w:r>
      <w:r w:rsidR="00206B2A" w:rsidRPr="003C0A6E">
        <w:rPr>
          <w:rFonts w:ascii="Arial" w:hAnsi="Arial" w:cs="Arial"/>
        </w:rPr>
        <w:t>assistance AI/ML information related this model</w:t>
      </w:r>
      <w:r w:rsidR="009773C5">
        <w:rPr>
          <w:rFonts w:ascii="Arial" w:hAnsi="Arial" w:cs="Arial"/>
        </w:rPr>
        <w:t xml:space="preserve"> [3]</w:t>
      </w:r>
      <w:r w:rsidR="008B7771" w:rsidRPr="003C0A6E">
        <w:rPr>
          <w:rFonts w:ascii="Arial" w:hAnsi="Arial" w:cs="Arial"/>
        </w:rPr>
        <w:t xml:space="preserve">.  </w:t>
      </w:r>
    </w:p>
    <w:p w14:paraId="0D9C57E8" w14:textId="77777777" w:rsidR="00170E59" w:rsidRPr="00FA42F2" w:rsidRDefault="00170E59" w:rsidP="00724A40">
      <w:pPr>
        <w:pStyle w:val="Agreement"/>
        <w:tabs>
          <w:tab w:val="num" w:pos="1619"/>
        </w:tabs>
        <w:ind w:left="504"/>
        <w:rPr>
          <w:rFonts w:ascii="Arial" w:hAnsi="Arial" w:cs="Arial"/>
        </w:rPr>
      </w:pPr>
      <w:r w:rsidRPr="00FA42F2">
        <w:rPr>
          <w:rFonts w:ascii="Arial" w:hAnsi="Arial" w:cs="Arial"/>
        </w:rPr>
        <w:t>Observation: the collaboration levels definitions doesn’t really clarify what is required, more work is needed</w:t>
      </w:r>
    </w:p>
    <w:p w14:paraId="3A270E15" w14:textId="77777777" w:rsidR="00FA42F2" w:rsidRDefault="00FA42F2" w:rsidP="00944E9F">
      <w:pPr>
        <w:rPr>
          <w:rFonts w:ascii="Arial" w:hAnsi="Arial" w:cs="Arial"/>
        </w:rPr>
      </w:pPr>
    </w:p>
    <w:p w14:paraId="4105911A" w14:textId="73C9E122" w:rsidR="00F2035C" w:rsidRDefault="007A3960" w:rsidP="00F2035C">
      <w:pPr>
        <w:rPr>
          <w:rFonts w:ascii="Arial" w:hAnsi="Arial" w:cs="Arial"/>
        </w:rPr>
      </w:pPr>
      <w:r>
        <w:rPr>
          <w:rFonts w:ascii="Arial" w:hAnsi="Arial" w:cs="Arial"/>
        </w:rPr>
        <w:t xml:space="preserve">Meanwhile, in </w:t>
      </w:r>
      <w:r w:rsidR="00724A40">
        <w:rPr>
          <w:rFonts w:ascii="Arial" w:hAnsi="Arial" w:cs="Arial"/>
        </w:rPr>
        <w:t xml:space="preserve">RAN1#110bis-e, RAN1 </w:t>
      </w:r>
      <w:r>
        <w:rPr>
          <w:rFonts w:ascii="Arial" w:hAnsi="Arial" w:cs="Arial"/>
        </w:rPr>
        <w:t xml:space="preserve">further </w:t>
      </w:r>
      <w:r w:rsidR="00CC5F37">
        <w:rPr>
          <w:rFonts w:ascii="Arial" w:hAnsi="Arial" w:cs="Arial"/>
        </w:rPr>
        <w:t xml:space="preserve">discussed </w:t>
      </w:r>
      <w:r w:rsidR="00BD3A07">
        <w:rPr>
          <w:rFonts w:ascii="Arial" w:hAnsi="Arial" w:cs="Arial"/>
        </w:rPr>
        <w:t xml:space="preserve">the collaboration </w:t>
      </w:r>
      <w:r w:rsidR="00CC5F37">
        <w:rPr>
          <w:rFonts w:ascii="Arial" w:hAnsi="Arial" w:cs="Arial"/>
        </w:rPr>
        <w:t xml:space="preserve">levels, </w:t>
      </w:r>
      <w:r w:rsidR="00F231FC">
        <w:rPr>
          <w:rFonts w:ascii="Arial" w:hAnsi="Arial" w:cs="Arial"/>
        </w:rPr>
        <w:t>and w</w:t>
      </w:r>
      <w:r w:rsidR="00BD3A07" w:rsidRPr="00BD3A07">
        <w:rPr>
          <w:rFonts w:ascii="Arial" w:hAnsi="Arial" w:cs="Arial"/>
        </w:rPr>
        <w:t xml:space="preserve">hether to define </w:t>
      </w:r>
      <w:r w:rsidR="00FA42F2">
        <w:rPr>
          <w:rFonts w:ascii="Arial" w:hAnsi="Arial" w:cs="Arial"/>
        </w:rPr>
        <w:t>n</w:t>
      </w:r>
      <w:r w:rsidR="00CC5F37" w:rsidRPr="00CC5F37">
        <w:rPr>
          <w:rFonts w:ascii="Arial" w:hAnsi="Arial" w:cs="Arial"/>
        </w:rPr>
        <w:t>ew sub-levels</w:t>
      </w:r>
      <w:r w:rsidR="00CC5F37">
        <w:rPr>
          <w:rFonts w:ascii="Arial" w:hAnsi="Arial" w:cs="Arial"/>
        </w:rPr>
        <w:t xml:space="preserve"> for Level y and z</w:t>
      </w:r>
      <w:r w:rsidR="00FA42F2">
        <w:rPr>
          <w:rFonts w:ascii="Arial" w:hAnsi="Arial" w:cs="Arial"/>
        </w:rPr>
        <w:t xml:space="preserve">, </w:t>
      </w:r>
      <w:r w:rsidR="00F231FC">
        <w:rPr>
          <w:rFonts w:ascii="Arial" w:hAnsi="Arial" w:cs="Arial"/>
        </w:rPr>
        <w:t xml:space="preserve">or additional levels, </w:t>
      </w:r>
      <w:r w:rsidR="00FA42F2">
        <w:rPr>
          <w:rFonts w:ascii="Arial" w:hAnsi="Arial" w:cs="Arial"/>
        </w:rPr>
        <w:t>considering one- or two-sided models</w:t>
      </w:r>
      <w:r w:rsidR="00F231FC">
        <w:rPr>
          <w:rFonts w:ascii="Arial" w:hAnsi="Arial" w:cs="Arial"/>
        </w:rPr>
        <w:t xml:space="preserve">. </w:t>
      </w:r>
      <w:r w:rsidR="00F2035C">
        <w:rPr>
          <w:rFonts w:ascii="Arial" w:hAnsi="Arial" w:cs="Arial"/>
        </w:rPr>
        <w:t xml:space="preserve">The conclusion was to postpone any additional definitions of new collaboration levels (or sub-levels) until </w:t>
      </w:r>
      <w:r w:rsidR="00BD3A07">
        <w:rPr>
          <w:rFonts w:ascii="Arial" w:hAnsi="Arial" w:cs="Arial"/>
        </w:rPr>
        <w:t xml:space="preserve">RAN1 achieve sufficient progress on </w:t>
      </w:r>
      <w:r w:rsidR="00F2035C" w:rsidRPr="00F2035C">
        <w:rPr>
          <w:rFonts w:ascii="Arial" w:hAnsi="Arial" w:cs="Arial"/>
        </w:rPr>
        <w:t>LCM discussion</w:t>
      </w:r>
      <w:r w:rsidR="009773C5">
        <w:rPr>
          <w:rFonts w:ascii="Arial" w:hAnsi="Arial" w:cs="Arial"/>
        </w:rPr>
        <w:t xml:space="preserve"> [4]</w:t>
      </w:r>
      <w:r w:rsidR="00F2035C">
        <w:rPr>
          <w:rFonts w:ascii="Arial" w:hAnsi="Arial" w:cs="Arial"/>
        </w:rPr>
        <w:t xml:space="preserve">. </w:t>
      </w:r>
    </w:p>
    <w:p w14:paraId="1DC76C57" w14:textId="53BBDD3E" w:rsidR="003C0A6E" w:rsidRPr="00124A21" w:rsidRDefault="00F231FC" w:rsidP="00F2035C">
      <w:pPr>
        <w:rPr>
          <w:rFonts w:ascii="Arial" w:hAnsi="Arial" w:cs="Arial"/>
        </w:rPr>
      </w:pPr>
      <w:r>
        <w:rPr>
          <w:rFonts w:ascii="Arial" w:hAnsi="Arial" w:cs="Arial"/>
        </w:rPr>
        <w:t xml:space="preserve">More importantly, RAN1 agreed that Level x is implementation based, and </w:t>
      </w:r>
      <w:r w:rsidR="00495A5D">
        <w:rPr>
          <w:rFonts w:ascii="Arial" w:hAnsi="Arial" w:cs="Arial"/>
        </w:rPr>
        <w:t xml:space="preserve">that the </w:t>
      </w:r>
      <w:r>
        <w:rPr>
          <w:rFonts w:ascii="Arial" w:hAnsi="Arial" w:cs="Arial"/>
        </w:rPr>
        <w:t>difference between Level y and z is mainly based on whether model delivery is transparent to 3GPP signalling over air interface</w:t>
      </w:r>
      <w:r w:rsidR="009773C5">
        <w:rPr>
          <w:rFonts w:ascii="Arial" w:hAnsi="Arial" w:cs="Arial"/>
        </w:rPr>
        <w:t xml:space="preserve"> [5]</w:t>
      </w:r>
      <w:r>
        <w:rPr>
          <w:rFonts w:ascii="Arial" w:hAnsi="Arial" w:cs="Arial"/>
        </w:rPr>
        <w:t>.</w:t>
      </w:r>
    </w:p>
    <w:tbl>
      <w:tblPr>
        <w:tblStyle w:val="TableGrid"/>
        <w:tblW w:w="0" w:type="auto"/>
        <w:tblLook w:val="04A0" w:firstRow="1" w:lastRow="0" w:firstColumn="1" w:lastColumn="0" w:noHBand="0" w:noVBand="1"/>
      </w:tblPr>
      <w:tblGrid>
        <w:gridCol w:w="9631"/>
      </w:tblGrid>
      <w:tr w:rsidR="00170E59" w14:paraId="55AFC96F" w14:textId="77777777" w:rsidTr="00170E59">
        <w:tc>
          <w:tcPr>
            <w:tcW w:w="9631" w:type="dxa"/>
          </w:tcPr>
          <w:p w14:paraId="53CF891B" w14:textId="77777777" w:rsidR="00170E59" w:rsidRDefault="00170E59" w:rsidP="00170E59">
            <w:pPr>
              <w:rPr>
                <w:rFonts w:eastAsia="DengXian"/>
                <w:highlight w:val="darkYellow"/>
                <w:lang w:eastAsia="zh-CN"/>
              </w:rPr>
            </w:pPr>
            <w:r>
              <w:rPr>
                <w:rFonts w:eastAsia="DengXian"/>
                <w:highlight w:val="darkYellow"/>
                <w:lang w:eastAsia="zh-CN"/>
              </w:rPr>
              <w:t>Working Assumption</w:t>
            </w:r>
          </w:p>
          <w:p w14:paraId="5BCBAC38" w14:textId="77777777" w:rsidR="00170E59" w:rsidRDefault="00170E59" w:rsidP="002974CD">
            <w:pPr>
              <w:numPr>
                <w:ilvl w:val="0"/>
                <w:numId w:val="3"/>
              </w:numPr>
              <w:overflowPunct/>
              <w:autoSpaceDE/>
              <w:autoSpaceDN/>
              <w:adjustRightInd/>
              <w:spacing w:after="0"/>
            </w:pPr>
            <w:r>
              <w:t>Define Level y-z boundary based on whether model delivery is transparent to 3gpp signalling over the air interface or not.</w:t>
            </w:r>
          </w:p>
          <w:p w14:paraId="2F9AD143" w14:textId="77777777" w:rsidR="00170E59" w:rsidRDefault="00170E59" w:rsidP="002974CD">
            <w:pPr>
              <w:numPr>
                <w:ilvl w:val="0"/>
                <w:numId w:val="3"/>
              </w:numPr>
              <w:overflowPunct/>
              <w:autoSpaceDE/>
              <w:autoSpaceDN/>
              <w:adjustRightInd/>
              <w:spacing w:after="0"/>
            </w:pPr>
            <w:r>
              <w:rPr>
                <w:rFonts w:eastAsia="DengXian" w:hint="eastAsia"/>
                <w:lang w:eastAsia="zh-CN"/>
              </w:rPr>
              <w:t>N</w:t>
            </w:r>
            <w:r>
              <w:rPr>
                <w:rFonts w:eastAsia="DengXian"/>
                <w:lang w:eastAsia="zh-CN"/>
              </w:rPr>
              <w:t>ote: other procedures than model transfer/delivery are decoupled with collaboration level y-z</w:t>
            </w:r>
          </w:p>
          <w:p w14:paraId="615AC6E9" w14:textId="0A9CB27F" w:rsidR="00170E59" w:rsidRDefault="00170E59" w:rsidP="002974CD">
            <w:pPr>
              <w:numPr>
                <w:ilvl w:val="0"/>
                <w:numId w:val="3"/>
              </w:numPr>
              <w:overflowPunct/>
              <w:autoSpaceDE/>
              <w:autoSpaceDN/>
              <w:adjustRightInd/>
              <w:spacing w:after="0"/>
            </w:pPr>
            <w:r>
              <w:t>Clarifying note: Level y includes cases without model delivery.</w:t>
            </w:r>
          </w:p>
          <w:p w14:paraId="3EC1A42A" w14:textId="77777777" w:rsidR="00170E59" w:rsidRDefault="00170E59" w:rsidP="00144C28">
            <w:pPr>
              <w:spacing w:after="0"/>
              <w:rPr>
                <w:rFonts w:ascii="Arial" w:hAnsi="Arial" w:cs="Arial"/>
              </w:rPr>
            </w:pPr>
          </w:p>
          <w:p w14:paraId="25C3B4FA" w14:textId="77777777" w:rsidR="00F231FC" w:rsidRDefault="00F231FC" w:rsidP="00F231F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002ACDD" w14:textId="77777777" w:rsidR="00F231FC" w:rsidRDefault="00F231FC" w:rsidP="00F231FC">
            <w:pPr>
              <w:spacing w:after="0"/>
            </w:pPr>
            <w:r>
              <w:t>Clarify Level x/y boundary as:</w:t>
            </w:r>
          </w:p>
          <w:p w14:paraId="105E3DB8" w14:textId="77777777" w:rsidR="00F231FC" w:rsidRPr="00580754" w:rsidRDefault="00F231FC" w:rsidP="002974CD">
            <w:pPr>
              <w:pStyle w:val="ListParagraph"/>
              <w:numPr>
                <w:ilvl w:val="0"/>
                <w:numId w:val="4"/>
              </w:numPr>
              <w:spacing w:after="0"/>
              <w:ind w:left="840"/>
              <w:contextualSpacing w:val="0"/>
              <w:rPr>
                <w:rFonts w:ascii="Arial" w:hAnsi="Arial" w:cs="Arial"/>
              </w:rPr>
            </w:pPr>
            <w:r>
              <w:t xml:space="preserve">Level x is implementation-based AI/ML operation without any dedicated AI/ML-specific enhancement </w:t>
            </w:r>
            <w:r w:rsidRPr="003C3030">
              <w:t>(e.g., LCM related signalling, RS)</w:t>
            </w:r>
            <w:r>
              <w:t xml:space="preserve"> collaboration between network and UE.</w:t>
            </w:r>
          </w:p>
          <w:p w14:paraId="2B96DD2D" w14:textId="5FBA7D1A" w:rsidR="00580754" w:rsidRPr="00144C28" w:rsidRDefault="00580754" w:rsidP="00580754">
            <w:pPr>
              <w:pStyle w:val="ListParagraph"/>
              <w:spacing w:after="0"/>
              <w:ind w:left="840"/>
              <w:contextualSpacing w:val="0"/>
              <w:rPr>
                <w:rFonts w:ascii="Arial" w:hAnsi="Arial" w:cs="Arial"/>
              </w:rPr>
            </w:pPr>
          </w:p>
        </w:tc>
      </w:tr>
    </w:tbl>
    <w:p w14:paraId="1CCAC861" w14:textId="77777777" w:rsidR="001B63B1" w:rsidRDefault="001B63B1" w:rsidP="008B3C79">
      <w:pPr>
        <w:rPr>
          <w:rFonts w:ascii="Arial" w:hAnsi="Arial" w:cs="Arial"/>
          <w:b/>
        </w:rPr>
      </w:pPr>
    </w:p>
    <w:p w14:paraId="3C5E346E" w14:textId="5B5FFACC" w:rsidR="001B63B1" w:rsidRDefault="001B63B1" w:rsidP="001B63B1">
      <w:pPr>
        <w:rPr>
          <w:rFonts w:ascii="Arial" w:hAnsi="Arial" w:cs="Arial"/>
          <w:b/>
        </w:rPr>
      </w:pPr>
      <w:r w:rsidRPr="00547E62">
        <w:rPr>
          <w:rFonts w:ascii="Arial" w:hAnsi="Arial" w:cs="Arial"/>
          <w:b/>
        </w:rPr>
        <w:t xml:space="preserve">Observation </w:t>
      </w:r>
      <w:r w:rsidR="004359DD">
        <w:rPr>
          <w:rFonts w:ascii="Arial" w:hAnsi="Arial" w:cs="Arial"/>
          <w:b/>
        </w:rPr>
        <w:t>3</w:t>
      </w:r>
      <w:r w:rsidRPr="00547E62">
        <w:rPr>
          <w:rFonts w:ascii="Arial" w:hAnsi="Arial" w:cs="Arial"/>
          <w:b/>
        </w:rPr>
        <w:t xml:space="preserve">: </w:t>
      </w:r>
      <w:r>
        <w:rPr>
          <w:rFonts w:ascii="Arial" w:hAnsi="Arial" w:cs="Arial"/>
          <w:b/>
        </w:rPr>
        <w:t xml:space="preserve">The collaboration Level x is implementation-based AI/ML operation. </w:t>
      </w:r>
    </w:p>
    <w:p w14:paraId="481C2F19" w14:textId="77777777" w:rsidR="00760E05" w:rsidRDefault="00760E05" w:rsidP="00760E05">
      <w:pPr>
        <w:rPr>
          <w:rFonts w:ascii="Arial" w:hAnsi="Arial" w:cs="Arial"/>
          <w:b/>
        </w:rPr>
      </w:pPr>
      <w:r>
        <w:rPr>
          <w:rFonts w:ascii="Arial" w:hAnsi="Arial" w:cs="Arial"/>
          <w:b/>
        </w:rPr>
        <w:t>Proposal 2: RAN2 to agree no specification impact of collaboration Level x.</w:t>
      </w:r>
    </w:p>
    <w:p w14:paraId="7D5B6432" w14:textId="427031E3" w:rsidR="00760E05" w:rsidRDefault="00760E05" w:rsidP="00760E05">
      <w:pPr>
        <w:rPr>
          <w:rFonts w:ascii="Arial" w:hAnsi="Arial" w:cs="Arial"/>
          <w:b/>
        </w:rPr>
      </w:pPr>
      <w:r w:rsidRPr="00547E62">
        <w:rPr>
          <w:rFonts w:ascii="Arial" w:hAnsi="Arial" w:cs="Arial"/>
          <w:b/>
        </w:rPr>
        <w:t xml:space="preserve">Observation </w:t>
      </w:r>
      <w:r>
        <w:rPr>
          <w:rFonts w:ascii="Arial" w:hAnsi="Arial" w:cs="Arial"/>
          <w:b/>
        </w:rPr>
        <w:t>4</w:t>
      </w:r>
      <w:r w:rsidRPr="00547E62">
        <w:rPr>
          <w:rFonts w:ascii="Arial" w:hAnsi="Arial" w:cs="Arial"/>
          <w:b/>
        </w:rPr>
        <w:t xml:space="preserve">: </w:t>
      </w:r>
      <w:r>
        <w:rPr>
          <w:rFonts w:ascii="Arial" w:hAnsi="Arial" w:cs="Arial"/>
          <w:b/>
        </w:rPr>
        <w:t>Any potential impact</w:t>
      </w:r>
      <w:r w:rsidR="00A5549D">
        <w:rPr>
          <w:rFonts w:ascii="Arial" w:hAnsi="Arial" w:cs="Arial"/>
          <w:b/>
        </w:rPr>
        <w:t>s</w:t>
      </w:r>
      <w:r>
        <w:rPr>
          <w:rFonts w:ascii="Arial" w:hAnsi="Arial" w:cs="Arial"/>
          <w:b/>
        </w:rPr>
        <w:t xml:space="preserve"> of </w:t>
      </w:r>
      <w:r w:rsidR="00A5549D">
        <w:rPr>
          <w:rFonts w:ascii="Arial" w:hAnsi="Arial" w:cs="Arial"/>
          <w:b/>
        </w:rPr>
        <w:t xml:space="preserve">levels </w:t>
      </w:r>
      <w:r>
        <w:rPr>
          <w:rFonts w:ascii="Arial" w:hAnsi="Arial" w:cs="Arial"/>
          <w:b/>
        </w:rPr>
        <w:t>y</w:t>
      </w:r>
      <w:r w:rsidR="00A5549D">
        <w:rPr>
          <w:rFonts w:ascii="Arial" w:hAnsi="Arial" w:cs="Arial"/>
          <w:b/>
        </w:rPr>
        <w:t xml:space="preserve"> and </w:t>
      </w:r>
      <w:r>
        <w:rPr>
          <w:rFonts w:ascii="Arial" w:hAnsi="Arial" w:cs="Arial"/>
          <w:b/>
        </w:rPr>
        <w:t xml:space="preserve">z </w:t>
      </w:r>
      <w:r w:rsidR="00A5549D">
        <w:rPr>
          <w:rFonts w:ascii="Arial" w:hAnsi="Arial" w:cs="Arial"/>
          <w:b/>
        </w:rPr>
        <w:t xml:space="preserve">are </w:t>
      </w:r>
      <w:r>
        <w:rPr>
          <w:rFonts w:ascii="Arial" w:hAnsi="Arial" w:cs="Arial"/>
          <w:b/>
        </w:rPr>
        <w:t xml:space="preserve">dependent on </w:t>
      </w:r>
      <w:r w:rsidRPr="00724A40">
        <w:rPr>
          <w:rFonts w:ascii="Arial" w:hAnsi="Arial" w:cs="Arial"/>
          <w:b/>
        </w:rPr>
        <w:t xml:space="preserve">whether the model </w:t>
      </w:r>
      <w:r>
        <w:rPr>
          <w:rFonts w:ascii="Arial" w:hAnsi="Arial" w:cs="Arial"/>
          <w:b/>
        </w:rPr>
        <w:t>transfer/</w:t>
      </w:r>
      <w:r w:rsidRPr="00724A40">
        <w:rPr>
          <w:rFonts w:ascii="Arial" w:hAnsi="Arial" w:cs="Arial"/>
          <w:b/>
        </w:rPr>
        <w:t>delivery is transparent to 3GPP</w:t>
      </w:r>
      <w:r>
        <w:rPr>
          <w:rFonts w:ascii="Arial" w:hAnsi="Arial" w:cs="Arial"/>
          <w:b/>
        </w:rPr>
        <w:t xml:space="preserve"> signalling over the air interface.</w:t>
      </w:r>
    </w:p>
    <w:p w14:paraId="464A73A6" w14:textId="2F02D65C" w:rsidR="001C2183" w:rsidRDefault="001C2183" w:rsidP="00724A40">
      <w:pPr>
        <w:rPr>
          <w:rFonts w:ascii="Arial" w:hAnsi="Arial" w:cs="Arial"/>
          <w:b/>
        </w:rPr>
      </w:pPr>
      <w:r>
        <w:rPr>
          <w:rFonts w:ascii="Arial" w:hAnsi="Arial" w:cs="Arial"/>
          <w:b/>
        </w:rPr>
        <w:t xml:space="preserve">Proposal </w:t>
      </w:r>
      <w:r w:rsidR="004359DD">
        <w:rPr>
          <w:rFonts w:ascii="Arial" w:hAnsi="Arial" w:cs="Arial"/>
          <w:b/>
        </w:rPr>
        <w:t>3</w:t>
      </w:r>
      <w:r>
        <w:rPr>
          <w:rFonts w:ascii="Arial" w:hAnsi="Arial" w:cs="Arial"/>
          <w:b/>
        </w:rPr>
        <w:t>: RAN2 to study impact</w:t>
      </w:r>
      <w:r w:rsidR="00A5549D">
        <w:rPr>
          <w:rFonts w:ascii="Arial" w:hAnsi="Arial" w:cs="Arial"/>
          <w:b/>
        </w:rPr>
        <w:t>s</w:t>
      </w:r>
      <w:r>
        <w:rPr>
          <w:rFonts w:ascii="Arial" w:hAnsi="Arial" w:cs="Arial"/>
          <w:b/>
        </w:rPr>
        <w:t xml:space="preserve"> of collaboration </w:t>
      </w:r>
      <w:r w:rsidR="00A5549D">
        <w:rPr>
          <w:rFonts w:ascii="Arial" w:hAnsi="Arial" w:cs="Arial"/>
          <w:b/>
        </w:rPr>
        <w:t>l</w:t>
      </w:r>
      <w:r>
        <w:rPr>
          <w:rFonts w:ascii="Arial" w:hAnsi="Arial" w:cs="Arial"/>
          <w:b/>
        </w:rPr>
        <w:t>evel y</w:t>
      </w:r>
      <w:r w:rsidR="00A5549D">
        <w:rPr>
          <w:rFonts w:ascii="Arial" w:hAnsi="Arial" w:cs="Arial"/>
          <w:b/>
        </w:rPr>
        <w:t xml:space="preserve"> and</w:t>
      </w:r>
      <w:r w:rsidR="002F4680">
        <w:rPr>
          <w:rFonts w:ascii="Arial" w:hAnsi="Arial" w:cs="Arial"/>
          <w:b/>
        </w:rPr>
        <w:t xml:space="preserve"> </w:t>
      </w:r>
      <w:r>
        <w:rPr>
          <w:rFonts w:ascii="Arial" w:hAnsi="Arial" w:cs="Arial"/>
          <w:b/>
        </w:rPr>
        <w:t xml:space="preserve">z based on </w:t>
      </w:r>
      <w:r w:rsidR="00CC127C" w:rsidRPr="00CC127C">
        <w:rPr>
          <w:rFonts w:ascii="Arial" w:hAnsi="Arial" w:cs="Arial"/>
          <w:b/>
        </w:rPr>
        <w:t>whether the model transfer is transparent to 3GPP signalling over the air interface.</w:t>
      </w:r>
      <w:r>
        <w:rPr>
          <w:rFonts w:ascii="Arial" w:hAnsi="Arial" w:cs="Arial"/>
          <w:b/>
        </w:rPr>
        <w:t xml:space="preserve">  </w:t>
      </w:r>
    </w:p>
    <w:p w14:paraId="5390E21B" w14:textId="02D10056" w:rsidR="00321D2D" w:rsidRPr="00FC7608" w:rsidRDefault="00321D2D" w:rsidP="00321D2D">
      <w:pPr>
        <w:pStyle w:val="Heading1"/>
        <w:rPr>
          <w:rFonts w:cs="Arial"/>
          <w:b/>
          <w:sz w:val="32"/>
          <w:szCs w:val="36"/>
        </w:rPr>
      </w:pPr>
      <w:r w:rsidRPr="00FC7608">
        <w:rPr>
          <w:rFonts w:cs="Arial"/>
          <w:b/>
          <w:sz w:val="32"/>
          <w:szCs w:val="36"/>
        </w:rPr>
        <w:t>3. Conclusion</w:t>
      </w:r>
    </w:p>
    <w:p w14:paraId="20C903FA" w14:textId="446B34AC" w:rsidR="0014151E" w:rsidRDefault="00E00B23" w:rsidP="00276289">
      <w:pPr>
        <w:rPr>
          <w:rFonts w:ascii="Arial" w:hAnsi="Arial" w:cs="Arial"/>
          <w:lang w:eastAsia="ko-KR"/>
        </w:rPr>
      </w:pPr>
      <w:r w:rsidRPr="00F97E01">
        <w:rPr>
          <w:rFonts w:ascii="Arial" w:hAnsi="Arial" w:cs="Arial"/>
        </w:rPr>
        <w:t>In this contribution</w:t>
      </w:r>
      <w:r w:rsidR="00895A8B">
        <w:rPr>
          <w:rFonts w:ascii="Arial" w:hAnsi="Arial" w:cs="Arial"/>
        </w:rPr>
        <w:t>,</w:t>
      </w:r>
      <w:r w:rsidR="00895A8B" w:rsidRPr="00895A8B">
        <w:rPr>
          <w:rFonts w:ascii="Arial" w:hAnsi="Arial" w:cs="Arial"/>
        </w:rPr>
        <w:t xml:space="preserve"> we discuss</w:t>
      </w:r>
      <w:r w:rsidR="00895A8B">
        <w:rPr>
          <w:rFonts w:ascii="Arial" w:hAnsi="Arial" w:cs="Arial"/>
        </w:rPr>
        <w:t>ed</w:t>
      </w:r>
      <w:r w:rsidR="00895A8B" w:rsidRPr="00895A8B">
        <w:rPr>
          <w:rFonts w:ascii="Arial" w:hAnsi="Arial" w:cs="Arial"/>
        </w:rPr>
        <w:t xml:space="preserve"> AI/ML capability reporting and further clarif</w:t>
      </w:r>
      <w:r w:rsidR="00895A8B">
        <w:rPr>
          <w:rFonts w:ascii="Arial" w:hAnsi="Arial" w:cs="Arial"/>
        </w:rPr>
        <w:t xml:space="preserve">ied </w:t>
      </w:r>
      <w:r w:rsidR="00895A8B" w:rsidRPr="00895A8B">
        <w:rPr>
          <w:rFonts w:ascii="Arial" w:hAnsi="Arial" w:cs="Arial"/>
        </w:rPr>
        <w:t xml:space="preserve">the collaboration </w:t>
      </w:r>
      <w:r w:rsidR="00CC4C00">
        <w:rPr>
          <w:rFonts w:ascii="Arial" w:hAnsi="Arial" w:cs="Arial"/>
        </w:rPr>
        <w:t>l</w:t>
      </w:r>
      <w:r w:rsidR="00895A8B" w:rsidRPr="00895A8B">
        <w:rPr>
          <w:rFonts w:ascii="Arial" w:hAnsi="Arial" w:cs="Arial"/>
        </w:rPr>
        <w:t xml:space="preserve">evel x, y and z, between the network and UE, based on latest RAN1 agreements on similar aspects.  </w:t>
      </w:r>
      <w:r w:rsidR="00B853C9">
        <w:rPr>
          <w:rFonts w:ascii="Arial" w:hAnsi="Arial" w:cs="Arial"/>
          <w:lang w:eastAsia="ko-KR"/>
        </w:rPr>
        <w:t>The</w:t>
      </w:r>
      <w:r w:rsidR="00542790" w:rsidRPr="000A5EE0">
        <w:rPr>
          <w:rFonts w:ascii="Arial" w:hAnsi="Arial" w:cs="Arial"/>
          <w:lang w:eastAsia="ko-KR"/>
        </w:rPr>
        <w:t xml:space="preserve"> following are the </w:t>
      </w:r>
      <w:r w:rsidR="00B853C9">
        <w:rPr>
          <w:rFonts w:ascii="Arial" w:hAnsi="Arial" w:cs="Arial"/>
          <w:lang w:eastAsia="ko-KR"/>
        </w:rPr>
        <w:t>observations</w:t>
      </w:r>
      <w:r w:rsidR="00542790" w:rsidRPr="000A5EE0">
        <w:rPr>
          <w:rFonts w:ascii="Arial" w:hAnsi="Arial" w:cs="Arial"/>
          <w:lang w:eastAsia="ko-KR"/>
        </w:rPr>
        <w:t xml:space="preserve"> </w:t>
      </w:r>
      <w:r w:rsidR="009865A0">
        <w:rPr>
          <w:rFonts w:ascii="Arial" w:hAnsi="Arial" w:cs="Arial"/>
          <w:lang w:eastAsia="ko-KR"/>
        </w:rPr>
        <w:t>and proposal</w:t>
      </w:r>
      <w:r w:rsidR="007105D7">
        <w:rPr>
          <w:rFonts w:ascii="Arial" w:hAnsi="Arial" w:cs="Arial"/>
          <w:lang w:eastAsia="ko-KR"/>
        </w:rPr>
        <w:t>s</w:t>
      </w:r>
      <w:r w:rsidR="009865A0">
        <w:rPr>
          <w:rFonts w:ascii="Arial" w:hAnsi="Arial" w:cs="Arial"/>
          <w:lang w:eastAsia="ko-KR"/>
        </w:rPr>
        <w:t xml:space="preserve"> </w:t>
      </w:r>
      <w:r w:rsidR="00542790" w:rsidRPr="000A5EE0">
        <w:rPr>
          <w:rFonts w:ascii="Arial" w:hAnsi="Arial" w:cs="Arial"/>
          <w:lang w:eastAsia="ko-KR"/>
        </w:rPr>
        <w:t>in this document</w:t>
      </w:r>
      <w:r w:rsidR="004B49F7">
        <w:rPr>
          <w:rFonts w:ascii="Arial" w:hAnsi="Arial" w:cs="Arial"/>
          <w:lang w:eastAsia="ko-KR"/>
        </w:rPr>
        <w:t>:</w:t>
      </w:r>
      <w:r w:rsidR="004723CB" w:rsidRPr="000A5EE0">
        <w:rPr>
          <w:rFonts w:ascii="Arial" w:hAnsi="Arial" w:cs="Arial"/>
          <w:lang w:eastAsia="ko-KR"/>
        </w:rPr>
        <w:t xml:space="preserve"> </w:t>
      </w:r>
    </w:p>
    <w:p w14:paraId="6EA2A8F8" w14:textId="77777777" w:rsidR="00A97375" w:rsidRDefault="00A97375" w:rsidP="00A97375">
      <w:pPr>
        <w:widowControl w:val="0"/>
        <w:jc w:val="both"/>
        <w:rPr>
          <w:rFonts w:ascii="Arial" w:eastAsiaTheme="minorEastAsia" w:hAnsi="Arial" w:cs="Arial"/>
          <w:b/>
          <w:color w:val="000000"/>
        </w:rPr>
      </w:pPr>
      <w:r w:rsidRPr="00181735">
        <w:rPr>
          <w:rFonts w:ascii="Arial" w:eastAsiaTheme="minorEastAsia" w:hAnsi="Arial" w:cs="Arial"/>
          <w:b/>
          <w:color w:val="000000"/>
        </w:rPr>
        <w:t xml:space="preserve">Observation </w:t>
      </w:r>
      <w:r>
        <w:rPr>
          <w:rFonts w:ascii="Arial" w:eastAsiaTheme="minorEastAsia" w:hAnsi="Arial" w:cs="Arial"/>
          <w:b/>
          <w:color w:val="000000"/>
        </w:rPr>
        <w:t>1</w:t>
      </w:r>
      <w:r w:rsidRPr="00181735">
        <w:rPr>
          <w:rFonts w:ascii="Arial" w:eastAsiaTheme="minorEastAsia" w:hAnsi="Arial" w:cs="Arial"/>
          <w:b/>
          <w:color w:val="000000"/>
        </w:rPr>
        <w:t xml:space="preserve">: </w:t>
      </w:r>
      <w:r>
        <w:rPr>
          <w:rFonts w:ascii="Arial" w:eastAsiaTheme="minorEastAsia" w:hAnsi="Arial" w:cs="Arial"/>
          <w:b/>
          <w:color w:val="000000"/>
        </w:rPr>
        <w:t xml:space="preserve">It is beneficial to define AI/ML </w:t>
      </w:r>
      <w:r w:rsidRPr="00181735">
        <w:rPr>
          <w:rFonts w:ascii="Arial" w:eastAsiaTheme="minorEastAsia" w:hAnsi="Arial" w:cs="Arial"/>
          <w:b/>
          <w:color w:val="000000"/>
        </w:rPr>
        <w:t>capability</w:t>
      </w:r>
      <w:r>
        <w:rPr>
          <w:rFonts w:ascii="Arial" w:eastAsiaTheme="minorEastAsia" w:hAnsi="Arial" w:cs="Arial"/>
          <w:b/>
          <w:color w:val="000000"/>
        </w:rPr>
        <w:t xml:space="preserve"> reporting between the UE and network.</w:t>
      </w:r>
    </w:p>
    <w:p w14:paraId="713920D6" w14:textId="77777777" w:rsidR="00A97375" w:rsidRPr="00181735" w:rsidRDefault="00A97375" w:rsidP="00A97375">
      <w:pPr>
        <w:widowControl w:val="0"/>
        <w:jc w:val="both"/>
        <w:rPr>
          <w:rFonts w:ascii="Arial" w:eastAsiaTheme="minorEastAsia" w:hAnsi="Arial" w:cs="Arial"/>
          <w:b/>
          <w:color w:val="000000"/>
        </w:rPr>
      </w:pPr>
      <w:r>
        <w:rPr>
          <w:rFonts w:ascii="Arial" w:eastAsiaTheme="minorEastAsia" w:hAnsi="Arial" w:cs="Arial"/>
          <w:b/>
          <w:color w:val="000000"/>
        </w:rPr>
        <w:t xml:space="preserve">Observation 2: </w:t>
      </w:r>
      <w:r w:rsidRPr="00475BC4">
        <w:rPr>
          <w:rFonts w:ascii="Arial" w:eastAsiaTheme="minorEastAsia" w:hAnsi="Arial" w:cs="Arial"/>
          <w:b/>
          <w:color w:val="000000"/>
        </w:rPr>
        <w:t xml:space="preserve">The AI/ML </w:t>
      </w:r>
      <w:r>
        <w:rPr>
          <w:rFonts w:ascii="Arial" w:eastAsiaTheme="minorEastAsia" w:hAnsi="Arial" w:cs="Arial"/>
          <w:b/>
          <w:color w:val="000000"/>
        </w:rPr>
        <w:t xml:space="preserve">capability may be indicated as a generic or </w:t>
      </w:r>
      <w:r w:rsidRPr="005A1CCD">
        <w:rPr>
          <w:rFonts w:ascii="Arial" w:eastAsiaTheme="minorEastAsia" w:hAnsi="Arial" w:cs="Arial"/>
          <w:b/>
          <w:color w:val="000000"/>
        </w:rPr>
        <w:t>use-case-</w:t>
      </w:r>
      <w:r>
        <w:rPr>
          <w:rFonts w:ascii="Arial" w:eastAsiaTheme="minorEastAsia" w:hAnsi="Arial" w:cs="Arial"/>
          <w:b/>
          <w:color w:val="000000"/>
        </w:rPr>
        <w:t>specific capability</w:t>
      </w:r>
      <w:r w:rsidRPr="00475BC4">
        <w:rPr>
          <w:rFonts w:ascii="Arial" w:eastAsiaTheme="minorEastAsia" w:hAnsi="Arial" w:cs="Arial"/>
          <w:b/>
          <w:color w:val="000000"/>
        </w:rPr>
        <w:t>.</w:t>
      </w:r>
    </w:p>
    <w:p w14:paraId="37AD9D91" w14:textId="77777777" w:rsidR="00A97375" w:rsidRDefault="00A97375" w:rsidP="00A97375">
      <w:pPr>
        <w:rPr>
          <w:rFonts w:ascii="Arial" w:hAnsi="Arial" w:cs="Arial"/>
          <w:b/>
        </w:rPr>
      </w:pPr>
      <w:r w:rsidRPr="005A1CCD">
        <w:rPr>
          <w:rFonts w:ascii="Arial" w:hAnsi="Arial" w:cs="Arial"/>
          <w:b/>
        </w:rPr>
        <w:t>Proposal 1</w:t>
      </w:r>
      <w:r>
        <w:rPr>
          <w:rFonts w:ascii="Arial" w:hAnsi="Arial" w:cs="Arial"/>
          <w:b/>
        </w:rPr>
        <w:t>a</w:t>
      </w:r>
      <w:r w:rsidRPr="005A1CCD">
        <w:rPr>
          <w:rFonts w:ascii="Arial" w:hAnsi="Arial" w:cs="Arial"/>
          <w:b/>
        </w:rPr>
        <w:t>: RAN2 to introduc</w:t>
      </w:r>
      <w:r>
        <w:rPr>
          <w:rFonts w:ascii="Arial" w:hAnsi="Arial" w:cs="Arial"/>
          <w:b/>
        </w:rPr>
        <w:t>e</w:t>
      </w:r>
      <w:r w:rsidRPr="005A1CCD">
        <w:rPr>
          <w:rFonts w:ascii="Arial" w:hAnsi="Arial" w:cs="Arial"/>
          <w:b/>
        </w:rPr>
        <w:t xml:space="preserve"> </w:t>
      </w:r>
      <w:r>
        <w:rPr>
          <w:rFonts w:ascii="Arial" w:hAnsi="Arial" w:cs="Arial"/>
          <w:b/>
        </w:rPr>
        <w:t>AI/ML capability reporting between the UE and network.</w:t>
      </w:r>
    </w:p>
    <w:p w14:paraId="1E338857" w14:textId="57626F1A" w:rsidR="00F4346A" w:rsidRDefault="00A97375" w:rsidP="00F4346A">
      <w:pPr>
        <w:rPr>
          <w:rFonts w:ascii="Arial" w:hAnsi="Arial" w:cs="Arial"/>
          <w:b/>
        </w:rPr>
      </w:pPr>
      <w:r w:rsidRPr="005A1CCD">
        <w:rPr>
          <w:rFonts w:ascii="Arial" w:hAnsi="Arial" w:cs="Arial"/>
          <w:b/>
        </w:rPr>
        <w:t>Proposal 1</w:t>
      </w:r>
      <w:r>
        <w:rPr>
          <w:rFonts w:ascii="Arial" w:hAnsi="Arial" w:cs="Arial"/>
          <w:b/>
        </w:rPr>
        <w:t>b</w:t>
      </w:r>
      <w:r w:rsidRPr="005A1CCD">
        <w:rPr>
          <w:rFonts w:ascii="Arial" w:hAnsi="Arial" w:cs="Arial"/>
          <w:b/>
        </w:rPr>
        <w:t xml:space="preserve">: RAN2 to </w:t>
      </w:r>
      <w:r>
        <w:rPr>
          <w:rFonts w:ascii="Arial" w:hAnsi="Arial" w:cs="Arial"/>
          <w:b/>
        </w:rPr>
        <w:t>discuss whether AI/ML capability defined/reported as a generic AI/ML operation capability or a use-case-specific capability or both</w:t>
      </w:r>
      <w:r w:rsidRPr="005A1CCD">
        <w:rPr>
          <w:rFonts w:ascii="Arial" w:hAnsi="Arial" w:cs="Arial"/>
          <w:b/>
        </w:rPr>
        <w:t>.</w:t>
      </w:r>
    </w:p>
    <w:p w14:paraId="70613951" w14:textId="5E5D7DFD" w:rsidR="00F4346A" w:rsidRDefault="00F4346A" w:rsidP="00F4346A">
      <w:pPr>
        <w:rPr>
          <w:rFonts w:ascii="Arial" w:hAnsi="Arial" w:cs="Arial"/>
          <w:b/>
        </w:rPr>
      </w:pPr>
      <w:r w:rsidRPr="005A1CCD">
        <w:rPr>
          <w:rFonts w:ascii="Arial" w:hAnsi="Arial" w:cs="Arial"/>
          <w:b/>
        </w:rPr>
        <w:t>Proposal 1</w:t>
      </w:r>
      <w:r>
        <w:rPr>
          <w:rFonts w:ascii="Arial" w:hAnsi="Arial" w:cs="Arial"/>
          <w:b/>
        </w:rPr>
        <w:t>a</w:t>
      </w:r>
      <w:r w:rsidRPr="005A1CCD">
        <w:rPr>
          <w:rFonts w:ascii="Arial" w:hAnsi="Arial" w:cs="Arial"/>
          <w:b/>
        </w:rPr>
        <w:t>: RAN2 to introduc</w:t>
      </w:r>
      <w:r>
        <w:rPr>
          <w:rFonts w:ascii="Arial" w:hAnsi="Arial" w:cs="Arial"/>
          <w:b/>
        </w:rPr>
        <w:t>e</w:t>
      </w:r>
      <w:r w:rsidRPr="005A1CCD">
        <w:rPr>
          <w:rFonts w:ascii="Arial" w:hAnsi="Arial" w:cs="Arial"/>
          <w:b/>
        </w:rPr>
        <w:t xml:space="preserve"> </w:t>
      </w:r>
      <w:r>
        <w:rPr>
          <w:rFonts w:ascii="Arial" w:hAnsi="Arial" w:cs="Arial"/>
          <w:b/>
        </w:rPr>
        <w:t>AI/ML capability reporting between the UE and network.</w:t>
      </w:r>
    </w:p>
    <w:p w14:paraId="5CE0DCAC" w14:textId="66B63DDE" w:rsidR="00F4346A" w:rsidRDefault="00F4346A" w:rsidP="00F4346A">
      <w:pPr>
        <w:rPr>
          <w:rFonts w:ascii="Arial" w:hAnsi="Arial" w:cs="Arial"/>
          <w:b/>
        </w:rPr>
      </w:pPr>
      <w:r w:rsidRPr="005A1CCD">
        <w:rPr>
          <w:rFonts w:ascii="Arial" w:hAnsi="Arial" w:cs="Arial"/>
          <w:b/>
        </w:rPr>
        <w:t>Proposal 1</w:t>
      </w:r>
      <w:r>
        <w:rPr>
          <w:rFonts w:ascii="Arial" w:hAnsi="Arial" w:cs="Arial"/>
          <w:b/>
        </w:rPr>
        <w:t>b</w:t>
      </w:r>
      <w:r w:rsidRPr="005A1CCD">
        <w:rPr>
          <w:rFonts w:ascii="Arial" w:hAnsi="Arial" w:cs="Arial"/>
          <w:b/>
        </w:rPr>
        <w:t xml:space="preserve">: RAN2 to </w:t>
      </w:r>
      <w:r>
        <w:rPr>
          <w:rFonts w:ascii="Arial" w:hAnsi="Arial" w:cs="Arial"/>
          <w:b/>
        </w:rPr>
        <w:t xml:space="preserve">discuss whether AI/ML capability </w:t>
      </w:r>
      <w:r w:rsidR="00CC4C00">
        <w:rPr>
          <w:rFonts w:ascii="Arial" w:hAnsi="Arial" w:cs="Arial"/>
          <w:b/>
        </w:rPr>
        <w:t xml:space="preserve">are </w:t>
      </w:r>
      <w:bookmarkStart w:id="0" w:name="_GoBack"/>
      <w:bookmarkEnd w:id="0"/>
      <w:r>
        <w:rPr>
          <w:rFonts w:ascii="Arial" w:hAnsi="Arial" w:cs="Arial"/>
          <w:b/>
        </w:rPr>
        <w:t>defined/reported as a generic AI/ML operation capability or a use-case-specific capability or both</w:t>
      </w:r>
      <w:r w:rsidRPr="005A1CCD">
        <w:rPr>
          <w:rFonts w:ascii="Arial" w:hAnsi="Arial" w:cs="Arial"/>
          <w:b/>
        </w:rPr>
        <w:t>.</w:t>
      </w:r>
    </w:p>
    <w:p w14:paraId="451EDB9D" w14:textId="77777777" w:rsidR="00F4346A" w:rsidRDefault="00F4346A" w:rsidP="00F4346A">
      <w:pPr>
        <w:rPr>
          <w:rFonts w:ascii="Arial" w:hAnsi="Arial" w:cs="Arial"/>
          <w:b/>
        </w:rPr>
      </w:pPr>
      <w:r>
        <w:rPr>
          <w:rFonts w:ascii="Arial" w:hAnsi="Arial" w:cs="Arial"/>
          <w:b/>
        </w:rPr>
        <w:t>Proposal 2: RAN2 to agree no specification impact of collaboration Level x.</w:t>
      </w:r>
    </w:p>
    <w:p w14:paraId="01C58AAF" w14:textId="77777777" w:rsidR="00F4346A" w:rsidRDefault="00F4346A" w:rsidP="00F4346A">
      <w:pPr>
        <w:rPr>
          <w:rFonts w:ascii="Arial" w:hAnsi="Arial" w:cs="Arial"/>
          <w:b/>
        </w:rPr>
      </w:pPr>
      <w:r>
        <w:rPr>
          <w:rFonts w:ascii="Arial" w:hAnsi="Arial" w:cs="Arial"/>
          <w:b/>
        </w:rPr>
        <w:t xml:space="preserve">Proposal 3: RAN2 to study impacts of collaboration level y and z based on </w:t>
      </w:r>
      <w:r w:rsidRPr="00CC127C">
        <w:rPr>
          <w:rFonts w:ascii="Arial" w:hAnsi="Arial" w:cs="Arial"/>
          <w:b/>
        </w:rPr>
        <w:t>whether the model transfer is transparent to 3GPP signalling over the air interface.</w:t>
      </w:r>
      <w:r>
        <w:rPr>
          <w:rFonts w:ascii="Arial" w:hAnsi="Arial" w:cs="Arial"/>
          <w:b/>
        </w:rPr>
        <w:t xml:space="preserve">  </w:t>
      </w:r>
    </w:p>
    <w:p w14:paraId="6CC9A629" w14:textId="5C204E02" w:rsidR="009773C5" w:rsidRDefault="009773C5" w:rsidP="009773C5">
      <w:pPr>
        <w:rPr>
          <w:rFonts w:ascii="Arial" w:hAnsi="Arial" w:cs="Arial"/>
          <w:b/>
        </w:rPr>
      </w:pPr>
      <w:r>
        <w:rPr>
          <w:rFonts w:ascii="Arial" w:hAnsi="Arial" w:cs="Arial"/>
          <w:b/>
        </w:rPr>
        <w:t xml:space="preserve"> </w:t>
      </w:r>
    </w:p>
    <w:p w14:paraId="509F5A9F" w14:textId="7FE6064D" w:rsidR="00E52FA4" w:rsidRPr="00FC7608" w:rsidRDefault="00E52FA4" w:rsidP="00E52FA4">
      <w:pPr>
        <w:pStyle w:val="Heading1"/>
        <w:rPr>
          <w:rFonts w:cs="Arial"/>
          <w:b/>
          <w:sz w:val="32"/>
          <w:szCs w:val="36"/>
        </w:rPr>
      </w:pPr>
      <w:r w:rsidRPr="00FC7608">
        <w:rPr>
          <w:rFonts w:cs="Arial"/>
          <w:b/>
          <w:sz w:val="32"/>
          <w:szCs w:val="36"/>
        </w:rPr>
        <w:t>4. Reference</w:t>
      </w:r>
    </w:p>
    <w:bookmarkStart w:id="1" w:name="_Ref387394383"/>
    <w:bookmarkStart w:id="2" w:name="_Ref457225889"/>
    <w:p w14:paraId="35C53DB2" w14:textId="6A3CA26D" w:rsidR="00F9721B" w:rsidRPr="00F9721B" w:rsidRDefault="008C1FEB" w:rsidP="009237C6">
      <w:pPr>
        <w:pStyle w:val="references0"/>
      </w:pPr>
      <w:r w:rsidRPr="005E34EA">
        <w:fldChar w:fldCharType="begin"/>
      </w:r>
      <w:r w:rsidRPr="005E34EA">
        <w:instrText>HYPERLINK "https://www.3gpp.org/ftp/TSG_RAN/TSG_RAN/TSGR_96/Docs/RP-221348.zip"</w:instrText>
      </w:r>
      <w:r w:rsidRPr="005E34EA">
        <w:fldChar w:fldCharType="separate"/>
      </w:r>
      <w:r w:rsidRPr="005E34EA">
        <w:rPr>
          <w:rStyle w:val="Hyperlink"/>
          <w:rFonts w:ascii="Arial" w:hAnsi="Arial" w:cs="Arial"/>
          <w:iCs/>
        </w:rPr>
        <w:t>RP-221348</w:t>
      </w:r>
      <w:r w:rsidRPr="005E34EA">
        <w:fldChar w:fldCharType="end"/>
      </w:r>
      <w:r w:rsidRPr="005E34EA">
        <w:t xml:space="preserve"> </w:t>
      </w:r>
      <w:r w:rsidR="009237C6" w:rsidRPr="009237C6">
        <w:rPr>
          <w:rFonts w:ascii="Arial" w:hAnsi="Arial" w:cs="Arial"/>
          <w:szCs w:val="20"/>
        </w:rPr>
        <w:t>Revised SID: Study on Artificial Intelligence (AI)/Machine Learning (ML) for NR Air Interface</w:t>
      </w:r>
      <w:r w:rsidR="00F9721B" w:rsidRPr="00F9721B">
        <w:t>.</w:t>
      </w:r>
    </w:p>
    <w:p w14:paraId="4681A84A" w14:textId="6A077881" w:rsidR="003D1146" w:rsidRDefault="003D1146" w:rsidP="00AB7831">
      <w:pPr>
        <w:pStyle w:val="references0"/>
        <w:spacing w:after="180" w:line="240" w:lineRule="auto"/>
        <w:rPr>
          <w:rFonts w:ascii="Arial" w:hAnsi="Arial" w:cs="Arial"/>
          <w:szCs w:val="20"/>
        </w:rPr>
      </w:pPr>
      <w:r w:rsidRPr="005E34EA">
        <w:rPr>
          <w:rFonts w:ascii="Arial" w:hAnsi="Arial" w:cs="Arial"/>
          <w:szCs w:val="20"/>
        </w:rPr>
        <w:t>RAN1#1</w:t>
      </w:r>
      <w:r w:rsidR="009F2089">
        <w:rPr>
          <w:rFonts w:ascii="Arial" w:hAnsi="Arial" w:cs="Arial"/>
          <w:szCs w:val="20"/>
        </w:rPr>
        <w:t>0</w:t>
      </w:r>
      <w:r w:rsidRPr="005E34EA">
        <w:rPr>
          <w:rFonts w:ascii="Arial" w:hAnsi="Arial" w:cs="Arial"/>
          <w:szCs w:val="20"/>
        </w:rPr>
        <w:t>9</w:t>
      </w:r>
      <w:r w:rsidR="009F2089">
        <w:rPr>
          <w:rFonts w:ascii="Arial" w:hAnsi="Arial" w:cs="Arial"/>
          <w:szCs w:val="20"/>
        </w:rPr>
        <w:t>-</w:t>
      </w:r>
      <w:r w:rsidRPr="005E34EA">
        <w:rPr>
          <w:rFonts w:ascii="Arial" w:hAnsi="Arial" w:cs="Arial"/>
          <w:szCs w:val="20"/>
        </w:rPr>
        <w:t>e Chairman repor</w:t>
      </w:r>
      <w:r>
        <w:rPr>
          <w:rFonts w:ascii="Arial" w:hAnsi="Arial" w:cs="Arial"/>
          <w:szCs w:val="20"/>
        </w:rPr>
        <w:t>t</w:t>
      </w:r>
    </w:p>
    <w:p w14:paraId="6912F839" w14:textId="333518CA" w:rsidR="009773C5" w:rsidRPr="009773C5" w:rsidRDefault="009773C5" w:rsidP="009773C5">
      <w:pPr>
        <w:pStyle w:val="references0"/>
        <w:spacing w:after="180"/>
        <w:rPr>
          <w:rFonts w:ascii="Arial" w:hAnsi="Arial" w:cs="Arial"/>
          <w:szCs w:val="20"/>
        </w:rPr>
      </w:pPr>
      <w:r>
        <w:rPr>
          <w:rFonts w:ascii="Arial" w:hAnsi="Arial" w:cs="Arial"/>
          <w:szCs w:val="20"/>
        </w:rPr>
        <w:t>RAN2#119bis-e Chairman report</w:t>
      </w:r>
    </w:p>
    <w:p w14:paraId="77008C56" w14:textId="73464005" w:rsidR="009773C5" w:rsidRPr="00AA0A26" w:rsidRDefault="0012549C" w:rsidP="009773C5">
      <w:pPr>
        <w:pStyle w:val="references0"/>
        <w:spacing w:after="180"/>
        <w:rPr>
          <w:rFonts w:ascii="Arial" w:hAnsi="Arial" w:cs="Arial"/>
          <w:szCs w:val="20"/>
        </w:rPr>
      </w:pPr>
      <w:hyperlink r:id="rId13" w:history="1">
        <w:r w:rsidR="009773C5" w:rsidRPr="00896B41">
          <w:rPr>
            <w:rStyle w:val="Hyperlink"/>
            <w:rFonts w:ascii="Arial" w:hAnsi="Arial" w:cs="Arial"/>
            <w:szCs w:val="20"/>
          </w:rPr>
          <w:t>R1-2208178</w:t>
        </w:r>
      </w:hyperlink>
      <w:r w:rsidR="009773C5">
        <w:rPr>
          <w:rFonts w:ascii="Arial" w:hAnsi="Arial" w:cs="Arial"/>
          <w:szCs w:val="20"/>
        </w:rPr>
        <w:t xml:space="preserve"> </w:t>
      </w:r>
      <w:r w:rsidR="009773C5">
        <w:rPr>
          <w:rFonts w:ascii="Arial" w:hAnsi="Arial"/>
        </w:rPr>
        <w:t>Summary#1 of General Aspects of AI/ML Framework</w:t>
      </w:r>
    </w:p>
    <w:p w14:paraId="06B91413" w14:textId="3E577F06" w:rsidR="00AB7831" w:rsidRDefault="008C1FEB" w:rsidP="00AB7831">
      <w:pPr>
        <w:pStyle w:val="references0"/>
        <w:spacing w:after="180" w:line="240" w:lineRule="auto"/>
        <w:rPr>
          <w:rFonts w:ascii="Arial" w:hAnsi="Arial" w:cs="Arial"/>
          <w:szCs w:val="20"/>
        </w:rPr>
      </w:pPr>
      <w:r w:rsidRPr="003D1146">
        <w:rPr>
          <w:rFonts w:ascii="Arial" w:hAnsi="Arial" w:cs="Arial"/>
          <w:szCs w:val="20"/>
        </w:rPr>
        <w:t>RAN</w:t>
      </w:r>
      <w:r w:rsidR="00AB7831" w:rsidRPr="003D1146">
        <w:rPr>
          <w:rFonts w:ascii="Arial" w:hAnsi="Arial" w:cs="Arial"/>
          <w:szCs w:val="20"/>
        </w:rPr>
        <w:t>1</w:t>
      </w:r>
      <w:r w:rsidRPr="003D1146">
        <w:rPr>
          <w:rFonts w:ascii="Arial" w:hAnsi="Arial" w:cs="Arial"/>
          <w:szCs w:val="20"/>
        </w:rPr>
        <w:t>#110</w:t>
      </w:r>
      <w:r w:rsidR="009773C5">
        <w:rPr>
          <w:rFonts w:ascii="Arial" w:hAnsi="Arial" w:cs="Arial"/>
          <w:szCs w:val="20"/>
        </w:rPr>
        <w:t>bis-e</w:t>
      </w:r>
      <w:r w:rsidR="00E069D2" w:rsidRPr="005E34EA">
        <w:rPr>
          <w:rFonts w:ascii="Arial" w:hAnsi="Arial" w:cs="Arial"/>
          <w:szCs w:val="20"/>
        </w:rPr>
        <w:t xml:space="preserve"> Cha</w:t>
      </w:r>
      <w:r w:rsidR="002633E6" w:rsidRPr="005E34EA">
        <w:rPr>
          <w:rFonts w:ascii="Arial" w:hAnsi="Arial" w:cs="Arial"/>
          <w:szCs w:val="20"/>
        </w:rPr>
        <w:t>i</w:t>
      </w:r>
      <w:r w:rsidR="00E069D2" w:rsidRPr="005E34EA">
        <w:rPr>
          <w:rFonts w:ascii="Arial" w:hAnsi="Arial" w:cs="Arial"/>
          <w:szCs w:val="20"/>
        </w:rPr>
        <w:t xml:space="preserve">rman report. </w:t>
      </w:r>
      <w:bookmarkEnd w:id="1"/>
      <w:bookmarkEnd w:id="2"/>
    </w:p>
    <w:sectPr w:rsidR="00AB7831"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A3D57" w14:textId="77777777" w:rsidR="0012549C" w:rsidRDefault="0012549C">
      <w:r>
        <w:separator/>
      </w:r>
    </w:p>
  </w:endnote>
  <w:endnote w:type="continuationSeparator" w:id="0">
    <w:p w14:paraId="12D3C4D4" w14:textId="77777777" w:rsidR="0012549C" w:rsidRDefault="0012549C">
      <w:r>
        <w:continuationSeparator/>
      </w:r>
    </w:p>
  </w:endnote>
  <w:endnote w:type="continuationNotice" w:id="1">
    <w:p w14:paraId="7251F573" w14:textId="77777777" w:rsidR="0012549C" w:rsidRDefault="001254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83892" w14:textId="77777777" w:rsidR="0012549C" w:rsidRDefault="0012549C">
      <w:r>
        <w:separator/>
      </w:r>
    </w:p>
  </w:footnote>
  <w:footnote w:type="continuationSeparator" w:id="0">
    <w:p w14:paraId="59CED633" w14:textId="77777777" w:rsidR="0012549C" w:rsidRDefault="0012549C">
      <w:r>
        <w:continuationSeparator/>
      </w:r>
    </w:p>
  </w:footnote>
  <w:footnote w:type="continuationNotice" w:id="1">
    <w:p w14:paraId="5CFB1B73" w14:textId="77777777" w:rsidR="0012549C" w:rsidRDefault="001254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300FE0"/>
    <w:multiLevelType w:val="multilevel"/>
    <w:tmpl w:val="7CFA088E"/>
    <w:lvl w:ilvl="0">
      <w:start w:val="1"/>
      <w:numFmt w:val="decimal"/>
      <w:lvlText w:val="%1"/>
      <w:lvlJc w:val="left"/>
      <w:pPr>
        <w:ind w:left="620" w:hanging="620"/>
      </w:pPr>
      <w:rPr>
        <w:rFonts w:hint="default"/>
      </w:rPr>
    </w:lvl>
    <w:lvl w:ilvl="1">
      <w:start w:val="2"/>
      <w:numFmt w:val="decimal"/>
      <w:lvlText w:val="%1.%2"/>
      <w:lvlJc w:val="left"/>
      <w:pPr>
        <w:ind w:left="908" w:hanging="620"/>
      </w:pPr>
      <w:rPr>
        <w:rFonts w:hint="default"/>
      </w:rPr>
    </w:lvl>
    <w:lvl w:ilvl="2">
      <w:start w:val="1"/>
      <w:numFmt w:val="decimal"/>
      <w:lvlText w:val="%1.%2.%3"/>
      <w:lvlJc w:val="left"/>
      <w:pPr>
        <w:ind w:left="1296" w:hanging="720"/>
      </w:pPr>
      <w:rPr>
        <w:rFonts w:hint="default"/>
      </w:rPr>
    </w:lvl>
    <w:lvl w:ilvl="3">
      <w:start w:val="6"/>
      <w:numFmt w:val="decimal"/>
      <w:lvlText w:val="%1.%2.%3.%4"/>
      <w:lvlJc w:val="left"/>
      <w:pPr>
        <w:ind w:left="1584" w:hanging="720"/>
      </w:pPr>
      <w:rPr>
        <w:rFonts w:hint="default"/>
        <w:i w:val="0"/>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3"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52CA544A"/>
    <w:multiLevelType w:val="singleLevel"/>
    <w:tmpl w:val="42482370"/>
    <w:lvl w:ilvl="0">
      <w:start w:val="1"/>
      <w:numFmt w:val="decimal"/>
      <w:pStyle w:val="references0"/>
      <w:lvlText w:val="[%1]"/>
      <w:lvlJc w:val="left"/>
      <w:pPr>
        <w:tabs>
          <w:tab w:val="num" w:pos="360"/>
        </w:tabs>
        <w:ind w:left="360" w:hanging="360"/>
      </w:pPr>
      <w:rPr>
        <w:rFonts w:ascii="Arial" w:hAnsi="Arial" w:cs="Arial" w:hint="default"/>
        <w:b w:val="0"/>
        <w:bCs w:val="0"/>
        <w:i w:val="0"/>
        <w:iCs w:val="0"/>
        <w:sz w:val="20"/>
        <w:szCs w:val="16"/>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887"/>
        </w:tabs>
        <w:ind w:left="887" w:hanging="360"/>
      </w:pPr>
      <w:rPr>
        <w:rFonts w:ascii="Symbol" w:hAnsi="Symbol" w:hint="default"/>
        <w:b/>
        <w:i w:val="0"/>
        <w:color w:val="auto"/>
        <w:sz w:val="22"/>
      </w:rPr>
    </w:lvl>
    <w:lvl w:ilvl="1" w:tplc="04090003">
      <w:start w:val="1"/>
      <w:numFmt w:val="bullet"/>
      <w:lvlText w:val="o"/>
      <w:lvlJc w:val="left"/>
      <w:pPr>
        <w:tabs>
          <w:tab w:val="num" w:pos="708"/>
        </w:tabs>
        <w:ind w:left="708" w:hanging="360"/>
      </w:pPr>
      <w:rPr>
        <w:rFonts w:ascii="Courier New" w:hAnsi="Courier New" w:cs="Courier New" w:hint="default"/>
      </w:rPr>
    </w:lvl>
    <w:lvl w:ilvl="2" w:tplc="04090005" w:tentative="1">
      <w:start w:val="1"/>
      <w:numFmt w:val="bullet"/>
      <w:lvlText w:val=""/>
      <w:lvlJc w:val="left"/>
      <w:pPr>
        <w:tabs>
          <w:tab w:val="num" w:pos="1428"/>
        </w:tabs>
        <w:ind w:left="1428" w:hanging="360"/>
      </w:pPr>
      <w:rPr>
        <w:rFonts w:ascii="Wingdings" w:hAnsi="Wingdings" w:hint="default"/>
      </w:rPr>
    </w:lvl>
    <w:lvl w:ilvl="3" w:tplc="04090001" w:tentative="1">
      <w:start w:val="1"/>
      <w:numFmt w:val="bullet"/>
      <w:lvlText w:val=""/>
      <w:lvlJc w:val="left"/>
      <w:pPr>
        <w:tabs>
          <w:tab w:val="num" w:pos="2148"/>
        </w:tabs>
        <w:ind w:left="2148" w:hanging="360"/>
      </w:pPr>
      <w:rPr>
        <w:rFonts w:ascii="Symbol" w:hAnsi="Symbol" w:hint="default"/>
      </w:rPr>
    </w:lvl>
    <w:lvl w:ilvl="4" w:tplc="04090003" w:tentative="1">
      <w:start w:val="1"/>
      <w:numFmt w:val="bullet"/>
      <w:lvlText w:val="o"/>
      <w:lvlJc w:val="left"/>
      <w:pPr>
        <w:tabs>
          <w:tab w:val="num" w:pos="2868"/>
        </w:tabs>
        <w:ind w:left="2868" w:hanging="360"/>
      </w:pPr>
      <w:rPr>
        <w:rFonts w:ascii="Courier New" w:hAnsi="Courier New" w:cs="Courier New" w:hint="default"/>
      </w:rPr>
    </w:lvl>
    <w:lvl w:ilvl="5" w:tplc="04090005" w:tentative="1">
      <w:start w:val="1"/>
      <w:numFmt w:val="bullet"/>
      <w:lvlText w:val=""/>
      <w:lvlJc w:val="left"/>
      <w:pPr>
        <w:tabs>
          <w:tab w:val="num" w:pos="3588"/>
        </w:tabs>
        <w:ind w:left="3588" w:hanging="360"/>
      </w:pPr>
      <w:rPr>
        <w:rFonts w:ascii="Wingdings" w:hAnsi="Wingdings" w:hint="default"/>
      </w:rPr>
    </w:lvl>
    <w:lvl w:ilvl="6" w:tplc="04090001" w:tentative="1">
      <w:start w:val="1"/>
      <w:numFmt w:val="bullet"/>
      <w:lvlText w:val=""/>
      <w:lvlJc w:val="left"/>
      <w:pPr>
        <w:tabs>
          <w:tab w:val="num" w:pos="4308"/>
        </w:tabs>
        <w:ind w:left="4308" w:hanging="360"/>
      </w:pPr>
      <w:rPr>
        <w:rFonts w:ascii="Symbol" w:hAnsi="Symbol" w:hint="default"/>
      </w:rPr>
    </w:lvl>
    <w:lvl w:ilvl="7" w:tplc="04090003" w:tentative="1">
      <w:start w:val="1"/>
      <w:numFmt w:val="bullet"/>
      <w:lvlText w:val="o"/>
      <w:lvlJc w:val="left"/>
      <w:pPr>
        <w:tabs>
          <w:tab w:val="num" w:pos="5028"/>
        </w:tabs>
        <w:ind w:left="5028" w:hanging="360"/>
      </w:pPr>
      <w:rPr>
        <w:rFonts w:ascii="Courier New" w:hAnsi="Courier New" w:cs="Courier New" w:hint="default"/>
      </w:rPr>
    </w:lvl>
    <w:lvl w:ilvl="8" w:tplc="04090005" w:tentative="1">
      <w:start w:val="1"/>
      <w:numFmt w:val="bullet"/>
      <w:lvlText w:val=""/>
      <w:lvlJc w:val="left"/>
      <w:pPr>
        <w:tabs>
          <w:tab w:val="num" w:pos="5748"/>
        </w:tabs>
        <w:ind w:left="5748" w:hanging="360"/>
      </w:pPr>
      <w:rPr>
        <w:rFonts w:ascii="Wingdings" w:hAnsi="Wingdings" w:hint="default"/>
      </w:rPr>
    </w:lvl>
  </w:abstractNum>
  <w:abstractNum w:abstractNumId="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5"/>
  </w:num>
  <w:num w:numId="3">
    <w:abstractNumId w:val="1"/>
  </w:num>
  <w:num w:numId="4">
    <w:abstractNumId w:val="3"/>
  </w:num>
  <w:num w:numId="5">
    <w:abstractNumId w:val="6"/>
  </w:num>
  <w:num w:numId="6">
    <w:abstractNumId w:val="0"/>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194E"/>
    <w:rsid w:val="00016E90"/>
    <w:rsid w:val="00023FE1"/>
    <w:rsid w:val="00025568"/>
    <w:rsid w:val="00025CAA"/>
    <w:rsid w:val="00026163"/>
    <w:rsid w:val="000264C9"/>
    <w:rsid w:val="00027E9F"/>
    <w:rsid w:val="0003085F"/>
    <w:rsid w:val="00033397"/>
    <w:rsid w:val="00033E27"/>
    <w:rsid w:val="000358C9"/>
    <w:rsid w:val="00036A85"/>
    <w:rsid w:val="00040095"/>
    <w:rsid w:val="000415FA"/>
    <w:rsid w:val="00042337"/>
    <w:rsid w:val="000428EF"/>
    <w:rsid w:val="0004393C"/>
    <w:rsid w:val="00044A21"/>
    <w:rsid w:val="000450EC"/>
    <w:rsid w:val="00047F6B"/>
    <w:rsid w:val="0005169D"/>
    <w:rsid w:val="0005343D"/>
    <w:rsid w:val="00054BDA"/>
    <w:rsid w:val="000551CE"/>
    <w:rsid w:val="00055729"/>
    <w:rsid w:val="00056123"/>
    <w:rsid w:val="00060801"/>
    <w:rsid w:val="0006139D"/>
    <w:rsid w:val="000617B8"/>
    <w:rsid w:val="00062616"/>
    <w:rsid w:val="00065106"/>
    <w:rsid w:val="000656C6"/>
    <w:rsid w:val="000658D1"/>
    <w:rsid w:val="000665E2"/>
    <w:rsid w:val="00066E93"/>
    <w:rsid w:val="000679C1"/>
    <w:rsid w:val="00070644"/>
    <w:rsid w:val="000721ED"/>
    <w:rsid w:val="00072BB8"/>
    <w:rsid w:val="00072E4B"/>
    <w:rsid w:val="00073C25"/>
    <w:rsid w:val="00077EB3"/>
    <w:rsid w:val="00080512"/>
    <w:rsid w:val="00082C05"/>
    <w:rsid w:val="00083227"/>
    <w:rsid w:val="000850D7"/>
    <w:rsid w:val="00087D20"/>
    <w:rsid w:val="00090251"/>
    <w:rsid w:val="00090468"/>
    <w:rsid w:val="0009078A"/>
    <w:rsid w:val="0009151D"/>
    <w:rsid w:val="0009265B"/>
    <w:rsid w:val="000940B9"/>
    <w:rsid w:val="00094AC9"/>
    <w:rsid w:val="00095799"/>
    <w:rsid w:val="000A1B73"/>
    <w:rsid w:val="000A41BF"/>
    <w:rsid w:val="000A5DC9"/>
    <w:rsid w:val="000A5EE0"/>
    <w:rsid w:val="000A7F08"/>
    <w:rsid w:val="000B0B33"/>
    <w:rsid w:val="000B15D2"/>
    <w:rsid w:val="000B2014"/>
    <w:rsid w:val="000B5936"/>
    <w:rsid w:val="000B72BB"/>
    <w:rsid w:val="000B7BCF"/>
    <w:rsid w:val="000C0777"/>
    <w:rsid w:val="000C1610"/>
    <w:rsid w:val="000C1DC9"/>
    <w:rsid w:val="000C2004"/>
    <w:rsid w:val="000C29DF"/>
    <w:rsid w:val="000C2DB1"/>
    <w:rsid w:val="000C3EEF"/>
    <w:rsid w:val="000C4661"/>
    <w:rsid w:val="000C522B"/>
    <w:rsid w:val="000C7A74"/>
    <w:rsid w:val="000D0759"/>
    <w:rsid w:val="000D1B64"/>
    <w:rsid w:val="000D1C3C"/>
    <w:rsid w:val="000D2C9E"/>
    <w:rsid w:val="000D58AB"/>
    <w:rsid w:val="000E2703"/>
    <w:rsid w:val="000E2B20"/>
    <w:rsid w:val="000E4BCA"/>
    <w:rsid w:val="000E57CC"/>
    <w:rsid w:val="000E76EC"/>
    <w:rsid w:val="000F0B31"/>
    <w:rsid w:val="000F0E7B"/>
    <w:rsid w:val="000F16F5"/>
    <w:rsid w:val="000F1ED2"/>
    <w:rsid w:val="000F25E9"/>
    <w:rsid w:val="000F287D"/>
    <w:rsid w:val="000F29D0"/>
    <w:rsid w:val="000F32DD"/>
    <w:rsid w:val="000F4184"/>
    <w:rsid w:val="000F5175"/>
    <w:rsid w:val="000F73A2"/>
    <w:rsid w:val="00101C3C"/>
    <w:rsid w:val="00101F09"/>
    <w:rsid w:val="00102765"/>
    <w:rsid w:val="001029D4"/>
    <w:rsid w:val="001059B9"/>
    <w:rsid w:val="00106D9B"/>
    <w:rsid w:val="00106E25"/>
    <w:rsid w:val="001070D6"/>
    <w:rsid w:val="001071BE"/>
    <w:rsid w:val="001077E2"/>
    <w:rsid w:val="00107DAB"/>
    <w:rsid w:val="00111D22"/>
    <w:rsid w:val="00112F1A"/>
    <w:rsid w:val="00114657"/>
    <w:rsid w:val="001154CA"/>
    <w:rsid w:val="00116EE6"/>
    <w:rsid w:val="00117E0A"/>
    <w:rsid w:val="00123A5E"/>
    <w:rsid w:val="00124928"/>
    <w:rsid w:val="00124A21"/>
    <w:rsid w:val="00125389"/>
    <w:rsid w:val="0012549C"/>
    <w:rsid w:val="0012595C"/>
    <w:rsid w:val="0012661A"/>
    <w:rsid w:val="00126A2B"/>
    <w:rsid w:val="001315D2"/>
    <w:rsid w:val="00131AD5"/>
    <w:rsid w:val="00131B02"/>
    <w:rsid w:val="00131D33"/>
    <w:rsid w:val="001326C2"/>
    <w:rsid w:val="00133FC0"/>
    <w:rsid w:val="0013447B"/>
    <w:rsid w:val="00135A51"/>
    <w:rsid w:val="00137FB8"/>
    <w:rsid w:val="00140130"/>
    <w:rsid w:val="00140758"/>
    <w:rsid w:val="0014151E"/>
    <w:rsid w:val="001434E6"/>
    <w:rsid w:val="001441FD"/>
    <w:rsid w:val="00144C28"/>
    <w:rsid w:val="00145075"/>
    <w:rsid w:val="00145C35"/>
    <w:rsid w:val="00145E81"/>
    <w:rsid w:val="00153348"/>
    <w:rsid w:val="00153844"/>
    <w:rsid w:val="00153C1D"/>
    <w:rsid w:val="0015547C"/>
    <w:rsid w:val="001610D0"/>
    <w:rsid w:val="00162BE6"/>
    <w:rsid w:val="00162F06"/>
    <w:rsid w:val="00163DDD"/>
    <w:rsid w:val="00164846"/>
    <w:rsid w:val="0016587C"/>
    <w:rsid w:val="00166A67"/>
    <w:rsid w:val="00170E59"/>
    <w:rsid w:val="00171DF3"/>
    <w:rsid w:val="00173909"/>
    <w:rsid w:val="001741A0"/>
    <w:rsid w:val="00175F0C"/>
    <w:rsid w:val="00175FA0"/>
    <w:rsid w:val="00181347"/>
    <w:rsid w:val="00181735"/>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2DC"/>
    <w:rsid w:val="001B063F"/>
    <w:rsid w:val="001B2353"/>
    <w:rsid w:val="001B49C9"/>
    <w:rsid w:val="001B4D7B"/>
    <w:rsid w:val="001B53B1"/>
    <w:rsid w:val="001B5B9E"/>
    <w:rsid w:val="001B63B1"/>
    <w:rsid w:val="001B6DAF"/>
    <w:rsid w:val="001B70F7"/>
    <w:rsid w:val="001C0ACA"/>
    <w:rsid w:val="001C1373"/>
    <w:rsid w:val="001C2183"/>
    <w:rsid w:val="001C26C0"/>
    <w:rsid w:val="001C2B18"/>
    <w:rsid w:val="001C467F"/>
    <w:rsid w:val="001C4F79"/>
    <w:rsid w:val="001C5BDB"/>
    <w:rsid w:val="001C6DD7"/>
    <w:rsid w:val="001D1FCA"/>
    <w:rsid w:val="001D2853"/>
    <w:rsid w:val="001D3750"/>
    <w:rsid w:val="001D3A94"/>
    <w:rsid w:val="001D4C40"/>
    <w:rsid w:val="001D6012"/>
    <w:rsid w:val="001D6E0A"/>
    <w:rsid w:val="001E22B7"/>
    <w:rsid w:val="001E241E"/>
    <w:rsid w:val="001E25BB"/>
    <w:rsid w:val="001E3A3D"/>
    <w:rsid w:val="001E3E51"/>
    <w:rsid w:val="001E41F8"/>
    <w:rsid w:val="001F0411"/>
    <w:rsid w:val="001F168B"/>
    <w:rsid w:val="001F17AE"/>
    <w:rsid w:val="001F2341"/>
    <w:rsid w:val="001F2530"/>
    <w:rsid w:val="001F2A0C"/>
    <w:rsid w:val="001F39E8"/>
    <w:rsid w:val="001F3D5E"/>
    <w:rsid w:val="001F572E"/>
    <w:rsid w:val="001F63E3"/>
    <w:rsid w:val="001F662B"/>
    <w:rsid w:val="001F671B"/>
    <w:rsid w:val="001F7831"/>
    <w:rsid w:val="00200EE0"/>
    <w:rsid w:val="00202876"/>
    <w:rsid w:val="00204045"/>
    <w:rsid w:val="00206727"/>
    <w:rsid w:val="00206B2A"/>
    <w:rsid w:val="00206CB6"/>
    <w:rsid w:val="0020712B"/>
    <w:rsid w:val="00210F18"/>
    <w:rsid w:val="00211C90"/>
    <w:rsid w:val="00211F01"/>
    <w:rsid w:val="00212FB0"/>
    <w:rsid w:val="00213691"/>
    <w:rsid w:val="00214BD3"/>
    <w:rsid w:val="0021664E"/>
    <w:rsid w:val="002218C5"/>
    <w:rsid w:val="00221FE3"/>
    <w:rsid w:val="00223377"/>
    <w:rsid w:val="0022606D"/>
    <w:rsid w:val="00230031"/>
    <w:rsid w:val="00230279"/>
    <w:rsid w:val="00231728"/>
    <w:rsid w:val="0023181C"/>
    <w:rsid w:val="002334FD"/>
    <w:rsid w:val="00233C1A"/>
    <w:rsid w:val="002359DA"/>
    <w:rsid w:val="00235D0B"/>
    <w:rsid w:val="00237CA9"/>
    <w:rsid w:val="00237FF5"/>
    <w:rsid w:val="00240623"/>
    <w:rsid w:val="002412CD"/>
    <w:rsid w:val="00246343"/>
    <w:rsid w:val="0024711C"/>
    <w:rsid w:val="00250BD0"/>
    <w:rsid w:val="00250D15"/>
    <w:rsid w:val="00253724"/>
    <w:rsid w:val="00254569"/>
    <w:rsid w:val="00255ABB"/>
    <w:rsid w:val="00256CA7"/>
    <w:rsid w:val="002572D2"/>
    <w:rsid w:val="002610D8"/>
    <w:rsid w:val="00261D26"/>
    <w:rsid w:val="002633E6"/>
    <w:rsid w:val="00263653"/>
    <w:rsid w:val="00263C13"/>
    <w:rsid w:val="00263E5C"/>
    <w:rsid w:val="00267B9F"/>
    <w:rsid w:val="002705D0"/>
    <w:rsid w:val="002706D3"/>
    <w:rsid w:val="00273F7D"/>
    <w:rsid w:val="002747EC"/>
    <w:rsid w:val="00276289"/>
    <w:rsid w:val="00280F8E"/>
    <w:rsid w:val="0028270B"/>
    <w:rsid w:val="002828EC"/>
    <w:rsid w:val="00282C84"/>
    <w:rsid w:val="0028319B"/>
    <w:rsid w:val="00283741"/>
    <w:rsid w:val="00283E5C"/>
    <w:rsid w:val="002855BF"/>
    <w:rsid w:val="00285E10"/>
    <w:rsid w:val="002879D4"/>
    <w:rsid w:val="002907E8"/>
    <w:rsid w:val="002927F3"/>
    <w:rsid w:val="0029324C"/>
    <w:rsid w:val="00293FDB"/>
    <w:rsid w:val="00294B03"/>
    <w:rsid w:val="00295D82"/>
    <w:rsid w:val="002968AA"/>
    <w:rsid w:val="00296A0A"/>
    <w:rsid w:val="002974CD"/>
    <w:rsid w:val="002A0FA3"/>
    <w:rsid w:val="002A197D"/>
    <w:rsid w:val="002B0CCF"/>
    <w:rsid w:val="002B22A8"/>
    <w:rsid w:val="002B6F96"/>
    <w:rsid w:val="002B6FBE"/>
    <w:rsid w:val="002B7944"/>
    <w:rsid w:val="002B7BD9"/>
    <w:rsid w:val="002C38A3"/>
    <w:rsid w:val="002C55F5"/>
    <w:rsid w:val="002D19E1"/>
    <w:rsid w:val="002D1D52"/>
    <w:rsid w:val="002D215B"/>
    <w:rsid w:val="002D5F48"/>
    <w:rsid w:val="002D6456"/>
    <w:rsid w:val="002D6E69"/>
    <w:rsid w:val="002E00F0"/>
    <w:rsid w:val="002E104E"/>
    <w:rsid w:val="002E1C75"/>
    <w:rsid w:val="002E25B0"/>
    <w:rsid w:val="002E317F"/>
    <w:rsid w:val="002E3784"/>
    <w:rsid w:val="002E4138"/>
    <w:rsid w:val="002E6106"/>
    <w:rsid w:val="002F0D22"/>
    <w:rsid w:val="002F0F1F"/>
    <w:rsid w:val="002F4680"/>
    <w:rsid w:val="002F76C6"/>
    <w:rsid w:val="00301261"/>
    <w:rsid w:val="0030263B"/>
    <w:rsid w:val="00303270"/>
    <w:rsid w:val="00305529"/>
    <w:rsid w:val="00305587"/>
    <w:rsid w:val="00310B85"/>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3EDB"/>
    <w:rsid w:val="0033484D"/>
    <w:rsid w:val="00337B7D"/>
    <w:rsid w:val="00337D9B"/>
    <w:rsid w:val="00341516"/>
    <w:rsid w:val="0034257F"/>
    <w:rsid w:val="00343670"/>
    <w:rsid w:val="003442E6"/>
    <w:rsid w:val="0035462D"/>
    <w:rsid w:val="00354F72"/>
    <w:rsid w:val="00354FBE"/>
    <w:rsid w:val="00356164"/>
    <w:rsid w:val="00360111"/>
    <w:rsid w:val="00362878"/>
    <w:rsid w:val="003639D3"/>
    <w:rsid w:val="0036441E"/>
    <w:rsid w:val="00364B41"/>
    <w:rsid w:val="00364BBC"/>
    <w:rsid w:val="00364EE2"/>
    <w:rsid w:val="0037188C"/>
    <w:rsid w:val="00372025"/>
    <w:rsid w:val="0037217C"/>
    <w:rsid w:val="00377116"/>
    <w:rsid w:val="00377A71"/>
    <w:rsid w:val="003817FF"/>
    <w:rsid w:val="00381D38"/>
    <w:rsid w:val="00382A7C"/>
    <w:rsid w:val="00382E50"/>
    <w:rsid w:val="00383508"/>
    <w:rsid w:val="0038512A"/>
    <w:rsid w:val="00387789"/>
    <w:rsid w:val="00392B0C"/>
    <w:rsid w:val="00392DE8"/>
    <w:rsid w:val="00393360"/>
    <w:rsid w:val="003951E4"/>
    <w:rsid w:val="00396EE0"/>
    <w:rsid w:val="003A0D98"/>
    <w:rsid w:val="003A1609"/>
    <w:rsid w:val="003A296A"/>
    <w:rsid w:val="003A29AB"/>
    <w:rsid w:val="003A3783"/>
    <w:rsid w:val="003A3C2C"/>
    <w:rsid w:val="003A41EF"/>
    <w:rsid w:val="003A7F80"/>
    <w:rsid w:val="003B0EEF"/>
    <w:rsid w:val="003B240B"/>
    <w:rsid w:val="003B2A2A"/>
    <w:rsid w:val="003B40AD"/>
    <w:rsid w:val="003B418A"/>
    <w:rsid w:val="003B49B3"/>
    <w:rsid w:val="003B53E2"/>
    <w:rsid w:val="003B5AFD"/>
    <w:rsid w:val="003B5FEA"/>
    <w:rsid w:val="003C0108"/>
    <w:rsid w:val="003C0A6E"/>
    <w:rsid w:val="003C1502"/>
    <w:rsid w:val="003C1983"/>
    <w:rsid w:val="003C1A0E"/>
    <w:rsid w:val="003C1A67"/>
    <w:rsid w:val="003C286A"/>
    <w:rsid w:val="003C4BDD"/>
    <w:rsid w:val="003C4E37"/>
    <w:rsid w:val="003C6324"/>
    <w:rsid w:val="003D0DB1"/>
    <w:rsid w:val="003D1146"/>
    <w:rsid w:val="003D1835"/>
    <w:rsid w:val="003D2077"/>
    <w:rsid w:val="003D28A3"/>
    <w:rsid w:val="003D4501"/>
    <w:rsid w:val="003D7313"/>
    <w:rsid w:val="003E102B"/>
    <w:rsid w:val="003E1261"/>
    <w:rsid w:val="003E16BE"/>
    <w:rsid w:val="003E2119"/>
    <w:rsid w:val="003E24D7"/>
    <w:rsid w:val="003E2682"/>
    <w:rsid w:val="003E2B45"/>
    <w:rsid w:val="003E4037"/>
    <w:rsid w:val="003E50A0"/>
    <w:rsid w:val="003E6958"/>
    <w:rsid w:val="003E7387"/>
    <w:rsid w:val="003F0E70"/>
    <w:rsid w:val="003F1057"/>
    <w:rsid w:val="003F1216"/>
    <w:rsid w:val="003F1974"/>
    <w:rsid w:val="003F1CAA"/>
    <w:rsid w:val="003F2619"/>
    <w:rsid w:val="003F3162"/>
    <w:rsid w:val="003F42D4"/>
    <w:rsid w:val="003F4BA3"/>
    <w:rsid w:val="003F4E28"/>
    <w:rsid w:val="004006E8"/>
    <w:rsid w:val="0040178C"/>
    <w:rsid w:val="00401855"/>
    <w:rsid w:val="00402A18"/>
    <w:rsid w:val="004041B0"/>
    <w:rsid w:val="00404C86"/>
    <w:rsid w:val="00405E79"/>
    <w:rsid w:val="00407274"/>
    <w:rsid w:val="00407C8F"/>
    <w:rsid w:val="00410BCA"/>
    <w:rsid w:val="00411D61"/>
    <w:rsid w:val="00415A22"/>
    <w:rsid w:val="004176F8"/>
    <w:rsid w:val="004212EF"/>
    <w:rsid w:val="004224F8"/>
    <w:rsid w:val="0042322D"/>
    <w:rsid w:val="00423E43"/>
    <w:rsid w:val="004249B8"/>
    <w:rsid w:val="00427A4E"/>
    <w:rsid w:val="00432929"/>
    <w:rsid w:val="0043292A"/>
    <w:rsid w:val="00432F99"/>
    <w:rsid w:val="00433444"/>
    <w:rsid w:val="0043371B"/>
    <w:rsid w:val="00433CFB"/>
    <w:rsid w:val="0043423D"/>
    <w:rsid w:val="004359DD"/>
    <w:rsid w:val="00436928"/>
    <w:rsid w:val="00436F3E"/>
    <w:rsid w:val="00437A4F"/>
    <w:rsid w:val="00440681"/>
    <w:rsid w:val="004409F0"/>
    <w:rsid w:val="00441225"/>
    <w:rsid w:val="004413A7"/>
    <w:rsid w:val="0044363C"/>
    <w:rsid w:val="0044427D"/>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23CB"/>
    <w:rsid w:val="00475BC4"/>
    <w:rsid w:val="0047699B"/>
    <w:rsid w:val="00477455"/>
    <w:rsid w:val="00477F7F"/>
    <w:rsid w:val="004817B3"/>
    <w:rsid w:val="00482723"/>
    <w:rsid w:val="00482850"/>
    <w:rsid w:val="00483FA8"/>
    <w:rsid w:val="004840B5"/>
    <w:rsid w:val="00484B62"/>
    <w:rsid w:val="00486A17"/>
    <w:rsid w:val="00492FB7"/>
    <w:rsid w:val="00494CF6"/>
    <w:rsid w:val="004950FB"/>
    <w:rsid w:val="00495A5D"/>
    <w:rsid w:val="00495BB9"/>
    <w:rsid w:val="0049618F"/>
    <w:rsid w:val="004A03B2"/>
    <w:rsid w:val="004A1F7B"/>
    <w:rsid w:val="004A4C5A"/>
    <w:rsid w:val="004A616F"/>
    <w:rsid w:val="004A634E"/>
    <w:rsid w:val="004A7BDD"/>
    <w:rsid w:val="004B0859"/>
    <w:rsid w:val="004B0BB3"/>
    <w:rsid w:val="004B0ED2"/>
    <w:rsid w:val="004B4791"/>
    <w:rsid w:val="004B49F7"/>
    <w:rsid w:val="004B7173"/>
    <w:rsid w:val="004C2072"/>
    <w:rsid w:val="004C4171"/>
    <w:rsid w:val="004C44D2"/>
    <w:rsid w:val="004C5AA0"/>
    <w:rsid w:val="004C7302"/>
    <w:rsid w:val="004C75DB"/>
    <w:rsid w:val="004D2FD9"/>
    <w:rsid w:val="004D3578"/>
    <w:rsid w:val="004D36A0"/>
    <w:rsid w:val="004D380D"/>
    <w:rsid w:val="004D433B"/>
    <w:rsid w:val="004D5A8E"/>
    <w:rsid w:val="004E1F5C"/>
    <w:rsid w:val="004E1FEA"/>
    <w:rsid w:val="004E213A"/>
    <w:rsid w:val="004E2A81"/>
    <w:rsid w:val="004E39B4"/>
    <w:rsid w:val="004E40CD"/>
    <w:rsid w:val="004E4CFD"/>
    <w:rsid w:val="004F1FB5"/>
    <w:rsid w:val="004F4226"/>
    <w:rsid w:val="00500700"/>
    <w:rsid w:val="00501E02"/>
    <w:rsid w:val="00503171"/>
    <w:rsid w:val="00506887"/>
    <w:rsid w:val="00506C28"/>
    <w:rsid w:val="00510176"/>
    <w:rsid w:val="0051190C"/>
    <w:rsid w:val="00512660"/>
    <w:rsid w:val="00512CA7"/>
    <w:rsid w:val="00513642"/>
    <w:rsid w:val="0051627F"/>
    <w:rsid w:val="00517C98"/>
    <w:rsid w:val="005213BC"/>
    <w:rsid w:val="005224C9"/>
    <w:rsid w:val="0052293F"/>
    <w:rsid w:val="00522DD1"/>
    <w:rsid w:val="00525C9F"/>
    <w:rsid w:val="00526899"/>
    <w:rsid w:val="00527128"/>
    <w:rsid w:val="005271D7"/>
    <w:rsid w:val="0053209A"/>
    <w:rsid w:val="00534300"/>
    <w:rsid w:val="00534DA0"/>
    <w:rsid w:val="005362D5"/>
    <w:rsid w:val="00537A87"/>
    <w:rsid w:val="00537CAD"/>
    <w:rsid w:val="00540642"/>
    <w:rsid w:val="00541B53"/>
    <w:rsid w:val="00541BC2"/>
    <w:rsid w:val="00542790"/>
    <w:rsid w:val="00543E6C"/>
    <w:rsid w:val="00545BD9"/>
    <w:rsid w:val="00545EDF"/>
    <w:rsid w:val="00547E62"/>
    <w:rsid w:val="005502AE"/>
    <w:rsid w:val="00552D69"/>
    <w:rsid w:val="0055304A"/>
    <w:rsid w:val="00553C5D"/>
    <w:rsid w:val="0055458F"/>
    <w:rsid w:val="00556DE8"/>
    <w:rsid w:val="005570D9"/>
    <w:rsid w:val="00560B74"/>
    <w:rsid w:val="005631C2"/>
    <w:rsid w:val="00563863"/>
    <w:rsid w:val="00563AEF"/>
    <w:rsid w:val="00563C92"/>
    <w:rsid w:val="00564C86"/>
    <w:rsid w:val="00565087"/>
    <w:rsid w:val="0056573F"/>
    <w:rsid w:val="0056638C"/>
    <w:rsid w:val="00570FDE"/>
    <w:rsid w:val="00572F1C"/>
    <w:rsid w:val="00580754"/>
    <w:rsid w:val="0058077C"/>
    <w:rsid w:val="005841A9"/>
    <w:rsid w:val="0059143D"/>
    <w:rsid w:val="00592EB9"/>
    <w:rsid w:val="00593A8A"/>
    <w:rsid w:val="00594520"/>
    <w:rsid w:val="0059557A"/>
    <w:rsid w:val="00597528"/>
    <w:rsid w:val="005A05E7"/>
    <w:rsid w:val="005A1CCD"/>
    <w:rsid w:val="005A2265"/>
    <w:rsid w:val="005A2759"/>
    <w:rsid w:val="005A2E40"/>
    <w:rsid w:val="005A4716"/>
    <w:rsid w:val="005A4AEE"/>
    <w:rsid w:val="005A53BA"/>
    <w:rsid w:val="005A54C6"/>
    <w:rsid w:val="005A5625"/>
    <w:rsid w:val="005A6909"/>
    <w:rsid w:val="005A7CDD"/>
    <w:rsid w:val="005B073D"/>
    <w:rsid w:val="005B2488"/>
    <w:rsid w:val="005B3F19"/>
    <w:rsid w:val="005B3FB8"/>
    <w:rsid w:val="005B4AF0"/>
    <w:rsid w:val="005B6FC5"/>
    <w:rsid w:val="005C4A8C"/>
    <w:rsid w:val="005C630A"/>
    <w:rsid w:val="005C6847"/>
    <w:rsid w:val="005C798E"/>
    <w:rsid w:val="005D0292"/>
    <w:rsid w:val="005D0518"/>
    <w:rsid w:val="005D0DD0"/>
    <w:rsid w:val="005D36A1"/>
    <w:rsid w:val="005D7306"/>
    <w:rsid w:val="005E1BB2"/>
    <w:rsid w:val="005E2FF7"/>
    <w:rsid w:val="005E34EA"/>
    <w:rsid w:val="005E43F5"/>
    <w:rsid w:val="005E5864"/>
    <w:rsid w:val="005E5FBA"/>
    <w:rsid w:val="005F0BBB"/>
    <w:rsid w:val="005F127F"/>
    <w:rsid w:val="005F1CFA"/>
    <w:rsid w:val="005F3224"/>
    <w:rsid w:val="005F367F"/>
    <w:rsid w:val="005F3B2A"/>
    <w:rsid w:val="005F48D4"/>
    <w:rsid w:val="005F5ADD"/>
    <w:rsid w:val="005F6A97"/>
    <w:rsid w:val="00600F20"/>
    <w:rsid w:val="00601032"/>
    <w:rsid w:val="00601D98"/>
    <w:rsid w:val="0060255F"/>
    <w:rsid w:val="00603263"/>
    <w:rsid w:val="00604CCC"/>
    <w:rsid w:val="00606696"/>
    <w:rsid w:val="0060683E"/>
    <w:rsid w:val="00606D4A"/>
    <w:rsid w:val="00607FA2"/>
    <w:rsid w:val="00611566"/>
    <w:rsid w:val="006150A0"/>
    <w:rsid w:val="00616506"/>
    <w:rsid w:val="00616F1C"/>
    <w:rsid w:val="006202FB"/>
    <w:rsid w:val="006228E5"/>
    <w:rsid w:val="00622DC4"/>
    <w:rsid w:val="00630529"/>
    <w:rsid w:val="00630943"/>
    <w:rsid w:val="00632ACB"/>
    <w:rsid w:val="006346C7"/>
    <w:rsid w:val="00634706"/>
    <w:rsid w:val="00634F25"/>
    <w:rsid w:val="00636576"/>
    <w:rsid w:val="006407DB"/>
    <w:rsid w:val="00640D29"/>
    <w:rsid w:val="00641F75"/>
    <w:rsid w:val="00642645"/>
    <w:rsid w:val="00642B9D"/>
    <w:rsid w:val="006451E4"/>
    <w:rsid w:val="006465A4"/>
    <w:rsid w:val="00646D99"/>
    <w:rsid w:val="006520A1"/>
    <w:rsid w:val="00654AAA"/>
    <w:rsid w:val="00656910"/>
    <w:rsid w:val="006577FB"/>
    <w:rsid w:val="006606C4"/>
    <w:rsid w:val="0066094D"/>
    <w:rsid w:val="00662C11"/>
    <w:rsid w:val="00662E63"/>
    <w:rsid w:val="00663168"/>
    <w:rsid w:val="006649EC"/>
    <w:rsid w:val="00664FEB"/>
    <w:rsid w:val="0066548C"/>
    <w:rsid w:val="006716A6"/>
    <w:rsid w:val="006728CE"/>
    <w:rsid w:val="00673448"/>
    <w:rsid w:val="00673D5D"/>
    <w:rsid w:val="0067501B"/>
    <w:rsid w:val="0067518E"/>
    <w:rsid w:val="00675568"/>
    <w:rsid w:val="00680135"/>
    <w:rsid w:val="00680537"/>
    <w:rsid w:val="00680CE3"/>
    <w:rsid w:val="006831CA"/>
    <w:rsid w:val="00683CA7"/>
    <w:rsid w:val="00685BE9"/>
    <w:rsid w:val="006877B6"/>
    <w:rsid w:val="00687B05"/>
    <w:rsid w:val="0069055A"/>
    <w:rsid w:val="00695449"/>
    <w:rsid w:val="006977EE"/>
    <w:rsid w:val="006A18C4"/>
    <w:rsid w:val="006A1DBF"/>
    <w:rsid w:val="006A3AAC"/>
    <w:rsid w:val="006A5282"/>
    <w:rsid w:val="006A56A0"/>
    <w:rsid w:val="006A7A2A"/>
    <w:rsid w:val="006B1163"/>
    <w:rsid w:val="006B3899"/>
    <w:rsid w:val="006B3F85"/>
    <w:rsid w:val="006B5324"/>
    <w:rsid w:val="006B55C8"/>
    <w:rsid w:val="006B62BD"/>
    <w:rsid w:val="006B6422"/>
    <w:rsid w:val="006C06ED"/>
    <w:rsid w:val="006C1BA2"/>
    <w:rsid w:val="006C1C1D"/>
    <w:rsid w:val="006C1D31"/>
    <w:rsid w:val="006C3727"/>
    <w:rsid w:val="006C3929"/>
    <w:rsid w:val="006C66D8"/>
    <w:rsid w:val="006C77C9"/>
    <w:rsid w:val="006D0B63"/>
    <w:rsid w:val="006D1E24"/>
    <w:rsid w:val="006D3E01"/>
    <w:rsid w:val="006D5076"/>
    <w:rsid w:val="006D56A2"/>
    <w:rsid w:val="006D6167"/>
    <w:rsid w:val="006D7BDE"/>
    <w:rsid w:val="006E0D44"/>
    <w:rsid w:val="006E1417"/>
    <w:rsid w:val="006E1AF9"/>
    <w:rsid w:val="006E206B"/>
    <w:rsid w:val="006E24F9"/>
    <w:rsid w:val="006E6B13"/>
    <w:rsid w:val="006E6F3A"/>
    <w:rsid w:val="006E7D23"/>
    <w:rsid w:val="006F1538"/>
    <w:rsid w:val="006F16EA"/>
    <w:rsid w:val="006F65D2"/>
    <w:rsid w:val="006F6A2C"/>
    <w:rsid w:val="006F72B2"/>
    <w:rsid w:val="006F7EB9"/>
    <w:rsid w:val="00702DBC"/>
    <w:rsid w:val="00702F42"/>
    <w:rsid w:val="00703EDA"/>
    <w:rsid w:val="00706F06"/>
    <w:rsid w:val="00710201"/>
    <w:rsid w:val="007105D7"/>
    <w:rsid w:val="0071205A"/>
    <w:rsid w:val="007121F0"/>
    <w:rsid w:val="00713939"/>
    <w:rsid w:val="007145B2"/>
    <w:rsid w:val="0071730A"/>
    <w:rsid w:val="0071759E"/>
    <w:rsid w:val="00720DC1"/>
    <w:rsid w:val="007233F7"/>
    <w:rsid w:val="007249AC"/>
    <w:rsid w:val="00724A40"/>
    <w:rsid w:val="00724A6A"/>
    <w:rsid w:val="007260E6"/>
    <w:rsid w:val="00726793"/>
    <w:rsid w:val="007271CF"/>
    <w:rsid w:val="007274A5"/>
    <w:rsid w:val="00727847"/>
    <w:rsid w:val="00727A30"/>
    <w:rsid w:val="007342B5"/>
    <w:rsid w:val="00734A5B"/>
    <w:rsid w:val="00734C61"/>
    <w:rsid w:val="0073513C"/>
    <w:rsid w:val="007353E2"/>
    <w:rsid w:val="007357FB"/>
    <w:rsid w:val="00736A0F"/>
    <w:rsid w:val="00736D07"/>
    <w:rsid w:val="0074106D"/>
    <w:rsid w:val="00742681"/>
    <w:rsid w:val="00744E76"/>
    <w:rsid w:val="00745B92"/>
    <w:rsid w:val="00746CBB"/>
    <w:rsid w:val="0075014E"/>
    <w:rsid w:val="00750791"/>
    <w:rsid w:val="00756B0A"/>
    <w:rsid w:val="00757385"/>
    <w:rsid w:val="00757857"/>
    <w:rsid w:val="00757B1C"/>
    <w:rsid w:val="00757D40"/>
    <w:rsid w:val="007608FC"/>
    <w:rsid w:val="00760E05"/>
    <w:rsid w:val="00760F79"/>
    <w:rsid w:val="00761EF2"/>
    <w:rsid w:val="00762E86"/>
    <w:rsid w:val="00763C95"/>
    <w:rsid w:val="00764465"/>
    <w:rsid w:val="00765263"/>
    <w:rsid w:val="007669BF"/>
    <w:rsid w:val="0076716F"/>
    <w:rsid w:val="007708A1"/>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3960"/>
    <w:rsid w:val="007A4044"/>
    <w:rsid w:val="007A5897"/>
    <w:rsid w:val="007A76B3"/>
    <w:rsid w:val="007A773E"/>
    <w:rsid w:val="007B0DDC"/>
    <w:rsid w:val="007B18D8"/>
    <w:rsid w:val="007B1A63"/>
    <w:rsid w:val="007B55D5"/>
    <w:rsid w:val="007B648F"/>
    <w:rsid w:val="007B7937"/>
    <w:rsid w:val="007C095F"/>
    <w:rsid w:val="007C0E00"/>
    <w:rsid w:val="007C13DC"/>
    <w:rsid w:val="007C1F2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2687"/>
    <w:rsid w:val="007E3E29"/>
    <w:rsid w:val="007E6723"/>
    <w:rsid w:val="007E6848"/>
    <w:rsid w:val="007E7057"/>
    <w:rsid w:val="007E71E9"/>
    <w:rsid w:val="007F0133"/>
    <w:rsid w:val="007F077E"/>
    <w:rsid w:val="007F15E4"/>
    <w:rsid w:val="007F69EE"/>
    <w:rsid w:val="007F6CB6"/>
    <w:rsid w:val="007F6FF4"/>
    <w:rsid w:val="00800AD4"/>
    <w:rsid w:val="00800D2C"/>
    <w:rsid w:val="00801B26"/>
    <w:rsid w:val="0080219B"/>
    <w:rsid w:val="008028A4"/>
    <w:rsid w:val="0080301F"/>
    <w:rsid w:val="00803396"/>
    <w:rsid w:val="00804E20"/>
    <w:rsid w:val="008050E0"/>
    <w:rsid w:val="00806655"/>
    <w:rsid w:val="00806BCC"/>
    <w:rsid w:val="0081161A"/>
    <w:rsid w:val="00812DE1"/>
    <w:rsid w:val="00813245"/>
    <w:rsid w:val="00813DC4"/>
    <w:rsid w:val="0081420A"/>
    <w:rsid w:val="0081615D"/>
    <w:rsid w:val="00816A45"/>
    <w:rsid w:val="00816A8C"/>
    <w:rsid w:val="008171E6"/>
    <w:rsid w:val="008203FE"/>
    <w:rsid w:val="00821C65"/>
    <w:rsid w:val="008221CF"/>
    <w:rsid w:val="0082251E"/>
    <w:rsid w:val="00823BE5"/>
    <w:rsid w:val="00823F6A"/>
    <w:rsid w:val="00824D70"/>
    <w:rsid w:val="0082671A"/>
    <w:rsid w:val="00826B42"/>
    <w:rsid w:val="008307EB"/>
    <w:rsid w:val="00832A35"/>
    <w:rsid w:val="00833073"/>
    <w:rsid w:val="0083340C"/>
    <w:rsid w:val="00834329"/>
    <w:rsid w:val="008362F1"/>
    <w:rsid w:val="00836844"/>
    <w:rsid w:val="00836D44"/>
    <w:rsid w:val="00837694"/>
    <w:rsid w:val="00840DF3"/>
    <w:rsid w:val="00841E8B"/>
    <w:rsid w:val="0084208F"/>
    <w:rsid w:val="0084483F"/>
    <w:rsid w:val="00844AF2"/>
    <w:rsid w:val="00845938"/>
    <w:rsid w:val="008466C1"/>
    <w:rsid w:val="00846F96"/>
    <w:rsid w:val="00846FAE"/>
    <w:rsid w:val="00847201"/>
    <w:rsid w:val="00850064"/>
    <w:rsid w:val="008503D8"/>
    <w:rsid w:val="00851331"/>
    <w:rsid w:val="008514B6"/>
    <w:rsid w:val="00855B5A"/>
    <w:rsid w:val="00860877"/>
    <w:rsid w:val="008641C2"/>
    <w:rsid w:val="00864918"/>
    <w:rsid w:val="00866045"/>
    <w:rsid w:val="00866FFE"/>
    <w:rsid w:val="008700FE"/>
    <w:rsid w:val="0087189E"/>
    <w:rsid w:val="00872041"/>
    <w:rsid w:val="00872230"/>
    <w:rsid w:val="0087228D"/>
    <w:rsid w:val="00872E94"/>
    <w:rsid w:val="00875649"/>
    <w:rsid w:val="008768CA"/>
    <w:rsid w:val="00876A65"/>
    <w:rsid w:val="00876F06"/>
    <w:rsid w:val="00877EF9"/>
    <w:rsid w:val="00880559"/>
    <w:rsid w:val="008815B4"/>
    <w:rsid w:val="00883C90"/>
    <w:rsid w:val="00885551"/>
    <w:rsid w:val="00887364"/>
    <w:rsid w:val="00892C44"/>
    <w:rsid w:val="0089429B"/>
    <w:rsid w:val="00894776"/>
    <w:rsid w:val="00895782"/>
    <w:rsid w:val="00895A8B"/>
    <w:rsid w:val="00896B41"/>
    <w:rsid w:val="00897055"/>
    <w:rsid w:val="008A05B3"/>
    <w:rsid w:val="008A1B05"/>
    <w:rsid w:val="008A1C52"/>
    <w:rsid w:val="008A7488"/>
    <w:rsid w:val="008B3C79"/>
    <w:rsid w:val="008B3CC9"/>
    <w:rsid w:val="008B5306"/>
    <w:rsid w:val="008B5F42"/>
    <w:rsid w:val="008B7771"/>
    <w:rsid w:val="008B7792"/>
    <w:rsid w:val="008B7A6D"/>
    <w:rsid w:val="008C072D"/>
    <w:rsid w:val="008C0FBC"/>
    <w:rsid w:val="008C1FEB"/>
    <w:rsid w:val="008C2DF9"/>
    <w:rsid w:val="008C3F0C"/>
    <w:rsid w:val="008C4FFA"/>
    <w:rsid w:val="008C74B1"/>
    <w:rsid w:val="008D08CB"/>
    <w:rsid w:val="008D0F21"/>
    <w:rsid w:val="008D1BEC"/>
    <w:rsid w:val="008D29CC"/>
    <w:rsid w:val="008D2E4D"/>
    <w:rsid w:val="008D3E4A"/>
    <w:rsid w:val="008D446F"/>
    <w:rsid w:val="008D6D76"/>
    <w:rsid w:val="008E00FF"/>
    <w:rsid w:val="008E0A32"/>
    <w:rsid w:val="008E41D4"/>
    <w:rsid w:val="008E4BC7"/>
    <w:rsid w:val="008E4E9B"/>
    <w:rsid w:val="008E58B4"/>
    <w:rsid w:val="008E6874"/>
    <w:rsid w:val="008E7F1F"/>
    <w:rsid w:val="008F0E42"/>
    <w:rsid w:val="008F1893"/>
    <w:rsid w:val="008F20E1"/>
    <w:rsid w:val="008F353E"/>
    <w:rsid w:val="008F35CB"/>
    <w:rsid w:val="008F37E0"/>
    <w:rsid w:val="008F396F"/>
    <w:rsid w:val="008F5FBA"/>
    <w:rsid w:val="0090271F"/>
    <w:rsid w:val="00902DB9"/>
    <w:rsid w:val="00902E8C"/>
    <w:rsid w:val="00904200"/>
    <w:rsid w:val="0090466A"/>
    <w:rsid w:val="00906243"/>
    <w:rsid w:val="009066F9"/>
    <w:rsid w:val="00911238"/>
    <w:rsid w:val="00912F37"/>
    <w:rsid w:val="009145EC"/>
    <w:rsid w:val="0091558E"/>
    <w:rsid w:val="00916508"/>
    <w:rsid w:val="009178EF"/>
    <w:rsid w:val="009204B8"/>
    <w:rsid w:val="00922EA9"/>
    <w:rsid w:val="009237C6"/>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3FE"/>
    <w:rsid w:val="00944967"/>
    <w:rsid w:val="00944E2E"/>
    <w:rsid w:val="00944E9F"/>
    <w:rsid w:val="00946DEB"/>
    <w:rsid w:val="009473F6"/>
    <w:rsid w:val="0095157A"/>
    <w:rsid w:val="00951B8A"/>
    <w:rsid w:val="00952E67"/>
    <w:rsid w:val="00954992"/>
    <w:rsid w:val="00954AF8"/>
    <w:rsid w:val="00955D27"/>
    <w:rsid w:val="009562B8"/>
    <w:rsid w:val="00956BEF"/>
    <w:rsid w:val="00957220"/>
    <w:rsid w:val="00957748"/>
    <w:rsid w:val="00961B32"/>
    <w:rsid w:val="00963488"/>
    <w:rsid w:val="0096424B"/>
    <w:rsid w:val="0096596E"/>
    <w:rsid w:val="00966691"/>
    <w:rsid w:val="00966DEB"/>
    <w:rsid w:val="00966E30"/>
    <w:rsid w:val="00970DB3"/>
    <w:rsid w:val="0097132B"/>
    <w:rsid w:val="00971DC5"/>
    <w:rsid w:val="00973368"/>
    <w:rsid w:val="00974BB0"/>
    <w:rsid w:val="009765D0"/>
    <w:rsid w:val="0097674C"/>
    <w:rsid w:val="00976817"/>
    <w:rsid w:val="009773C5"/>
    <w:rsid w:val="00980285"/>
    <w:rsid w:val="00982CDF"/>
    <w:rsid w:val="00984843"/>
    <w:rsid w:val="00984F6F"/>
    <w:rsid w:val="009865A0"/>
    <w:rsid w:val="00986AC6"/>
    <w:rsid w:val="00986E9C"/>
    <w:rsid w:val="00991F43"/>
    <w:rsid w:val="00996C30"/>
    <w:rsid w:val="00996C5E"/>
    <w:rsid w:val="009970D2"/>
    <w:rsid w:val="009A0AF3"/>
    <w:rsid w:val="009A380F"/>
    <w:rsid w:val="009A4AED"/>
    <w:rsid w:val="009A4FB7"/>
    <w:rsid w:val="009A4FF9"/>
    <w:rsid w:val="009A73F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CDD"/>
    <w:rsid w:val="009C2FAC"/>
    <w:rsid w:val="009C3546"/>
    <w:rsid w:val="009C7A2C"/>
    <w:rsid w:val="009D1C1E"/>
    <w:rsid w:val="009D2097"/>
    <w:rsid w:val="009D2F24"/>
    <w:rsid w:val="009D2F38"/>
    <w:rsid w:val="009D3FB5"/>
    <w:rsid w:val="009D41FB"/>
    <w:rsid w:val="009D600B"/>
    <w:rsid w:val="009D65A7"/>
    <w:rsid w:val="009D74A6"/>
    <w:rsid w:val="009D7A04"/>
    <w:rsid w:val="009E0339"/>
    <w:rsid w:val="009E0626"/>
    <w:rsid w:val="009E1209"/>
    <w:rsid w:val="009E30E8"/>
    <w:rsid w:val="009E420A"/>
    <w:rsid w:val="009E521E"/>
    <w:rsid w:val="009E5699"/>
    <w:rsid w:val="009E5999"/>
    <w:rsid w:val="009E739C"/>
    <w:rsid w:val="009E78F9"/>
    <w:rsid w:val="009F0038"/>
    <w:rsid w:val="009F0F65"/>
    <w:rsid w:val="009F18B0"/>
    <w:rsid w:val="009F1B04"/>
    <w:rsid w:val="009F2068"/>
    <w:rsid w:val="009F2089"/>
    <w:rsid w:val="009F2D07"/>
    <w:rsid w:val="009F4AF8"/>
    <w:rsid w:val="009F54CA"/>
    <w:rsid w:val="009F5C99"/>
    <w:rsid w:val="009F6779"/>
    <w:rsid w:val="00A0272A"/>
    <w:rsid w:val="00A0318F"/>
    <w:rsid w:val="00A04C48"/>
    <w:rsid w:val="00A06FA7"/>
    <w:rsid w:val="00A10F02"/>
    <w:rsid w:val="00A1115F"/>
    <w:rsid w:val="00A12D6A"/>
    <w:rsid w:val="00A135CC"/>
    <w:rsid w:val="00A151EB"/>
    <w:rsid w:val="00A1744E"/>
    <w:rsid w:val="00A17FD0"/>
    <w:rsid w:val="00A204CA"/>
    <w:rsid w:val="00A20F40"/>
    <w:rsid w:val="00A23142"/>
    <w:rsid w:val="00A235EB"/>
    <w:rsid w:val="00A2423B"/>
    <w:rsid w:val="00A26B05"/>
    <w:rsid w:val="00A26BDD"/>
    <w:rsid w:val="00A27C65"/>
    <w:rsid w:val="00A317EB"/>
    <w:rsid w:val="00A31E01"/>
    <w:rsid w:val="00A32C6D"/>
    <w:rsid w:val="00A3370F"/>
    <w:rsid w:val="00A33CE7"/>
    <w:rsid w:val="00A34340"/>
    <w:rsid w:val="00A34DE9"/>
    <w:rsid w:val="00A351EC"/>
    <w:rsid w:val="00A35482"/>
    <w:rsid w:val="00A3703E"/>
    <w:rsid w:val="00A40340"/>
    <w:rsid w:val="00A42D80"/>
    <w:rsid w:val="00A43147"/>
    <w:rsid w:val="00A45552"/>
    <w:rsid w:val="00A46479"/>
    <w:rsid w:val="00A47F8C"/>
    <w:rsid w:val="00A50942"/>
    <w:rsid w:val="00A50A8B"/>
    <w:rsid w:val="00A51D8E"/>
    <w:rsid w:val="00A53724"/>
    <w:rsid w:val="00A54659"/>
    <w:rsid w:val="00A5474C"/>
    <w:rsid w:val="00A5549D"/>
    <w:rsid w:val="00A5665B"/>
    <w:rsid w:val="00A566E8"/>
    <w:rsid w:val="00A568AE"/>
    <w:rsid w:val="00A61B56"/>
    <w:rsid w:val="00A62122"/>
    <w:rsid w:val="00A64183"/>
    <w:rsid w:val="00A6488F"/>
    <w:rsid w:val="00A65B79"/>
    <w:rsid w:val="00A66404"/>
    <w:rsid w:val="00A7114B"/>
    <w:rsid w:val="00A72676"/>
    <w:rsid w:val="00A73AC5"/>
    <w:rsid w:val="00A7450F"/>
    <w:rsid w:val="00A76041"/>
    <w:rsid w:val="00A76D58"/>
    <w:rsid w:val="00A77E1A"/>
    <w:rsid w:val="00A81E1E"/>
    <w:rsid w:val="00A82082"/>
    <w:rsid w:val="00A82346"/>
    <w:rsid w:val="00A8353B"/>
    <w:rsid w:val="00A83DB3"/>
    <w:rsid w:val="00A85AB8"/>
    <w:rsid w:val="00A868BB"/>
    <w:rsid w:val="00A86DA9"/>
    <w:rsid w:val="00A872CF"/>
    <w:rsid w:val="00A872EB"/>
    <w:rsid w:val="00A875FA"/>
    <w:rsid w:val="00A87F4A"/>
    <w:rsid w:val="00A90026"/>
    <w:rsid w:val="00A9185A"/>
    <w:rsid w:val="00A9240E"/>
    <w:rsid w:val="00A9367E"/>
    <w:rsid w:val="00A94EB8"/>
    <w:rsid w:val="00A9671C"/>
    <w:rsid w:val="00A97375"/>
    <w:rsid w:val="00A97E69"/>
    <w:rsid w:val="00AA0A26"/>
    <w:rsid w:val="00AA1553"/>
    <w:rsid w:val="00AA3F6E"/>
    <w:rsid w:val="00AA6373"/>
    <w:rsid w:val="00AA65FF"/>
    <w:rsid w:val="00AA697F"/>
    <w:rsid w:val="00AB1CFC"/>
    <w:rsid w:val="00AB4710"/>
    <w:rsid w:val="00AB7714"/>
    <w:rsid w:val="00AB7831"/>
    <w:rsid w:val="00AC0057"/>
    <w:rsid w:val="00AC03C5"/>
    <w:rsid w:val="00AC201E"/>
    <w:rsid w:val="00AC2BC3"/>
    <w:rsid w:val="00AC3917"/>
    <w:rsid w:val="00AC6DD3"/>
    <w:rsid w:val="00AD4AF4"/>
    <w:rsid w:val="00AD4F6D"/>
    <w:rsid w:val="00AD5F89"/>
    <w:rsid w:val="00AD793D"/>
    <w:rsid w:val="00AE0BAC"/>
    <w:rsid w:val="00AE2112"/>
    <w:rsid w:val="00AE2BDC"/>
    <w:rsid w:val="00AE2D7D"/>
    <w:rsid w:val="00AE436E"/>
    <w:rsid w:val="00AE4679"/>
    <w:rsid w:val="00AE5088"/>
    <w:rsid w:val="00AF11B2"/>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36A"/>
    <w:rsid w:val="00B07C77"/>
    <w:rsid w:val="00B111DD"/>
    <w:rsid w:val="00B15449"/>
    <w:rsid w:val="00B15949"/>
    <w:rsid w:val="00B15DFA"/>
    <w:rsid w:val="00B16B8B"/>
    <w:rsid w:val="00B20AC6"/>
    <w:rsid w:val="00B21E06"/>
    <w:rsid w:val="00B21E6F"/>
    <w:rsid w:val="00B228F7"/>
    <w:rsid w:val="00B23132"/>
    <w:rsid w:val="00B2425C"/>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5E20"/>
    <w:rsid w:val="00B4646F"/>
    <w:rsid w:val="00B4753E"/>
    <w:rsid w:val="00B476B4"/>
    <w:rsid w:val="00B479B0"/>
    <w:rsid w:val="00B47FD1"/>
    <w:rsid w:val="00B51259"/>
    <w:rsid w:val="00B516BB"/>
    <w:rsid w:val="00B51C71"/>
    <w:rsid w:val="00B5206C"/>
    <w:rsid w:val="00B54FCB"/>
    <w:rsid w:val="00B568FD"/>
    <w:rsid w:val="00B5736A"/>
    <w:rsid w:val="00B6026F"/>
    <w:rsid w:val="00B63AEE"/>
    <w:rsid w:val="00B706CD"/>
    <w:rsid w:val="00B71A84"/>
    <w:rsid w:val="00B72F69"/>
    <w:rsid w:val="00B756A7"/>
    <w:rsid w:val="00B76AB1"/>
    <w:rsid w:val="00B76E87"/>
    <w:rsid w:val="00B77E9B"/>
    <w:rsid w:val="00B80A3A"/>
    <w:rsid w:val="00B81C73"/>
    <w:rsid w:val="00B81D03"/>
    <w:rsid w:val="00B836F4"/>
    <w:rsid w:val="00B840DA"/>
    <w:rsid w:val="00B84524"/>
    <w:rsid w:val="00B853C9"/>
    <w:rsid w:val="00B862F9"/>
    <w:rsid w:val="00B90185"/>
    <w:rsid w:val="00B90649"/>
    <w:rsid w:val="00B91A33"/>
    <w:rsid w:val="00B9251D"/>
    <w:rsid w:val="00B92547"/>
    <w:rsid w:val="00B947C0"/>
    <w:rsid w:val="00B95523"/>
    <w:rsid w:val="00B964EC"/>
    <w:rsid w:val="00BA04E1"/>
    <w:rsid w:val="00BA0C61"/>
    <w:rsid w:val="00BA1063"/>
    <w:rsid w:val="00BA24E2"/>
    <w:rsid w:val="00BA3A5D"/>
    <w:rsid w:val="00BB0B22"/>
    <w:rsid w:val="00BB4E4B"/>
    <w:rsid w:val="00BB63F6"/>
    <w:rsid w:val="00BB73A9"/>
    <w:rsid w:val="00BC0203"/>
    <w:rsid w:val="00BC035B"/>
    <w:rsid w:val="00BC054C"/>
    <w:rsid w:val="00BC3555"/>
    <w:rsid w:val="00BC4D38"/>
    <w:rsid w:val="00BD398E"/>
    <w:rsid w:val="00BD3A07"/>
    <w:rsid w:val="00BD419C"/>
    <w:rsid w:val="00BD4333"/>
    <w:rsid w:val="00BD5BD5"/>
    <w:rsid w:val="00BD7EFE"/>
    <w:rsid w:val="00BE031B"/>
    <w:rsid w:val="00BE0F8E"/>
    <w:rsid w:val="00BE19C7"/>
    <w:rsid w:val="00BE1DC5"/>
    <w:rsid w:val="00BE2478"/>
    <w:rsid w:val="00BE26A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161D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39AF"/>
    <w:rsid w:val="00C446A7"/>
    <w:rsid w:val="00C45B21"/>
    <w:rsid w:val="00C46603"/>
    <w:rsid w:val="00C47F88"/>
    <w:rsid w:val="00C51880"/>
    <w:rsid w:val="00C52334"/>
    <w:rsid w:val="00C54F7F"/>
    <w:rsid w:val="00C55079"/>
    <w:rsid w:val="00C5681A"/>
    <w:rsid w:val="00C61310"/>
    <w:rsid w:val="00C639BE"/>
    <w:rsid w:val="00C63CD0"/>
    <w:rsid w:val="00C63D50"/>
    <w:rsid w:val="00C665D8"/>
    <w:rsid w:val="00C709B6"/>
    <w:rsid w:val="00C70B38"/>
    <w:rsid w:val="00C71BAC"/>
    <w:rsid w:val="00C720E8"/>
    <w:rsid w:val="00C7345E"/>
    <w:rsid w:val="00C73605"/>
    <w:rsid w:val="00C73CFF"/>
    <w:rsid w:val="00C74537"/>
    <w:rsid w:val="00C826CF"/>
    <w:rsid w:val="00C82B37"/>
    <w:rsid w:val="00C8385F"/>
    <w:rsid w:val="00C83A13"/>
    <w:rsid w:val="00C84488"/>
    <w:rsid w:val="00C852C9"/>
    <w:rsid w:val="00C864F5"/>
    <w:rsid w:val="00C9068C"/>
    <w:rsid w:val="00C906CF"/>
    <w:rsid w:val="00C90ED5"/>
    <w:rsid w:val="00C91034"/>
    <w:rsid w:val="00C91FD7"/>
    <w:rsid w:val="00C92967"/>
    <w:rsid w:val="00C93A18"/>
    <w:rsid w:val="00C95BA6"/>
    <w:rsid w:val="00C95C4B"/>
    <w:rsid w:val="00C961A8"/>
    <w:rsid w:val="00C9650D"/>
    <w:rsid w:val="00C97417"/>
    <w:rsid w:val="00CA1806"/>
    <w:rsid w:val="00CA3D0C"/>
    <w:rsid w:val="00CA3E88"/>
    <w:rsid w:val="00CA5324"/>
    <w:rsid w:val="00CA55E2"/>
    <w:rsid w:val="00CA63F1"/>
    <w:rsid w:val="00CA654B"/>
    <w:rsid w:val="00CA7962"/>
    <w:rsid w:val="00CB2116"/>
    <w:rsid w:val="00CB2169"/>
    <w:rsid w:val="00CB37A6"/>
    <w:rsid w:val="00CB5D92"/>
    <w:rsid w:val="00CB69AB"/>
    <w:rsid w:val="00CB6A74"/>
    <w:rsid w:val="00CB6F5B"/>
    <w:rsid w:val="00CB7255"/>
    <w:rsid w:val="00CC127C"/>
    <w:rsid w:val="00CC1A8C"/>
    <w:rsid w:val="00CC2959"/>
    <w:rsid w:val="00CC3863"/>
    <w:rsid w:val="00CC4C00"/>
    <w:rsid w:val="00CC5F37"/>
    <w:rsid w:val="00CD00FE"/>
    <w:rsid w:val="00CD117E"/>
    <w:rsid w:val="00CD124D"/>
    <w:rsid w:val="00CD12AD"/>
    <w:rsid w:val="00CD2B7C"/>
    <w:rsid w:val="00CD2B84"/>
    <w:rsid w:val="00CD4C7B"/>
    <w:rsid w:val="00CD5795"/>
    <w:rsid w:val="00CD7707"/>
    <w:rsid w:val="00CE1681"/>
    <w:rsid w:val="00CE172A"/>
    <w:rsid w:val="00CE29EF"/>
    <w:rsid w:val="00CE2CEE"/>
    <w:rsid w:val="00CE3230"/>
    <w:rsid w:val="00CE5D7F"/>
    <w:rsid w:val="00CE655B"/>
    <w:rsid w:val="00CE6889"/>
    <w:rsid w:val="00CE75DF"/>
    <w:rsid w:val="00CE7ABA"/>
    <w:rsid w:val="00CF02AB"/>
    <w:rsid w:val="00CF1951"/>
    <w:rsid w:val="00CF1AC7"/>
    <w:rsid w:val="00CF2D60"/>
    <w:rsid w:val="00CF303B"/>
    <w:rsid w:val="00CF3640"/>
    <w:rsid w:val="00CF56C0"/>
    <w:rsid w:val="00CF6D18"/>
    <w:rsid w:val="00D020CE"/>
    <w:rsid w:val="00D039EA"/>
    <w:rsid w:val="00D040BB"/>
    <w:rsid w:val="00D05935"/>
    <w:rsid w:val="00D05B05"/>
    <w:rsid w:val="00D10707"/>
    <w:rsid w:val="00D10B5E"/>
    <w:rsid w:val="00D11442"/>
    <w:rsid w:val="00D1188D"/>
    <w:rsid w:val="00D142D1"/>
    <w:rsid w:val="00D145BC"/>
    <w:rsid w:val="00D1632C"/>
    <w:rsid w:val="00D17979"/>
    <w:rsid w:val="00D217EC"/>
    <w:rsid w:val="00D222E0"/>
    <w:rsid w:val="00D24D6A"/>
    <w:rsid w:val="00D24D90"/>
    <w:rsid w:val="00D2617D"/>
    <w:rsid w:val="00D26182"/>
    <w:rsid w:val="00D3050D"/>
    <w:rsid w:val="00D30D62"/>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1CFC"/>
    <w:rsid w:val="00D53B01"/>
    <w:rsid w:val="00D53FE0"/>
    <w:rsid w:val="00D55E47"/>
    <w:rsid w:val="00D57C60"/>
    <w:rsid w:val="00D57DAC"/>
    <w:rsid w:val="00D6053F"/>
    <w:rsid w:val="00D609A0"/>
    <w:rsid w:val="00D60FCC"/>
    <w:rsid w:val="00D6176D"/>
    <w:rsid w:val="00D62E19"/>
    <w:rsid w:val="00D62F8A"/>
    <w:rsid w:val="00D64929"/>
    <w:rsid w:val="00D650E3"/>
    <w:rsid w:val="00D65E4C"/>
    <w:rsid w:val="00D666B2"/>
    <w:rsid w:val="00D667FF"/>
    <w:rsid w:val="00D66EE1"/>
    <w:rsid w:val="00D67CD1"/>
    <w:rsid w:val="00D70594"/>
    <w:rsid w:val="00D70657"/>
    <w:rsid w:val="00D738D6"/>
    <w:rsid w:val="00D73EA8"/>
    <w:rsid w:val="00D7584C"/>
    <w:rsid w:val="00D80795"/>
    <w:rsid w:val="00D82F3F"/>
    <w:rsid w:val="00D83320"/>
    <w:rsid w:val="00D850EF"/>
    <w:rsid w:val="00D85390"/>
    <w:rsid w:val="00D854BE"/>
    <w:rsid w:val="00D86684"/>
    <w:rsid w:val="00D86C3B"/>
    <w:rsid w:val="00D87E00"/>
    <w:rsid w:val="00D90DD0"/>
    <w:rsid w:val="00D9134D"/>
    <w:rsid w:val="00D916EA"/>
    <w:rsid w:val="00D9233F"/>
    <w:rsid w:val="00D9403B"/>
    <w:rsid w:val="00D966AD"/>
    <w:rsid w:val="00D96D11"/>
    <w:rsid w:val="00D96FD4"/>
    <w:rsid w:val="00DA0591"/>
    <w:rsid w:val="00DA0B9E"/>
    <w:rsid w:val="00DA1956"/>
    <w:rsid w:val="00DA48EA"/>
    <w:rsid w:val="00DA5157"/>
    <w:rsid w:val="00DA5F0A"/>
    <w:rsid w:val="00DA7A03"/>
    <w:rsid w:val="00DB0427"/>
    <w:rsid w:val="00DB0DB8"/>
    <w:rsid w:val="00DB16B9"/>
    <w:rsid w:val="00DB1818"/>
    <w:rsid w:val="00DB1AA2"/>
    <w:rsid w:val="00DB42E7"/>
    <w:rsid w:val="00DB51E7"/>
    <w:rsid w:val="00DB5402"/>
    <w:rsid w:val="00DB6B26"/>
    <w:rsid w:val="00DC04F9"/>
    <w:rsid w:val="00DC08C5"/>
    <w:rsid w:val="00DC10CE"/>
    <w:rsid w:val="00DC13B7"/>
    <w:rsid w:val="00DC1E72"/>
    <w:rsid w:val="00DC2DA7"/>
    <w:rsid w:val="00DC309B"/>
    <w:rsid w:val="00DC36AA"/>
    <w:rsid w:val="00DC4DA2"/>
    <w:rsid w:val="00DC6508"/>
    <w:rsid w:val="00DC6F3B"/>
    <w:rsid w:val="00DC7746"/>
    <w:rsid w:val="00DC7D7F"/>
    <w:rsid w:val="00DD1A58"/>
    <w:rsid w:val="00DD2A2F"/>
    <w:rsid w:val="00DD3638"/>
    <w:rsid w:val="00DD4159"/>
    <w:rsid w:val="00DD6B7F"/>
    <w:rsid w:val="00DE2EDA"/>
    <w:rsid w:val="00DE321C"/>
    <w:rsid w:val="00DE3ABE"/>
    <w:rsid w:val="00DE46BF"/>
    <w:rsid w:val="00DE5DB2"/>
    <w:rsid w:val="00DE664A"/>
    <w:rsid w:val="00DE7B0C"/>
    <w:rsid w:val="00DF08BC"/>
    <w:rsid w:val="00DF250F"/>
    <w:rsid w:val="00DF3416"/>
    <w:rsid w:val="00DF3511"/>
    <w:rsid w:val="00DF3A8F"/>
    <w:rsid w:val="00DF4378"/>
    <w:rsid w:val="00DF69B8"/>
    <w:rsid w:val="00DF7A66"/>
    <w:rsid w:val="00E00B23"/>
    <w:rsid w:val="00E00D0B"/>
    <w:rsid w:val="00E05C7C"/>
    <w:rsid w:val="00E069D2"/>
    <w:rsid w:val="00E06BE0"/>
    <w:rsid w:val="00E07D0B"/>
    <w:rsid w:val="00E10FA1"/>
    <w:rsid w:val="00E114CF"/>
    <w:rsid w:val="00E11A41"/>
    <w:rsid w:val="00E12597"/>
    <w:rsid w:val="00E12CC5"/>
    <w:rsid w:val="00E12D48"/>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2FA4"/>
    <w:rsid w:val="00E53CA3"/>
    <w:rsid w:val="00E54510"/>
    <w:rsid w:val="00E56643"/>
    <w:rsid w:val="00E569D6"/>
    <w:rsid w:val="00E56FD9"/>
    <w:rsid w:val="00E61AB1"/>
    <w:rsid w:val="00E626A1"/>
    <w:rsid w:val="00E62835"/>
    <w:rsid w:val="00E63F92"/>
    <w:rsid w:val="00E64DDE"/>
    <w:rsid w:val="00E66F06"/>
    <w:rsid w:val="00E6786D"/>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9191C"/>
    <w:rsid w:val="00E9338A"/>
    <w:rsid w:val="00E935EC"/>
    <w:rsid w:val="00E96D46"/>
    <w:rsid w:val="00E97623"/>
    <w:rsid w:val="00EA1721"/>
    <w:rsid w:val="00EA1FA4"/>
    <w:rsid w:val="00EA3AB0"/>
    <w:rsid w:val="00EA3AD9"/>
    <w:rsid w:val="00EA4FE9"/>
    <w:rsid w:val="00EA58F7"/>
    <w:rsid w:val="00EA63EF"/>
    <w:rsid w:val="00EA65CB"/>
    <w:rsid w:val="00EB0AF6"/>
    <w:rsid w:val="00EB1D57"/>
    <w:rsid w:val="00EB3F2E"/>
    <w:rsid w:val="00EB4383"/>
    <w:rsid w:val="00EB4DD7"/>
    <w:rsid w:val="00EB5B64"/>
    <w:rsid w:val="00EB7DF3"/>
    <w:rsid w:val="00EC023D"/>
    <w:rsid w:val="00EC1527"/>
    <w:rsid w:val="00EC2B71"/>
    <w:rsid w:val="00EC404A"/>
    <w:rsid w:val="00EC44DF"/>
    <w:rsid w:val="00EC4751"/>
    <w:rsid w:val="00EC4A25"/>
    <w:rsid w:val="00EC4FC2"/>
    <w:rsid w:val="00EC58E2"/>
    <w:rsid w:val="00EC5F23"/>
    <w:rsid w:val="00EC745E"/>
    <w:rsid w:val="00EC7720"/>
    <w:rsid w:val="00EC7D7B"/>
    <w:rsid w:val="00ED1E19"/>
    <w:rsid w:val="00ED2561"/>
    <w:rsid w:val="00ED288D"/>
    <w:rsid w:val="00ED2F6B"/>
    <w:rsid w:val="00ED2F90"/>
    <w:rsid w:val="00ED45BC"/>
    <w:rsid w:val="00ED45EA"/>
    <w:rsid w:val="00ED4614"/>
    <w:rsid w:val="00ED501E"/>
    <w:rsid w:val="00ED55D8"/>
    <w:rsid w:val="00ED602D"/>
    <w:rsid w:val="00ED6037"/>
    <w:rsid w:val="00EE0160"/>
    <w:rsid w:val="00EE4686"/>
    <w:rsid w:val="00EE5772"/>
    <w:rsid w:val="00EE5F4E"/>
    <w:rsid w:val="00EF2481"/>
    <w:rsid w:val="00EF31F5"/>
    <w:rsid w:val="00EF5AAE"/>
    <w:rsid w:val="00EF65E9"/>
    <w:rsid w:val="00F013C5"/>
    <w:rsid w:val="00F025A2"/>
    <w:rsid w:val="00F03B62"/>
    <w:rsid w:val="00F0480E"/>
    <w:rsid w:val="00F04CF5"/>
    <w:rsid w:val="00F04FA3"/>
    <w:rsid w:val="00F0501F"/>
    <w:rsid w:val="00F059C7"/>
    <w:rsid w:val="00F07388"/>
    <w:rsid w:val="00F07E60"/>
    <w:rsid w:val="00F1051E"/>
    <w:rsid w:val="00F10B28"/>
    <w:rsid w:val="00F1235D"/>
    <w:rsid w:val="00F12AD1"/>
    <w:rsid w:val="00F13B63"/>
    <w:rsid w:val="00F14D37"/>
    <w:rsid w:val="00F1799F"/>
    <w:rsid w:val="00F17B4E"/>
    <w:rsid w:val="00F2026E"/>
    <w:rsid w:val="00F2035C"/>
    <w:rsid w:val="00F2037A"/>
    <w:rsid w:val="00F21208"/>
    <w:rsid w:val="00F2210A"/>
    <w:rsid w:val="00F231FC"/>
    <w:rsid w:val="00F235A2"/>
    <w:rsid w:val="00F23F84"/>
    <w:rsid w:val="00F2435A"/>
    <w:rsid w:val="00F258E8"/>
    <w:rsid w:val="00F27EC4"/>
    <w:rsid w:val="00F33247"/>
    <w:rsid w:val="00F34BBB"/>
    <w:rsid w:val="00F34D0C"/>
    <w:rsid w:val="00F35BF7"/>
    <w:rsid w:val="00F37063"/>
    <w:rsid w:val="00F37743"/>
    <w:rsid w:val="00F40FE9"/>
    <w:rsid w:val="00F41B4E"/>
    <w:rsid w:val="00F4250A"/>
    <w:rsid w:val="00F4346A"/>
    <w:rsid w:val="00F44AFE"/>
    <w:rsid w:val="00F50CF2"/>
    <w:rsid w:val="00F5196E"/>
    <w:rsid w:val="00F51EBC"/>
    <w:rsid w:val="00F521E9"/>
    <w:rsid w:val="00F5234C"/>
    <w:rsid w:val="00F530E9"/>
    <w:rsid w:val="00F535E2"/>
    <w:rsid w:val="00F54569"/>
    <w:rsid w:val="00F54A3D"/>
    <w:rsid w:val="00F54CB0"/>
    <w:rsid w:val="00F55866"/>
    <w:rsid w:val="00F566A6"/>
    <w:rsid w:val="00F56A5A"/>
    <w:rsid w:val="00F56CA9"/>
    <w:rsid w:val="00F604EC"/>
    <w:rsid w:val="00F621B4"/>
    <w:rsid w:val="00F62D82"/>
    <w:rsid w:val="00F653B8"/>
    <w:rsid w:val="00F66189"/>
    <w:rsid w:val="00F66B43"/>
    <w:rsid w:val="00F67476"/>
    <w:rsid w:val="00F70D36"/>
    <w:rsid w:val="00F71B89"/>
    <w:rsid w:val="00F71D1E"/>
    <w:rsid w:val="00F71F52"/>
    <w:rsid w:val="00F72781"/>
    <w:rsid w:val="00F73253"/>
    <w:rsid w:val="00F7353C"/>
    <w:rsid w:val="00F75AC0"/>
    <w:rsid w:val="00F75E26"/>
    <w:rsid w:val="00F76F8F"/>
    <w:rsid w:val="00F83199"/>
    <w:rsid w:val="00F8497A"/>
    <w:rsid w:val="00F85AE7"/>
    <w:rsid w:val="00F8613D"/>
    <w:rsid w:val="00F87224"/>
    <w:rsid w:val="00F9050C"/>
    <w:rsid w:val="00F91EAB"/>
    <w:rsid w:val="00F92010"/>
    <w:rsid w:val="00F92A3A"/>
    <w:rsid w:val="00F9324A"/>
    <w:rsid w:val="00F932AE"/>
    <w:rsid w:val="00F941DF"/>
    <w:rsid w:val="00F970DB"/>
    <w:rsid w:val="00F9721B"/>
    <w:rsid w:val="00F97E01"/>
    <w:rsid w:val="00FA1266"/>
    <w:rsid w:val="00FA2A51"/>
    <w:rsid w:val="00FA2AFC"/>
    <w:rsid w:val="00FA30C4"/>
    <w:rsid w:val="00FA42F2"/>
    <w:rsid w:val="00FA66E4"/>
    <w:rsid w:val="00FA6A73"/>
    <w:rsid w:val="00FB0ECE"/>
    <w:rsid w:val="00FB284C"/>
    <w:rsid w:val="00FB36FA"/>
    <w:rsid w:val="00FB40F5"/>
    <w:rsid w:val="00FB6874"/>
    <w:rsid w:val="00FB6AE2"/>
    <w:rsid w:val="00FC1192"/>
    <w:rsid w:val="00FC3177"/>
    <w:rsid w:val="00FC3797"/>
    <w:rsid w:val="00FC5DFE"/>
    <w:rsid w:val="00FC640D"/>
    <w:rsid w:val="00FC7608"/>
    <w:rsid w:val="00FC763E"/>
    <w:rsid w:val="00FC77D6"/>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List Bullet"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46A"/>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列出段落"/>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0">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8C1FEB"/>
    <w:rPr>
      <w:i/>
      <w:iCs/>
      <w:color w:val="44546A" w:themeColor="text2"/>
      <w:sz w:val="18"/>
      <w:szCs w:val="18"/>
      <w:lang w:eastAsia="en-US"/>
    </w:rPr>
  </w:style>
  <w:style w:type="character" w:customStyle="1" w:styleId="normaltextrun">
    <w:name w:val="normaltextrun"/>
    <w:basedOn w:val="DefaultParagraphFont"/>
    <w:rsid w:val="00F9721B"/>
  </w:style>
  <w:style w:type="paragraph" w:customStyle="1" w:styleId="proposal">
    <w:name w:val="proposal"/>
    <w:basedOn w:val="BodyText"/>
    <w:next w:val="Normal"/>
    <w:link w:val="proposalChar"/>
    <w:qFormat/>
    <w:rsid w:val="00540642"/>
    <w:pPr>
      <w:overflowPunct/>
      <w:autoSpaceDE/>
      <w:autoSpaceDN/>
      <w:adjustRightInd/>
      <w:spacing w:beforeLines="50" w:before="120" w:afterLines="50"/>
      <w:jc w:val="both"/>
    </w:pPr>
    <w:rPr>
      <w:rFonts w:eastAsia="SimSun"/>
      <w:b/>
      <w:bCs/>
      <w:lang w:val="en-US" w:eastAsia="zh-CN"/>
    </w:rPr>
  </w:style>
  <w:style w:type="character" w:customStyle="1" w:styleId="proposalChar">
    <w:name w:val="proposal Char"/>
    <w:link w:val="proposal"/>
    <w:qFormat/>
    <w:rsid w:val="00540642"/>
    <w:rPr>
      <w:rFonts w:eastAsia="SimSun"/>
      <w:b/>
      <w:bCs/>
      <w:lang w:val="en-US" w:eastAsia="zh-CN"/>
    </w:rPr>
  </w:style>
  <w:style w:type="paragraph" w:customStyle="1" w:styleId="0Maintext">
    <w:name w:val="0 Main text"/>
    <w:basedOn w:val="Normal"/>
    <w:link w:val="0MaintextChar"/>
    <w:qFormat/>
    <w:rsid w:val="00540642"/>
    <w:pPr>
      <w:overflowPunct/>
      <w:autoSpaceDE/>
      <w:autoSpaceDN/>
      <w:adjustRightInd/>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540642"/>
    <w:rPr>
      <w:rFonts w:eastAsia="Times New Roman" w:cs="Batang"/>
      <w:lang w:eastAsia="en-US"/>
    </w:rPr>
  </w:style>
  <w:style w:type="paragraph" w:styleId="BodyText">
    <w:name w:val="Body Text"/>
    <w:basedOn w:val="Normal"/>
    <w:link w:val="BodyTextChar"/>
    <w:rsid w:val="00540642"/>
    <w:pPr>
      <w:spacing w:after="120"/>
    </w:pPr>
  </w:style>
  <w:style w:type="character" w:customStyle="1" w:styleId="BodyTextChar">
    <w:name w:val="Body Text Char"/>
    <w:basedOn w:val="DefaultParagraphFont"/>
    <w:link w:val="BodyText"/>
    <w:rsid w:val="00540642"/>
    <w:rPr>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0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E5088"/>
    <w:rPr>
      <w:rFonts w:ascii="Arial" w:hAnsi="Arial"/>
      <w:sz w:val="24"/>
      <w:lang w:eastAsia="en-US"/>
    </w:rPr>
  </w:style>
  <w:style w:type="paragraph" w:styleId="ListBullet">
    <w:name w:val="List Bullet"/>
    <w:basedOn w:val="Normal"/>
    <w:qFormat/>
    <w:rsid w:val="005E1BB2"/>
    <w:pPr>
      <w:widowControl w:val="0"/>
      <w:numPr>
        <w:numId w:val="5"/>
      </w:numPr>
      <w:overflowPunct/>
      <w:autoSpaceDE/>
      <w:autoSpaceDN/>
      <w:adjustRightInd/>
      <w:spacing w:after="0"/>
      <w:ind w:hangingChars="200" w:hanging="200"/>
      <w:jc w:val="both"/>
    </w:pPr>
    <w:rPr>
      <w:rFonts w:eastAsia="MS Gothic"/>
      <w:kern w:val="2"/>
      <w:lang w:val="en-US"/>
    </w:rPr>
  </w:style>
  <w:style w:type="paragraph" w:customStyle="1" w:styleId="References">
    <w:name w:val="References"/>
    <w:basedOn w:val="Normal"/>
    <w:rsid w:val="00973368"/>
    <w:pPr>
      <w:numPr>
        <w:ilvl w:val="2"/>
        <w:numId w:val="6"/>
      </w:numPr>
      <w:overflowPunct/>
      <w:autoSpaceDE/>
      <w:autoSpaceDN/>
      <w:adjustRightInd/>
      <w:spacing w:after="0"/>
    </w:pPr>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03055587">
      <w:bodyDiv w:val="1"/>
      <w:marLeft w:val="0"/>
      <w:marRight w:val="0"/>
      <w:marTop w:val="0"/>
      <w:marBottom w:val="0"/>
      <w:divBdr>
        <w:top w:val="none" w:sz="0" w:space="0" w:color="auto"/>
        <w:left w:val="none" w:sz="0" w:space="0" w:color="auto"/>
        <w:bottom w:val="none" w:sz="0" w:space="0" w:color="auto"/>
        <w:right w:val="none" w:sz="0" w:space="0" w:color="auto"/>
      </w:divBdr>
      <w:divsChild>
        <w:div w:id="422074003">
          <w:marLeft w:val="547"/>
          <w:marRight w:val="0"/>
          <w:marTop w:val="0"/>
          <w:marBottom w:val="0"/>
          <w:divBdr>
            <w:top w:val="none" w:sz="0" w:space="0" w:color="auto"/>
            <w:left w:val="none" w:sz="0" w:space="0" w:color="auto"/>
            <w:bottom w:val="none" w:sz="0" w:space="0" w:color="auto"/>
            <w:right w:val="none" w:sz="0" w:space="0" w:color="auto"/>
          </w:divBdr>
        </w:div>
        <w:div w:id="271283646">
          <w:marLeft w:val="547"/>
          <w:marRight w:val="0"/>
          <w:marTop w:val="0"/>
          <w:marBottom w:val="0"/>
          <w:divBdr>
            <w:top w:val="none" w:sz="0" w:space="0" w:color="auto"/>
            <w:left w:val="none" w:sz="0" w:space="0" w:color="auto"/>
            <w:bottom w:val="none" w:sz="0" w:space="0" w:color="auto"/>
            <w:right w:val="none" w:sz="0" w:space="0" w:color="auto"/>
          </w:divBdr>
        </w:div>
        <w:div w:id="1311210919">
          <w:marLeft w:val="547"/>
          <w:marRight w:val="0"/>
          <w:marTop w:val="0"/>
          <w:marBottom w:val="0"/>
          <w:divBdr>
            <w:top w:val="none" w:sz="0" w:space="0" w:color="auto"/>
            <w:left w:val="none" w:sz="0" w:space="0" w:color="auto"/>
            <w:bottom w:val="none" w:sz="0" w:space="0" w:color="auto"/>
            <w:right w:val="none" w:sz="0" w:space="0" w:color="auto"/>
          </w:divBdr>
        </w:div>
      </w:divsChild>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52865074">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31863782">
      <w:bodyDiv w:val="1"/>
      <w:marLeft w:val="0"/>
      <w:marRight w:val="0"/>
      <w:marTop w:val="0"/>
      <w:marBottom w:val="0"/>
      <w:divBdr>
        <w:top w:val="none" w:sz="0" w:space="0" w:color="auto"/>
        <w:left w:val="none" w:sz="0" w:space="0" w:color="auto"/>
        <w:bottom w:val="none" w:sz="0" w:space="0" w:color="auto"/>
        <w:right w:val="none" w:sz="0" w:space="0" w:color="auto"/>
      </w:divBdr>
      <w:divsChild>
        <w:div w:id="962804173">
          <w:marLeft w:val="547"/>
          <w:marRight w:val="0"/>
          <w:marTop w:val="0"/>
          <w:marBottom w:val="0"/>
          <w:divBdr>
            <w:top w:val="none" w:sz="0" w:space="0" w:color="auto"/>
            <w:left w:val="none" w:sz="0" w:space="0" w:color="auto"/>
            <w:bottom w:val="none" w:sz="0" w:space="0" w:color="auto"/>
            <w:right w:val="none" w:sz="0" w:space="0" w:color="auto"/>
          </w:divBdr>
        </w:div>
        <w:div w:id="1541435581">
          <w:marLeft w:val="547"/>
          <w:marRight w:val="0"/>
          <w:marTop w:val="0"/>
          <w:marBottom w:val="0"/>
          <w:divBdr>
            <w:top w:val="none" w:sz="0" w:space="0" w:color="auto"/>
            <w:left w:val="none" w:sz="0" w:space="0" w:color="auto"/>
            <w:bottom w:val="none" w:sz="0" w:space="0" w:color="auto"/>
            <w:right w:val="none" w:sz="0" w:space="0" w:color="auto"/>
          </w:divBdr>
        </w:div>
        <w:div w:id="413824483">
          <w:marLeft w:val="547"/>
          <w:marRight w:val="0"/>
          <w:marTop w:val="0"/>
          <w:marBottom w:val="0"/>
          <w:divBdr>
            <w:top w:val="none" w:sz="0" w:space="0" w:color="auto"/>
            <w:left w:val="none" w:sz="0" w:space="0" w:color="auto"/>
            <w:bottom w:val="none" w:sz="0" w:space="0" w:color="auto"/>
            <w:right w:val="none" w:sz="0" w:space="0" w:color="auto"/>
          </w:divBdr>
        </w:div>
      </w:divsChild>
    </w:div>
    <w:div w:id="655261204">
      <w:bodyDiv w:val="1"/>
      <w:marLeft w:val="0"/>
      <w:marRight w:val="0"/>
      <w:marTop w:val="0"/>
      <w:marBottom w:val="0"/>
      <w:divBdr>
        <w:top w:val="none" w:sz="0" w:space="0" w:color="auto"/>
        <w:left w:val="none" w:sz="0" w:space="0" w:color="auto"/>
        <w:bottom w:val="none" w:sz="0" w:space="0" w:color="auto"/>
        <w:right w:val="none" w:sz="0" w:space="0" w:color="auto"/>
      </w:divBdr>
      <w:divsChild>
        <w:div w:id="319192506">
          <w:marLeft w:val="547"/>
          <w:marRight w:val="0"/>
          <w:marTop w:val="0"/>
          <w:marBottom w:val="0"/>
          <w:divBdr>
            <w:top w:val="none" w:sz="0" w:space="0" w:color="auto"/>
            <w:left w:val="none" w:sz="0" w:space="0" w:color="auto"/>
            <w:bottom w:val="none" w:sz="0" w:space="0" w:color="auto"/>
            <w:right w:val="none" w:sz="0" w:space="0" w:color="auto"/>
          </w:divBdr>
        </w:div>
        <w:div w:id="35129748">
          <w:marLeft w:val="547"/>
          <w:marRight w:val="0"/>
          <w:marTop w:val="0"/>
          <w:marBottom w:val="0"/>
          <w:divBdr>
            <w:top w:val="none" w:sz="0" w:space="0" w:color="auto"/>
            <w:left w:val="none" w:sz="0" w:space="0" w:color="auto"/>
            <w:bottom w:val="none" w:sz="0" w:space="0" w:color="auto"/>
            <w:right w:val="none" w:sz="0" w:space="0" w:color="auto"/>
          </w:divBdr>
        </w:div>
        <w:div w:id="1789810445">
          <w:marLeft w:val="547"/>
          <w:marRight w:val="0"/>
          <w:marTop w:val="0"/>
          <w:marBottom w:val="0"/>
          <w:divBdr>
            <w:top w:val="none" w:sz="0" w:space="0" w:color="auto"/>
            <w:left w:val="none" w:sz="0" w:space="0" w:color="auto"/>
            <w:bottom w:val="none" w:sz="0" w:space="0" w:color="auto"/>
            <w:right w:val="none" w:sz="0" w:space="0" w:color="auto"/>
          </w:divBdr>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195388104">
      <w:bodyDiv w:val="1"/>
      <w:marLeft w:val="0"/>
      <w:marRight w:val="0"/>
      <w:marTop w:val="0"/>
      <w:marBottom w:val="0"/>
      <w:divBdr>
        <w:top w:val="none" w:sz="0" w:space="0" w:color="auto"/>
        <w:left w:val="none" w:sz="0" w:space="0" w:color="auto"/>
        <w:bottom w:val="none" w:sz="0" w:space="0" w:color="auto"/>
        <w:right w:val="none" w:sz="0" w:space="0" w:color="auto"/>
      </w:divBdr>
      <w:divsChild>
        <w:div w:id="1867211758">
          <w:marLeft w:val="547"/>
          <w:marRight w:val="0"/>
          <w:marTop w:val="0"/>
          <w:marBottom w:val="0"/>
          <w:divBdr>
            <w:top w:val="none" w:sz="0" w:space="0" w:color="auto"/>
            <w:left w:val="none" w:sz="0" w:space="0" w:color="auto"/>
            <w:bottom w:val="none" w:sz="0" w:space="0" w:color="auto"/>
            <w:right w:val="none" w:sz="0" w:space="0" w:color="auto"/>
          </w:divBdr>
        </w:div>
        <w:div w:id="1158695956">
          <w:marLeft w:val="547"/>
          <w:marRight w:val="0"/>
          <w:marTop w:val="0"/>
          <w:marBottom w:val="0"/>
          <w:divBdr>
            <w:top w:val="none" w:sz="0" w:space="0" w:color="auto"/>
            <w:left w:val="none" w:sz="0" w:space="0" w:color="auto"/>
            <w:bottom w:val="none" w:sz="0" w:space="0" w:color="auto"/>
            <w:right w:val="none" w:sz="0" w:space="0" w:color="auto"/>
          </w:divBdr>
        </w:div>
        <w:div w:id="457645854">
          <w:marLeft w:val="547"/>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70123125">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0/Docs/R1-2208178.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08E89557-7D91-4853-989B-71BA1510E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3</Pages>
  <Words>1194</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AI/ML Model Management</vt:lpstr>
    </vt:vector>
  </TitlesOfParts>
  <Company>Nokia Siemens Networks</Company>
  <LinksUpToDate>false</LinksUpToDate>
  <CharactersWithSpaces>7990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AI/ML Model Management</dc:title>
  <dc:subject>&lt;Title 1; Title 2&gt; (Release 13 |12 |11 | 10 | 9 | 8 | 7 | 6 | 5 | 4)</dc:subject>
  <dc:creator>Nokia</dc:creator>
  <cp:keywords/>
  <cp:lastModifiedBy>Samsung (CK)</cp:lastModifiedBy>
  <cp:revision>14</cp:revision>
  <dcterms:created xsi:type="dcterms:W3CDTF">2022-11-03T10:49:00Z</dcterms:created>
  <dcterms:modified xsi:type="dcterms:W3CDTF">2022-11-04T07:43:00Z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