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666FD5B5"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00B37220">
        <w:rPr>
          <w:lang w:val="en-US"/>
        </w:rPr>
        <w:t>bis</w:t>
      </w:r>
      <w:r w:rsidRPr="007925C6">
        <w:rPr>
          <w:lang w:val="en-US"/>
        </w:rPr>
        <w:tab/>
      </w:r>
      <w:r w:rsidRPr="007925C6">
        <w:rPr>
          <w:lang w:val="en-US"/>
        </w:rPr>
        <w:tab/>
        <w:t>R2-22</w:t>
      </w:r>
      <w:r w:rsidR="00EC26DD">
        <w:rPr>
          <w:lang w:val="en-US"/>
        </w:rPr>
        <w:t>09766</w:t>
      </w:r>
    </w:p>
    <w:p w14:paraId="1DE6994D" w14:textId="6C4F736B" w:rsidR="00C56D74" w:rsidRPr="007925C6" w:rsidRDefault="00C56D74" w:rsidP="00C56D74">
      <w:pPr>
        <w:pStyle w:val="CH"/>
        <w:tabs>
          <w:tab w:val="clear" w:pos="7920"/>
        </w:tabs>
        <w:rPr>
          <w:b w:val="0"/>
          <w:lang w:val="en-US"/>
        </w:rPr>
      </w:pPr>
      <w:r w:rsidRPr="007925C6">
        <w:rPr>
          <w:lang w:val="en-US"/>
        </w:rPr>
        <w:t xml:space="preserve">Online, </w:t>
      </w:r>
      <w:r w:rsidR="00B37220">
        <w:rPr>
          <w:lang w:val="en-US"/>
        </w:rPr>
        <w:t>October</w:t>
      </w:r>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3FB96300" w:rsidR="00C56D74" w:rsidRPr="007925C6" w:rsidRDefault="00C56D74" w:rsidP="00C56D74">
      <w:pPr>
        <w:pStyle w:val="CH"/>
        <w:rPr>
          <w:b w:val="0"/>
          <w:lang w:val="en-US"/>
        </w:rPr>
      </w:pPr>
      <w:r w:rsidRPr="007925C6">
        <w:rPr>
          <w:lang w:val="en-US"/>
        </w:rPr>
        <w:t>Agenda item:</w:t>
      </w:r>
      <w:r w:rsidRPr="007925C6">
        <w:rPr>
          <w:lang w:val="en-US"/>
        </w:rPr>
        <w:tab/>
      </w:r>
      <w:r w:rsidR="00107941">
        <w:rPr>
          <w:lang w:val="en-US"/>
        </w:rPr>
        <w:t>8.13.</w:t>
      </w:r>
      <w:r w:rsidR="00B37220">
        <w:rPr>
          <w:lang w:val="en-US"/>
        </w:rPr>
        <w:t>6</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48DA5A9E"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8D0A9A">
        <w:rPr>
          <w:lang w:val="en-US"/>
        </w:rPr>
        <w:t>SON</w:t>
      </w:r>
      <w:r w:rsidR="00107941">
        <w:rPr>
          <w:lang w:val="en-US"/>
        </w:rPr>
        <w:t xml:space="preserve"> </w:t>
      </w:r>
      <w:r w:rsidR="008D0A9A">
        <w:rPr>
          <w:lang w:val="en-US"/>
        </w:rPr>
        <w:t xml:space="preserve">enhancements for RACH partitioning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2B547E3" w:rsidR="00055C4A" w:rsidRPr="007925C6" w:rsidRDefault="00B37220" w:rsidP="00B37220">
      <w:pPr>
        <w:rPr>
          <w:lang w:val="en-US" w:eastAsia="zh-CN"/>
        </w:rPr>
      </w:pPr>
      <w:r>
        <w:rPr>
          <w:lang w:val="en-US" w:eastAsia="zh-CN"/>
        </w:rPr>
        <w:t>In the previous meeting RAN2 have agreed “</w:t>
      </w:r>
      <w:r>
        <w:t xml:space="preserve">to discuss RACH partitioning for RACH report enhancements”. </w:t>
      </w:r>
      <w:r w:rsidR="00B741ED" w:rsidRPr="007925C6">
        <w:rPr>
          <w:lang w:val="en-US" w:eastAsia="zh-CN"/>
        </w:rPr>
        <w:t xml:space="preserve">In this contribution we provide </w:t>
      </w:r>
      <w:r>
        <w:rPr>
          <w:lang w:val="en-US" w:eastAsia="zh-CN"/>
        </w:rPr>
        <w:t>further details about the proposed enhancements</w:t>
      </w:r>
      <w:r w:rsidR="008D0A9A">
        <w:rPr>
          <w:lang w:val="en-US" w:eastAsia="zh-CN"/>
        </w:rPr>
        <w:t>.</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4A67AC5" w14:textId="4A6873B2" w:rsidR="00B741ED" w:rsidRDefault="00B741ED" w:rsidP="00B741ED">
      <w:pPr>
        <w:pStyle w:val="Heading2"/>
        <w:rPr>
          <w:lang w:val="en-US"/>
        </w:rPr>
      </w:pPr>
      <w:r w:rsidRPr="007925C6">
        <w:rPr>
          <w:lang w:val="en-US"/>
        </w:rPr>
        <w:t xml:space="preserve">2.1 </w:t>
      </w:r>
      <w:r w:rsidRPr="007925C6">
        <w:rPr>
          <w:lang w:val="en-US"/>
        </w:rPr>
        <w:tab/>
        <w:t>Background</w:t>
      </w:r>
      <w:r w:rsidR="008D0A9A">
        <w:rPr>
          <w:lang w:val="en-US"/>
        </w:rPr>
        <w:t>: RACH partitioning</w:t>
      </w:r>
    </w:p>
    <w:p w14:paraId="3E9C7F6B" w14:textId="77777777" w:rsidR="0039598A" w:rsidRDefault="0039598A" w:rsidP="008D0A9A">
      <w:pPr>
        <w:rPr>
          <w:lang w:val="en-US"/>
        </w:rPr>
      </w:pPr>
      <w:r>
        <w:rPr>
          <w:lang w:val="en-US"/>
        </w:rPr>
        <w:t xml:space="preserve">RACH partitioning is a feature introduced in Rel-17, which works as follows. </w:t>
      </w:r>
    </w:p>
    <w:p w14:paraId="506D09E5" w14:textId="23E0A0C5" w:rsidR="008D0A9A" w:rsidRDefault="0039598A" w:rsidP="008D0A9A">
      <w:pPr>
        <w:rPr>
          <w:lang w:val="en-US"/>
        </w:rPr>
      </w:pPr>
      <w:r>
        <w:rPr>
          <w:lang w:val="en-US"/>
        </w:rPr>
        <w:t>The network may configure using RRC (</w:t>
      </w:r>
      <w:proofErr w:type="gramStart"/>
      <w:r>
        <w:rPr>
          <w:lang w:val="en-US"/>
        </w:rPr>
        <w:t>i.e.</w:t>
      </w:r>
      <w:proofErr w:type="gramEnd"/>
      <w:r>
        <w:rPr>
          <w:lang w:val="en-US"/>
        </w:rPr>
        <w:t xml:space="preserve"> by including a list of </w:t>
      </w:r>
      <w:proofErr w:type="spellStart"/>
      <w:r w:rsidRPr="0039598A">
        <w:rPr>
          <w:lang w:val="en-US"/>
        </w:rPr>
        <w:t>FeatureCombinationPreambles</w:t>
      </w:r>
      <w:proofErr w:type="spellEnd"/>
      <w:r>
        <w:rPr>
          <w:lang w:val="en-US"/>
        </w:rPr>
        <w:t xml:space="preserve"> in </w:t>
      </w:r>
      <w:r w:rsidRPr="0039598A">
        <w:rPr>
          <w:lang w:val="en-US"/>
        </w:rPr>
        <w:t>RACH-</w:t>
      </w:r>
      <w:proofErr w:type="spellStart"/>
      <w:r w:rsidRPr="0039598A">
        <w:rPr>
          <w:lang w:val="en-US"/>
        </w:rPr>
        <w:t>ConfigCommon</w:t>
      </w:r>
      <w:proofErr w:type="spellEnd"/>
      <w:r>
        <w:rPr>
          <w:lang w:val="en-US"/>
        </w:rPr>
        <w:t xml:space="preserve"> and/or </w:t>
      </w:r>
      <w:r w:rsidRPr="0039598A">
        <w:rPr>
          <w:lang w:val="en-US"/>
        </w:rPr>
        <w:t>RACH-</w:t>
      </w:r>
      <w:proofErr w:type="spellStart"/>
      <w:r w:rsidRPr="0039598A">
        <w:rPr>
          <w:lang w:val="en-US"/>
        </w:rPr>
        <w:t>ConfigCommonTwoStepRA</w:t>
      </w:r>
      <w:proofErr w:type="spellEnd"/>
      <w:r>
        <w:rPr>
          <w:lang w:val="en-US"/>
        </w:rPr>
        <w:t xml:space="preserve">) which Random Access resources (e.g. preambles) are assigned to which features or feature sets (e.g. SDT or </w:t>
      </w:r>
      <w:proofErr w:type="spellStart"/>
      <w:r>
        <w:rPr>
          <w:lang w:val="en-US"/>
        </w:rPr>
        <w:t>RedCap</w:t>
      </w:r>
      <w:proofErr w:type="spellEnd"/>
      <w:r>
        <w:rPr>
          <w:lang w:val="en-US"/>
        </w:rPr>
        <w:t xml:space="preserve">). </w:t>
      </w:r>
    </w:p>
    <w:p w14:paraId="7B84663A" w14:textId="6DBA6DB7" w:rsidR="00EA1866" w:rsidRDefault="00EA1866" w:rsidP="008D0A9A">
      <w:pPr>
        <w:rPr>
          <w:lang w:val="en-US"/>
        </w:rPr>
      </w:pPr>
      <w:r>
        <w:rPr>
          <w:lang w:val="en-US"/>
        </w:rPr>
        <w:t>According to the latest version of TS 38.331, the following parameters can be assigned to the features or feature combinations:</w:t>
      </w:r>
    </w:p>
    <w:p w14:paraId="2A04F23E" w14:textId="77777777" w:rsidR="00462D5B" w:rsidRPr="00462D5B" w:rsidRDefault="00462D5B" w:rsidP="00462D5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62D5B">
        <w:rPr>
          <w:rFonts w:ascii="Arial" w:eastAsia="Times New Roman" w:hAnsi="Arial"/>
          <w:b/>
          <w:i/>
          <w:lang w:eastAsia="ja-JP"/>
        </w:rPr>
        <w:t>FeatureCombinationPreambles</w:t>
      </w:r>
      <w:proofErr w:type="spellEnd"/>
      <w:r w:rsidRPr="00462D5B">
        <w:rPr>
          <w:rFonts w:ascii="Arial" w:eastAsia="Times New Roman" w:hAnsi="Arial"/>
          <w:b/>
          <w:bCs/>
          <w:i/>
          <w:iCs/>
          <w:lang w:eastAsia="ja-JP"/>
        </w:rPr>
        <w:t xml:space="preserve"> </w:t>
      </w:r>
      <w:r w:rsidRPr="00462D5B">
        <w:rPr>
          <w:rFonts w:ascii="Arial" w:eastAsia="Times New Roman" w:hAnsi="Arial"/>
          <w:b/>
          <w:lang w:eastAsia="ja-JP"/>
        </w:rPr>
        <w:t>information element</w:t>
      </w:r>
    </w:p>
    <w:p w14:paraId="1ACDF2DE"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ASN1START</w:t>
      </w:r>
    </w:p>
    <w:p w14:paraId="69EAE6E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TAG-FEATURECOMBINATIONPREAMBLES-START</w:t>
      </w:r>
    </w:p>
    <w:p w14:paraId="73A9AF04"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AC310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FeatureCombinationPreambles-r17 ::=   </w:t>
      </w:r>
      <w:r w:rsidRPr="00462D5B">
        <w:rPr>
          <w:rFonts w:ascii="Courier New" w:eastAsia="Times New Roman" w:hAnsi="Courier New"/>
          <w:noProof/>
          <w:color w:val="993366"/>
          <w:sz w:val="16"/>
          <w:lang w:eastAsia="en-GB"/>
        </w:rPr>
        <w:t>SEQUENCE</w:t>
      </w:r>
      <w:r w:rsidRPr="00462D5B">
        <w:rPr>
          <w:rFonts w:ascii="Courier New" w:eastAsia="Times New Roman" w:hAnsi="Courier New"/>
          <w:noProof/>
          <w:sz w:val="16"/>
          <w:lang w:eastAsia="en-GB"/>
        </w:rPr>
        <w:t xml:space="preserve"> {</w:t>
      </w:r>
    </w:p>
    <w:p w14:paraId="1BE0B34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featureCombination-r17                FeatureCombination-r17,</w:t>
      </w:r>
    </w:p>
    <w:p w14:paraId="164A825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startPreambleForThisPartition-r17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4375F08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numberOfPreamblesPerSSB-ForThisPartition-r17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1E997776"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ssb-SharedRO-MaskIndex-r17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(1..15)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S</w:t>
      </w:r>
    </w:p>
    <w:p w14:paraId="0088AC7C"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groupBconfigured-r17                  </w:t>
      </w:r>
      <w:r w:rsidRPr="00462D5B">
        <w:rPr>
          <w:rFonts w:ascii="Courier New" w:eastAsia="Times New Roman" w:hAnsi="Courier New"/>
          <w:noProof/>
          <w:color w:val="993366"/>
          <w:sz w:val="16"/>
          <w:lang w:eastAsia="en-GB"/>
        </w:rPr>
        <w:t>SEQUENCE</w:t>
      </w:r>
      <w:r w:rsidRPr="00462D5B">
        <w:rPr>
          <w:rFonts w:ascii="Courier New" w:eastAsia="Times New Roman" w:hAnsi="Courier New"/>
          <w:noProof/>
          <w:sz w:val="16"/>
          <w:lang w:eastAsia="en-GB"/>
        </w:rPr>
        <w:t xml:space="preserve"> {</w:t>
      </w:r>
    </w:p>
    <w:p w14:paraId="164DB085"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ra-SizeGroupA-r17                     </w:t>
      </w:r>
      <w:r w:rsidRPr="00462D5B">
        <w:rPr>
          <w:rFonts w:ascii="Courier New" w:eastAsia="Times New Roman" w:hAnsi="Courier New"/>
          <w:noProof/>
          <w:color w:val="993366"/>
          <w:sz w:val="16"/>
          <w:lang w:eastAsia="en-GB"/>
        </w:rPr>
        <w:t>ENUMERATED</w:t>
      </w:r>
      <w:r w:rsidRPr="00462D5B">
        <w:rPr>
          <w:rFonts w:ascii="Courier New" w:eastAsia="Times New Roman" w:hAnsi="Courier New"/>
          <w:noProof/>
          <w:sz w:val="16"/>
          <w:lang w:eastAsia="en-GB"/>
        </w:rPr>
        <w:t xml:space="preserve"> {b56, b144, b208, b256, b282, b480, b640,</w:t>
      </w:r>
    </w:p>
    <w:p w14:paraId="3D799CE2"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b800, b1000, b72, spare6, spare5,spare4, spare3, spare2, spare1},</w:t>
      </w:r>
    </w:p>
    <w:p w14:paraId="7D8462C7"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messagePowerOffsetGroupB              </w:t>
      </w:r>
      <w:r w:rsidRPr="00462D5B">
        <w:rPr>
          <w:rFonts w:ascii="Courier New" w:eastAsia="Times New Roman" w:hAnsi="Courier New"/>
          <w:noProof/>
          <w:color w:val="993366"/>
          <w:sz w:val="16"/>
          <w:lang w:eastAsia="en-GB"/>
        </w:rPr>
        <w:t>ENUMERATED</w:t>
      </w:r>
      <w:r w:rsidRPr="00462D5B">
        <w:rPr>
          <w:rFonts w:ascii="Courier New" w:eastAsia="Times New Roman" w:hAnsi="Courier New"/>
          <w:noProof/>
          <w:sz w:val="16"/>
          <w:lang w:eastAsia="en-GB"/>
        </w:rPr>
        <w:t xml:space="preserve"> { minusinfinity, dB0, dB5, dB8, dB10, dB12, dB15, dB18},</w:t>
      </w:r>
    </w:p>
    <w:p w14:paraId="5ACE583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numberOfRA-PreamblesGroupA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391A18D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S</w:t>
      </w:r>
    </w:p>
    <w:p w14:paraId="3938673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separateMsgA-PUSCH-Config-r17         MsgA-PUSCH-Config-r16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Cond MsgAConfigCommon</w:t>
      </w:r>
    </w:p>
    <w:p w14:paraId="43DCAB22"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msgA-RSRP-Threshold-r17               RSRP-Range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039DFE63"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rsrp-ThresholdSSB-r17                 RSRP-Range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5F34D6EF"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deltaPreamble-r17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092666C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w:t>
      </w:r>
    </w:p>
    <w:p w14:paraId="214236AA"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w:t>
      </w:r>
    </w:p>
    <w:p w14:paraId="0437E516"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C41D9"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TAG-FEATURECOMBINATIONPREAMBLES-STOP</w:t>
      </w:r>
    </w:p>
    <w:p w14:paraId="41571F43"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ASN1STOP</w:t>
      </w:r>
    </w:p>
    <w:p w14:paraId="24100755" w14:textId="77777777" w:rsidR="00EA1866" w:rsidRPr="008D0A9A" w:rsidRDefault="00EA1866" w:rsidP="008D0A9A">
      <w:pPr>
        <w:rPr>
          <w:lang w:val="en-US"/>
        </w:rPr>
      </w:pPr>
    </w:p>
    <w:p w14:paraId="68488CC9" w14:textId="1CC4E750" w:rsidR="00E80472" w:rsidRDefault="00462D5B" w:rsidP="00462D5B">
      <w:r>
        <w:t xml:space="preserve">The following features are currently supported in the RACH partitioning framework: SDT, </w:t>
      </w:r>
      <w:proofErr w:type="spellStart"/>
      <w:r>
        <w:t>RedCap</w:t>
      </w:r>
      <w:proofErr w:type="spellEnd"/>
      <w:r>
        <w:t xml:space="preserve">, coverage enhancements and slicing. </w:t>
      </w:r>
    </w:p>
    <w:p w14:paraId="48EA97F1" w14:textId="1BEDC93E" w:rsidR="00462D5B" w:rsidRPr="00BD3D1B" w:rsidRDefault="00462D5B" w:rsidP="00462D5B">
      <w:r>
        <w:lastRenderedPageBreak/>
        <w:t xml:space="preserve">According to TS 38.321, when selecting random access resources for a </w:t>
      </w:r>
      <w:proofErr w:type="gramStart"/>
      <w:r>
        <w:t>random access</w:t>
      </w:r>
      <w:proofErr w:type="gramEnd"/>
      <w:r>
        <w:t xml:space="preserve"> procedure, if at least one of the configured features is applicable to the random access procedure being </w:t>
      </w:r>
      <w:r w:rsidR="00835A8D">
        <w:t>initiated</w:t>
      </w:r>
      <w:r>
        <w:t>, the UE shall select the random access resources assigned to that feature or feature combination.</w:t>
      </w:r>
    </w:p>
    <w:p w14:paraId="4D9BF08A" w14:textId="2591004B" w:rsidR="00B741ED" w:rsidRDefault="00B741ED" w:rsidP="00B741ED">
      <w:pPr>
        <w:pStyle w:val="Heading2"/>
        <w:rPr>
          <w:lang w:val="en-US"/>
        </w:rPr>
      </w:pPr>
      <w:r w:rsidRPr="007925C6">
        <w:rPr>
          <w:lang w:val="en-US"/>
        </w:rPr>
        <w:t xml:space="preserve">2.2 </w:t>
      </w:r>
      <w:r w:rsidRPr="007925C6">
        <w:rPr>
          <w:lang w:val="en-US"/>
        </w:rPr>
        <w:tab/>
      </w:r>
      <w:r w:rsidR="008D0A9A">
        <w:rPr>
          <w:lang w:val="en-US"/>
        </w:rPr>
        <w:t>Discussion: SON/MDT enhancements</w:t>
      </w:r>
      <w:r w:rsidR="008C3913">
        <w:rPr>
          <w:lang w:val="en-US"/>
        </w:rPr>
        <w:t xml:space="preserve"> for RACH partitioning</w:t>
      </w:r>
    </w:p>
    <w:p w14:paraId="205C14CF" w14:textId="64A9A8BD" w:rsidR="008D0A9A" w:rsidRDefault="00462D5B" w:rsidP="008D0A9A">
      <w:pPr>
        <w:rPr>
          <w:lang w:val="en-US"/>
        </w:rPr>
      </w:pPr>
      <w:r>
        <w:rPr>
          <w:lang w:val="en-US"/>
        </w:rPr>
        <w:t xml:space="preserve">We think that SON/MDT framework may benefit from certain enhancements </w:t>
      </w:r>
      <w:r w:rsidR="0090022B">
        <w:rPr>
          <w:lang w:val="en-US"/>
        </w:rPr>
        <w:t xml:space="preserve">for RACH partitioning, which would allow an operator to assign RACH </w:t>
      </w:r>
      <w:r w:rsidR="00835A8D">
        <w:rPr>
          <w:lang w:val="en-US"/>
        </w:rPr>
        <w:t>resources</w:t>
      </w:r>
      <w:r w:rsidR="0090022B">
        <w:rPr>
          <w:lang w:val="en-US"/>
        </w:rPr>
        <w:t xml:space="preserve"> to features and feature combinations in the most efficient way. </w:t>
      </w:r>
    </w:p>
    <w:p w14:paraId="5BBB4CC6" w14:textId="6E0DAC2A" w:rsidR="00835A8D" w:rsidRDefault="00835A8D" w:rsidP="008D0A9A">
      <w:pPr>
        <w:rPr>
          <w:lang w:val="en-US"/>
        </w:rPr>
      </w:pPr>
      <w:r>
        <w:rPr>
          <w:lang w:val="en-US"/>
        </w:rPr>
        <w:t>The following use cases should be considered in the Rel-18 work on SON/MDT enhancements for RACH</w:t>
      </w:r>
      <w:r w:rsidR="003550F2">
        <w:rPr>
          <w:lang w:val="en-US"/>
        </w:rPr>
        <w:t xml:space="preserve">. Neither of them </w:t>
      </w:r>
      <w:proofErr w:type="gramStart"/>
      <w:r w:rsidR="003550F2">
        <w:rPr>
          <w:lang w:val="en-US"/>
        </w:rPr>
        <w:t>are</w:t>
      </w:r>
      <w:proofErr w:type="gramEnd"/>
      <w:r w:rsidR="003550F2">
        <w:rPr>
          <w:lang w:val="en-US"/>
        </w:rPr>
        <w:t xml:space="preserve"> error cases as such, but rather a suboptimal RACH partitioning configuration. Therefore, they are statistical in nature.</w:t>
      </w:r>
    </w:p>
    <w:p w14:paraId="7E0F3BEA" w14:textId="5005813A" w:rsidR="00835A8D" w:rsidRDefault="003550F2" w:rsidP="00835A8D">
      <w:pPr>
        <w:pStyle w:val="ListParagraph"/>
        <w:numPr>
          <w:ilvl w:val="0"/>
          <w:numId w:val="7"/>
        </w:numPr>
        <w:rPr>
          <w:lang w:val="en-US"/>
        </w:rPr>
      </w:pPr>
      <w:r>
        <w:rPr>
          <w:lang w:val="en-US"/>
        </w:rPr>
        <w:t>Certain features for which RAN partitioning is configured by the network are not requested by UEs frequently enough to justify dedicated RACH resources</w:t>
      </w:r>
    </w:p>
    <w:p w14:paraId="30FC9019" w14:textId="5F29A7F3" w:rsidR="003550F2" w:rsidRDefault="003550F2" w:rsidP="00835A8D">
      <w:pPr>
        <w:pStyle w:val="ListParagraph"/>
        <w:numPr>
          <w:ilvl w:val="0"/>
          <w:numId w:val="7"/>
        </w:numPr>
        <w:rPr>
          <w:lang w:val="en-US"/>
        </w:rPr>
      </w:pPr>
      <w:r>
        <w:rPr>
          <w:lang w:val="en-US"/>
        </w:rPr>
        <w:t xml:space="preserve">Certain features which are requested by UE frequently do not have dedicated RACH resources </w:t>
      </w:r>
    </w:p>
    <w:p w14:paraId="4BB05180" w14:textId="5D7818DE" w:rsidR="00835A8D" w:rsidRDefault="008C3913" w:rsidP="00835A8D">
      <w:pPr>
        <w:rPr>
          <w:lang w:val="en-US"/>
        </w:rPr>
      </w:pPr>
      <w:r>
        <w:rPr>
          <w:lang w:val="en-US"/>
        </w:rPr>
        <w:t xml:space="preserve">To illustrate the first case, consider a network where SDT and </w:t>
      </w:r>
      <w:proofErr w:type="spellStart"/>
      <w:r>
        <w:rPr>
          <w:lang w:val="en-US"/>
        </w:rPr>
        <w:t>RedCap</w:t>
      </w:r>
      <w:proofErr w:type="spellEnd"/>
      <w:r>
        <w:rPr>
          <w:lang w:val="en-US"/>
        </w:rPr>
        <w:t xml:space="preserve"> features have RACH resources assigned to them as a feature combination. However, it may so happen that in the coverage of that </w:t>
      </w:r>
      <w:proofErr w:type="gramStart"/>
      <w:r>
        <w:rPr>
          <w:lang w:val="en-US"/>
        </w:rPr>
        <w:t>particular cell</w:t>
      </w:r>
      <w:proofErr w:type="gramEnd"/>
      <w:r>
        <w:rPr>
          <w:lang w:val="en-US"/>
        </w:rPr>
        <w:t xml:space="preserve"> most UEs happen to use SDT only and not use </w:t>
      </w:r>
      <w:proofErr w:type="spellStart"/>
      <w:r>
        <w:rPr>
          <w:lang w:val="en-US"/>
        </w:rPr>
        <w:t>RedCap</w:t>
      </w:r>
      <w:proofErr w:type="spellEnd"/>
      <w:r>
        <w:rPr>
          <w:lang w:val="en-US"/>
        </w:rPr>
        <w:t xml:space="preserve"> feature at all or rarely. It would be beneficial for the network to know this information so that the network may remove </w:t>
      </w:r>
      <w:proofErr w:type="spellStart"/>
      <w:r>
        <w:rPr>
          <w:lang w:val="en-US"/>
        </w:rPr>
        <w:t>RedCap</w:t>
      </w:r>
      <w:proofErr w:type="spellEnd"/>
      <w:r>
        <w:rPr>
          <w:lang w:val="en-US"/>
        </w:rPr>
        <w:t xml:space="preserve"> from that feature combination – this way the network would have a more precise information of which features UE are initiating random access for. </w:t>
      </w:r>
      <w:r w:rsidR="00FC24A5">
        <w:rPr>
          <w:lang w:val="en-US"/>
        </w:rPr>
        <w:t xml:space="preserve">SDT and </w:t>
      </w:r>
      <w:proofErr w:type="spellStart"/>
      <w:r w:rsidR="00FC24A5">
        <w:rPr>
          <w:lang w:val="en-US"/>
        </w:rPr>
        <w:t>RedCap</w:t>
      </w:r>
      <w:proofErr w:type="spellEnd"/>
      <w:r w:rsidR="00FC24A5">
        <w:rPr>
          <w:lang w:val="en-US"/>
        </w:rPr>
        <w:t xml:space="preserve"> are of course just examples used for illustration – this would be applicable to all features which are part of RACH partitioning. </w:t>
      </w:r>
    </w:p>
    <w:p w14:paraId="663A68E6" w14:textId="13074633" w:rsidR="008C3913" w:rsidRDefault="008C3913" w:rsidP="00835A8D">
      <w:pPr>
        <w:rPr>
          <w:lang w:val="en-US"/>
        </w:rPr>
      </w:pPr>
      <w:r>
        <w:rPr>
          <w:lang w:val="en-US"/>
        </w:rPr>
        <w:t xml:space="preserve">To illustrate the second case, consider a network </w:t>
      </w:r>
      <w:r w:rsidR="00FC24A5">
        <w:rPr>
          <w:lang w:val="en-US"/>
        </w:rPr>
        <w:t xml:space="preserve">where only SDT have RACH resources </w:t>
      </w:r>
      <w:r w:rsidR="00052F00">
        <w:rPr>
          <w:lang w:val="en-US"/>
        </w:rPr>
        <w:t xml:space="preserve">configured, however the UE needs to trigger random access for both SDT and </w:t>
      </w:r>
      <w:proofErr w:type="spellStart"/>
      <w:r w:rsidR="00052F00">
        <w:rPr>
          <w:lang w:val="en-US"/>
        </w:rPr>
        <w:t>RedCap</w:t>
      </w:r>
      <w:proofErr w:type="spellEnd"/>
      <w:r w:rsidR="00052F00">
        <w:rPr>
          <w:lang w:val="en-US"/>
        </w:rPr>
        <w:t xml:space="preserve">. In this case the UE would select the </w:t>
      </w:r>
      <w:proofErr w:type="gramStart"/>
      <w:r w:rsidR="00052F00">
        <w:rPr>
          <w:lang w:val="en-US"/>
        </w:rPr>
        <w:t>random access</w:t>
      </w:r>
      <w:proofErr w:type="gramEnd"/>
      <w:r w:rsidR="00052F00">
        <w:rPr>
          <w:lang w:val="en-US"/>
        </w:rPr>
        <w:t xml:space="preserve"> resources in accordance with priorities as indicated in the </w:t>
      </w:r>
      <w:proofErr w:type="spellStart"/>
      <w:r w:rsidR="00052F00">
        <w:t>featurePriorities</w:t>
      </w:r>
      <w:proofErr w:type="spellEnd"/>
      <w:r w:rsidR="00052F00">
        <w:t xml:space="preserve"> IE. However, it would be beneficial for the network to know which feature set the UE would have preferred to indicate using RACH partitioning. </w:t>
      </w:r>
      <w:r w:rsidR="00052F00">
        <w:rPr>
          <w:lang w:val="en-US"/>
        </w:rPr>
        <w:t xml:space="preserve">SDT and </w:t>
      </w:r>
      <w:proofErr w:type="spellStart"/>
      <w:r w:rsidR="00052F00">
        <w:rPr>
          <w:lang w:val="en-US"/>
        </w:rPr>
        <w:t>RedCap</w:t>
      </w:r>
      <w:proofErr w:type="spellEnd"/>
      <w:r w:rsidR="00052F00">
        <w:rPr>
          <w:lang w:val="en-US"/>
        </w:rPr>
        <w:t xml:space="preserve"> are of course just examples used for illustration – this would be applicable to all features which are part of RACH partitioning.</w:t>
      </w:r>
    </w:p>
    <w:p w14:paraId="191CD60A" w14:textId="6F233004" w:rsidR="0040194B" w:rsidRPr="002A2BF5" w:rsidRDefault="0040194B" w:rsidP="0040194B">
      <w:pPr>
        <w:rPr>
          <w:b/>
          <w:bCs/>
          <w:lang w:val="en-US"/>
        </w:rPr>
      </w:pPr>
      <w:r w:rsidRPr="002A2BF5">
        <w:rPr>
          <w:b/>
          <w:bCs/>
          <w:lang w:val="en-US"/>
        </w:rPr>
        <w:t xml:space="preserve">Observation 1: it may be beneficial for the network to know which feature or features combination the UE would have preferred to use for that random access procedure. </w:t>
      </w:r>
    </w:p>
    <w:p w14:paraId="12015B94" w14:textId="194783B1" w:rsidR="00835A8D" w:rsidRDefault="0040194B" w:rsidP="00835A8D">
      <w:pPr>
        <w:rPr>
          <w:lang w:val="en-US"/>
        </w:rPr>
      </w:pPr>
      <w:r>
        <w:rPr>
          <w:lang w:val="en-US"/>
        </w:rPr>
        <w:t xml:space="preserve">This information would be useful to the network regardless of whether the </w:t>
      </w:r>
      <w:proofErr w:type="gramStart"/>
      <w:r>
        <w:rPr>
          <w:lang w:val="en-US"/>
        </w:rPr>
        <w:t>random access</w:t>
      </w:r>
      <w:proofErr w:type="gramEnd"/>
      <w:r>
        <w:rPr>
          <w:lang w:val="en-US"/>
        </w:rPr>
        <w:t xml:space="preserve"> procedure was successful or not, as the intention would be to gather enough statistics to realize which feature combinations would benefit the most of RACH partitioning resource assignment. </w:t>
      </w:r>
    </w:p>
    <w:p w14:paraId="4B17B9FE" w14:textId="122E69B2" w:rsidR="008C3913" w:rsidRDefault="0040194B" w:rsidP="00835A8D">
      <w:pPr>
        <w:rPr>
          <w:lang w:val="en-US"/>
        </w:rPr>
      </w:pPr>
      <w:r>
        <w:rPr>
          <w:lang w:val="en-US"/>
        </w:rPr>
        <w:t xml:space="preserve">It may be argued that the network may be able to deduce this information independently and without UE assistance in the form of additional information in RA-Report. This is certainly true, however the additional burden on the UE to indicate which feature set triggered random access and which feature set the UE would have preferred is negligible, as the UE would have this information readily available. </w:t>
      </w:r>
    </w:p>
    <w:p w14:paraId="73FF3E6A" w14:textId="62CE857F" w:rsidR="00FC24A5" w:rsidRPr="002A2BF5" w:rsidRDefault="0040194B" w:rsidP="002A2BF5">
      <w:pPr>
        <w:rPr>
          <w:b/>
          <w:bCs/>
          <w:lang w:val="en-US"/>
        </w:rPr>
      </w:pPr>
      <w:r w:rsidRPr="002A2BF5">
        <w:rPr>
          <w:b/>
          <w:bCs/>
          <w:lang w:val="en-US"/>
        </w:rPr>
        <w:t xml:space="preserve">Proposal 1: consider enhancing </w:t>
      </w:r>
      <w:r w:rsidR="008C3913" w:rsidRPr="002A2BF5">
        <w:rPr>
          <w:b/>
          <w:bCs/>
          <w:lang w:val="en-US"/>
        </w:rPr>
        <w:t xml:space="preserve">RA-Report, </w:t>
      </w:r>
      <w:r w:rsidRPr="002A2BF5">
        <w:rPr>
          <w:b/>
          <w:bCs/>
          <w:lang w:val="en-US"/>
        </w:rPr>
        <w:t xml:space="preserve">and possibly also </w:t>
      </w:r>
      <w:r w:rsidR="008C3913" w:rsidRPr="002A2BF5">
        <w:rPr>
          <w:b/>
          <w:bCs/>
          <w:lang w:val="en-US"/>
        </w:rPr>
        <w:t xml:space="preserve">RLF-Report and </w:t>
      </w:r>
      <w:proofErr w:type="spellStart"/>
      <w:r w:rsidR="008C3913" w:rsidRPr="002A2BF5">
        <w:rPr>
          <w:b/>
          <w:bCs/>
          <w:lang w:val="en-US"/>
        </w:rPr>
        <w:t>SuccessHO</w:t>
      </w:r>
      <w:proofErr w:type="spellEnd"/>
      <w:r w:rsidR="008C3913" w:rsidRPr="002A2BF5">
        <w:rPr>
          <w:b/>
          <w:bCs/>
          <w:lang w:val="en-US"/>
        </w:rPr>
        <w:t>-Report</w:t>
      </w:r>
      <w:r w:rsidRPr="002A2BF5">
        <w:rPr>
          <w:b/>
          <w:bCs/>
          <w:lang w:val="en-US"/>
        </w:rPr>
        <w:t xml:space="preserve">, by adding to </w:t>
      </w:r>
      <w:r w:rsidR="002A2BF5" w:rsidRPr="002A2BF5">
        <w:rPr>
          <w:b/>
          <w:bCs/>
          <w:lang w:val="en-US"/>
        </w:rPr>
        <w:t>RA-</w:t>
      </w:r>
      <w:proofErr w:type="spellStart"/>
      <w:r w:rsidR="002A2BF5" w:rsidRPr="002A2BF5">
        <w:rPr>
          <w:b/>
          <w:bCs/>
          <w:lang w:val="en-US"/>
        </w:rPr>
        <w:t>InformationCommon</w:t>
      </w:r>
      <w:proofErr w:type="spellEnd"/>
      <w:r w:rsidR="002A2BF5" w:rsidRPr="002A2BF5">
        <w:rPr>
          <w:b/>
          <w:bCs/>
          <w:lang w:val="en-US"/>
        </w:rPr>
        <w:t xml:space="preserve"> information indicating which feature set triggered random access and which feature set the UE would have preferred.</w:t>
      </w:r>
    </w:p>
    <w:p w14:paraId="34C99636" w14:textId="2C408FC2"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1E2646BF" w14:textId="4508F995" w:rsidR="000E162D" w:rsidRDefault="000E162D" w:rsidP="000E162D">
      <w:pPr>
        <w:rPr>
          <w:b/>
          <w:bCs/>
          <w:lang w:val="en-US"/>
        </w:rPr>
      </w:pPr>
      <w:r w:rsidRPr="002A2BF5">
        <w:rPr>
          <w:b/>
          <w:bCs/>
          <w:lang w:val="en-US"/>
        </w:rPr>
        <w:t xml:space="preserve">Observation 1: it may be beneficial for the network to know which feature or features combination the UE would have preferred to use for that random access procedure. </w:t>
      </w:r>
    </w:p>
    <w:p w14:paraId="045BB27B" w14:textId="031038F7" w:rsidR="000E162D" w:rsidRPr="002A2BF5" w:rsidRDefault="000E162D" w:rsidP="000E162D">
      <w:pPr>
        <w:rPr>
          <w:b/>
          <w:bCs/>
          <w:lang w:val="en-US"/>
        </w:rPr>
      </w:pPr>
      <w:r w:rsidRPr="002A2BF5">
        <w:rPr>
          <w:b/>
          <w:bCs/>
          <w:lang w:val="en-US"/>
        </w:rPr>
        <w:t xml:space="preserve">Proposal 1: consider enhancing RA-Report, and possibly also RLF-Report and </w:t>
      </w:r>
      <w:proofErr w:type="spellStart"/>
      <w:r w:rsidRPr="002A2BF5">
        <w:rPr>
          <w:b/>
          <w:bCs/>
          <w:lang w:val="en-US"/>
        </w:rPr>
        <w:t>SuccessHO</w:t>
      </w:r>
      <w:proofErr w:type="spellEnd"/>
      <w:r w:rsidRPr="002A2BF5">
        <w:rPr>
          <w:b/>
          <w:bCs/>
          <w:lang w:val="en-US"/>
        </w:rPr>
        <w:t>-Report, by adding to RA-</w:t>
      </w:r>
      <w:proofErr w:type="spellStart"/>
      <w:r w:rsidRPr="002A2BF5">
        <w:rPr>
          <w:b/>
          <w:bCs/>
          <w:lang w:val="en-US"/>
        </w:rPr>
        <w:t>InformationCommon</w:t>
      </w:r>
      <w:proofErr w:type="spellEnd"/>
      <w:r w:rsidRPr="002A2BF5">
        <w:rPr>
          <w:b/>
          <w:bCs/>
          <w:lang w:val="en-US"/>
        </w:rPr>
        <w:t xml:space="preserve"> information indicating which feature set triggered random access and which feature set the UE would have preferred.</w:t>
      </w:r>
    </w:p>
    <w:p w14:paraId="65C401DA" w14:textId="77777777" w:rsidR="00AD32F0" w:rsidRDefault="00AD32F0" w:rsidP="003E31FD">
      <w:pPr>
        <w:pStyle w:val="Heading1"/>
        <w:rPr>
          <w:lang w:val="en-US"/>
        </w:rPr>
      </w:pPr>
    </w:p>
    <w:p w14:paraId="404B682A" w14:textId="7BDCEED9" w:rsidR="003E31FD" w:rsidRPr="007925C6" w:rsidRDefault="003E238E" w:rsidP="003E31FD">
      <w:pPr>
        <w:pStyle w:val="Heading1"/>
        <w:rPr>
          <w:lang w:val="en-US"/>
        </w:rPr>
      </w:pPr>
      <w:r w:rsidRPr="007925C6">
        <w:rPr>
          <w:lang w:val="en-US"/>
        </w:rPr>
        <w:t>6</w:t>
      </w:r>
      <w:r w:rsidR="003E31FD" w:rsidRPr="007925C6">
        <w:rPr>
          <w:lang w:val="en-US"/>
        </w:rPr>
        <w:tab/>
        <w:t>References</w:t>
      </w:r>
    </w:p>
    <w:p w14:paraId="41F3EAAD" w14:textId="0EE3D4AF" w:rsidR="00E80472" w:rsidRPr="007925C6" w:rsidRDefault="00452F63" w:rsidP="008D0A9A">
      <w:pPr>
        <w:tabs>
          <w:tab w:val="left" w:pos="1052"/>
        </w:tabs>
        <w:rPr>
          <w:lang w:val="en-US"/>
        </w:rPr>
      </w:pPr>
      <w:r w:rsidRPr="007925C6">
        <w:rPr>
          <w:lang w:val="en-US"/>
        </w:rPr>
        <w:t xml:space="preserve">[1] </w:t>
      </w:r>
      <w:r w:rsidR="00A761C9" w:rsidRPr="007925C6">
        <w:rPr>
          <w:lang w:val="en-US"/>
        </w:rPr>
        <w:tab/>
      </w:r>
      <w:r w:rsidR="008D0A9A" w:rsidRPr="008D0A9A">
        <w:rPr>
          <w:lang w:val="en-US"/>
        </w:rPr>
        <w:t>RP-221825</w:t>
      </w:r>
      <w:r w:rsidR="008D0A9A">
        <w:rPr>
          <w:lang w:val="en-US"/>
        </w:rPr>
        <w:t xml:space="preserve">, </w:t>
      </w:r>
      <w:r w:rsidR="008D0A9A" w:rsidRPr="008D0A9A">
        <w:rPr>
          <w:lang w:val="en-US"/>
        </w:rPr>
        <w:t>Revised WID: Further enhancement of data collection for SON (Self-</w:t>
      </w:r>
      <w:proofErr w:type="spellStart"/>
      <w:r w:rsidR="008D0A9A" w:rsidRPr="008D0A9A">
        <w:rPr>
          <w:lang w:val="en-US"/>
        </w:rPr>
        <w:t>Organising</w:t>
      </w:r>
      <w:proofErr w:type="spellEnd"/>
      <w:r w:rsidR="008D0A9A" w:rsidRPr="008D0A9A">
        <w:rPr>
          <w:lang w:val="en-US"/>
        </w:rPr>
        <w:t xml:space="preserve"> Networks)/MDT (Minimization of Drive Tests) in NR standalone and MR-DC (Multi-Radio Dual Connectivity)</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0FA9" w14:textId="77777777" w:rsidR="00A23252" w:rsidRDefault="00A23252">
      <w:r>
        <w:separator/>
      </w:r>
    </w:p>
  </w:endnote>
  <w:endnote w:type="continuationSeparator" w:id="0">
    <w:p w14:paraId="23F62571" w14:textId="77777777" w:rsidR="00A23252" w:rsidRDefault="00A2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12F6" w14:textId="77777777" w:rsidR="00A23252" w:rsidRDefault="00A23252">
      <w:r>
        <w:separator/>
      </w:r>
    </w:p>
  </w:footnote>
  <w:footnote w:type="continuationSeparator" w:id="0">
    <w:p w14:paraId="18945AB3" w14:textId="77777777" w:rsidR="00A23252" w:rsidRDefault="00A23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874120"/>
    <w:multiLevelType w:val="hybridMultilevel"/>
    <w:tmpl w:val="54A0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 w15:restartNumberingAfterBreak="0">
    <w:nsid w:val="737934C2"/>
    <w:multiLevelType w:val="hybridMultilevel"/>
    <w:tmpl w:val="4FBE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4"/>
  </w:num>
  <w:num w:numId="3" w16cid:durableId="2117361261">
    <w:abstractNumId w:val="2"/>
  </w:num>
  <w:num w:numId="4" w16cid:durableId="1774083706">
    <w:abstractNumId w:val="6"/>
  </w:num>
  <w:num w:numId="5" w16cid:durableId="1925456752">
    <w:abstractNumId w:val="1"/>
  </w:num>
  <w:num w:numId="6" w16cid:durableId="471290491">
    <w:abstractNumId w:val="5"/>
  </w:num>
  <w:num w:numId="7" w16cid:durableId="62882084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2"/>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2F00"/>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B0981"/>
    <w:rsid w:val="000B2CFA"/>
    <w:rsid w:val="000C2196"/>
    <w:rsid w:val="000C47C3"/>
    <w:rsid w:val="000C50DC"/>
    <w:rsid w:val="000D582E"/>
    <w:rsid w:val="000D58AB"/>
    <w:rsid w:val="000D7B98"/>
    <w:rsid w:val="000E0B50"/>
    <w:rsid w:val="000E162D"/>
    <w:rsid w:val="000E1AFC"/>
    <w:rsid w:val="000E1DF5"/>
    <w:rsid w:val="000E723A"/>
    <w:rsid w:val="000F7392"/>
    <w:rsid w:val="00104BC6"/>
    <w:rsid w:val="001061CB"/>
    <w:rsid w:val="00107941"/>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9488E"/>
    <w:rsid w:val="001A2850"/>
    <w:rsid w:val="001A4326"/>
    <w:rsid w:val="001A4C42"/>
    <w:rsid w:val="001A59BE"/>
    <w:rsid w:val="001B0409"/>
    <w:rsid w:val="001B5FD9"/>
    <w:rsid w:val="001B6DD7"/>
    <w:rsid w:val="001B6E2B"/>
    <w:rsid w:val="001C21C3"/>
    <w:rsid w:val="001D02C2"/>
    <w:rsid w:val="001D3AF3"/>
    <w:rsid w:val="001E69EE"/>
    <w:rsid w:val="001F0590"/>
    <w:rsid w:val="001F0C1D"/>
    <w:rsid w:val="001F1132"/>
    <w:rsid w:val="001F168B"/>
    <w:rsid w:val="001F3AAD"/>
    <w:rsid w:val="00200F8E"/>
    <w:rsid w:val="002027AD"/>
    <w:rsid w:val="00205A11"/>
    <w:rsid w:val="00205A9A"/>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623A"/>
    <w:rsid w:val="00290222"/>
    <w:rsid w:val="00294314"/>
    <w:rsid w:val="00295C21"/>
    <w:rsid w:val="002A1440"/>
    <w:rsid w:val="002A2BA0"/>
    <w:rsid w:val="002A2BF5"/>
    <w:rsid w:val="002B6339"/>
    <w:rsid w:val="002C196A"/>
    <w:rsid w:val="002C7271"/>
    <w:rsid w:val="002D2104"/>
    <w:rsid w:val="002D3214"/>
    <w:rsid w:val="002D61F3"/>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550F2"/>
    <w:rsid w:val="00372C8F"/>
    <w:rsid w:val="00373B3B"/>
    <w:rsid w:val="003765B8"/>
    <w:rsid w:val="0038169C"/>
    <w:rsid w:val="00386301"/>
    <w:rsid w:val="0039598A"/>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94B"/>
    <w:rsid w:val="00407B61"/>
    <w:rsid w:val="00410618"/>
    <w:rsid w:val="00422A19"/>
    <w:rsid w:val="00423334"/>
    <w:rsid w:val="004304E7"/>
    <w:rsid w:val="004345EC"/>
    <w:rsid w:val="00445F9D"/>
    <w:rsid w:val="00447117"/>
    <w:rsid w:val="00452F63"/>
    <w:rsid w:val="00455227"/>
    <w:rsid w:val="0045626A"/>
    <w:rsid w:val="00460CF7"/>
    <w:rsid w:val="00462D23"/>
    <w:rsid w:val="00462D5B"/>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56B23"/>
    <w:rsid w:val="00666C51"/>
    <w:rsid w:val="00667C73"/>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862B9"/>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A8D"/>
    <w:rsid w:val="00835F9B"/>
    <w:rsid w:val="00846F18"/>
    <w:rsid w:val="00857745"/>
    <w:rsid w:val="00866EDF"/>
    <w:rsid w:val="00871376"/>
    <w:rsid w:val="00872100"/>
    <w:rsid w:val="008730C8"/>
    <w:rsid w:val="008768CA"/>
    <w:rsid w:val="00882458"/>
    <w:rsid w:val="00885DCC"/>
    <w:rsid w:val="00885E96"/>
    <w:rsid w:val="0088743A"/>
    <w:rsid w:val="00895C3A"/>
    <w:rsid w:val="008A5709"/>
    <w:rsid w:val="008A7428"/>
    <w:rsid w:val="008A7581"/>
    <w:rsid w:val="008B78E7"/>
    <w:rsid w:val="008C14FC"/>
    <w:rsid w:val="008C37BC"/>
    <w:rsid w:val="008C384C"/>
    <w:rsid w:val="008C3913"/>
    <w:rsid w:val="008C3D3E"/>
    <w:rsid w:val="008C499C"/>
    <w:rsid w:val="008D0A9A"/>
    <w:rsid w:val="008D0A9B"/>
    <w:rsid w:val="008D48CE"/>
    <w:rsid w:val="008D51EA"/>
    <w:rsid w:val="008D6CEC"/>
    <w:rsid w:val="008D70D0"/>
    <w:rsid w:val="008D77C5"/>
    <w:rsid w:val="008E1810"/>
    <w:rsid w:val="008E579D"/>
    <w:rsid w:val="008E71F1"/>
    <w:rsid w:val="008E7986"/>
    <w:rsid w:val="008F1588"/>
    <w:rsid w:val="008F5733"/>
    <w:rsid w:val="0090022B"/>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252"/>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2F0"/>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37220"/>
    <w:rsid w:val="00B4192D"/>
    <w:rsid w:val="00B424BA"/>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D3D1B"/>
    <w:rsid w:val="00BE3255"/>
    <w:rsid w:val="00BF128E"/>
    <w:rsid w:val="00BF4580"/>
    <w:rsid w:val="00C00D87"/>
    <w:rsid w:val="00C060EE"/>
    <w:rsid w:val="00C120EB"/>
    <w:rsid w:val="00C1496A"/>
    <w:rsid w:val="00C15754"/>
    <w:rsid w:val="00C20C9A"/>
    <w:rsid w:val="00C21E56"/>
    <w:rsid w:val="00C2227F"/>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F20E3"/>
    <w:rsid w:val="00CF3390"/>
    <w:rsid w:val="00CF3C5A"/>
    <w:rsid w:val="00CF53C3"/>
    <w:rsid w:val="00D0150F"/>
    <w:rsid w:val="00D02105"/>
    <w:rsid w:val="00D07EE8"/>
    <w:rsid w:val="00D212FB"/>
    <w:rsid w:val="00D22AFA"/>
    <w:rsid w:val="00D26579"/>
    <w:rsid w:val="00D27771"/>
    <w:rsid w:val="00D309CC"/>
    <w:rsid w:val="00D44083"/>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472"/>
    <w:rsid w:val="00E8127C"/>
    <w:rsid w:val="00E96A8E"/>
    <w:rsid w:val="00EA11F2"/>
    <w:rsid w:val="00EA1665"/>
    <w:rsid w:val="00EA1866"/>
    <w:rsid w:val="00EA679A"/>
    <w:rsid w:val="00EA6F9B"/>
    <w:rsid w:val="00EB369C"/>
    <w:rsid w:val="00EC26DD"/>
    <w:rsid w:val="00EC4A25"/>
    <w:rsid w:val="00EC55C0"/>
    <w:rsid w:val="00ED6A47"/>
    <w:rsid w:val="00EE0817"/>
    <w:rsid w:val="00EE48CD"/>
    <w:rsid w:val="00EE5AA7"/>
    <w:rsid w:val="00EF6D4C"/>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549A6"/>
    <w:rsid w:val="00F62AEB"/>
    <w:rsid w:val="00F62CE9"/>
    <w:rsid w:val="00F650CA"/>
    <w:rsid w:val="00F653B8"/>
    <w:rsid w:val="00F65AD8"/>
    <w:rsid w:val="00F65EC6"/>
    <w:rsid w:val="00F66533"/>
    <w:rsid w:val="00F70244"/>
    <w:rsid w:val="00F70647"/>
    <w:rsid w:val="00F712B9"/>
    <w:rsid w:val="00F72696"/>
    <w:rsid w:val="00F7437C"/>
    <w:rsid w:val="00F768E8"/>
    <w:rsid w:val="00F76A1C"/>
    <w:rsid w:val="00F82350"/>
    <w:rsid w:val="00F86365"/>
    <w:rsid w:val="00F867A9"/>
    <w:rsid w:val="00F914BD"/>
    <w:rsid w:val="00F937F5"/>
    <w:rsid w:val="00F96FE0"/>
    <w:rsid w:val="00F97B58"/>
    <w:rsid w:val="00FA1266"/>
    <w:rsid w:val="00FA2149"/>
    <w:rsid w:val="00FA62EC"/>
    <w:rsid w:val="00FB240F"/>
    <w:rsid w:val="00FB4F95"/>
    <w:rsid w:val="00FC1192"/>
    <w:rsid w:val="00FC24A5"/>
    <w:rsid w:val="00FC79E6"/>
    <w:rsid w:val="00FD2958"/>
    <w:rsid w:val="00FE44D7"/>
    <w:rsid w:val="00FF41CD"/>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80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4</cp:revision>
  <cp:lastPrinted>2019-02-25T14:05:00Z</cp:lastPrinted>
  <dcterms:created xsi:type="dcterms:W3CDTF">2022-09-27T09:56:00Z</dcterms:created>
  <dcterms:modified xsi:type="dcterms:W3CDTF">2022-09-29T08:00:00Z</dcterms:modified>
  <cp:category/>
</cp:coreProperties>
</file>