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1F6522" w14:textId="4B64BACC" w:rsidR="009B5907" w:rsidRDefault="009B5907" w:rsidP="009B5907">
      <w:pPr>
        <w:pStyle w:val="CRCoverPage"/>
        <w:tabs>
          <w:tab w:val="right" w:pos="9781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b/>
          <w:noProof/>
          <w:sz w:val="24"/>
          <w:szCs w:val="24"/>
        </w:rPr>
        <w:t>3GPP TSG RAN WG2#117-e</w:t>
      </w:r>
      <w:r>
        <w:rPr>
          <w:b/>
          <w:noProof/>
          <w:sz w:val="24"/>
          <w:szCs w:val="24"/>
        </w:rPr>
        <w:tab/>
        <w:t>R2-220419</w:t>
      </w:r>
      <w:r>
        <w:rPr>
          <w:b/>
          <w:noProof/>
          <w:sz w:val="24"/>
          <w:szCs w:val="24"/>
        </w:rPr>
        <w:t>7</w:t>
      </w:r>
    </w:p>
    <w:p w14:paraId="7877A237" w14:textId="77777777" w:rsidR="009B5907" w:rsidRDefault="009B5907" w:rsidP="009B5907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21st February - 3rd March, 2022</w:t>
      </w:r>
    </w:p>
    <w:p w14:paraId="20970228" w14:textId="77777777" w:rsidR="009B5907" w:rsidRDefault="009B5907" w:rsidP="009B5907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5C3A7AD7" w14:textId="77777777" w:rsidR="009B5907" w:rsidRDefault="009B5907" w:rsidP="009B5907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14057069" w14:textId="4E6C97C7" w:rsidR="00B97703" w:rsidRDefault="002A7B0E" w:rsidP="009B5907">
      <w:pPr>
        <w:pStyle w:val="Header"/>
        <w:tabs>
          <w:tab w:val="right" w:pos="9781"/>
        </w:tabs>
        <w:rPr>
          <w:rFonts w:cs="Arial"/>
          <w:b w:val="0"/>
          <w:bCs/>
          <w:sz w:val="22"/>
        </w:rPr>
      </w:pPr>
      <w:r w:rsidRPr="002A7B0E">
        <w:rPr>
          <w:rFonts w:cs="Arial"/>
          <w:bCs/>
          <w:sz w:val="22"/>
          <w:szCs w:val="22"/>
        </w:rPr>
        <w:t>3GPP TSG-RAN WG4 Meeting # 10</w:t>
      </w:r>
      <w:r w:rsidR="00230295">
        <w:rPr>
          <w:rFonts w:cs="Arial"/>
          <w:bCs/>
          <w:sz w:val="22"/>
          <w:szCs w:val="22"/>
        </w:rPr>
        <w:t>2</w:t>
      </w:r>
      <w:r w:rsidRPr="002A7B0E">
        <w:rPr>
          <w:rFonts w:cs="Arial"/>
          <w:bCs/>
          <w:sz w:val="22"/>
          <w:szCs w:val="22"/>
        </w:rPr>
        <w:t>-e</w:t>
      </w:r>
      <w:r w:rsidRPr="002A7B0E">
        <w:rPr>
          <w:rFonts w:cs="Arial"/>
          <w:bCs/>
          <w:sz w:val="22"/>
          <w:szCs w:val="22"/>
        </w:rPr>
        <w:tab/>
      </w:r>
      <w:r w:rsidR="00EC01D9" w:rsidRPr="00EC01D9">
        <w:rPr>
          <w:rFonts w:cs="Arial"/>
          <w:bCs/>
          <w:sz w:val="22"/>
          <w:szCs w:val="22"/>
        </w:rPr>
        <w:t>R4-2206602</w:t>
      </w:r>
    </w:p>
    <w:p w14:paraId="1E0643E1" w14:textId="7B9730A7" w:rsidR="00EB344B" w:rsidRDefault="00337D86">
      <w:pPr>
        <w:rPr>
          <w:rFonts w:ascii="Arial" w:hAnsi="Arial" w:cs="Arial"/>
        </w:rPr>
      </w:pPr>
      <w:r w:rsidRPr="00337D86">
        <w:rPr>
          <w:rFonts w:ascii="Arial" w:hAnsi="Arial"/>
          <w:b/>
          <w:noProof/>
          <w:sz w:val="22"/>
          <w:szCs w:val="22"/>
        </w:rPr>
        <w:t>Online Meeting, 21 February – 03 March 2022</w:t>
      </w:r>
    </w:p>
    <w:p w14:paraId="2E8F1521" w14:textId="6EBCFE6D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8462D4">
        <w:rPr>
          <w:rFonts w:ascii="Arial" w:hAnsi="Arial" w:cs="Arial"/>
          <w:b/>
          <w:sz w:val="22"/>
          <w:szCs w:val="22"/>
        </w:rPr>
        <w:t>R</w:t>
      </w:r>
      <w:r w:rsidR="00831BAE" w:rsidRPr="00831BAE">
        <w:rPr>
          <w:rFonts w:ascii="Arial" w:hAnsi="Arial" w:cs="Arial"/>
          <w:b/>
          <w:sz w:val="22"/>
          <w:szCs w:val="22"/>
        </w:rPr>
        <w:t>eply LS on DC location for &gt;2CC</w:t>
      </w:r>
    </w:p>
    <w:p w14:paraId="422A5440" w14:textId="229EEED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E12D0" w:rsidRPr="005E12D0">
        <w:rPr>
          <w:rFonts w:ascii="Arial" w:hAnsi="Arial" w:cs="Arial"/>
          <w:bCs/>
        </w:rPr>
        <w:t>R2-2201978</w:t>
      </w:r>
      <w:r w:rsidR="0082265D">
        <w:rPr>
          <w:rFonts w:ascii="Arial" w:hAnsi="Arial" w:cs="Arial"/>
          <w:bCs/>
        </w:rPr>
        <w:t>, (</w:t>
      </w:r>
      <w:r w:rsidR="005D7C48" w:rsidRPr="005D7C48">
        <w:rPr>
          <w:rFonts w:ascii="Arial" w:hAnsi="Arial" w:cs="Arial"/>
          <w:bCs/>
        </w:rPr>
        <w:t>R4-2203517</w:t>
      </w:r>
      <w:r w:rsidR="0082265D">
        <w:rPr>
          <w:rFonts w:ascii="Arial" w:hAnsi="Arial" w:cs="Arial"/>
          <w:bCs/>
        </w:rPr>
        <w:t>) “</w:t>
      </w:r>
      <w:r w:rsidR="000E2EE7" w:rsidRPr="000E2EE7">
        <w:rPr>
          <w:rFonts w:ascii="Arial" w:hAnsi="Arial" w:cs="Arial"/>
          <w:bCs/>
        </w:rPr>
        <w:t>Reply LS on DC location for &gt;2CC</w:t>
      </w:r>
      <w:r w:rsidR="0082265D">
        <w:rPr>
          <w:rFonts w:ascii="Arial" w:hAnsi="Arial" w:cs="Arial"/>
          <w:bCs/>
        </w:rPr>
        <w:t>”, RAN</w:t>
      </w:r>
      <w:r w:rsidR="000E2EE7">
        <w:rPr>
          <w:rFonts w:ascii="Arial" w:hAnsi="Arial" w:cs="Arial"/>
          <w:bCs/>
        </w:rPr>
        <w:t>2</w:t>
      </w:r>
    </w:p>
    <w:p w14:paraId="6CEEFD1B" w14:textId="6DF37CC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D3B56">
        <w:rPr>
          <w:rFonts w:ascii="Arial" w:hAnsi="Arial" w:cs="Arial"/>
          <w:b/>
          <w:bCs/>
          <w:sz w:val="22"/>
          <w:szCs w:val="22"/>
        </w:rPr>
        <w:t>Rel-17</w:t>
      </w:r>
    </w:p>
    <w:bookmarkEnd w:id="5"/>
    <w:bookmarkEnd w:id="6"/>
    <w:bookmarkEnd w:id="7"/>
    <w:p w14:paraId="2770D731" w14:textId="0BB18DE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A236C" w:rsidRPr="003A236C">
        <w:rPr>
          <w:rFonts w:ascii="Arial" w:hAnsi="Arial" w:cs="Arial"/>
          <w:b/>
          <w:bCs/>
          <w:sz w:val="22"/>
          <w:szCs w:val="22"/>
        </w:rPr>
        <w:t>NR_RF_FR2_req_enh2-Core</w:t>
      </w:r>
    </w:p>
    <w:p w14:paraId="2EFC394F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D2F629E" w14:textId="362CDCD9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B85798">
        <w:rPr>
          <w:rFonts w:ascii="Arial" w:hAnsi="Arial" w:cs="Arial"/>
          <w:b/>
          <w:sz w:val="22"/>
          <w:szCs w:val="22"/>
        </w:rPr>
        <w:t>RAN4</w:t>
      </w:r>
    </w:p>
    <w:p w14:paraId="3DE715D9" w14:textId="77A56C1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37666">
        <w:rPr>
          <w:rFonts w:ascii="Arial" w:hAnsi="Arial" w:cs="Arial"/>
          <w:b/>
          <w:bCs/>
          <w:sz w:val="22"/>
          <w:szCs w:val="22"/>
        </w:rPr>
        <w:t>RAN2</w:t>
      </w:r>
    </w:p>
    <w:p w14:paraId="653E067D" w14:textId="0AD921C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178BCF64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699FEAF8" w14:textId="56F703A4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F7E43">
        <w:rPr>
          <w:rFonts w:ascii="Arial" w:hAnsi="Arial" w:cs="Arial"/>
          <w:bCs/>
        </w:rPr>
        <w:t xml:space="preserve">Ville </w:t>
      </w:r>
      <w:proofErr w:type="spellStart"/>
      <w:r w:rsidR="00CF7E43">
        <w:rPr>
          <w:rFonts w:ascii="Arial" w:hAnsi="Arial" w:cs="Arial"/>
          <w:bCs/>
        </w:rPr>
        <w:t>Vintola</w:t>
      </w:r>
      <w:proofErr w:type="spellEnd"/>
    </w:p>
    <w:p w14:paraId="37061C6A" w14:textId="1E616225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EE21D8">
        <w:rPr>
          <w:rFonts w:ascii="Arial" w:hAnsi="Arial" w:cs="Arial"/>
          <w:bCs/>
          <w:color w:val="0000FF"/>
        </w:rPr>
        <w:t>vvintola@qti.qualcomm.com</w:t>
      </w:r>
    </w:p>
    <w:p w14:paraId="007CCCB4" w14:textId="049463B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4EC5BFB9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3590E1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B4B2B69" w14:textId="725EEFC9" w:rsidR="00B97703" w:rsidRPr="00CC15AC" w:rsidRDefault="00B97703" w:rsidP="00CC15AC">
      <w:pPr>
        <w:pStyle w:val="List2"/>
        <w:spacing w:line="252" w:lineRule="auto"/>
        <w:ind w:left="321" w:hangingChars="160" w:hanging="321"/>
      </w:pPr>
      <w:r>
        <w:rPr>
          <w:rFonts w:ascii="Arial" w:hAnsi="Arial" w:cs="Arial"/>
          <w:b/>
        </w:rPr>
        <w:t>Attachments:</w:t>
      </w:r>
    </w:p>
    <w:p w14:paraId="1DCD4432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BB044A3" w14:textId="3F21DD64" w:rsidR="001A3B36" w:rsidRDefault="001A3B36" w:rsidP="001A3B36">
      <w:r>
        <w:t xml:space="preserve">RAN4 would like to thank you RAN2 for their Reply LS </w:t>
      </w:r>
      <w:r w:rsidRPr="00A47F0A">
        <w:t>on DC location for &gt;2CC</w:t>
      </w:r>
      <w:r>
        <w:t>.</w:t>
      </w:r>
    </w:p>
    <w:p w14:paraId="6445FF2C" w14:textId="101F89BE" w:rsidR="001A3B36" w:rsidRDefault="001A3B36" w:rsidP="001A3B36">
      <w:r>
        <w:t>RAN4 has discussed the presented questions and conclude the following:</w:t>
      </w:r>
    </w:p>
    <w:p w14:paraId="74401B8F" w14:textId="77777777" w:rsidR="00670A3B" w:rsidRDefault="001A3B36" w:rsidP="00670A3B">
      <w:r>
        <w:t xml:space="preserve">For the Question 1 </w:t>
      </w:r>
      <w:r w:rsidR="00DD25E7">
        <w:t>there are different understanding on the meaning of “</w:t>
      </w:r>
      <w:r w:rsidR="00DD25E7" w:rsidRPr="00DD25E7">
        <w:t>Per band per band combination</w:t>
      </w:r>
      <w:r w:rsidR="00DD25E7">
        <w:t>” and “</w:t>
      </w:r>
      <w:r w:rsidR="00DD25E7" w:rsidRPr="00DD25E7">
        <w:t>Per intra-band UL CA component per band combination</w:t>
      </w:r>
      <w:r w:rsidR="00DD25E7">
        <w:t>”</w:t>
      </w:r>
      <w:r w:rsidR="00670A3B">
        <w:t xml:space="preserve"> in</w:t>
      </w:r>
      <w:r w:rsidR="00DD25E7">
        <w:t xml:space="preserve"> </w:t>
      </w:r>
      <w:r>
        <w:t>RAN4</w:t>
      </w:r>
      <w:r w:rsidR="00670A3B">
        <w:t>. And it is RAN4 understanding as below:</w:t>
      </w:r>
    </w:p>
    <w:p w14:paraId="01B88099" w14:textId="4EA60698" w:rsidR="001A3B36" w:rsidRDefault="00670A3B" w:rsidP="00A40339">
      <w:pPr>
        <w:rPr>
          <w:i/>
          <w:iCs/>
          <w:lang w:val="en-US"/>
        </w:rPr>
      </w:pPr>
      <w:r>
        <w:t>F</w:t>
      </w:r>
      <w:r w:rsidRPr="00670A3B">
        <w:t>or an</w:t>
      </w:r>
      <w:r>
        <w:t xml:space="preserve"> </w:t>
      </w:r>
      <w:r w:rsidRPr="008462D4">
        <w:t>intra-band UL CA configuration, a UE may have one or two default DC locations.</w:t>
      </w:r>
      <w:r w:rsidRPr="00670A3B">
        <w:t xml:space="preserve"> </w:t>
      </w:r>
      <w:r w:rsidR="00C06435" w:rsidRPr="00C06435">
        <w:t>For all the CCs within this band</w:t>
      </w:r>
      <w:r w:rsidR="00C06435">
        <w:t>, t</w:t>
      </w:r>
      <w:r w:rsidRPr="00670A3B">
        <w:t xml:space="preserve">here can be one or two </w:t>
      </w:r>
      <w:r w:rsidRPr="002D53A0">
        <w:t xml:space="preserve">CC </w:t>
      </w:r>
      <w:r w:rsidR="00FF2128" w:rsidRPr="002D53A0">
        <w:t>groups</w:t>
      </w:r>
      <w:r w:rsidRPr="002D53A0">
        <w:t xml:space="preserve"> where each</w:t>
      </w:r>
      <w:r w:rsidR="00DF2A31">
        <w:t xml:space="preserve"> </w:t>
      </w:r>
      <w:r w:rsidRPr="002D53A0">
        <w:t xml:space="preserve">CC </w:t>
      </w:r>
      <w:r w:rsidR="00F70BB1" w:rsidRPr="002D53A0">
        <w:t>group</w:t>
      </w:r>
      <w:r w:rsidRPr="002D53A0">
        <w:t xml:space="preserve"> is associated with </w:t>
      </w:r>
      <w:r w:rsidR="00673F47" w:rsidRPr="002D53A0">
        <w:t xml:space="preserve">one </w:t>
      </w:r>
      <w:r w:rsidR="00CC28F9" w:rsidRPr="002D53A0">
        <w:t xml:space="preserve">default </w:t>
      </w:r>
      <w:r w:rsidRPr="002D53A0">
        <w:t xml:space="preserve">DC location. </w:t>
      </w:r>
      <w:r w:rsidR="00A061CD" w:rsidRPr="002D53A0">
        <w:t xml:space="preserve">CC </w:t>
      </w:r>
      <w:r w:rsidR="00F70BB1" w:rsidRPr="002D53A0">
        <w:t>group</w:t>
      </w:r>
      <w:r w:rsidR="00A061CD" w:rsidRPr="002D53A0">
        <w:t xml:space="preserve"> can consist of multiple </w:t>
      </w:r>
      <w:r w:rsidR="00F70BB1" w:rsidRPr="002D53A0">
        <w:t>CCs</w:t>
      </w:r>
      <w:r w:rsidR="00A061CD" w:rsidRPr="002D53A0">
        <w:t xml:space="preserve">. </w:t>
      </w:r>
      <w:r w:rsidRPr="002D53A0">
        <w:t>The default DC location</w:t>
      </w:r>
      <w:r w:rsidRPr="00670A3B">
        <w:t xml:space="preserve"> framework applies </w:t>
      </w:r>
      <w:r>
        <w:t>to</w:t>
      </w:r>
      <w:r w:rsidRPr="00670A3B">
        <w:t xml:space="preserve"> each </w:t>
      </w:r>
      <w:r w:rsidR="00182F15">
        <w:t xml:space="preserve">CC </w:t>
      </w:r>
      <w:r w:rsidR="00F70BB1">
        <w:t>group</w:t>
      </w:r>
      <w:r>
        <w:t>.</w:t>
      </w:r>
    </w:p>
    <w:p w14:paraId="51658C92" w14:textId="11372A69" w:rsidR="001A3B36" w:rsidRDefault="001A3B36" w:rsidP="001A3B36">
      <w:r w:rsidRPr="001E3D69">
        <w:t>For Question 2, RAN4 has conclude</w:t>
      </w:r>
      <w:r w:rsidR="0084619D">
        <w:t>d</w:t>
      </w:r>
      <w:r w:rsidRPr="001E3D69">
        <w:t xml:space="preserve"> that UE should declare if it has two </w:t>
      </w:r>
      <w:r w:rsidR="00CC28F9">
        <w:t xml:space="preserve">default </w:t>
      </w:r>
      <w:r w:rsidRPr="001E3D69">
        <w:t>DC locations</w:t>
      </w:r>
      <w:r w:rsidR="00182F15">
        <w:t xml:space="preserve"> </w:t>
      </w:r>
      <w:r w:rsidR="00182F15" w:rsidRPr="00182F15">
        <w:t xml:space="preserve">via </w:t>
      </w:r>
      <w:proofErr w:type="spellStart"/>
      <w:r w:rsidR="00182F15" w:rsidRPr="00182F15">
        <w:rPr>
          <w:i/>
        </w:rPr>
        <w:t>dualPA</w:t>
      </w:r>
      <w:proofErr w:type="spellEnd"/>
      <w:r w:rsidR="00182F15" w:rsidRPr="00182F15">
        <w:rPr>
          <w:i/>
        </w:rPr>
        <w:t>-Architecture</w:t>
      </w:r>
      <w:r w:rsidR="00182F15" w:rsidRPr="00182F15">
        <w:t xml:space="preserve"> capability</w:t>
      </w:r>
      <w:r w:rsidRPr="001E3D69">
        <w:t xml:space="preserve">. </w:t>
      </w:r>
      <w:r w:rsidR="00A40339">
        <w:t>F</w:t>
      </w:r>
      <w:r w:rsidR="00987995">
        <w:t xml:space="preserve">requency component type is same for both default DC locations. </w:t>
      </w:r>
      <w:r w:rsidR="00CC28F9">
        <w:t xml:space="preserve">For the calculation of </w:t>
      </w:r>
      <w:r w:rsidR="00673F47">
        <w:t xml:space="preserve">the </w:t>
      </w:r>
      <w:r w:rsidR="00CC28F9">
        <w:t>default DC location</w:t>
      </w:r>
      <w:r w:rsidR="00673F47">
        <w:t>s</w:t>
      </w:r>
      <w:r w:rsidR="00CC28F9">
        <w:t xml:space="preserve">, the </w:t>
      </w:r>
      <w:r w:rsidR="00673F47">
        <w:t xml:space="preserve">component carriers </w:t>
      </w:r>
      <w:r w:rsidR="00CC28F9">
        <w:t>associate</w:t>
      </w:r>
      <w:r w:rsidR="00A40339">
        <w:t>d</w:t>
      </w:r>
      <w:r w:rsidR="00CC28F9">
        <w:t xml:space="preserve"> with </w:t>
      </w:r>
      <w:r w:rsidR="00673F47">
        <w:t xml:space="preserve">each </w:t>
      </w:r>
      <w:r w:rsidR="00CC28F9">
        <w:t xml:space="preserve">default DC location </w:t>
      </w:r>
      <w:r w:rsidR="00673F47">
        <w:t xml:space="preserve">must be known. </w:t>
      </w:r>
      <w:r>
        <w:t>UE</w:t>
      </w:r>
      <w:r w:rsidR="00CC28F9">
        <w:t xml:space="preserve"> may </w:t>
      </w:r>
      <w:r>
        <w:t>need</w:t>
      </w:r>
      <w:r w:rsidR="00FC4F34">
        <w:t xml:space="preserve"> a</w:t>
      </w:r>
      <w:r w:rsidR="00CC28F9">
        <w:t xml:space="preserve"> non-zero</w:t>
      </w:r>
      <w:r>
        <w:t xml:space="preserve"> </w:t>
      </w:r>
      <w:r w:rsidR="00FC4F34">
        <w:t>offset for each DC location.</w:t>
      </w:r>
    </w:p>
    <w:p w14:paraId="18BF3C73" w14:textId="4175D03C" w:rsidR="00673F47" w:rsidRPr="00580EF4" w:rsidRDefault="002D53A0" w:rsidP="001A3B36">
      <w:r>
        <w:t>Additionally, RAN4 has discussed and would like to clarify previous LS that i</w:t>
      </w:r>
      <w:r w:rsidR="00673F47">
        <w:t xml:space="preserve">n some cases for intra-band non-contiguous CA with one LO, the DC frequency may be outside </w:t>
      </w:r>
      <w:r w:rsidR="00CF763A">
        <w:t xml:space="preserve">the </w:t>
      </w:r>
      <w:r w:rsidR="00673F47">
        <w:t>configured spectrum. The exact location of the carrier leakage must be known.</w:t>
      </w:r>
    </w:p>
    <w:p w14:paraId="0438BC58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0F9E2050" w14:textId="69E94229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E0376B">
        <w:rPr>
          <w:rFonts w:ascii="Arial" w:hAnsi="Arial" w:cs="Arial"/>
          <w:b/>
        </w:rPr>
        <w:t>RAN2</w:t>
      </w:r>
      <w:r>
        <w:rPr>
          <w:rFonts w:ascii="Arial" w:hAnsi="Arial" w:cs="Arial"/>
          <w:b/>
        </w:rPr>
        <w:t xml:space="preserve"> </w:t>
      </w:r>
    </w:p>
    <w:p w14:paraId="1213EFDF" w14:textId="5FC26DDA" w:rsidR="00B97703" w:rsidRPr="009B5907" w:rsidRDefault="00B97703" w:rsidP="00CC15AC">
      <w:pPr>
        <w:spacing w:after="120"/>
        <w:ind w:left="993" w:hanging="993"/>
        <w:rPr>
          <w:i/>
          <w:iCs/>
        </w:rPr>
      </w:pPr>
      <w:r w:rsidRPr="009B5907">
        <w:rPr>
          <w:rFonts w:ascii="Arial" w:hAnsi="Arial" w:cs="Arial"/>
          <w:b/>
        </w:rPr>
        <w:t xml:space="preserve">ACTION: </w:t>
      </w:r>
      <w:r w:rsidR="00DB366D" w:rsidRPr="009B5907">
        <w:t xml:space="preserve">RAN4 respectfully </w:t>
      </w:r>
      <w:r w:rsidR="00E0376B" w:rsidRPr="009B5907">
        <w:t>asks RAN2 to take the above information into consideration in their work.</w:t>
      </w:r>
    </w:p>
    <w:p w14:paraId="21E5F862" w14:textId="034C5859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DA25FD">
        <w:rPr>
          <w:rFonts w:cs="Arial"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 </w:t>
      </w:r>
      <w:r w:rsidR="00DA25FD">
        <w:rPr>
          <w:rFonts w:cs="Arial"/>
          <w:bCs/>
          <w:szCs w:val="36"/>
        </w:rPr>
        <w:t>4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9C86DB2" w14:textId="4A6F93B6" w:rsidR="002F1940" w:rsidRDefault="00CC15AC" w:rsidP="00CC15AC">
      <w:r>
        <w:t>RAN4#103-e</w:t>
      </w:r>
      <w:r>
        <w:tab/>
        <w:t xml:space="preserve">2022-05-16 2022-05-27 </w:t>
      </w:r>
      <w:r w:rsidR="00937729">
        <w:tab/>
      </w:r>
      <w:r w:rsidR="00937729">
        <w:tab/>
      </w:r>
      <w:r>
        <w:t>Electronic</w:t>
      </w:r>
    </w:p>
    <w:p w14:paraId="698939E8" w14:textId="6262710F" w:rsidR="00DD5A44" w:rsidRPr="002F1940" w:rsidRDefault="00937729" w:rsidP="00937729">
      <w:r>
        <w:lastRenderedPageBreak/>
        <w:t>RAN4#104</w:t>
      </w:r>
      <w:r>
        <w:tab/>
        <w:t xml:space="preserve">2022-08-22 2022-08-26 </w:t>
      </w:r>
      <w:r>
        <w:tab/>
      </w:r>
      <w:r>
        <w:tab/>
        <w:t>Toulouse, FR</w:t>
      </w:r>
    </w:p>
    <w:sectPr w:rsidR="00DD5A44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26C5C4" w14:textId="77777777" w:rsidR="00725988" w:rsidRDefault="00725988">
      <w:pPr>
        <w:spacing w:after="0"/>
      </w:pPr>
      <w:r>
        <w:separator/>
      </w:r>
    </w:p>
  </w:endnote>
  <w:endnote w:type="continuationSeparator" w:id="0">
    <w:p w14:paraId="1334E633" w14:textId="77777777" w:rsidR="00725988" w:rsidRDefault="0072598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1802DF" w14:textId="77777777" w:rsidR="00725988" w:rsidRDefault="00725988">
      <w:pPr>
        <w:spacing w:after="0"/>
      </w:pPr>
      <w:r>
        <w:separator/>
      </w:r>
    </w:p>
  </w:footnote>
  <w:footnote w:type="continuationSeparator" w:id="0">
    <w:p w14:paraId="1783A82D" w14:textId="77777777" w:rsidR="00725988" w:rsidRDefault="0072598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8A4223"/>
    <w:multiLevelType w:val="multilevel"/>
    <w:tmpl w:val="108A422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4F7A3AA0"/>
    <w:multiLevelType w:val="hybridMultilevel"/>
    <w:tmpl w:val="97F4F7A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5FE8"/>
    <w:rsid w:val="00017F23"/>
    <w:rsid w:val="00024A2A"/>
    <w:rsid w:val="0005553C"/>
    <w:rsid w:val="000800CA"/>
    <w:rsid w:val="00091031"/>
    <w:rsid w:val="000D0E5F"/>
    <w:rsid w:val="000E2EE7"/>
    <w:rsid w:val="000F6242"/>
    <w:rsid w:val="00136CEE"/>
    <w:rsid w:val="00182F15"/>
    <w:rsid w:val="00195722"/>
    <w:rsid w:val="001A3B36"/>
    <w:rsid w:val="001C6C35"/>
    <w:rsid w:val="00217A02"/>
    <w:rsid w:val="00230295"/>
    <w:rsid w:val="00256AAF"/>
    <w:rsid w:val="002604C3"/>
    <w:rsid w:val="002833C7"/>
    <w:rsid w:val="002A7B0E"/>
    <w:rsid w:val="002C27BC"/>
    <w:rsid w:val="002D53A0"/>
    <w:rsid w:val="002F1940"/>
    <w:rsid w:val="00337D86"/>
    <w:rsid w:val="00366D6F"/>
    <w:rsid w:val="00383545"/>
    <w:rsid w:val="003A236C"/>
    <w:rsid w:val="00433500"/>
    <w:rsid w:val="00433F71"/>
    <w:rsid w:val="00440D43"/>
    <w:rsid w:val="004449DB"/>
    <w:rsid w:val="00464120"/>
    <w:rsid w:val="00473C71"/>
    <w:rsid w:val="00476E11"/>
    <w:rsid w:val="004C49E6"/>
    <w:rsid w:val="004E0F91"/>
    <w:rsid w:val="004E3939"/>
    <w:rsid w:val="0055612B"/>
    <w:rsid w:val="005630D2"/>
    <w:rsid w:val="005D7C48"/>
    <w:rsid w:val="005E12D0"/>
    <w:rsid w:val="006140E4"/>
    <w:rsid w:val="00622B9D"/>
    <w:rsid w:val="00637666"/>
    <w:rsid w:val="00651C4D"/>
    <w:rsid w:val="00670A3B"/>
    <w:rsid w:val="00673F47"/>
    <w:rsid w:val="006C3A26"/>
    <w:rsid w:val="00707CBE"/>
    <w:rsid w:val="00725988"/>
    <w:rsid w:val="00744E26"/>
    <w:rsid w:val="007F4F92"/>
    <w:rsid w:val="0082265D"/>
    <w:rsid w:val="00831BAE"/>
    <w:rsid w:val="0084619D"/>
    <w:rsid w:val="008462D4"/>
    <w:rsid w:val="008518E1"/>
    <w:rsid w:val="00854CD5"/>
    <w:rsid w:val="008739E7"/>
    <w:rsid w:val="00873AEF"/>
    <w:rsid w:val="00881A8A"/>
    <w:rsid w:val="00892195"/>
    <w:rsid w:val="008A7F36"/>
    <w:rsid w:val="008C68FE"/>
    <w:rsid w:val="008D772F"/>
    <w:rsid w:val="008F55DC"/>
    <w:rsid w:val="00936923"/>
    <w:rsid w:val="00937729"/>
    <w:rsid w:val="00937876"/>
    <w:rsid w:val="009442EF"/>
    <w:rsid w:val="00987995"/>
    <w:rsid w:val="0099764C"/>
    <w:rsid w:val="009B5907"/>
    <w:rsid w:val="009E40D3"/>
    <w:rsid w:val="00A061CD"/>
    <w:rsid w:val="00A40339"/>
    <w:rsid w:val="00A435E3"/>
    <w:rsid w:val="00A436CE"/>
    <w:rsid w:val="00AA0014"/>
    <w:rsid w:val="00AC5FBD"/>
    <w:rsid w:val="00AD31C2"/>
    <w:rsid w:val="00AD66E0"/>
    <w:rsid w:val="00B112DE"/>
    <w:rsid w:val="00B11882"/>
    <w:rsid w:val="00B85798"/>
    <w:rsid w:val="00B97703"/>
    <w:rsid w:val="00BC46CF"/>
    <w:rsid w:val="00C06435"/>
    <w:rsid w:val="00C41109"/>
    <w:rsid w:val="00C879DA"/>
    <w:rsid w:val="00CB3B32"/>
    <w:rsid w:val="00CC15AC"/>
    <w:rsid w:val="00CC28F9"/>
    <w:rsid w:val="00CF6087"/>
    <w:rsid w:val="00CF763A"/>
    <w:rsid w:val="00CF7E43"/>
    <w:rsid w:val="00D11E7D"/>
    <w:rsid w:val="00D17987"/>
    <w:rsid w:val="00D40876"/>
    <w:rsid w:val="00D709F3"/>
    <w:rsid w:val="00D76323"/>
    <w:rsid w:val="00DA25FD"/>
    <w:rsid w:val="00DB366D"/>
    <w:rsid w:val="00DC781E"/>
    <w:rsid w:val="00DD25E7"/>
    <w:rsid w:val="00DD5A44"/>
    <w:rsid w:val="00DF2A31"/>
    <w:rsid w:val="00E0376B"/>
    <w:rsid w:val="00E25EEA"/>
    <w:rsid w:val="00E40FF4"/>
    <w:rsid w:val="00E7506A"/>
    <w:rsid w:val="00E873EA"/>
    <w:rsid w:val="00EA4107"/>
    <w:rsid w:val="00EB344B"/>
    <w:rsid w:val="00EC01D9"/>
    <w:rsid w:val="00EC103F"/>
    <w:rsid w:val="00EE21D8"/>
    <w:rsid w:val="00F03A63"/>
    <w:rsid w:val="00F16348"/>
    <w:rsid w:val="00F70BB1"/>
    <w:rsid w:val="00FC4744"/>
    <w:rsid w:val="00FC4F34"/>
    <w:rsid w:val="00FD2A46"/>
    <w:rsid w:val="00FD3B56"/>
    <w:rsid w:val="00FF0EC3"/>
    <w:rsid w:val="00FF2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B551D98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aliases w:val="H1,h1"/>
    <w:next w:val="Normal"/>
    <w:qFormat/>
    <w:rsid w:val="009B590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qFormat/>
    <w:rsid w:val="009B590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9B590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9B590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B590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B5907"/>
    <w:pPr>
      <w:outlineLvl w:val="5"/>
    </w:pPr>
  </w:style>
  <w:style w:type="paragraph" w:styleId="Heading7">
    <w:name w:val="heading 7"/>
    <w:basedOn w:val="H6"/>
    <w:next w:val="Normal"/>
    <w:qFormat/>
    <w:rsid w:val="009B5907"/>
    <w:pPr>
      <w:outlineLvl w:val="6"/>
    </w:pPr>
  </w:style>
  <w:style w:type="paragraph" w:styleId="Heading8">
    <w:name w:val="heading 8"/>
    <w:basedOn w:val="Heading1"/>
    <w:next w:val="Normal"/>
    <w:qFormat/>
    <w:rsid w:val="009B590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B5907"/>
    <w:pPr>
      <w:outlineLvl w:val="8"/>
    </w:pPr>
  </w:style>
  <w:style w:type="character" w:default="1" w:styleId="DefaultParagraphFont">
    <w:name w:val="Default Paragraph Font"/>
    <w:semiHidden/>
    <w:rsid w:val="009B590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B5907"/>
  </w:style>
  <w:style w:type="paragraph" w:styleId="Header">
    <w:name w:val="header"/>
    <w:link w:val="HeaderChar"/>
    <w:rsid w:val="009B590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paragraph" w:styleId="Footer">
    <w:name w:val="footer"/>
    <w:basedOn w:val="Header"/>
    <w:semiHidden/>
    <w:rsid w:val="009B590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9B590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eastAsia="Times New Roman" w:hAnsi="Arial"/>
      <w:b/>
      <w:noProof/>
      <w:sz w:val="18"/>
      <w:lang w:eastAsia="ja-JP"/>
    </w:rPr>
  </w:style>
  <w:style w:type="paragraph" w:styleId="TOC8">
    <w:name w:val="toc 8"/>
    <w:basedOn w:val="TOC1"/>
    <w:semiHidden/>
    <w:rsid w:val="009B5907"/>
    <w:pPr>
      <w:spacing w:before="180"/>
      <w:ind w:left="2693" w:hanging="2693"/>
    </w:pPr>
    <w:rPr>
      <w:b/>
    </w:rPr>
  </w:style>
  <w:style w:type="paragraph" w:styleId="TOC1">
    <w:name w:val="toc 1"/>
    <w:semiHidden/>
    <w:rsid w:val="009B590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ZT">
    <w:name w:val="ZT"/>
    <w:rsid w:val="009B590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styleId="TOC5">
    <w:name w:val="toc 5"/>
    <w:basedOn w:val="TOC4"/>
    <w:semiHidden/>
    <w:rsid w:val="009B5907"/>
    <w:pPr>
      <w:ind w:left="1701" w:hanging="1701"/>
    </w:pPr>
  </w:style>
  <w:style w:type="paragraph" w:styleId="TOC4">
    <w:name w:val="toc 4"/>
    <w:basedOn w:val="TOC3"/>
    <w:semiHidden/>
    <w:rsid w:val="009B5907"/>
    <w:pPr>
      <w:ind w:left="1418" w:hanging="1418"/>
    </w:pPr>
  </w:style>
  <w:style w:type="paragraph" w:styleId="TOC3">
    <w:name w:val="toc 3"/>
    <w:basedOn w:val="TOC2"/>
    <w:semiHidden/>
    <w:rsid w:val="009B5907"/>
    <w:pPr>
      <w:ind w:left="1134" w:hanging="1134"/>
    </w:pPr>
  </w:style>
  <w:style w:type="paragraph" w:styleId="TOC2">
    <w:name w:val="toc 2"/>
    <w:basedOn w:val="TOC1"/>
    <w:semiHidden/>
    <w:rsid w:val="009B590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B5907"/>
    <w:pPr>
      <w:ind w:left="284"/>
    </w:pPr>
  </w:style>
  <w:style w:type="paragraph" w:styleId="Index1">
    <w:name w:val="index 1"/>
    <w:basedOn w:val="Normal"/>
    <w:semiHidden/>
    <w:rsid w:val="009B5907"/>
    <w:pPr>
      <w:keepLines/>
      <w:spacing w:after="0"/>
    </w:pPr>
  </w:style>
  <w:style w:type="paragraph" w:customStyle="1" w:styleId="ZH">
    <w:name w:val="ZH"/>
    <w:rsid w:val="009B590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T">
    <w:name w:val="TT"/>
    <w:basedOn w:val="Heading1"/>
    <w:next w:val="Normal"/>
    <w:rsid w:val="009B5907"/>
    <w:pPr>
      <w:outlineLvl w:val="9"/>
    </w:pPr>
  </w:style>
  <w:style w:type="paragraph" w:styleId="ListNumber2">
    <w:name w:val="List Number 2"/>
    <w:basedOn w:val="ListNumber"/>
    <w:semiHidden/>
    <w:rsid w:val="009B5907"/>
    <w:pPr>
      <w:ind w:left="851"/>
    </w:pPr>
  </w:style>
  <w:style w:type="character" w:styleId="FootnoteReference">
    <w:name w:val="footnote reference"/>
    <w:basedOn w:val="DefaultParagraphFont"/>
    <w:semiHidden/>
    <w:rsid w:val="009B590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B590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  <w:lang w:eastAsia="ja-JP"/>
    </w:rPr>
  </w:style>
  <w:style w:type="paragraph" w:customStyle="1" w:styleId="TAH">
    <w:name w:val="TAH"/>
    <w:basedOn w:val="TAC"/>
    <w:rsid w:val="009B5907"/>
    <w:rPr>
      <w:b/>
    </w:rPr>
  </w:style>
  <w:style w:type="paragraph" w:customStyle="1" w:styleId="TAC">
    <w:name w:val="TAC"/>
    <w:basedOn w:val="TAL"/>
    <w:rsid w:val="009B5907"/>
    <w:pPr>
      <w:jc w:val="center"/>
    </w:pPr>
  </w:style>
  <w:style w:type="paragraph" w:customStyle="1" w:styleId="TF">
    <w:name w:val="TF"/>
    <w:basedOn w:val="TH"/>
    <w:rsid w:val="009B5907"/>
    <w:pPr>
      <w:keepNext w:val="0"/>
      <w:spacing w:before="0" w:after="240"/>
    </w:pPr>
  </w:style>
  <w:style w:type="paragraph" w:customStyle="1" w:styleId="NO">
    <w:name w:val="NO"/>
    <w:basedOn w:val="Normal"/>
    <w:rsid w:val="009B5907"/>
    <w:pPr>
      <w:keepLines/>
      <w:ind w:left="1135" w:hanging="851"/>
    </w:pPr>
  </w:style>
  <w:style w:type="paragraph" w:styleId="TOC9">
    <w:name w:val="toc 9"/>
    <w:basedOn w:val="TOC8"/>
    <w:semiHidden/>
    <w:rsid w:val="009B5907"/>
    <w:pPr>
      <w:ind w:left="1418" w:hanging="1418"/>
    </w:pPr>
  </w:style>
  <w:style w:type="paragraph" w:customStyle="1" w:styleId="EX">
    <w:name w:val="EX"/>
    <w:basedOn w:val="Normal"/>
    <w:rsid w:val="009B5907"/>
    <w:pPr>
      <w:keepLines/>
      <w:ind w:left="1702" w:hanging="1418"/>
    </w:pPr>
  </w:style>
  <w:style w:type="paragraph" w:customStyle="1" w:styleId="FP">
    <w:name w:val="FP"/>
    <w:basedOn w:val="Normal"/>
    <w:rsid w:val="009B5907"/>
    <w:pPr>
      <w:spacing w:after="0"/>
    </w:pPr>
  </w:style>
  <w:style w:type="paragraph" w:customStyle="1" w:styleId="LD">
    <w:name w:val="LD"/>
    <w:rsid w:val="009B590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NW">
    <w:name w:val="NW"/>
    <w:basedOn w:val="NO"/>
    <w:rsid w:val="009B5907"/>
    <w:pPr>
      <w:spacing w:after="0"/>
    </w:pPr>
  </w:style>
  <w:style w:type="paragraph" w:customStyle="1" w:styleId="EW">
    <w:name w:val="EW"/>
    <w:basedOn w:val="EX"/>
    <w:rsid w:val="009B5907"/>
    <w:pPr>
      <w:spacing w:after="0"/>
    </w:pPr>
  </w:style>
  <w:style w:type="paragraph" w:styleId="TOC6">
    <w:name w:val="toc 6"/>
    <w:basedOn w:val="TOC5"/>
    <w:next w:val="Normal"/>
    <w:semiHidden/>
    <w:rsid w:val="009B5907"/>
    <w:pPr>
      <w:ind w:left="1985" w:hanging="1985"/>
    </w:pPr>
  </w:style>
  <w:style w:type="paragraph" w:styleId="TOC7">
    <w:name w:val="toc 7"/>
    <w:basedOn w:val="TOC6"/>
    <w:next w:val="Normal"/>
    <w:semiHidden/>
    <w:rsid w:val="009B5907"/>
    <w:pPr>
      <w:ind w:left="2268" w:hanging="2268"/>
    </w:pPr>
  </w:style>
  <w:style w:type="paragraph" w:styleId="ListBullet2">
    <w:name w:val="List Bullet 2"/>
    <w:basedOn w:val="ListBullet"/>
    <w:semiHidden/>
    <w:rsid w:val="009B5907"/>
    <w:pPr>
      <w:ind w:left="851"/>
    </w:pPr>
  </w:style>
  <w:style w:type="paragraph" w:styleId="ListBullet3">
    <w:name w:val="List Bullet 3"/>
    <w:basedOn w:val="ListBullet2"/>
    <w:semiHidden/>
    <w:rsid w:val="009B5907"/>
    <w:pPr>
      <w:ind w:left="1135"/>
    </w:pPr>
  </w:style>
  <w:style w:type="paragraph" w:styleId="ListNumber">
    <w:name w:val="List Number"/>
    <w:basedOn w:val="List"/>
    <w:semiHidden/>
    <w:rsid w:val="009B5907"/>
  </w:style>
  <w:style w:type="paragraph" w:customStyle="1" w:styleId="EQ">
    <w:name w:val="EQ"/>
    <w:basedOn w:val="Normal"/>
    <w:next w:val="Normal"/>
    <w:rsid w:val="009B590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9B590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B590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B590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ja-JP"/>
    </w:rPr>
  </w:style>
  <w:style w:type="paragraph" w:customStyle="1" w:styleId="TAR">
    <w:name w:val="TAR"/>
    <w:basedOn w:val="TAL"/>
    <w:rsid w:val="009B5907"/>
    <w:pPr>
      <w:jc w:val="right"/>
    </w:pPr>
  </w:style>
  <w:style w:type="paragraph" w:customStyle="1" w:styleId="H6">
    <w:name w:val="H6"/>
    <w:basedOn w:val="Heading5"/>
    <w:next w:val="Normal"/>
    <w:rsid w:val="009B590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B5907"/>
    <w:pPr>
      <w:ind w:left="851" w:hanging="851"/>
    </w:pPr>
  </w:style>
  <w:style w:type="paragraph" w:customStyle="1" w:styleId="TAL">
    <w:name w:val="TAL"/>
    <w:basedOn w:val="Normal"/>
    <w:rsid w:val="009B590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B590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9B590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D">
    <w:name w:val="ZD"/>
    <w:rsid w:val="009B590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customStyle="1" w:styleId="ZU">
    <w:name w:val="ZU"/>
    <w:rsid w:val="009B590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ZV">
    <w:name w:val="ZV"/>
    <w:basedOn w:val="ZU"/>
    <w:rsid w:val="009B5907"/>
    <w:pPr>
      <w:framePr w:wrap="notBeside" w:y="16161"/>
    </w:pPr>
  </w:style>
  <w:style w:type="character" w:customStyle="1" w:styleId="ZGSM">
    <w:name w:val="ZGSM"/>
    <w:rsid w:val="009B5907"/>
  </w:style>
  <w:style w:type="paragraph" w:styleId="List2">
    <w:name w:val="List 2"/>
    <w:basedOn w:val="List"/>
    <w:semiHidden/>
    <w:rsid w:val="009B5907"/>
    <w:pPr>
      <w:ind w:left="851"/>
    </w:pPr>
  </w:style>
  <w:style w:type="paragraph" w:customStyle="1" w:styleId="ZG">
    <w:name w:val="ZG"/>
    <w:rsid w:val="009B590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styleId="List3">
    <w:name w:val="List 3"/>
    <w:basedOn w:val="List2"/>
    <w:semiHidden/>
    <w:rsid w:val="009B5907"/>
    <w:pPr>
      <w:ind w:left="1135"/>
    </w:pPr>
  </w:style>
  <w:style w:type="paragraph" w:styleId="List4">
    <w:name w:val="List 4"/>
    <w:basedOn w:val="List3"/>
    <w:semiHidden/>
    <w:rsid w:val="009B5907"/>
    <w:pPr>
      <w:ind w:left="1418"/>
    </w:pPr>
  </w:style>
  <w:style w:type="paragraph" w:styleId="List5">
    <w:name w:val="List 5"/>
    <w:basedOn w:val="List4"/>
    <w:semiHidden/>
    <w:rsid w:val="009B5907"/>
    <w:pPr>
      <w:ind w:left="1702"/>
    </w:pPr>
  </w:style>
  <w:style w:type="paragraph" w:customStyle="1" w:styleId="EditorsNote">
    <w:name w:val="Editor's Note"/>
    <w:basedOn w:val="NO"/>
    <w:rsid w:val="009B5907"/>
    <w:rPr>
      <w:color w:val="FF0000"/>
    </w:rPr>
  </w:style>
  <w:style w:type="paragraph" w:styleId="List">
    <w:name w:val="List"/>
    <w:basedOn w:val="Normal"/>
    <w:semiHidden/>
    <w:rsid w:val="009B5907"/>
    <w:pPr>
      <w:ind w:left="568" w:hanging="284"/>
    </w:pPr>
  </w:style>
  <w:style w:type="paragraph" w:styleId="ListBullet">
    <w:name w:val="List Bullet"/>
    <w:basedOn w:val="List"/>
    <w:semiHidden/>
    <w:rsid w:val="009B5907"/>
  </w:style>
  <w:style w:type="paragraph" w:styleId="ListBullet4">
    <w:name w:val="List Bullet 4"/>
    <w:basedOn w:val="ListBullet3"/>
    <w:semiHidden/>
    <w:rsid w:val="009B5907"/>
    <w:pPr>
      <w:ind w:left="1418"/>
    </w:pPr>
  </w:style>
  <w:style w:type="paragraph" w:styleId="ListBullet5">
    <w:name w:val="List Bullet 5"/>
    <w:basedOn w:val="ListBullet4"/>
    <w:semiHidden/>
    <w:rsid w:val="009B5907"/>
    <w:pPr>
      <w:ind w:left="1702"/>
    </w:pPr>
  </w:style>
  <w:style w:type="paragraph" w:customStyle="1" w:styleId="B2">
    <w:name w:val="B2"/>
    <w:basedOn w:val="List2"/>
    <w:rsid w:val="009B5907"/>
  </w:style>
  <w:style w:type="paragraph" w:customStyle="1" w:styleId="B3">
    <w:name w:val="B3"/>
    <w:basedOn w:val="List3"/>
    <w:rsid w:val="009B5907"/>
  </w:style>
  <w:style w:type="paragraph" w:customStyle="1" w:styleId="B4">
    <w:name w:val="B4"/>
    <w:basedOn w:val="List4"/>
    <w:rsid w:val="009B5907"/>
  </w:style>
  <w:style w:type="paragraph" w:customStyle="1" w:styleId="B5">
    <w:name w:val="B5"/>
    <w:basedOn w:val="List5"/>
    <w:rsid w:val="009B5907"/>
  </w:style>
  <w:style w:type="paragraph" w:customStyle="1" w:styleId="ZTD">
    <w:name w:val="ZTD"/>
    <w:basedOn w:val="ZB"/>
    <w:rsid w:val="009B590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character" w:customStyle="1" w:styleId="Date1">
    <w:name w:val="Date1"/>
    <w:basedOn w:val="DefaultParagraphFont"/>
    <w:rsid w:val="00DA25FD"/>
  </w:style>
  <w:style w:type="paragraph" w:styleId="Revision">
    <w:name w:val="Revision"/>
    <w:hidden/>
    <w:uiPriority w:val="99"/>
    <w:semiHidden/>
    <w:rsid w:val="0084619D"/>
  </w:style>
  <w:style w:type="paragraph" w:styleId="ListParagraph">
    <w:name w:val="List Paragraph"/>
    <w:basedOn w:val="Normal"/>
    <w:uiPriority w:val="34"/>
    <w:qFormat/>
    <w:rsid w:val="00670A3B"/>
    <w:pPr>
      <w:ind w:firstLineChars="200" w:firstLine="42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70A3B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670A3B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70A3B"/>
    <w:rPr>
      <w:rFonts w:ascii="Arial" w:hAnsi="Arial"/>
      <w:b/>
      <w:bCs/>
    </w:rPr>
  </w:style>
  <w:style w:type="paragraph" w:customStyle="1" w:styleId="CRCoverPage">
    <w:name w:val="CR Cover Page"/>
    <w:link w:val="CRCoverPageChar"/>
    <w:qFormat/>
    <w:rsid w:val="009B5907"/>
    <w:pPr>
      <w:spacing w:after="120"/>
    </w:pPr>
    <w:rPr>
      <w:rFonts w:ascii="Arial" w:eastAsia="SimSun" w:hAnsi="Arial"/>
      <w:lang w:eastAsia="en-US"/>
    </w:rPr>
  </w:style>
  <w:style w:type="character" w:customStyle="1" w:styleId="CRCoverPageChar">
    <w:name w:val="CR Cover Page Char"/>
    <w:link w:val="CRCoverPage"/>
    <w:locked/>
    <w:rsid w:val="009B5907"/>
    <w:rPr>
      <w:rFonts w:ascii="Arial" w:eastAsia="SimSu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477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2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0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317</Words>
  <Characters>1811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2124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 new tdocs v2</cp:lastModifiedBy>
  <cp:revision>2</cp:revision>
  <cp:lastPrinted>2002-04-23T07:10:00Z</cp:lastPrinted>
  <dcterms:created xsi:type="dcterms:W3CDTF">2022-03-08T14:51:00Z</dcterms:created>
  <dcterms:modified xsi:type="dcterms:W3CDTF">2022-03-08T14:51:00Z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(2)Kq4h24GwDX1jlzsN/xtfgqoZ8D5F5UTUmuWb0MUQgC8eBsN2SJX4SdbiHd00QHW9MOkhDwJT
nEdNCVavy3GSg3bmt4N3U0OJi/pZmoQDajJwC1Xc/4OmphrbsEfxlt66JDc+DoMx7XMub6UG
T8HjzLQN15x57LJACVr486KJ8i/sID7NQ8OTWZ67yg6QrJWMAOoHpXBJeAn3TX/Lcchupong
NPCt2GFwZRsevvzIPC</vt:lpwstr>
  </property>
  <property fmtid="{D5CDD505-2E9C-101B-9397-08002B2CF9AE}" pid="3" name="_2015_ms_pID_7253431">
    <vt:lpwstr>vVANtJ3f+lZaEwDweVQ7bzzcrSl6MG5Y7HAb+fF7vw/T/i3owQQxC1
WWUdxokf4L7p9dLpXfDxF2YQKT88neGT4vSEEWOdFwR6dU1X4AZZF3VcH059hZKSKico0RC/
dcVrtgzaGbqopP8KwN0Aj8+PzRRzZq4Xjv721FNKHPGZFv+uHh1+FXRjLGY9nkPc5wRNo/7T
bmswQKa5f/TdFaZz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1646050363</vt:lpwstr>
  </property>
</Properties>
</file>