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4A8C5" w14:textId="7E700BAD" w:rsidR="00AB4BD0" w:rsidRDefault="00AB4BD0" w:rsidP="00AB4BD0">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R2-220413</w:t>
      </w:r>
      <w:r>
        <w:rPr>
          <w:b/>
          <w:noProof/>
          <w:sz w:val="24"/>
          <w:szCs w:val="24"/>
        </w:rPr>
        <w:t>9</w:t>
      </w:r>
    </w:p>
    <w:p w14:paraId="2BFB3DD2" w14:textId="77777777" w:rsidR="00AB4BD0" w:rsidRDefault="00AB4BD0" w:rsidP="00AB4BD0">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607F7A3A" w14:textId="77777777" w:rsidR="00AB4BD0" w:rsidRDefault="00AB4BD0" w:rsidP="00AB4BD0">
      <w:pPr>
        <w:pStyle w:val="CRCoverPage"/>
        <w:pBdr>
          <w:bottom w:val="single" w:sz="6" w:space="0" w:color="auto"/>
        </w:pBdr>
        <w:tabs>
          <w:tab w:val="right" w:pos="9639"/>
          <w:tab w:val="right" w:pos="13323"/>
        </w:tabs>
        <w:spacing w:after="0"/>
        <w:rPr>
          <w:noProof/>
        </w:rPr>
      </w:pPr>
    </w:p>
    <w:p w14:paraId="1580F437" w14:textId="77777777" w:rsidR="00AB4BD0" w:rsidRDefault="00AB4BD0" w:rsidP="00AB4BD0">
      <w:pPr>
        <w:pStyle w:val="CRCoverPage"/>
        <w:tabs>
          <w:tab w:val="left" w:pos="7655"/>
        </w:tabs>
        <w:spacing w:after="0"/>
        <w:outlineLvl w:val="0"/>
        <w:rPr>
          <w:noProof/>
        </w:rPr>
      </w:pPr>
    </w:p>
    <w:p w14:paraId="661B3756" w14:textId="661EAE8D" w:rsidR="001C7819" w:rsidRDefault="001C7819" w:rsidP="001C781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3"/>
      <w:bookmarkEnd w:id="4"/>
      <w:bookmarkEnd w:id="5"/>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265BDD">
        <w:rPr>
          <w:rFonts w:cs="Arial" w:hint="eastAsia"/>
          <w:bCs/>
          <w:sz w:val="22"/>
          <w:szCs w:val="22"/>
          <w:lang w:eastAsia="zh-CN"/>
        </w:rPr>
        <w:t>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46609F" w:rsidRPr="0046609F">
        <w:rPr>
          <w:rFonts w:cs="Arial"/>
          <w:bCs/>
          <w:sz w:val="22"/>
          <w:szCs w:val="22"/>
        </w:rPr>
        <w:t>R4-2206998</w:t>
      </w:r>
    </w:p>
    <w:p w14:paraId="3D26D29B" w14:textId="01CD9592" w:rsidR="001C7819" w:rsidRDefault="001C7819" w:rsidP="001C7819">
      <w:pPr>
        <w:pStyle w:val="Header"/>
        <w:rPr>
          <w:sz w:val="22"/>
          <w:szCs w:val="22"/>
          <w:lang w:eastAsia="zh-CN"/>
        </w:rPr>
      </w:pPr>
      <w:r>
        <w:rPr>
          <w:sz w:val="22"/>
          <w:szCs w:val="22"/>
        </w:rPr>
        <w:t>Electronic Meeting</w:t>
      </w:r>
      <w:r w:rsidRPr="00DA53A0">
        <w:rPr>
          <w:sz w:val="22"/>
          <w:szCs w:val="22"/>
        </w:rPr>
        <w:t xml:space="preserve">, </w:t>
      </w:r>
      <w:r w:rsidR="004B7BE7">
        <w:rPr>
          <w:rFonts w:hint="eastAsia"/>
          <w:sz w:val="22"/>
          <w:szCs w:val="22"/>
          <w:lang w:eastAsia="zh-CN"/>
        </w:rPr>
        <w:t>February</w:t>
      </w:r>
      <w:r>
        <w:rPr>
          <w:sz w:val="22"/>
          <w:szCs w:val="22"/>
        </w:rPr>
        <w:t xml:space="preserve"> </w:t>
      </w:r>
      <w:r w:rsidR="00B06757">
        <w:rPr>
          <w:rFonts w:hint="eastAsia"/>
          <w:sz w:val="22"/>
          <w:szCs w:val="22"/>
          <w:lang w:eastAsia="zh-CN"/>
        </w:rPr>
        <w:t>21</w:t>
      </w:r>
      <w:r>
        <w:rPr>
          <w:sz w:val="22"/>
          <w:szCs w:val="22"/>
        </w:rPr>
        <w:t xml:space="preserve"> – </w:t>
      </w:r>
      <w:r w:rsidR="004B7BE7">
        <w:rPr>
          <w:rFonts w:hint="eastAsia"/>
          <w:sz w:val="22"/>
          <w:szCs w:val="22"/>
          <w:lang w:eastAsia="zh-CN"/>
        </w:rPr>
        <w:t>March</w:t>
      </w:r>
      <w:r w:rsidR="00B06757">
        <w:rPr>
          <w:rFonts w:hint="eastAsia"/>
          <w:sz w:val="22"/>
          <w:szCs w:val="22"/>
          <w:lang w:eastAsia="zh-CN"/>
        </w:rPr>
        <w:t xml:space="preserve"> 3</w:t>
      </w:r>
      <w:r>
        <w:rPr>
          <w:sz w:val="22"/>
          <w:szCs w:val="22"/>
        </w:rPr>
        <w:t>, 202</w:t>
      </w:r>
      <w:r>
        <w:rPr>
          <w:rFonts w:hint="eastAsia"/>
          <w:sz w:val="22"/>
          <w:szCs w:val="22"/>
          <w:lang w:eastAsia="zh-CN"/>
        </w:rPr>
        <w:t>2</w:t>
      </w:r>
    </w:p>
    <w:p w14:paraId="156A6186" w14:textId="77777777" w:rsidR="001C7819" w:rsidRPr="009E7AAF" w:rsidRDefault="001C7819" w:rsidP="001C7819">
      <w:pPr>
        <w:rPr>
          <w:lang w:eastAsia="zh-CN"/>
        </w:rPr>
      </w:pPr>
    </w:p>
    <w:p w14:paraId="0C9523CB" w14:textId="49ADD0F4"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A92237">
        <w:rPr>
          <w:rFonts w:ascii="Arial" w:hAnsi="Arial" w:cs="Arial"/>
          <w:bCs/>
          <w:sz w:val="22"/>
          <w:szCs w:val="22"/>
          <w:lang w:eastAsia="zh-CN"/>
        </w:rPr>
        <w:t xml:space="preserve">LS on the </w:t>
      </w:r>
      <w:r w:rsidR="00BE2BF7">
        <w:rPr>
          <w:rFonts w:ascii="Arial" w:hAnsi="Arial" w:cs="Arial" w:hint="eastAsia"/>
          <w:bCs/>
          <w:sz w:val="22"/>
          <w:szCs w:val="22"/>
          <w:lang w:eastAsia="zh-CN"/>
        </w:rPr>
        <w:t xml:space="preserve">UE/TRP </w:t>
      </w:r>
      <w:r w:rsidRPr="00A92237">
        <w:rPr>
          <w:rFonts w:ascii="Arial" w:hAnsi="Arial" w:cs="Arial"/>
          <w:bCs/>
          <w:sz w:val="22"/>
          <w:szCs w:val="22"/>
          <w:lang w:eastAsia="zh-CN"/>
        </w:rPr>
        <w:t xml:space="preserve">TEG </w:t>
      </w:r>
      <w:r w:rsidR="00BE2BF7">
        <w:rPr>
          <w:rFonts w:ascii="Arial" w:hAnsi="Arial" w:cs="Arial" w:hint="eastAsia"/>
          <w:bCs/>
          <w:sz w:val="22"/>
          <w:szCs w:val="22"/>
          <w:lang w:eastAsia="zh-CN"/>
        </w:rPr>
        <w:t>framework</w:t>
      </w:r>
    </w:p>
    <w:p w14:paraId="508ADB77" w14:textId="77777777" w:rsidR="001C7819" w:rsidRPr="00B97703" w:rsidRDefault="001C7819" w:rsidP="001C7819">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7A125153" w14:textId="77777777" w:rsidR="001C7819" w:rsidRPr="004E3939" w:rsidRDefault="001C7819" w:rsidP="001C7819">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8"/>
    <w:bookmarkEnd w:id="9"/>
    <w:bookmarkEnd w:id="10"/>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77777777"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bookmarkStart w:id="14" w:name="OLE_LINK47"/>
      <w:bookmarkStart w:id="15" w:name="OLE_LINK48"/>
      <w:bookmarkStart w:id="16" w:name="OLE_LINK49"/>
      <w:r w:rsidRPr="00735B24">
        <w:rPr>
          <w:rFonts w:ascii="Arial" w:hAnsi="Arial" w:cs="Arial"/>
          <w:sz w:val="22"/>
          <w:szCs w:val="22"/>
        </w:rPr>
        <w:t>RAN WG</w:t>
      </w:r>
      <w:bookmarkEnd w:id="11"/>
      <w:bookmarkEnd w:id="12"/>
      <w:bookmarkEnd w:id="13"/>
      <w:bookmarkEnd w:id="14"/>
      <w:bookmarkEnd w:id="15"/>
      <w:bookmarkEnd w:id="16"/>
      <w:r>
        <w:rPr>
          <w:rFonts w:ascii="Arial" w:hAnsi="Arial" w:cs="Arial" w:hint="eastAsia"/>
          <w:sz w:val="22"/>
          <w:szCs w:val="22"/>
          <w:lang w:eastAsia="zh-CN"/>
        </w:rPr>
        <w:t xml:space="preserve">1, </w:t>
      </w:r>
      <w:r w:rsidRPr="00735B24">
        <w:rPr>
          <w:rFonts w:ascii="Arial" w:hAnsi="Arial" w:cs="Arial"/>
          <w:sz w:val="22"/>
          <w:szCs w:val="22"/>
        </w:rPr>
        <w:t>RAN WG</w:t>
      </w:r>
      <w:r>
        <w:rPr>
          <w:rFonts w:ascii="Arial" w:hAnsi="Arial" w:cs="Arial" w:hint="eastAsia"/>
          <w:sz w:val="22"/>
          <w:szCs w:val="22"/>
          <w:lang w:eastAsia="zh-CN"/>
        </w:rPr>
        <w:t>2</w:t>
      </w:r>
    </w:p>
    <w:p w14:paraId="3A061ED4" w14:textId="1574F515" w:rsidR="001C7819" w:rsidRPr="00254EEF" w:rsidRDefault="001C7819" w:rsidP="001C7819">
      <w:pPr>
        <w:spacing w:after="60"/>
        <w:ind w:left="1985" w:hanging="1985"/>
        <w:rPr>
          <w:rFonts w:ascii="Arial" w:hAnsi="Arial" w:cs="Arial"/>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p>
    <w:bookmarkEnd w:id="17"/>
    <w:bookmarkEnd w:id="18"/>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Heading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rsidR="00323B4D">
        <w:fldChar w:fldCharType="begin"/>
      </w:r>
      <w:r w:rsidR="00323B4D">
        <w:instrText xml:space="preserve"> HYPERLINK "mailto:guoqiuge@CATT.cn" </w:instrText>
      </w:r>
      <w:r w:rsidR="00323B4D">
        <w:fldChar w:fldCharType="separate"/>
      </w:r>
      <w:r w:rsidRPr="00914CE4">
        <w:rPr>
          <w:rStyle w:val="Hyperlink"/>
          <w:rFonts w:cs="Arial" w:hint="eastAsia"/>
          <w:sz w:val="22"/>
          <w:szCs w:val="22"/>
          <w:lang w:val="de-DE" w:eastAsia="zh-CN"/>
        </w:rPr>
        <w:t>guoqiuge@CATT.cn</w:t>
      </w:r>
      <w:r w:rsidR="00323B4D">
        <w:rPr>
          <w:rStyle w:val="Hyperlink"/>
          <w:rFonts w:cs="Arial"/>
          <w:sz w:val="22"/>
          <w:szCs w:val="22"/>
          <w:lang w:val="de-DE" w:eastAsia="zh-CN"/>
        </w:rPr>
        <w:fldChar w:fldCharType="end"/>
      </w:r>
    </w:p>
    <w:p w14:paraId="0DA6B0F8" w14:textId="77777777" w:rsidR="001C7819" w:rsidRPr="00914CE4" w:rsidRDefault="001C7819" w:rsidP="001C7819">
      <w:pPr>
        <w:spacing w:after="60"/>
        <w:rPr>
          <w:rFonts w:ascii="Arial" w:hAnsi="Arial" w:cs="Arial"/>
          <w:b/>
          <w:bCs/>
          <w:sz w:val="22"/>
          <w:szCs w:val="22"/>
          <w:lang w:val="de-DE" w:eastAsia="zh-CN"/>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50E44435" w14:textId="77777777" w:rsidR="001C7819" w:rsidRDefault="001C7819" w:rsidP="001C7819">
      <w:pPr>
        <w:pStyle w:val="Heading1"/>
      </w:pPr>
      <w:r>
        <w:t>1</w:t>
      </w:r>
      <w:r>
        <w:tab/>
        <w:t>Overall description</w:t>
      </w:r>
    </w:p>
    <w:p w14:paraId="60199066" w14:textId="27EB2FA6" w:rsidR="001C7819" w:rsidRPr="0025266A" w:rsidRDefault="001C7819" w:rsidP="001C7819">
      <w:pPr>
        <w:rPr>
          <w:lang w:val="en-US" w:eastAsia="zh-CN"/>
        </w:rPr>
      </w:pPr>
      <w:r>
        <w:rPr>
          <w:rFonts w:hint="eastAsia"/>
          <w:lang w:val="en-US" w:eastAsia="zh-CN"/>
        </w:rPr>
        <w:t xml:space="preserve">RAN4 </w:t>
      </w:r>
      <w:r w:rsidR="0027550B">
        <w:rPr>
          <w:rFonts w:hint="eastAsia"/>
          <w:lang w:val="en-US" w:eastAsia="zh-CN"/>
        </w:rPr>
        <w:t xml:space="preserve">is working on the </w:t>
      </w:r>
      <w:r w:rsidR="0027550B" w:rsidRPr="00A77D9E">
        <w:rPr>
          <w:lang w:val="en-US" w:eastAsia="zh-CN"/>
        </w:rPr>
        <w:t xml:space="preserve">UE Rx/Tx and/or </w:t>
      </w:r>
      <w:proofErr w:type="spellStart"/>
      <w:r w:rsidR="0027550B" w:rsidRPr="00A77D9E">
        <w:rPr>
          <w:lang w:val="en-US" w:eastAsia="zh-CN"/>
        </w:rPr>
        <w:t>gNB</w:t>
      </w:r>
      <w:proofErr w:type="spellEnd"/>
      <w:r w:rsidR="0027550B" w:rsidRPr="00A77D9E">
        <w:rPr>
          <w:lang w:val="en-US" w:eastAsia="zh-CN"/>
        </w:rPr>
        <w:t xml:space="preserve"> Rx/Tx timing delay mitigation</w:t>
      </w:r>
      <w:r w:rsidR="0027550B">
        <w:rPr>
          <w:rFonts w:hint="eastAsia"/>
          <w:lang w:val="en-US" w:eastAsia="zh-CN"/>
        </w:rPr>
        <w:t xml:space="preserve"> in R17 </w:t>
      </w:r>
      <w:proofErr w:type="spellStart"/>
      <w:r w:rsidR="0027550B">
        <w:rPr>
          <w:rFonts w:hint="eastAsia"/>
          <w:lang w:val="en-US" w:eastAsia="zh-CN"/>
        </w:rPr>
        <w:t>ePOS</w:t>
      </w:r>
      <w:proofErr w:type="spellEnd"/>
      <w:r w:rsidR="0027550B">
        <w:rPr>
          <w:rFonts w:hint="eastAsia"/>
          <w:lang w:val="en-US" w:eastAsia="zh-CN"/>
        </w:rPr>
        <w:t xml:space="preserve"> WI and </w:t>
      </w:r>
      <w:r>
        <w:rPr>
          <w:rFonts w:hint="eastAsia"/>
          <w:lang w:val="en-US" w:eastAsia="zh-CN"/>
        </w:rPr>
        <w:t xml:space="preserve">discussed </w:t>
      </w:r>
      <w:r w:rsidR="00370572">
        <w:rPr>
          <w:rFonts w:hint="eastAsia"/>
          <w:lang w:val="en-US" w:eastAsia="zh-CN"/>
        </w:rPr>
        <w:t>TEG frame</w:t>
      </w:r>
      <w:r w:rsidR="0027550B">
        <w:rPr>
          <w:rFonts w:hint="eastAsia"/>
          <w:lang w:val="en-US" w:eastAsia="zh-CN"/>
        </w:rPr>
        <w:t xml:space="preserve">work including the timing error margin, applicability and RRM requirements </w:t>
      </w:r>
      <w:r w:rsidR="0027550B">
        <w:rPr>
          <w:lang w:val="en-US" w:eastAsia="zh-CN"/>
        </w:rPr>
        <w:t>impact</w:t>
      </w:r>
      <w:r w:rsidR="0027550B">
        <w:rPr>
          <w:rFonts w:hint="eastAsia"/>
          <w:lang w:val="en-US" w:eastAsia="zh-CN"/>
        </w:rPr>
        <w:t xml:space="preserve"> etc.</w:t>
      </w:r>
      <w:r>
        <w:rPr>
          <w:rFonts w:hint="eastAsia"/>
          <w:lang w:val="en-US" w:eastAsia="zh-CN"/>
        </w:rPr>
        <w:t>, and the following agreements are made:</w:t>
      </w:r>
    </w:p>
    <w:tbl>
      <w:tblPr>
        <w:tblStyle w:val="TableGrid"/>
        <w:tblW w:w="0" w:type="auto"/>
        <w:tblLook w:val="04A0" w:firstRow="1" w:lastRow="0" w:firstColumn="1" w:lastColumn="0" w:noHBand="0" w:noVBand="1"/>
      </w:tblPr>
      <w:tblGrid>
        <w:gridCol w:w="9857"/>
      </w:tblGrid>
      <w:tr w:rsidR="001C7819" w14:paraId="7CC55544" w14:textId="77777777" w:rsidTr="00411A1D">
        <w:tc>
          <w:tcPr>
            <w:tcW w:w="9857" w:type="dxa"/>
          </w:tcPr>
          <w:p w14:paraId="128EEA1A" w14:textId="048FCB33" w:rsidR="00B741D2" w:rsidRPr="00B741D2" w:rsidRDefault="00B741D2" w:rsidP="00B741D2">
            <w:pPr>
              <w:pStyle w:val="ListParagraph"/>
              <w:widowControl/>
              <w:numPr>
                <w:ilvl w:val="0"/>
                <w:numId w:val="32"/>
              </w:numPr>
              <w:autoSpaceDN w:val="0"/>
              <w:spacing w:before="0" w:after="120" w:line="240" w:lineRule="auto"/>
              <w:ind w:firstLineChars="0"/>
              <w:jc w:val="left"/>
              <w:rPr>
                <w:sz w:val="20"/>
              </w:rPr>
            </w:pPr>
            <w:r w:rsidRPr="00B741D2">
              <w:rPr>
                <w:sz w:val="20"/>
              </w:rPr>
              <w:t>The framework of UE/TRP Rx TEG</w:t>
            </w:r>
            <w:r w:rsidR="00E65E76">
              <w:rPr>
                <w:rFonts w:hint="eastAsia"/>
                <w:sz w:val="20"/>
              </w:rPr>
              <w:t>:</w:t>
            </w:r>
          </w:p>
          <w:p w14:paraId="0FB7B453" w14:textId="1B73197A"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Define multiple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in the spec.</w:t>
            </w:r>
          </w:p>
          <w:p w14:paraId="158D9591" w14:textId="29A52EC5" w:rsidR="00B741D2" w:rsidRPr="00B741D2" w:rsidRDefault="00B741D2" w:rsidP="00B741D2">
            <w:pPr>
              <w:pStyle w:val="ListParagraph"/>
              <w:widowControl/>
              <w:numPr>
                <w:ilvl w:val="2"/>
                <w:numId w:val="32"/>
              </w:numPr>
              <w:autoSpaceDN w:val="0"/>
              <w:spacing w:before="0" w:after="120" w:line="240" w:lineRule="auto"/>
              <w:ind w:firstLineChars="0"/>
              <w:jc w:val="left"/>
              <w:rPr>
                <w:sz w:val="20"/>
              </w:rPr>
            </w:pPr>
            <w:r w:rsidRPr="00B741D2">
              <w:rPr>
                <w:sz w:val="20"/>
              </w:rPr>
              <w:t>The number of candidate values (i.e. N) and the exact values of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will be decided in Perf part.</w:t>
            </w:r>
          </w:p>
          <w:p w14:paraId="73AFA51A" w14:textId="380ECD50"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UE/TRP selects one value M from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based on its implementation and indicate to LMF.</w:t>
            </w:r>
          </w:p>
          <w:p w14:paraId="345DD6F3" w14:textId="4100000D" w:rsidR="00B741D2" w:rsidRPr="00B741D2" w:rsidRDefault="00B741D2" w:rsidP="00B741D2">
            <w:pPr>
              <w:pStyle w:val="ListParagraph"/>
              <w:widowControl/>
              <w:numPr>
                <w:ilvl w:val="1"/>
                <w:numId w:val="32"/>
              </w:numPr>
              <w:spacing w:before="0" w:after="120" w:line="240" w:lineRule="auto"/>
              <w:ind w:firstLineChars="0"/>
              <w:jc w:val="left"/>
              <w:rPr>
                <w:sz w:val="20"/>
              </w:rPr>
            </w:pPr>
            <w:r w:rsidRPr="00B741D2">
              <w:rPr>
                <w:sz w:val="20"/>
              </w:rPr>
              <w:t>For UE that supports multiple Rx TEGs (TEG#1, TEG#2, …), the associated timing error margin value of each Rx TEG is M, which means the timing error difference between the measurements within the same Rx TEG is within the margin M.</w:t>
            </w:r>
          </w:p>
          <w:p w14:paraId="0F0BEF8A"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The applicability of reported UE Rx TEG is limited to the measurements contained within the measurement report in which the Rx TEG information is provided, and only to measurements that are tagged with the corresponding TEG ID.</w:t>
            </w:r>
          </w:p>
          <w:p w14:paraId="57F12AA4" w14:textId="77777777" w:rsidR="00B741D2" w:rsidRPr="00B741D2" w:rsidRDefault="00B741D2" w:rsidP="00B741D2">
            <w:pPr>
              <w:pStyle w:val="ListParagraph"/>
              <w:widowControl/>
              <w:numPr>
                <w:ilvl w:val="1"/>
                <w:numId w:val="32"/>
              </w:numPr>
              <w:autoSpaceDN w:val="0"/>
              <w:spacing w:before="0" w:after="120" w:line="240" w:lineRule="auto"/>
              <w:ind w:firstLineChars="0"/>
              <w:jc w:val="left"/>
              <w:rPr>
                <w:sz w:val="20"/>
              </w:rPr>
            </w:pPr>
            <w:r w:rsidRPr="00B741D2">
              <w:rPr>
                <w:sz w:val="20"/>
              </w:rPr>
              <w:t>The RRM accuracy requirements corresponding to the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will be defined in Perf part. </w:t>
            </w:r>
          </w:p>
          <w:p w14:paraId="59FDC78B" w14:textId="77777777" w:rsidR="00B741D2" w:rsidRPr="00B741D2" w:rsidRDefault="00B741D2" w:rsidP="00B741D2">
            <w:pPr>
              <w:pStyle w:val="ListParagraph"/>
              <w:widowControl/>
              <w:numPr>
                <w:ilvl w:val="0"/>
                <w:numId w:val="32"/>
              </w:numPr>
              <w:autoSpaceDN w:val="0"/>
              <w:spacing w:before="0" w:after="120" w:line="240" w:lineRule="auto"/>
              <w:ind w:firstLineChars="0"/>
              <w:jc w:val="left"/>
              <w:rPr>
                <w:sz w:val="20"/>
              </w:rPr>
            </w:pPr>
            <w:r w:rsidRPr="00B741D2">
              <w:rPr>
                <w:sz w:val="20"/>
              </w:rPr>
              <w:t xml:space="preserve">The framework of UE/TRP Rx TEG can be also applied for UE/TRP </w:t>
            </w:r>
            <w:proofErr w:type="spellStart"/>
            <w:r w:rsidRPr="00B741D2">
              <w:rPr>
                <w:sz w:val="20"/>
              </w:rPr>
              <w:t>RxTx</w:t>
            </w:r>
            <w:proofErr w:type="spellEnd"/>
            <w:r w:rsidRPr="00B741D2">
              <w:rPr>
                <w:sz w:val="20"/>
              </w:rPr>
              <w:t xml:space="preserve"> TEG</w:t>
            </w:r>
          </w:p>
          <w:p w14:paraId="5CE29D9C" w14:textId="3D83C006" w:rsidR="00575247" w:rsidRPr="00B741D2" w:rsidRDefault="00B741D2" w:rsidP="00B741D2">
            <w:pPr>
              <w:pStyle w:val="ListParagraph"/>
              <w:widowControl/>
              <w:numPr>
                <w:ilvl w:val="1"/>
                <w:numId w:val="32"/>
              </w:numPr>
              <w:autoSpaceDN w:val="0"/>
              <w:spacing w:before="0" w:after="120" w:line="240" w:lineRule="auto"/>
              <w:ind w:firstLineChars="0"/>
              <w:jc w:val="left"/>
            </w:pPr>
            <w:r w:rsidRPr="00B741D2">
              <w:rPr>
                <w:sz w:val="20"/>
              </w:rPr>
              <w:t>Note: if additional issues are identified based on RAN1/2 progress, then this agreement can be revised</w:t>
            </w:r>
            <w:r w:rsidR="005F3692">
              <w:rPr>
                <w:rFonts w:hint="eastAsia"/>
                <w:sz w:val="20"/>
              </w:rPr>
              <w:t xml:space="preserve">. </w:t>
            </w:r>
          </w:p>
        </w:tc>
      </w:tr>
    </w:tbl>
    <w:p w14:paraId="76331A07" w14:textId="04A99CD9" w:rsidR="001C7819" w:rsidRPr="00014E8E" w:rsidRDefault="001C7819" w:rsidP="001C7819">
      <w:pPr>
        <w:spacing w:beforeLines="100" w:before="240"/>
        <w:rPr>
          <w:szCs w:val="22"/>
          <w:lang w:eastAsia="zh-CN"/>
        </w:rPr>
      </w:pP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and design the necessary </w:t>
      </w:r>
      <w:r w:rsidR="00697079">
        <w:rPr>
          <w:szCs w:val="22"/>
          <w:lang w:eastAsia="zh-CN"/>
        </w:rPr>
        <w:t>signalling</w:t>
      </w:r>
      <w:r w:rsidR="00697079">
        <w:rPr>
          <w:rFonts w:hint="eastAsia"/>
          <w:szCs w:val="22"/>
          <w:lang w:eastAsia="zh-CN"/>
        </w:rPr>
        <w:t xml:space="preserve"> support</w:t>
      </w:r>
      <w:r w:rsidR="003476A2">
        <w:rPr>
          <w:rFonts w:hint="eastAsia"/>
          <w:szCs w:val="22"/>
          <w:lang w:eastAsia="zh-CN"/>
        </w:rPr>
        <w:t xml:space="preserve"> for</w:t>
      </w:r>
      <w:r w:rsidR="00697079">
        <w:rPr>
          <w:rFonts w:hint="eastAsia"/>
          <w:szCs w:val="22"/>
          <w:lang w:eastAsia="zh-CN"/>
        </w:rPr>
        <w:t xml:space="preserve"> the TEG framework. </w:t>
      </w:r>
      <w:r w:rsidR="00CB24E3" w:rsidRPr="00E51836">
        <w:rPr>
          <w:szCs w:val="22"/>
        </w:rPr>
        <w:t>RAN4 kindly asks RAN</w:t>
      </w:r>
      <w:r w:rsidR="00CB24E3">
        <w:rPr>
          <w:rFonts w:hint="eastAsia"/>
          <w:szCs w:val="22"/>
          <w:lang w:eastAsia="zh-CN"/>
        </w:rPr>
        <w:t>1/2</w:t>
      </w:r>
      <w:r w:rsidR="00CB24E3" w:rsidRPr="00E51836">
        <w:rPr>
          <w:szCs w:val="22"/>
        </w:rPr>
        <w:t xml:space="preserve"> to</w:t>
      </w:r>
      <w:r w:rsidR="00CB24E3">
        <w:rPr>
          <w:rFonts w:hint="eastAsia"/>
          <w:szCs w:val="22"/>
          <w:lang w:eastAsia="zh-CN"/>
        </w:rPr>
        <w:t xml:space="preserve"> provide feedback if any issues are identified.</w:t>
      </w:r>
    </w:p>
    <w:p w14:paraId="217A6E7D" w14:textId="77777777" w:rsidR="001C7819" w:rsidRDefault="001C7819" w:rsidP="001C7819">
      <w:pPr>
        <w:pStyle w:val="Heading1"/>
      </w:pPr>
      <w:r>
        <w:lastRenderedPageBreak/>
        <w:t>2</w:t>
      </w:r>
      <w:r>
        <w:tab/>
        <w:t>Actions</w:t>
      </w:r>
    </w:p>
    <w:p w14:paraId="70ED731F" w14:textId="7777777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 xml:space="preserve">1 and </w:t>
      </w:r>
      <w:r>
        <w:rPr>
          <w:rFonts w:ascii="Arial" w:hAnsi="Arial" w:cs="Arial"/>
          <w:b/>
        </w:rPr>
        <w:t>RAN WG</w:t>
      </w:r>
      <w:r>
        <w:rPr>
          <w:rFonts w:ascii="Arial" w:hAnsi="Arial" w:cs="Arial" w:hint="eastAsia"/>
          <w:b/>
          <w:lang w:eastAsia="zh-CN"/>
        </w:rPr>
        <w:t>2:</w:t>
      </w:r>
      <w:r>
        <w:rPr>
          <w:rFonts w:ascii="Arial" w:hAnsi="Arial" w:cs="Arial"/>
          <w:b/>
        </w:rPr>
        <w:t xml:space="preserve"> </w:t>
      </w:r>
    </w:p>
    <w:p w14:paraId="60665190" w14:textId="392D7036"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 xml:space="preserve">, and design the necessary </w:t>
      </w:r>
      <w:r w:rsidR="003A551F">
        <w:rPr>
          <w:szCs w:val="22"/>
          <w:lang w:eastAsia="zh-CN"/>
        </w:rPr>
        <w:t>signalling</w:t>
      </w:r>
      <w:r w:rsidR="003A551F">
        <w:rPr>
          <w:rFonts w:hint="eastAsia"/>
          <w:szCs w:val="22"/>
          <w:lang w:eastAsia="zh-CN"/>
        </w:rPr>
        <w:t xml:space="preserve"> support</w:t>
      </w:r>
      <w:r w:rsidR="00AF4ECD">
        <w:rPr>
          <w:rFonts w:hint="eastAsia"/>
          <w:szCs w:val="22"/>
          <w:lang w:eastAsia="zh-CN"/>
        </w:rPr>
        <w:t xml:space="preserve"> for</w:t>
      </w:r>
      <w:r w:rsidR="003A551F">
        <w:rPr>
          <w:rFonts w:hint="eastAsia"/>
          <w:szCs w:val="22"/>
          <w:lang w:eastAsia="zh-CN"/>
        </w:rPr>
        <w:t xml:space="preserve"> the TEG framework.</w:t>
      </w:r>
      <w:r w:rsidR="00E430DB">
        <w:rPr>
          <w:rFonts w:hint="eastAsia"/>
          <w:szCs w:val="22"/>
          <w:lang w:eastAsia="zh-CN"/>
        </w:rPr>
        <w:t xml:space="preserve"> </w:t>
      </w:r>
      <w:r w:rsidR="00E430DB" w:rsidRPr="00E51836">
        <w:rPr>
          <w:szCs w:val="22"/>
        </w:rPr>
        <w:t>RAN4 kindly asks RAN</w:t>
      </w:r>
      <w:r w:rsidR="00E430DB">
        <w:rPr>
          <w:rFonts w:hint="eastAsia"/>
          <w:szCs w:val="22"/>
          <w:lang w:eastAsia="zh-CN"/>
        </w:rPr>
        <w:t>1/2</w:t>
      </w:r>
      <w:r w:rsidR="00E430DB" w:rsidRPr="00E51836">
        <w:rPr>
          <w:szCs w:val="22"/>
        </w:rPr>
        <w:t xml:space="preserve"> to</w:t>
      </w:r>
      <w:r w:rsidR="00E430DB">
        <w:rPr>
          <w:rFonts w:hint="eastAsia"/>
          <w:szCs w:val="22"/>
          <w:lang w:eastAsia="zh-CN"/>
        </w:rPr>
        <w:t xml:space="preserve"> provide feedback if any issues are identified.</w:t>
      </w:r>
    </w:p>
    <w:p w14:paraId="5053F154" w14:textId="77777777" w:rsidR="001C7819" w:rsidRPr="00062F63" w:rsidRDefault="001C7819" w:rsidP="001C7819">
      <w:pPr>
        <w:spacing w:after="120"/>
        <w:ind w:left="993" w:hanging="993"/>
        <w:rPr>
          <w:i/>
          <w:iCs/>
          <w:lang w:eastAsia="zh-CN"/>
        </w:rPr>
      </w:pPr>
    </w:p>
    <w:p w14:paraId="3F5E128F" w14:textId="77777777" w:rsidR="001C7819" w:rsidRDefault="001C7819" w:rsidP="001C78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068B762" w14:textId="0F27B376" w:rsidR="001C7819" w:rsidRPr="001238F9" w:rsidRDefault="001C7819" w:rsidP="00062F63">
      <w:pPr>
        <w:tabs>
          <w:tab w:val="left" w:pos="3119"/>
          <w:tab w:val="left" w:pos="6096"/>
        </w:tabs>
        <w:rPr>
          <w:lang w:eastAsia="zh-CN"/>
        </w:rPr>
      </w:pPr>
      <w:r w:rsidRPr="00F6342B">
        <w:t>TSG RAN WG4 Meeting #</w:t>
      </w:r>
      <w:r>
        <w:t>10</w:t>
      </w:r>
      <w:r>
        <w:rPr>
          <w:rFonts w:hint="eastAsia"/>
          <w:lang w:eastAsia="zh-CN"/>
        </w:rPr>
        <w:t>3</w:t>
      </w:r>
      <w:r w:rsidRPr="00F6342B">
        <w:t>-e</w:t>
      </w:r>
      <w:r w:rsidRPr="00F6342B">
        <w:tab/>
      </w:r>
      <w:r>
        <w:rPr>
          <w:rFonts w:hint="eastAsia"/>
          <w:lang w:eastAsia="zh-CN"/>
        </w:rPr>
        <w:t>May 16</w:t>
      </w:r>
      <w:r w:rsidRPr="00F6342B">
        <w:t xml:space="preserve"> – </w:t>
      </w:r>
      <w:r>
        <w:rPr>
          <w:rFonts w:hint="eastAsia"/>
          <w:lang w:eastAsia="zh-CN"/>
        </w:rPr>
        <w:t>May 27</w:t>
      </w:r>
      <w:r>
        <w:t>, 202</w:t>
      </w:r>
      <w:r>
        <w:rPr>
          <w:rFonts w:hint="eastAsia"/>
          <w:lang w:eastAsia="zh-CN"/>
        </w:rPr>
        <w:t>2</w:t>
      </w:r>
      <w:r w:rsidRPr="00F6342B">
        <w:tab/>
        <w:t>Electronic Meeting</w:t>
      </w:r>
    </w:p>
    <w:p w14:paraId="0F3424E2" w14:textId="011C63CD" w:rsidR="001C7819" w:rsidRPr="00906BFB" w:rsidRDefault="00070276" w:rsidP="00062F63">
      <w:pPr>
        <w:tabs>
          <w:tab w:val="left" w:pos="3119"/>
          <w:tab w:val="left" w:pos="6096"/>
        </w:tabs>
        <w:rPr>
          <w:lang w:eastAsia="zh-CN"/>
        </w:rPr>
      </w:pPr>
      <w:r w:rsidRPr="00F6342B">
        <w:t>TSG</w:t>
      </w:r>
      <w:r w:rsidRPr="00070276">
        <w:t xml:space="preserve"> RAN WG4 Meeting #104</w:t>
      </w:r>
      <w:r w:rsidRPr="00070276">
        <w:tab/>
        <w:t>August 22 – August 26, 202</w:t>
      </w:r>
      <w:r w:rsidRPr="00070276">
        <w:rPr>
          <w:rFonts w:hint="eastAsia"/>
        </w:rPr>
        <w:t>2</w:t>
      </w:r>
      <w:r w:rsidRPr="00070276">
        <w:tab/>
        <w:t>Toulouse, France</w:t>
      </w:r>
    </w:p>
    <w:sectPr w:rsidR="001C7819" w:rsidRPr="00906BF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A75F" w14:textId="77777777" w:rsidR="00843D5F" w:rsidRDefault="00843D5F">
      <w:r>
        <w:separator/>
      </w:r>
    </w:p>
  </w:endnote>
  <w:endnote w:type="continuationSeparator" w:id="0">
    <w:p w14:paraId="664F0076" w14:textId="77777777" w:rsidR="00843D5F" w:rsidRDefault="0084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9827" w14:textId="77777777" w:rsidR="00887AB1" w:rsidRDefault="00887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D46B" w14:textId="77777777" w:rsidR="00843D5F" w:rsidRDefault="00843D5F">
      <w:r>
        <w:separator/>
      </w:r>
    </w:p>
  </w:footnote>
  <w:footnote w:type="continuationSeparator" w:id="0">
    <w:p w14:paraId="450FA6B6" w14:textId="77777777" w:rsidR="00843D5F" w:rsidRDefault="00843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9" w15:restartNumberingAfterBreak="0">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1"/>
  </w:num>
  <w:num w:numId="3">
    <w:abstractNumId w:val="15"/>
  </w:num>
  <w:num w:numId="4">
    <w:abstractNumId w:val="23"/>
  </w:num>
  <w:num w:numId="5">
    <w:abstractNumId w:val="32"/>
  </w:num>
  <w:num w:numId="6">
    <w:abstractNumId w:val="25"/>
  </w:num>
  <w:num w:numId="7">
    <w:abstractNumId w:val="35"/>
  </w:num>
  <w:num w:numId="8">
    <w:abstractNumId w:val="0"/>
  </w:num>
  <w:num w:numId="9">
    <w:abstractNumId w:val="19"/>
  </w:num>
  <w:num w:numId="10">
    <w:abstractNumId w:val="14"/>
  </w:num>
  <w:num w:numId="11">
    <w:abstractNumId w:val="6"/>
  </w:num>
  <w:num w:numId="12">
    <w:abstractNumId w:val="2"/>
  </w:num>
  <w:num w:numId="13">
    <w:abstractNumId w:val="22"/>
  </w:num>
  <w:num w:numId="14">
    <w:abstractNumId w:val="1"/>
  </w:num>
  <w:num w:numId="15">
    <w:abstractNumId w:val="24"/>
  </w:num>
  <w:num w:numId="16">
    <w:abstractNumId w:val="28"/>
  </w:num>
  <w:num w:numId="17">
    <w:abstractNumId w:val="18"/>
  </w:num>
  <w:num w:numId="18">
    <w:abstractNumId w:val="27"/>
  </w:num>
  <w:num w:numId="19">
    <w:abstractNumId w:val="11"/>
  </w:num>
  <w:num w:numId="20">
    <w:abstractNumId w:val="33"/>
  </w:num>
  <w:num w:numId="21">
    <w:abstractNumId w:val="34"/>
  </w:num>
  <w:num w:numId="22">
    <w:abstractNumId w:val="26"/>
  </w:num>
  <w:num w:numId="23">
    <w:abstractNumId w:val="16"/>
  </w:num>
  <w:num w:numId="24">
    <w:abstractNumId w:val="8"/>
  </w:num>
  <w:num w:numId="25">
    <w:abstractNumId w:val="9"/>
  </w:num>
  <w:num w:numId="26">
    <w:abstractNumId w:val="13"/>
  </w:num>
  <w:num w:numId="27">
    <w:abstractNumId w:val="36"/>
  </w:num>
  <w:num w:numId="28">
    <w:abstractNumId w:val="30"/>
  </w:num>
  <w:num w:numId="29">
    <w:abstractNumId w:val="12"/>
  </w:num>
  <w:num w:numId="30">
    <w:abstractNumId w:val="3"/>
  </w:num>
  <w:num w:numId="31">
    <w:abstractNumId w:val="5"/>
  </w:num>
  <w:num w:numId="32">
    <w:abstractNumId w:val="29"/>
  </w:num>
  <w:num w:numId="33">
    <w:abstractNumId w:val="20"/>
  </w:num>
  <w:num w:numId="34">
    <w:abstractNumId w:val="31"/>
  </w:num>
  <w:num w:numId="35">
    <w:abstractNumId w:val="4"/>
  </w:num>
  <w:num w:numId="36">
    <w:abstractNumId w:val="17"/>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5062A"/>
    <w:rsid w:val="000506D9"/>
    <w:rsid w:val="000521D4"/>
    <w:rsid w:val="00052F14"/>
    <w:rsid w:val="00053E4B"/>
    <w:rsid w:val="00053F0E"/>
    <w:rsid w:val="00053F4F"/>
    <w:rsid w:val="0005433C"/>
    <w:rsid w:val="00054C90"/>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2F63"/>
    <w:rsid w:val="00064334"/>
    <w:rsid w:val="000647AE"/>
    <w:rsid w:val="00064B62"/>
    <w:rsid w:val="00064C25"/>
    <w:rsid w:val="00065C1E"/>
    <w:rsid w:val="00066F12"/>
    <w:rsid w:val="00067F52"/>
    <w:rsid w:val="00070276"/>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D0E"/>
    <w:rsid w:val="00086675"/>
    <w:rsid w:val="000874A0"/>
    <w:rsid w:val="00087B1D"/>
    <w:rsid w:val="00090D96"/>
    <w:rsid w:val="000913A9"/>
    <w:rsid w:val="0009258C"/>
    <w:rsid w:val="00092718"/>
    <w:rsid w:val="000943AD"/>
    <w:rsid w:val="00094462"/>
    <w:rsid w:val="000952C0"/>
    <w:rsid w:val="000968FE"/>
    <w:rsid w:val="00096AEC"/>
    <w:rsid w:val="00097812"/>
    <w:rsid w:val="00097B6E"/>
    <w:rsid w:val="000A0186"/>
    <w:rsid w:val="000A05CE"/>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7B3F"/>
    <w:rsid w:val="000C7C93"/>
    <w:rsid w:val="000D0361"/>
    <w:rsid w:val="000D3A68"/>
    <w:rsid w:val="000D3ABB"/>
    <w:rsid w:val="000D4EAF"/>
    <w:rsid w:val="000D5A0A"/>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1611"/>
    <w:rsid w:val="000F1627"/>
    <w:rsid w:val="000F18BA"/>
    <w:rsid w:val="000F19C6"/>
    <w:rsid w:val="000F403A"/>
    <w:rsid w:val="000F406F"/>
    <w:rsid w:val="000F5B40"/>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F59"/>
    <w:rsid w:val="001666A0"/>
    <w:rsid w:val="001668D2"/>
    <w:rsid w:val="001672DC"/>
    <w:rsid w:val="001672E6"/>
    <w:rsid w:val="0016747C"/>
    <w:rsid w:val="0017022E"/>
    <w:rsid w:val="001702BE"/>
    <w:rsid w:val="001709C4"/>
    <w:rsid w:val="00170F18"/>
    <w:rsid w:val="00172D82"/>
    <w:rsid w:val="001739C2"/>
    <w:rsid w:val="001750CD"/>
    <w:rsid w:val="00175612"/>
    <w:rsid w:val="001756C7"/>
    <w:rsid w:val="00176067"/>
    <w:rsid w:val="001769D3"/>
    <w:rsid w:val="00176D00"/>
    <w:rsid w:val="00176E92"/>
    <w:rsid w:val="00181002"/>
    <w:rsid w:val="001830DF"/>
    <w:rsid w:val="00183E9B"/>
    <w:rsid w:val="001842D8"/>
    <w:rsid w:val="001844EB"/>
    <w:rsid w:val="00185128"/>
    <w:rsid w:val="00185FB4"/>
    <w:rsid w:val="0018652E"/>
    <w:rsid w:val="0018752C"/>
    <w:rsid w:val="0018791D"/>
    <w:rsid w:val="00190749"/>
    <w:rsid w:val="001910CE"/>
    <w:rsid w:val="001911CC"/>
    <w:rsid w:val="0019167A"/>
    <w:rsid w:val="001918D9"/>
    <w:rsid w:val="00193103"/>
    <w:rsid w:val="001937AC"/>
    <w:rsid w:val="001938F9"/>
    <w:rsid w:val="001943E5"/>
    <w:rsid w:val="00195AB4"/>
    <w:rsid w:val="00195E8A"/>
    <w:rsid w:val="0019638C"/>
    <w:rsid w:val="00196A31"/>
    <w:rsid w:val="001971D6"/>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11FD"/>
    <w:rsid w:val="001E16F8"/>
    <w:rsid w:val="001E1B6B"/>
    <w:rsid w:val="001E1F53"/>
    <w:rsid w:val="001E28C9"/>
    <w:rsid w:val="001E2D52"/>
    <w:rsid w:val="001E3CBF"/>
    <w:rsid w:val="001E3EF2"/>
    <w:rsid w:val="001E4F57"/>
    <w:rsid w:val="001E70D4"/>
    <w:rsid w:val="001E779F"/>
    <w:rsid w:val="001E784E"/>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932"/>
    <w:rsid w:val="002009AA"/>
    <w:rsid w:val="002015D3"/>
    <w:rsid w:val="00201609"/>
    <w:rsid w:val="002017AF"/>
    <w:rsid w:val="002019FB"/>
    <w:rsid w:val="00201B0B"/>
    <w:rsid w:val="00201D75"/>
    <w:rsid w:val="00202FD9"/>
    <w:rsid w:val="0020323D"/>
    <w:rsid w:val="00204884"/>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4A"/>
    <w:rsid w:val="002207DA"/>
    <w:rsid w:val="00222041"/>
    <w:rsid w:val="00222554"/>
    <w:rsid w:val="00222A51"/>
    <w:rsid w:val="00223669"/>
    <w:rsid w:val="00223B10"/>
    <w:rsid w:val="002248D7"/>
    <w:rsid w:val="0022568E"/>
    <w:rsid w:val="00226024"/>
    <w:rsid w:val="0022611A"/>
    <w:rsid w:val="0022654E"/>
    <w:rsid w:val="0023077B"/>
    <w:rsid w:val="002308D0"/>
    <w:rsid w:val="00231A16"/>
    <w:rsid w:val="00231C5E"/>
    <w:rsid w:val="00231DF4"/>
    <w:rsid w:val="00232053"/>
    <w:rsid w:val="00232301"/>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998"/>
    <w:rsid w:val="002570FE"/>
    <w:rsid w:val="00257587"/>
    <w:rsid w:val="00257595"/>
    <w:rsid w:val="00260040"/>
    <w:rsid w:val="00261048"/>
    <w:rsid w:val="002613C7"/>
    <w:rsid w:val="00261EF3"/>
    <w:rsid w:val="002623D1"/>
    <w:rsid w:val="0026248B"/>
    <w:rsid w:val="0026269C"/>
    <w:rsid w:val="002635AA"/>
    <w:rsid w:val="00264993"/>
    <w:rsid w:val="002651B4"/>
    <w:rsid w:val="00265515"/>
    <w:rsid w:val="0026572B"/>
    <w:rsid w:val="00265871"/>
    <w:rsid w:val="00265878"/>
    <w:rsid w:val="00265BDD"/>
    <w:rsid w:val="002662A1"/>
    <w:rsid w:val="00266EBB"/>
    <w:rsid w:val="0026763E"/>
    <w:rsid w:val="00270239"/>
    <w:rsid w:val="0027051D"/>
    <w:rsid w:val="0027095F"/>
    <w:rsid w:val="002717B3"/>
    <w:rsid w:val="00271ACF"/>
    <w:rsid w:val="0027241D"/>
    <w:rsid w:val="002725A9"/>
    <w:rsid w:val="00273C91"/>
    <w:rsid w:val="00274EB3"/>
    <w:rsid w:val="0027550B"/>
    <w:rsid w:val="00275561"/>
    <w:rsid w:val="00276921"/>
    <w:rsid w:val="00277A00"/>
    <w:rsid w:val="002806C6"/>
    <w:rsid w:val="00280D05"/>
    <w:rsid w:val="002811DD"/>
    <w:rsid w:val="002816D9"/>
    <w:rsid w:val="00283169"/>
    <w:rsid w:val="00283586"/>
    <w:rsid w:val="00283976"/>
    <w:rsid w:val="002839D5"/>
    <w:rsid w:val="00283E2C"/>
    <w:rsid w:val="00284A43"/>
    <w:rsid w:val="00284C98"/>
    <w:rsid w:val="00284EF8"/>
    <w:rsid w:val="00285645"/>
    <w:rsid w:val="002871DA"/>
    <w:rsid w:val="002903A1"/>
    <w:rsid w:val="00290772"/>
    <w:rsid w:val="0029229C"/>
    <w:rsid w:val="0029335A"/>
    <w:rsid w:val="0029339D"/>
    <w:rsid w:val="002937E8"/>
    <w:rsid w:val="002939C4"/>
    <w:rsid w:val="00293A65"/>
    <w:rsid w:val="00293AE3"/>
    <w:rsid w:val="002959AD"/>
    <w:rsid w:val="00295B70"/>
    <w:rsid w:val="002A02F3"/>
    <w:rsid w:val="002A0DB7"/>
    <w:rsid w:val="002A0F89"/>
    <w:rsid w:val="002A43B0"/>
    <w:rsid w:val="002A480D"/>
    <w:rsid w:val="002A596B"/>
    <w:rsid w:val="002A638F"/>
    <w:rsid w:val="002A63C8"/>
    <w:rsid w:val="002A7795"/>
    <w:rsid w:val="002B0120"/>
    <w:rsid w:val="002B0167"/>
    <w:rsid w:val="002B01A5"/>
    <w:rsid w:val="002B07A5"/>
    <w:rsid w:val="002B11D0"/>
    <w:rsid w:val="002B1F27"/>
    <w:rsid w:val="002B213D"/>
    <w:rsid w:val="002B2172"/>
    <w:rsid w:val="002B22DD"/>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2384"/>
    <w:rsid w:val="002F36DC"/>
    <w:rsid w:val="002F3DD8"/>
    <w:rsid w:val="002F4860"/>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3B4D"/>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344"/>
    <w:rsid w:val="00360A7C"/>
    <w:rsid w:val="00362415"/>
    <w:rsid w:val="00363EB3"/>
    <w:rsid w:val="0036465D"/>
    <w:rsid w:val="00364973"/>
    <w:rsid w:val="003655F6"/>
    <w:rsid w:val="0036684A"/>
    <w:rsid w:val="00366BFE"/>
    <w:rsid w:val="003678AC"/>
    <w:rsid w:val="00367EF2"/>
    <w:rsid w:val="00370154"/>
    <w:rsid w:val="00370572"/>
    <w:rsid w:val="0037089A"/>
    <w:rsid w:val="00370FAC"/>
    <w:rsid w:val="003717C7"/>
    <w:rsid w:val="00372B69"/>
    <w:rsid w:val="00372E5E"/>
    <w:rsid w:val="003749E1"/>
    <w:rsid w:val="00374DC2"/>
    <w:rsid w:val="00374E1E"/>
    <w:rsid w:val="00375D44"/>
    <w:rsid w:val="00375D81"/>
    <w:rsid w:val="0037646F"/>
    <w:rsid w:val="00376492"/>
    <w:rsid w:val="00376A18"/>
    <w:rsid w:val="003800E1"/>
    <w:rsid w:val="00380148"/>
    <w:rsid w:val="00381115"/>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A00F5"/>
    <w:rsid w:val="003A0CB8"/>
    <w:rsid w:val="003A1A46"/>
    <w:rsid w:val="003A37C3"/>
    <w:rsid w:val="003A3B5A"/>
    <w:rsid w:val="003A4177"/>
    <w:rsid w:val="003A47F8"/>
    <w:rsid w:val="003A4BE7"/>
    <w:rsid w:val="003A538C"/>
    <w:rsid w:val="003A551F"/>
    <w:rsid w:val="003A5AC0"/>
    <w:rsid w:val="003A5E56"/>
    <w:rsid w:val="003A6F40"/>
    <w:rsid w:val="003B0323"/>
    <w:rsid w:val="003B0DF9"/>
    <w:rsid w:val="003B197A"/>
    <w:rsid w:val="003B1D03"/>
    <w:rsid w:val="003B221F"/>
    <w:rsid w:val="003B3326"/>
    <w:rsid w:val="003B35F0"/>
    <w:rsid w:val="003B4065"/>
    <w:rsid w:val="003B49ED"/>
    <w:rsid w:val="003B4B3B"/>
    <w:rsid w:val="003B5FCA"/>
    <w:rsid w:val="003B6083"/>
    <w:rsid w:val="003B6457"/>
    <w:rsid w:val="003B68E9"/>
    <w:rsid w:val="003B7A50"/>
    <w:rsid w:val="003C0B9E"/>
    <w:rsid w:val="003C1AC3"/>
    <w:rsid w:val="003C1ACD"/>
    <w:rsid w:val="003C243C"/>
    <w:rsid w:val="003C49E2"/>
    <w:rsid w:val="003C5551"/>
    <w:rsid w:val="003C6813"/>
    <w:rsid w:val="003C6C0A"/>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65F"/>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BD9"/>
    <w:rsid w:val="00407369"/>
    <w:rsid w:val="00407A58"/>
    <w:rsid w:val="004103F6"/>
    <w:rsid w:val="00410CDA"/>
    <w:rsid w:val="00411499"/>
    <w:rsid w:val="0041172C"/>
    <w:rsid w:val="00413196"/>
    <w:rsid w:val="00413D8A"/>
    <w:rsid w:val="00413FC7"/>
    <w:rsid w:val="004155F2"/>
    <w:rsid w:val="00415EC7"/>
    <w:rsid w:val="004161C5"/>
    <w:rsid w:val="00416280"/>
    <w:rsid w:val="00416B33"/>
    <w:rsid w:val="00417D06"/>
    <w:rsid w:val="004204CE"/>
    <w:rsid w:val="00421B16"/>
    <w:rsid w:val="00421E27"/>
    <w:rsid w:val="004233F6"/>
    <w:rsid w:val="004243D1"/>
    <w:rsid w:val="0042457A"/>
    <w:rsid w:val="00424673"/>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0A72"/>
    <w:rsid w:val="00451397"/>
    <w:rsid w:val="004515E0"/>
    <w:rsid w:val="004520E4"/>
    <w:rsid w:val="004525E3"/>
    <w:rsid w:val="00454CBD"/>
    <w:rsid w:val="004572B5"/>
    <w:rsid w:val="00460C5E"/>
    <w:rsid w:val="00460C75"/>
    <w:rsid w:val="00461323"/>
    <w:rsid w:val="0046194F"/>
    <w:rsid w:val="00463842"/>
    <w:rsid w:val="00463F3E"/>
    <w:rsid w:val="004646DA"/>
    <w:rsid w:val="00465618"/>
    <w:rsid w:val="00465952"/>
    <w:rsid w:val="00465F53"/>
    <w:rsid w:val="0046609F"/>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CA9"/>
    <w:rsid w:val="004B2F0D"/>
    <w:rsid w:val="004B2F42"/>
    <w:rsid w:val="004B3C3C"/>
    <w:rsid w:val="004B3EE7"/>
    <w:rsid w:val="004B4646"/>
    <w:rsid w:val="004B5DE9"/>
    <w:rsid w:val="004B632F"/>
    <w:rsid w:val="004B6A33"/>
    <w:rsid w:val="004B7813"/>
    <w:rsid w:val="004B7BE7"/>
    <w:rsid w:val="004B7D85"/>
    <w:rsid w:val="004B7FF8"/>
    <w:rsid w:val="004C0452"/>
    <w:rsid w:val="004C368D"/>
    <w:rsid w:val="004C3CB1"/>
    <w:rsid w:val="004C3F27"/>
    <w:rsid w:val="004C5AB3"/>
    <w:rsid w:val="004C619A"/>
    <w:rsid w:val="004C6849"/>
    <w:rsid w:val="004C6995"/>
    <w:rsid w:val="004D0359"/>
    <w:rsid w:val="004D0584"/>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0F49"/>
    <w:rsid w:val="00511A86"/>
    <w:rsid w:val="0051221E"/>
    <w:rsid w:val="00512D9A"/>
    <w:rsid w:val="00512ECC"/>
    <w:rsid w:val="00512F73"/>
    <w:rsid w:val="005132E1"/>
    <w:rsid w:val="00514223"/>
    <w:rsid w:val="0051475C"/>
    <w:rsid w:val="00514AF4"/>
    <w:rsid w:val="00515C72"/>
    <w:rsid w:val="0051654D"/>
    <w:rsid w:val="00516AAB"/>
    <w:rsid w:val="00516AE8"/>
    <w:rsid w:val="005172C0"/>
    <w:rsid w:val="005173E0"/>
    <w:rsid w:val="00517D3F"/>
    <w:rsid w:val="00517F7A"/>
    <w:rsid w:val="005202C7"/>
    <w:rsid w:val="005202E0"/>
    <w:rsid w:val="00521285"/>
    <w:rsid w:val="00521650"/>
    <w:rsid w:val="00522A2E"/>
    <w:rsid w:val="00522D85"/>
    <w:rsid w:val="00523307"/>
    <w:rsid w:val="0052349C"/>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57A3B"/>
    <w:rsid w:val="005603F3"/>
    <w:rsid w:val="005605BB"/>
    <w:rsid w:val="00561E78"/>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3277"/>
    <w:rsid w:val="00575247"/>
    <w:rsid w:val="0057552A"/>
    <w:rsid w:val="00575D93"/>
    <w:rsid w:val="00576F0D"/>
    <w:rsid w:val="005770B3"/>
    <w:rsid w:val="00577F5F"/>
    <w:rsid w:val="00580031"/>
    <w:rsid w:val="00580389"/>
    <w:rsid w:val="00580E5A"/>
    <w:rsid w:val="00580F65"/>
    <w:rsid w:val="00581800"/>
    <w:rsid w:val="0058194A"/>
    <w:rsid w:val="005822D1"/>
    <w:rsid w:val="005827D3"/>
    <w:rsid w:val="00583001"/>
    <w:rsid w:val="00584AD3"/>
    <w:rsid w:val="005862E7"/>
    <w:rsid w:val="00586964"/>
    <w:rsid w:val="00586A44"/>
    <w:rsid w:val="00587554"/>
    <w:rsid w:val="00587923"/>
    <w:rsid w:val="00587951"/>
    <w:rsid w:val="00587A18"/>
    <w:rsid w:val="00587E70"/>
    <w:rsid w:val="00590D2B"/>
    <w:rsid w:val="00594062"/>
    <w:rsid w:val="005945E7"/>
    <w:rsid w:val="00594AB5"/>
    <w:rsid w:val="00594B77"/>
    <w:rsid w:val="005953EE"/>
    <w:rsid w:val="005955C6"/>
    <w:rsid w:val="005958E9"/>
    <w:rsid w:val="00595E7E"/>
    <w:rsid w:val="00595EBA"/>
    <w:rsid w:val="00595FD6"/>
    <w:rsid w:val="005966D6"/>
    <w:rsid w:val="0059704B"/>
    <w:rsid w:val="005A00BB"/>
    <w:rsid w:val="005A1468"/>
    <w:rsid w:val="005A17ED"/>
    <w:rsid w:val="005A2348"/>
    <w:rsid w:val="005A2D48"/>
    <w:rsid w:val="005A3886"/>
    <w:rsid w:val="005A5E40"/>
    <w:rsid w:val="005A6C21"/>
    <w:rsid w:val="005A6E72"/>
    <w:rsid w:val="005A6F76"/>
    <w:rsid w:val="005A7781"/>
    <w:rsid w:val="005A7AF3"/>
    <w:rsid w:val="005A7BDF"/>
    <w:rsid w:val="005B0036"/>
    <w:rsid w:val="005B0A44"/>
    <w:rsid w:val="005B0BCD"/>
    <w:rsid w:val="005B1E03"/>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C743E"/>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187E"/>
    <w:rsid w:val="005F1DD3"/>
    <w:rsid w:val="005F200E"/>
    <w:rsid w:val="005F2842"/>
    <w:rsid w:val="005F303F"/>
    <w:rsid w:val="005F3692"/>
    <w:rsid w:val="005F3BD8"/>
    <w:rsid w:val="005F3F60"/>
    <w:rsid w:val="005F4ABD"/>
    <w:rsid w:val="005F5405"/>
    <w:rsid w:val="005F60B7"/>
    <w:rsid w:val="005F7552"/>
    <w:rsid w:val="006007AD"/>
    <w:rsid w:val="00600991"/>
    <w:rsid w:val="006009FC"/>
    <w:rsid w:val="006037D3"/>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2035"/>
    <w:rsid w:val="006223F3"/>
    <w:rsid w:val="00623582"/>
    <w:rsid w:val="006247F0"/>
    <w:rsid w:val="006248A1"/>
    <w:rsid w:val="006249C0"/>
    <w:rsid w:val="00624E27"/>
    <w:rsid w:val="00625DE2"/>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F0E"/>
    <w:rsid w:val="0064116A"/>
    <w:rsid w:val="006411DD"/>
    <w:rsid w:val="00643B72"/>
    <w:rsid w:val="00643D0B"/>
    <w:rsid w:val="00643F8D"/>
    <w:rsid w:val="00644081"/>
    <w:rsid w:val="006441E4"/>
    <w:rsid w:val="0064425B"/>
    <w:rsid w:val="006443B2"/>
    <w:rsid w:val="006445EE"/>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85F"/>
    <w:rsid w:val="00683AB2"/>
    <w:rsid w:val="00683B5D"/>
    <w:rsid w:val="00683CA8"/>
    <w:rsid w:val="00684A72"/>
    <w:rsid w:val="006852AF"/>
    <w:rsid w:val="006869B0"/>
    <w:rsid w:val="006900E0"/>
    <w:rsid w:val="006901AF"/>
    <w:rsid w:val="00691060"/>
    <w:rsid w:val="006922C3"/>
    <w:rsid w:val="006924E7"/>
    <w:rsid w:val="0069407A"/>
    <w:rsid w:val="006940B0"/>
    <w:rsid w:val="00695AD0"/>
    <w:rsid w:val="0069663F"/>
    <w:rsid w:val="00697079"/>
    <w:rsid w:val="00697150"/>
    <w:rsid w:val="006973B0"/>
    <w:rsid w:val="00697774"/>
    <w:rsid w:val="006978EA"/>
    <w:rsid w:val="006A03EF"/>
    <w:rsid w:val="006A08C0"/>
    <w:rsid w:val="006A163B"/>
    <w:rsid w:val="006A1A9D"/>
    <w:rsid w:val="006A1BDC"/>
    <w:rsid w:val="006A1C1B"/>
    <w:rsid w:val="006A24BA"/>
    <w:rsid w:val="006A380B"/>
    <w:rsid w:val="006A3BB4"/>
    <w:rsid w:val="006A3F33"/>
    <w:rsid w:val="006A51F0"/>
    <w:rsid w:val="006A5BBC"/>
    <w:rsid w:val="006A6795"/>
    <w:rsid w:val="006A6A21"/>
    <w:rsid w:val="006A70C5"/>
    <w:rsid w:val="006A7348"/>
    <w:rsid w:val="006B1186"/>
    <w:rsid w:val="006B1888"/>
    <w:rsid w:val="006B212E"/>
    <w:rsid w:val="006B27FF"/>
    <w:rsid w:val="006B325D"/>
    <w:rsid w:val="006B3656"/>
    <w:rsid w:val="006B375A"/>
    <w:rsid w:val="006B3A6C"/>
    <w:rsid w:val="006B43A5"/>
    <w:rsid w:val="006B476E"/>
    <w:rsid w:val="006B4EB5"/>
    <w:rsid w:val="006B5DB8"/>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69F"/>
    <w:rsid w:val="006C6F9A"/>
    <w:rsid w:val="006C7797"/>
    <w:rsid w:val="006C7F33"/>
    <w:rsid w:val="006D01B3"/>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613"/>
    <w:rsid w:val="00700AD7"/>
    <w:rsid w:val="00700F3E"/>
    <w:rsid w:val="00700FC2"/>
    <w:rsid w:val="00700FC3"/>
    <w:rsid w:val="00701B60"/>
    <w:rsid w:val="00701B7E"/>
    <w:rsid w:val="007032FF"/>
    <w:rsid w:val="00703793"/>
    <w:rsid w:val="00703A95"/>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133F"/>
    <w:rsid w:val="00741459"/>
    <w:rsid w:val="00741AFE"/>
    <w:rsid w:val="00741BBA"/>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80E"/>
    <w:rsid w:val="007A1C25"/>
    <w:rsid w:val="007A284D"/>
    <w:rsid w:val="007A2A96"/>
    <w:rsid w:val="007A38CB"/>
    <w:rsid w:val="007A3B33"/>
    <w:rsid w:val="007A47A6"/>
    <w:rsid w:val="007A674F"/>
    <w:rsid w:val="007A7429"/>
    <w:rsid w:val="007A745A"/>
    <w:rsid w:val="007B0BC9"/>
    <w:rsid w:val="007B1447"/>
    <w:rsid w:val="007B1ACD"/>
    <w:rsid w:val="007B2B03"/>
    <w:rsid w:val="007B2E40"/>
    <w:rsid w:val="007B5FDE"/>
    <w:rsid w:val="007B66B7"/>
    <w:rsid w:val="007C09CF"/>
    <w:rsid w:val="007C10AB"/>
    <w:rsid w:val="007C16B7"/>
    <w:rsid w:val="007C2424"/>
    <w:rsid w:val="007C2984"/>
    <w:rsid w:val="007C2FAC"/>
    <w:rsid w:val="007C312D"/>
    <w:rsid w:val="007C3937"/>
    <w:rsid w:val="007C3B74"/>
    <w:rsid w:val="007C549A"/>
    <w:rsid w:val="007C5B7D"/>
    <w:rsid w:val="007C62A6"/>
    <w:rsid w:val="007C7389"/>
    <w:rsid w:val="007D02B3"/>
    <w:rsid w:val="007D040C"/>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F06C5"/>
    <w:rsid w:val="007F08CB"/>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1399"/>
    <w:rsid w:val="00821D95"/>
    <w:rsid w:val="00822037"/>
    <w:rsid w:val="00822187"/>
    <w:rsid w:val="0082335D"/>
    <w:rsid w:val="00823F19"/>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3D5F"/>
    <w:rsid w:val="00844CC1"/>
    <w:rsid w:val="008459E2"/>
    <w:rsid w:val="00845FE6"/>
    <w:rsid w:val="008511AB"/>
    <w:rsid w:val="0085130E"/>
    <w:rsid w:val="00851536"/>
    <w:rsid w:val="00851FB8"/>
    <w:rsid w:val="0085393A"/>
    <w:rsid w:val="00853B54"/>
    <w:rsid w:val="00854AB0"/>
    <w:rsid w:val="00856070"/>
    <w:rsid w:val="00856D01"/>
    <w:rsid w:val="00856FFE"/>
    <w:rsid w:val="00857CF7"/>
    <w:rsid w:val="008600C8"/>
    <w:rsid w:val="00860F41"/>
    <w:rsid w:val="00862458"/>
    <w:rsid w:val="00862C4E"/>
    <w:rsid w:val="00863139"/>
    <w:rsid w:val="008634EF"/>
    <w:rsid w:val="00863939"/>
    <w:rsid w:val="008648AD"/>
    <w:rsid w:val="008651E4"/>
    <w:rsid w:val="008655A0"/>
    <w:rsid w:val="00866C45"/>
    <w:rsid w:val="00867099"/>
    <w:rsid w:val="008673A3"/>
    <w:rsid w:val="00870455"/>
    <w:rsid w:val="00870678"/>
    <w:rsid w:val="00870771"/>
    <w:rsid w:val="00870CB5"/>
    <w:rsid w:val="008719E7"/>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1C90"/>
    <w:rsid w:val="00893B29"/>
    <w:rsid w:val="00893F59"/>
    <w:rsid w:val="0089408D"/>
    <w:rsid w:val="008945BA"/>
    <w:rsid w:val="00894E7A"/>
    <w:rsid w:val="008959DF"/>
    <w:rsid w:val="00895C47"/>
    <w:rsid w:val="008972F4"/>
    <w:rsid w:val="00897701"/>
    <w:rsid w:val="008A086E"/>
    <w:rsid w:val="008A12B4"/>
    <w:rsid w:val="008A1B98"/>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FEC"/>
    <w:rsid w:val="008D01E2"/>
    <w:rsid w:val="008D01F7"/>
    <w:rsid w:val="008D0820"/>
    <w:rsid w:val="008D109A"/>
    <w:rsid w:val="008D122E"/>
    <w:rsid w:val="008D12EC"/>
    <w:rsid w:val="008D1481"/>
    <w:rsid w:val="008D1F79"/>
    <w:rsid w:val="008D2720"/>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285B"/>
    <w:rsid w:val="009035E3"/>
    <w:rsid w:val="00903634"/>
    <w:rsid w:val="00903F44"/>
    <w:rsid w:val="009040EA"/>
    <w:rsid w:val="009048D6"/>
    <w:rsid w:val="00906BFB"/>
    <w:rsid w:val="00907692"/>
    <w:rsid w:val="00907D15"/>
    <w:rsid w:val="009102AB"/>
    <w:rsid w:val="0091044B"/>
    <w:rsid w:val="009113FE"/>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BB7"/>
    <w:rsid w:val="009250E7"/>
    <w:rsid w:val="009255CE"/>
    <w:rsid w:val="009255DA"/>
    <w:rsid w:val="00926347"/>
    <w:rsid w:val="00926791"/>
    <w:rsid w:val="009273B7"/>
    <w:rsid w:val="00927E3F"/>
    <w:rsid w:val="00930403"/>
    <w:rsid w:val="0093043E"/>
    <w:rsid w:val="00931304"/>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65D"/>
    <w:rsid w:val="00960DE2"/>
    <w:rsid w:val="00961270"/>
    <w:rsid w:val="009612C8"/>
    <w:rsid w:val="00962886"/>
    <w:rsid w:val="00963979"/>
    <w:rsid w:val="009639F3"/>
    <w:rsid w:val="009642E7"/>
    <w:rsid w:val="009655E9"/>
    <w:rsid w:val="00965F0D"/>
    <w:rsid w:val="00965F64"/>
    <w:rsid w:val="0096741D"/>
    <w:rsid w:val="009702ED"/>
    <w:rsid w:val="00970379"/>
    <w:rsid w:val="00970793"/>
    <w:rsid w:val="00970913"/>
    <w:rsid w:val="00970A3E"/>
    <w:rsid w:val="00971841"/>
    <w:rsid w:val="009719CC"/>
    <w:rsid w:val="00973146"/>
    <w:rsid w:val="009736F0"/>
    <w:rsid w:val="00974C60"/>
    <w:rsid w:val="00974E24"/>
    <w:rsid w:val="00975555"/>
    <w:rsid w:val="009767DF"/>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F52"/>
    <w:rsid w:val="00991555"/>
    <w:rsid w:val="00991814"/>
    <w:rsid w:val="009928C8"/>
    <w:rsid w:val="00992A6B"/>
    <w:rsid w:val="00992D12"/>
    <w:rsid w:val="00993404"/>
    <w:rsid w:val="00993CD5"/>
    <w:rsid w:val="00993E20"/>
    <w:rsid w:val="00993E92"/>
    <w:rsid w:val="00993EA4"/>
    <w:rsid w:val="009946CD"/>
    <w:rsid w:val="009946D4"/>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C6588"/>
    <w:rsid w:val="009D1430"/>
    <w:rsid w:val="009D21F7"/>
    <w:rsid w:val="009D2BE4"/>
    <w:rsid w:val="009D33AE"/>
    <w:rsid w:val="009D37F1"/>
    <w:rsid w:val="009D38F6"/>
    <w:rsid w:val="009D3936"/>
    <w:rsid w:val="009D3F2D"/>
    <w:rsid w:val="009D41B3"/>
    <w:rsid w:val="009D4671"/>
    <w:rsid w:val="009D4B51"/>
    <w:rsid w:val="009D4F16"/>
    <w:rsid w:val="009D51B7"/>
    <w:rsid w:val="009D5C8F"/>
    <w:rsid w:val="009D7091"/>
    <w:rsid w:val="009E1618"/>
    <w:rsid w:val="009E2201"/>
    <w:rsid w:val="009E289D"/>
    <w:rsid w:val="009E3BE1"/>
    <w:rsid w:val="009E4797"/>
    <w:rsid w:val="009E4C7D"/>
    <w:rsid w:val="009E5023"/>
    <w:rsid w:val="009E50CF"/>
    <w:rsid w:val="009E53AB"/>
    <w:rsid w:val="009E556D"/>
    <w:rsid w:val="009E58A0"/>
    <w:rsid w:val="009E661D"/>
    <w:rsid w:val="009E710D"/>
    <w:rsid w:val="009E7AAF"/>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11EA"/>
    <w:rsid w:val="00A1220D"/>
    <w:rsid w:val="00A124B1"/>
    <w:rsid w:val="00A12550"/>
    <w:rsid w:val="00A1289F"/>
    <w:rsid w:val="00A13B24"/>
    <w:rsid w:val="00A14713"/>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305B9"/>
    <w:rsid w:val="00A30AFA"/>
    <w:rsid w:val="00A31D37"/>
    <w:rsid w:val="00A3240C"/>
    <w:rsid w:val="00A34BFB"/>
    <w:rsid w:val="00A376DE"/>
    <w:rsid w:val="00A37AA6"/>
    <w:rsid w:val="00A37BE1"/>
    <w:rsid w:val="00A40A01"/>
    <w:rsid w:val="00A40E76"/>
    <w:rsid w:val="00A40F5B"/>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71F4"/>
    <w:rsid w:val="00A57824"/>
    <w:rsid w:val="00A57C4F"/>
    <w:rsid w:val="00A57C8F"/>
    <w:rsid w:val="00A6016D"/>
    <w:rsid w:val="00A602BA"/>
    <w:rsid w:val="00A60B67"/>
    <w:rsid w:val="00A633A7"/>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3FCD"/>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553"/>
    <w:rsid w:val="00A9295F"/>
    <w:rsid w:val="00A936E2"/>
    <w:rsid w:val="00A94613"/>
    <w:rsid w:val="00A95A0B"/>
    <w:rsid w:val="00A9653C"/>
    <w:rsid w:val="00AA0452"/>
    <w:rsid w:val="00AA0479"/>
    <w:rsid w:val="00AA0A5A"/>
    <w:rsid w:val="00AA2022"/>
    <w:rsid w:val="00AA2306"/>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BD0"/>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7A56"/>
    <w:rsid w:val="00AC7DE5"/>
    <w:rsid w:val="00AD07DF"/>
    <w:rsid w:val="00AD090F"/>
    <w:rsid w:val="00AD28B6"/>
    <w:rsid w:val="00AD2C38"/>
    <w:rsid w:val="00AD4048"/>
    <w:rsid w:val="00AD462A"/>
    <w:rsid w:val="00AD485E"/>
    <w:rsid w:val="00AD48D2"/>
    <w:rsid w:val="00AD4A0B"/>
    <w:rsid w:val="00AD5E7E"/>
    <w:rsid w:val="00AD612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B7E"/>
    <w:rsid w:val="00B107E5"/>
    <w:rsid w:val="00B1115F"/>
    <w:rsid w:val="00B1194A"/>
    <w:rsid w:val="00B1203D"/>
    <w:rsid w:val="00B12A3C"/>
    <w:rsid w:val="00B12C18"/>
    <w:rsid w:val="00B13B9C"/>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445E"/>
    <w:rsid w:val="00B646BB"/>
    <w:rsid w:val="00B6501D"/>
    <w:rsid w:val="00B658FF"/>
    <w:rsid w:val="00B663CE"/>
    <w:rsid w:val="00B66B69"/>
    <w:rsid w:val="00B66EAC"/>
    <w:rsid w:val="00B66F9D"/>
    <w:rsid w:val="00B67DBE"/>
    <w:rsid w:val="00B706F6"/>
    <w:rsid w:val="00B70EC2"/>
    <w:rsid w:val="00B70FE5"/>
    <w:rsid w:val="00B71256"/>
    <w:rsid w:val="00B7185E"/>
    <w:rsid w:val="00B71C6C"/>
    <w:rsid w:val="00B7238E"/>
    <w:rsid w:val="00B72520"/>
    <w:rsid w:val="00B7277C"/>
    <w:rsid w:val="00B728CB"/>
    <w:rsid w:val="00B72EA1"/>
    <w:rsid w:val="00B73C18"/>
    <w:rsid w:val="00B73DEE"/>
    <w:rsid w:val="00B73F1F"/>
    <w:rsid w:val="00B74074"/>
    <w:rsid w:val="00B74154"/>
    <w:rsid w:val="00B741D2"/>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C3A"/>
    <w:rsid w:val="00B86F1D"/>
    <w:rsid w:val="00B8750E"/>
    <w:rsid w:val="00B912D0"/>
    <w:rsid w:val="00B91354"/>
    <w:rsid w:val="00B91609"/>
    <w:rsid w:val="00B91918"/>
    <w:rsid w:val="00B91E5B"/>
    <w:rsid w:val="00B92C84"/>
    <w:rsid w:val="00B93A1A"/>
    <w:rsid w:val="00B9412F"/>
    <w:rsid w:val="00B9477A"/>
    <w:rsid w:val="00B94B5E"/>
    <w:rsid w:val="00B951F3"/>
    <w:rsid w:val="00B951FE"/>
    <w:rsid w:val="00B9645D"/>
    <w:rsid w:val="00B96C28"/>
    <w:rsid w:val="00B97376"/>
    <w:rsid w:val="00B979CA"/>
    <w:rsid w:val="00B97AB1"/>
    <w:rsid w:val="00BA08B6"/>
    <w:rsid w:val="00BA1D3E"/>
    <w:rsid w:val="00BA2605"/>
    <w:rsid w:val="00BA3252"/>
    <w:rsid w:val="00BA4F54"/>
    <w:rsid w:val="00BA7422"/>
    <w:rsid w:val="00BA770F"/>
    <w:rsid w:val="00BA799A"/>
    <w:rsid w:val="00BB040B"/>
    <w:rsid w:val="00BB0CEB"/>
    <w:rsid w:val="00BB250B"/>
    <w:rsid w:val="00BB2604"/>
    <w:rsid w:val="00BB2AD1"/>
    <w:rsid w:val="00BB2AEE"/>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D32"/>
    <w:rsid w:val="00BC6FFB"/>
    <w:rsid w:val="00BD22A4"/>
    <w:rsid w:val="00BD2409"/>
    <w:rsid w:val="00BD30E7"/>
    <w:rsid w:val="00BD376D"/>
    <w:rsid w:val="00BD3C65"/>
    <w:rsid w:val="00BD3D3F"/>
    <w:rsid w:val="00BD518A"/>
    <w:rsid w:val="00BD5DFF"/>
    <w:rsid w:val="00BD6C6F"/>
    <w:rsid w:val="00BE1B89"/>
    <w:rsid w:val="00BE2040"/>
    <w:rsid w:val="00BE2BF7"/>
    <w:rsid w:val="00BE356E"/>
    <w:rsid w:val="00BE368F"/>
    <w:rsid w:val="00BE3C51"/>
    <w:rsid w:val="00BE3F54"/>
    <w:rsid w:val="00BE441E"/>
    <w:rsid w:val="00BE5233"/>
    <w:rsid w:val="00BE5A3E"/>
    <w:rsid w:val="00BE5A80"/>
    <w:rsid w:val="00BE632C"/>
    <w:rsid w:val="00BF098A"/>
    <w:rsid w:val="00BF18AB"/>
    <w:rsid w:val="00BF28C3"/>
    <w:rsid w:val="00BF28CF"/>
    <w:rsid w:val="00BF301D"/>
    <w:rsid w:val="00BF382C"/>
    <w:rsid w:val="00BF45F8"/>
    <w:rsid w:val="00BF489A"/>
    <w:rsid w:val="00BF490C"/>
    <w:rsid w:val="00BF4F48"/>
    <w:rsid w:val="00BF542F"/>
    <w:rsid w:val="00BF5F2A"/>
    <w:rsid w:val="00BF642A"/>
    <w:rsid w:val="00C0019B"/>
    <w:rsid w:val="00C00E8E"/>
    <w:rsid w:val="00C00F9A"/>
    <w:rsid w:val="00C01A90"/>
    <w:rsid w:val="00C0253D"/>
    <w:rsid w:val="00C03673"/>
    <w:rsid w:val="00C03711"/>
    <w:rsid w:val="00C03978"/>
    <w:rsid w:val="00C03989"/>
    <w:rsid w:val="00C048AF"/>
    <w:rsid w:val="00C05A26"/>
    <w:rsid w:val="00C05B7B"/>
    <w:rsid w:val="00C0642A"/>
    <w:rsid w:val="00C1150B"/>
    <w:rsid w:val="00C11ADF"/>
    <w:rsid w:val="00C11E50"/>
    <w:rsid w:val="00C13107"/>
    <w:rsid w:val="00C13109"/>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53"/>
    <w:rsid w:val="00C2421A"/>
    <w:rsid w:val="00C2485D"/>
    <w:rsid w:val="00C24DC3"/>
    <w:rsid w:val="00C251C9"/>
    <w:rsid w:val="00C25C05"/>
    <w:rsid w:val="00C25E45"/>
    <w:rsid w:val="00C26A65"/>
    <w:rsid w:val="00C27319"/>
    <w:rsid w:val="00C275D5"/>
    <w:rsid w:val="00C3087E"/>
    <w:rsid w:val="00C31F44"/>
    <w:rsid w:val="00C32365"/>
    <w:rsid w:val="00C3489A"/>
    <w:rsid w:val="00C34D73"/>
    <w:rsid w:val="00C35EBD"/>
    <w:rsid w:val="00C364B1"/>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21C"/>
    <w:rsid w:val="00C65E04"/>
    <w:rsid w:val="00C661EB"/>
    <w:rsid w:val="00C66368"/>
    <w:rsid w:val="00C668DF"/>
    <w:rsid w:val="00C66C21"/>
    <w:rsid w:val="00C6782E"/>
    <w:rsid w:val="00C67DFE"/>
    <w:rsid w:val="00C70258"/>
    <w:rsid w:val="00C71AF8"/>
    <w:rsid w:val="00C72AA1"/>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855"/>
    <w:rsid w:val="00C910CA"/>
    <w:rsid w:val="00C91709"/>
    <w:rsid w:val="00C9196B"/>
    <w:rsid w:val="00C91A38"/>
    <w:rsid w:val="00C91B8B"/>
    <w:rsid w:val="00C91D6B"/>
    <w:rsid w:val="00C921E5"/>
    <w:rsid w:val="00C9244C"/>
    <w:rsid w:val="00C92537"/>
    <w:rsid w:val="00C92653"/>
    <w:rsid w:val="00C9288D"/>
    <w:rsid w:val="00C92895"/>
    <w:rsid w:val="00C93116"/>
    <w:rsid w:val="00C95D0A"/>
    <w:rsid w:val="00C96E27"/>
    <w:rsid w:val="00C96F7A"/>
    <w:rsid w:val="00C97A97"/>
    <w:rsid w:val="00CA0613"/>
    <w:rsid w:val="00CA0CE0"/>
    <w:rsid w:val="00CA0F05"/>
    <w:rsid w:val="00CA15DD"/>
    <w:rsid w:val="00CA1B19"/>
    <w:rsid w:val="00CA1E2E"/>
    <w:rsid w:val="00CA3AA8"/>
    <w:rsid w:val="00CA473A"/>
    <w:rsid w:val="00CA52AB"/>
    <w:rsid w:val="00CA69C9"/>
    <w:rsid w:val="00CA6E27"/>
    <w:rsid w:val="00CA6EA2"/>
    <w:rsid w:val="00CA6F45"/>
    <w:rsid w:val="00CA7607"/>
    <w:rsid w:val="00CB058A"/>
    <w:rsid w:val="00CB0B43"/>
    <w:rsid w:val="00CB1B96"/>
    <w:rsid w:val="00CB1DFE"/>
    <w:rsid w:val="00CB1F93"/>
    <w:rsid w:val="00CB24E3"/>
    <w:rsid w:val="00CB27CA"/>
    <w:rsid w:val="00CB3253"/>
    <w:rsid w:val="00CB3711"/>
    <w:rsid w:val="00CB3A31"/>
    <w:rsid w:val="00CB3B23"/>
    <w:rsid w:val="00CB3D91"/>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CB9"/>
    <w:rsid w:val="00CD423A"/>
    <w:rsid w:val="00CD439C"/>
    <w:rsid w:val="00CD47E9"/>
    <w:rsid w:val="00CD556E"/>
    <w:rsid w:val="00CD5F51"/>
    <w:rsid w:val="00CD6489"/>
    <w:rsid w:val="00CD659B"/>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8"/>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631"/>
    <w:rsid w:val="00DA7E40"/>
    <w:rsid w:val="00DB0388"/>
    <w:rsid w:val="00DB0B26"/>
    <w:rsid w:val="00DB14B9"/>
    <w:rsid w:val="00DB35A5"/>
    <w:rsid w:val="00DB374E"/>
    <w:rsid w:val="00DB4434"/>
    <w:rsid w:val="00DB4F86"/>
    <w:rsid w:val="00DB512C"/>
    <w:rsid w:val="00DB54B9"/>
    <w:rsid w:val="00DB6309"/>
    <w:rsid w:val="00DB6EDA"/>
    <w:rsid w:val="00DB76D3"/>
    <w:rsid w:val="00DB7F75"/>
    <w:rsid w:val="00DC0198"/>
    <w:rsid w:val="00DC01D2"/>
    <w:rsid w:val="00DC04CF"/>
    <w:rsid w:val="00DC0E27"/>
    <w:rsid w:val="00DC1762"/>
    <w:rsid w:val="00DC21F1"/>
    <w:rsid w:val="00DC2269"/>
    <w:rsid w:val="00DC2BEC"/>
    <w:rsid w:val="00DC2C6B"/>
    <w:rsid w:val="00DC3CDF"/>
    <w:rsid w:val="00DC4420"/>
    <w:rsid w:val="00DC5035"/>
    <w:rsid w:val="00DC57C1"/>
    <w:rsid w:val="00DC6B93"/>
    <w:rsid w:val="00DC7515"/>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1053D"/>
    <w:rsid w:val="00E11583"/>
    <w:rsid w:val="00E11782"/>
    <w:rsid w:val="00E11CD8"/>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168"/>
    <w:rsid w:val="00E226A7"/>
    <w:rsid w:val="00E22902"/>
    <w:rsid w:val="00E23611"/>
    <w:rsid w:val="00E23622"/>
    <w:rsid w:val="00E24062"/>
    <w:rsid w:val="00E24393"/>
    <w:rsid w:val="00E245F9"/>
    <w:rsid w:val="00E24F2B"/>
    <w:rsid w:val="00E271CC"/>
    <w:rsid w:val="00E27F4C"/>
    <w:rsid w:val="00E30378"/>
    <w:rsid w:val="00E3166A"/>
    <w:rsid w:val="00E317BF"/>
    <w:rsid w:val="00E319F7"/>
    <w:rsid w:val="00E32956"/>
    <w:rsid w:val="00E337E9"/>
    <w:rsid w:val="00E34865"/>
    <w:rsid w:val="00E358E9"/>
    <w:rsid w:val="00E35B43"/>
    <w:rsid w:val="00E35E1E"/>
    <w:rsid w:val="00E36329"/>
    <w:rsid w:val="00E36963"/>
    <w:rsid w:val="00E36F93"/>
    <w:rsid w:val="00E419BA"/>
    <w:rsid w:val="00E42D0C"/>
    <w:rsid w:val="00E430DB"/>
    <w:rsid w:val="00E44076"/>
    <w:rsid w:val="00E44C43"/>
    <w:rsid w:val="00E461F4"/>
    <w:rsid w:val="00E466C6"/>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14B3"/>
    <w:rsid w:val="00E646BF"/>
    <w:rsid w:val="00E64BDF"/>
    <w:rsid w:val="00E65065"/>
    <w:rsid w:val="00E65E76"/>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D1FA9"/>
    <w:rsid w:val="00ED31ED"/>
    <w:rsid w:val="00ED4704"/>
    <w:rsid w:val="00ED6A23"/>
    <w:rsid w:val="00EE0D38"/>
    <w:rsid w:val="00EE1D6A"/>
    <w:rsid w:val="00EE2490"/>
    <w:rsid w:val="00EE25D1"/>
    <w:rsid w:val="00EE26A1"/>
    <w:rsid w:val="00EE27A3"/>
    <w:rsid w:val="00EE3188"/>
    <w:rsid w:val="00EE339D"/>
    <w:rsid w:val="00EE36FF"/>
    <w:rsid w:val="00EE3C4D"/>
    <w:rsid w:val="00EE4D54"/>
    <w:rsid w:val="00EE4EE0"/>
    <w:rsid w:val="00EE59D2"/>
    <w:rsid w:val="00EE60E2"/>
    <w:rsid w:val="00EE6474"/>
    <w:rsid w:val="00EE6B76"/>
    <w:rsid w:val="00EE6C9E"/>
    <w:rsid w:val="00EE7F47"/>
    <w:rsid w:val="00EF010C"/>
    <w:rsid w:val="00EF06FE"/>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6E79"/>
    <w:rsid w:val="00F17217"/>
    <w:rsid w:val="00F17B93"/>
    <w:rsid w:val="00F2036A"/>
    <w:rsid w:val="00F21091"/>
    <w:rsid w:val="00F2147A"/>
    <w:rsid w:val="00F21706"/>
    <w:rsid w:val="00F22465"/>
    <w:rsid w:val="00F22C01"/>
    <w:rsid w:val="00F22FE1"/>
    <w:rsid w:val="00F24619"/>
    <w:rsid w:val="00F2554D"/>
    <w:rsid w:val="00F2712F"/>
    <w:rsid w:val="00F27239"/>
    <w:rsid w:val="00F2788A"/>
    <w:rsid w:val="00F302EC"/>
    <w:rsid w:val="00F308EE"/>
    <w:rsid w:val="00F30BA7"/>
    <w:rsid w:val="00F30E24"/>
    <w:rsid w:val="00F31A62"/>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44BA"/>
    <w:rsid w:val="00F74EFA"/>
    <w:rsid w:val="00F7545C"/>
    <w:rsid w:val="00F7564F"/>
    <w:rsid w:val="00F75938"/>
    <w:rsid w:val="00F760D2"/>
    <w:rsid w:val="00F76E15"/>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6F94"/>
    <w:rsid w:val="00FA75BB"/>
    <w:rsid w:val="00FA76CC"/>
    <w:rsid w:val="00FA7903"/>
    <w:rsid w:val="00FA7E0B"/>
    <w:rsid w:val="00FB04E1"/>
    <w:rsid w:val="00FB0EE7"/>
    <w:rsid w:val="00FB1116"/>
    <w:rsid w:val="00FB11E8"/>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E0C"/>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E0886"/>
    <w:rsid w:val="00FE0D1D"/>
    <w:rsid w:val="00FE0DBD"/>
    <w:rsid w:val="00FE1B0F"/>
    <w:rsid w:val="00FE1E85"/>
    <w:rsid w:val="00FE218E"/>
    <w:rsid w:val="00FE24A1"/>
    <w:rsid w:val="00FE33BB"/>
    <w:rsid w:val="00FE3770"/>
    <w:rsid w:val="00FE498F"/>
    <w:rsid w:val="00FE4D1D"/>
    <w:rsid w:val="00FE56AD"/>
    <w:rsid w:val="00FE6122"/>
    <w:rsid w:val="00FE61AE"/>
    <w:rsid w:val="00FE6FF1"/>
    <w:rsid w:val="00FE76A3"/>
    <w:rsid w:val="00FE7AC8"/>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15:docId w15:val="{63244A33-5205-4806-9CED-3418DFBC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B1"/>
    <w:pPr>
      <w:spacing w:after="180"/>
    </w:pPr>
    <w:rPr>
      <w:lang w:val="en-GB" w:eastAsia="en-US"/>
    </w:rPr>
  </w:style>
  <w:style w:type="paragraph" w:styleId="Heading1">
    <w:name w:val="heading 1"/>
    <w:next w:val="Normal"/>
    <w:link w:val="Heading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TableGrid">
    <w:name w:val="Table Grid"/>
    <w:basedOn w:val="TableNormal"/>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qFormat/>
    <w:rsid w:val="00DC2BEC"/>
    <w:pPr>
      <w:spacing w:after="120"/>
    </w:pPr>
    <w:rPr>
      <w:rFonts w:ascii="Arial" w:hAnsi="Arial"/>
      <w:lang w:val="en-GB" w:eastAsia="en-US"/>
    </w:rPr>
  </w:style>
  <w:style w:type="character" w:customStyle="1" w:styleId="Heading1Char">
    <w:name w:val="Heading 1 Char"/>
    <w:link w:val="Heading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qFormat/>
    <w:rsid w:val="009A521B"/>
    <w:rPr>
      <w:rFonts w:ascii="Arial" w:hAnsi="Arial"/>
      <w:lang w:val="en-GB" w:eastAsia="en-US"/>
    </w:rPr>
  </w:style>
  <w:style w:type="paragraph" w:customStyle="1" w:styleId="a1">
    <w:name w:val="文稿标题"/>
    <w:basedOn w:val="Normal"/>
    <w:rsid w:val="00802ED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BodyText3">
    <w:name w:val="Body Text 3"/>
    <w:basedOn w:val="Normal"/>
    <w:link w:val="BodyText3Char"/>
    <w:rsid w:val="00104BE0"/>
    <w:pPr>
      <w:spacing w:after="120"/>
    </w:pPr>
    <w:rPr>
      <w:sz w:val="16"/>
      <w:szCs w:val="16"/>
    </w:rPr>
  </w:style>
  <w:style w:type="character" w:customStyle="1" w:styleId="BodyText3Char">
    <w:name w:val="Body Text 3 Char"/>
    <w:basedOn w:val="DefaultParagraphFont"/>
    <w:link w:val="BodyText3"/>
    <w:rsid w:val="00104BE0"/>
    <w:rPr>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4DD7"/>
    <w:rPr>
      <w:rFonts w:ascii="Arial" w:hAnsi="Arial"/>
      <w:b/>
      <w:noProof/>
      <w:sz w:val="18"/>
      <w:lang w:val="en-GB" w:eastAsia="en-US"/>
    </w:rPr>
  </w:style>
  <w:style w:type="paragraph" w:styleId="CommentSubject">
    <w:name w:val="annotation subject"/>
    <w:basedOn w:val="CommentText"/>
    <w:next w:val="CommentText"/>
    <w:link w:val="CommentSubjectChar"/>
    <w:rsid w:val="00060FD2"/>
    <w:rPr>
      <w:b/>
      <w:bCs/>
    </w:rPr>
  </w:style>
  <w:style w:type="character" w:customStyle="1" w:styleId="CommentTextChar">
    <w:name w:val="Comment Text Char"/>
    <w:basedOn w:val="DefaultParagraphFont"/>
    <w:link w:val="CommentText"/>
    <w:semiHidden/>
    <w:rsid w:val="00060FD2"/>
    <w:rPr>
      <w:lang w:val="en-GB" w:eastAsia="en-US"/>
    </w:rPr>
  </w:style>
  <w:style w:type="character" w:customStyle="1" w:styleId="CommentSubjectChar">
    <w:name w:val="Comment Subject Char"/>
    <w:basedOn w:val="CommentTextChar"/>
    <w:link w:val="CommentSubject"/>
    <w:rsid w:val="00060FD2"/>
    <w:rPr>
      <w:b/>
      <w:bCs/>
      <w:lang w:val="en-GB" w:eastAsia="en-US"/>
    </w:rPr>
  </w:style>
  <w:style w:type="paragraph" w:styleId="Revision">
    <w:name w:val="Revision"/>
    <w:hidden/>
    <w:uiPriority w:val="99"/>
    <w:semiHidden/>
    <w:rsid w:val="00C2221C"/>
    <w:rPr>
      <w:lang w:val="en-GB" w:eastAsia="en-US"/>
    </w:rPr>
  </w:style>
  <w:style w:type="character" w:customStyle="1" w:styleId="Heading4Char">
    <w:name w:val="Heading 4 Char"/>
    <w:aliases w:val="h4 Char"/>
    <w:basedOn w:val="DefaultParagraphFont"/>
    <w:link w:val="Heading4"/>
    <w:rsid w:val="001C7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CBE98-A4B8-47C4-B5BD-9F48A8EE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MCC new tdocs v2</cp:lastModifiedBy>
  <cp:revision>4</cp:revision>
  <cp:lastPrinted>2009-01-30T04:53:00Z</cp:lastPrinted>
  <dcterms:created xsi:type="dcterms:W3CDTF">2022-03-04T14:35:00Z</dcterms:created>
  <dcterms:modified xsi:type="dcterms:W3CDTF">2022-03-04T14:38:00Z</dcterms:modified>
</cp:coreProperties>
</file>