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5979AD23" w:rsidR="00700715" w:rsidRPr="00FC7BBB" w:rsidRDefault="00700715" w:rsidP="06BB4D85">
      <w:pPr>
        <w:tabs>
          <w:tab w:val="right" w:pos="9360"/>
        </w:tabs>
        <w:spacing w:after="0"/>
        <w:rPr>
          <w:rFonts w:ascii="Arial" w:hAnsi="Arial" w:cs="Arial"/>
          <w:b/>
          <w:bCs/>
          <w:sz w:val="24"/>
          <w:lang w:eastAsia="zh-CN"/>
        </w:rPr>
      </w:pPr>
      <w:r w:rsidRPr="06BB4D85">
        <w:rPr>
          <w:rFonts w:ascii="Arial" w:hAnsi="Arial" w:cs="Arial"/>
          <w:b/>
          <w:bCs/>
          <w:sz w:val="24"/>
          <w:lang w:val="en-US"/>
        </w:rPr>
        <w:t>3</w:t>
      </w:r>
      <w:r w:rsidR="00B87FD6" w:rsidRPr="06BB4D85">
        <w:rPr>
          <w:rFonts w:ascii="Arial" w:hAnsi="Arial" w:cs="Arial"/>
          <w:b/>
          <w:bCs/>
          <w:sz w:val="24"/>
          <w:lang w:val="en-US"/>
        </w:rPr>
        <w:t>GPP TSG RAN WG2 Meeting #</w:t>
      </w:r>
      <w:r w:rsidR="00B87FD6" w:rsidRPr="4C584D62">
        <w:rPr>
          <w:rFonts w:ascii="Arial" w:hAnsi="Arial" w:cs="Arial"/>
          <w:b/>
          <w:bCs/>
          <w:sz w:val="24"/>
          <w:lang w:val="en-US"/>
        </w:rPr>
        <w:t>1</w:t>
      </w:r>
      <w:r w:rsidR="007A118A" w:rsidRPr="4C584D62">
        <w:rPr>
          <w:rFonts w:ascii="Arial" w:hAnsi="Arial" w:cs="Arial"/>
          <w:b/>
          <w:bCs/>
          <w:sz w:val="24"/>
          <w:lang w:val="en-US"/>
        </w:rPr>
        <w:t>1</w:t>
      </w:r>
      <w:r w:rsidR="00C67F11" w:rsidRPr="4C584D62">
        <w:rPr>
          <w:rFonts w:ascii="Arial" w:hAnsi="Arial" w:cs="Arial"/>
          <w:b/>
          <w:bCs/>
          <w:sz w:val="24"/>
          <w:lang w:val="en-US"/>
        </w:rPr>
        <w:t>6</w:t>
      </w:r>
      <w:r w:rsidR="0B9781DB" w:rsidRPr="4C584D62">
        <w:rPr>
          <w:rFonts w:ascii="Arial" w:hAnsi="Arial" w:cs="Arial"/>
          <w:b/>
          <w:bCs/>
          <w:sz w:val="24"/>
          <w:lang w:val="en-US"/>
        </w:rPr>
        <w:t>bis</w:t>
      </w:r>
      <w:r w:rsidR="00AD200B" w:rsidRPr="06BB4D85">
        <w:rPr>
          <w:rFonts w:ascii="Arial" w:hAnsi="Arial" w:cs="Arial"/>
          <w:b/>
          <w:bCs/>
          <w:sz w:val="24"/>
          <w:lang w:val="en-US"/>
        </w:rPr>
        <w:t>-</w:t>
      </w:r>
      <w:r w:rsidR="00C97FC3" w:rsidRPr="06BB4D85">
        <w:rPr>
          <w:rFonts w:ascii="Arial" w:hAnsi="Arial" w:cs="Arial"/>
          <w:b/>
          <w:bCs/>
          <w:sz w:val="24"/>
          <w:lang w:val="en-US"/>
        </w:rPr>
        <w:t>e</w:t>
      </w:r>
      <w:r w:rsidRPr="06BB4D85">
        <w:rPr>
          <w:rFonts w:ascii="Arial" w:hAnsi="Arial" w:cs="Arial"/>
          <w:b/>
          <w:bCs/>
          <w:sz w:val="24"/>
        </w:rPr>
        <w:t xml:space="preserve">                                                        </w:t>
      </w:r>
      <w:r>
        <w:tab/>
      </w:r>
      <w:r w:rsidRPr="06BB4D85">
        <w:rPr>
          <w:rFonts w:ascii="Arial" w:hAnsi="Arial" w:cs="Arial"/>
          <w:b/>
          <w:bCs/>
          <w:sz w:val="24"/>
        </w:rPr>
        <w:t xml:space="preserve">   </w:t>
      </w:r>
      <w:r w:rsidR="00371090" w:rsidRPr="06BB4D85">
        <w:rPr>
          <w:rFonts w:ascii="Arial" w:hAnsi="Arial" w:cs="Arial"/>
          <w:b/>
          <w:bCs/>
          <w:sz w:val="24"/>
        </w:rPr>
        <w:t>R2-</w:t>
      </w:r>
      <w:r w:rsidR="00277D72" w:rsidRPr="06BB4D85">
        <w:rPr>
          <w:rFonts w:ascii="Arial" w:hAnsi="Arial" w:cs="Arial"/>
          <w:b/>
          <w:bCs/>
          <w:sz w:val="24"/>
        </w:rPr>
        <w:t>2</w:t>
      </w:r>
      <w:r w:rsidR="001D176F" w:rsidRPr="06BB4D85">
        <w:rPr>
          <w:rFonts w:ascii="Arial" w:hAnsi="Arial" w:cs="Arial"/>
          <w:b/>
          <w:bCs/>
          <w:sz w:val="24"/>
        </w:rPr>
        <w:t>10</w:t>
      </w:r>
      <w:r w:rsidR="1837D3EA" w:rsidRPr="06BB4D85">
        <w:rPr>
          <w:rFonts w:ascii="Arial" w:hAnsi="Arial" w:cs="Arial"/>
          <w:b/>
          <w:bCs/>
          <w:sz w:val="24"/>
        </w:rPr>
        <w:t>9627</w:t>
      </w:r>
    </w:p>
    <w:p w14:paraId="71DCD6A9" w14:textId="45EC9A22" w:rsidR="00700715" w:rsidRPr="00AD200B" w:rsidRDefault="00465A09" w:rsidP="16DA9373">
      <w:pPr>
        <w:spacing w:after="0"/>
        <w:rPr>
          <w:rFonts w:ascii="Arial" w:hAnsi="Arial" w:cs="Arial"/>
          <w:b/>
          <w:bCs/>
          <w:sz w:val="24"/>
          <w:lang w:val="en-US"/>
        </w:rPr>
      </w:pPr>
      <w:r w:rsidRPr="4C584D62">
        <w:rPr>
          <w:rFonts w:ascii="Arial" w:hAnsi="Arial" w:cs="Arial"/>
          <w:b/>
          <w:bCs/>
          <w:sz w:val="24"/>
          <w:lang w:val="en-US"/>
        </w:rPr>
        <w:t>E-Meeting</w:t>
      </w:r>
      <w:r w:rsidR="00371090" w:rsidRPr="4C584D62">
        <w:rPr>
          <w:rFonts w:ascii="Arial" w:hAnsi="Arial" w:cs="Arial"/>
          <w:b/>
          <w:bCs/>
          <w:sz w:val="24"/>
          <w:lang w:val="en-US"/>
        </w:rPr>
        <w:t xml:space="preserve">, </w:t>
      </w:r>
      <w:r w:rsidR="00AD200B" w:rsidRPr="4C584D62">
        <w:rPr>
          <w:rFonts w:ascii="Arial" w:hAnsi="Arial" w:cs="Arial"/>
          <w:b/>
          <w:bCs/>
          <w:sz w:val="24"/>
          <w:lang w:val="en-US"/>
        </w:rPr>
        <w:t>1</w:t>
      </w:r>
      <w:r w:rsidR="738D2C87" w:rsidRPr="4C584D62">
        <w:rPr>
          <w:rFonts w:ascii="Arial" w:hAnsi="Arial" w:cs="Arial"/>
          <w:b/>
          <w:bCs/>
          <w:sz w:val="24"/>
          <w:lang w:val="en-US"/>
        </w:rPr>
        <w:t>7</w:t>
      </w:r>
      <w:r w:rsidR="00C67F11" w:rsidRPr="4C584D62">
        <w:rPr>
          <w:rFonts w:ascii="Arial" w:hAnsi="Arial" w:cs="Arial"/>
          <w:b/>
          <w:bCs/>
          <w:sz w:val="24"/>
          <w:vertAlign w:val="superscript"/>
          <w:lang w:val="en-US"/>
        </w:rPr>
        <w:t>t</w:t>
      </w:r>
      <w:r w:rsidR="04D6F38F" w:rsidRPr="4C584D62">
        <w:rPr>
          <w:rFonts w:ascii="Arial" w:hAnsi="Arial" w:cs="Arial"/>
          <w:b/>
          <w:bCs/>
          <w:sz w:val="24"/>
          <w:vertAlign w:val="superscript"/>
          <w:lang w:val="en-US"/>
        </w:rPr>
        <w:t>h</w:t>
      </w:r>
      <w:r w:rsidRPr="4C584D62">
        <w:rPr>
          <w:rFonts w:ascii="Arial" w:hAnsi="Arial" w:cs="Arial"/>
          <w:b/>
          <w:bCs/>
          <w:sz w:val="24"/>
          <w:lang w:val="en-US"/>
        </w:rPr>
        <w:t xml:space="preserve"> –</w:t>
      </w:r>
      <w:r w:rsidR="00034900" w:rsidRPr="4C584D62">
        <w:rPr>
          <w:rFonts w:ascii="Arial" w:hAnsi="Arial" w:cs="Arial"/>
          <w:b/>
          <w:bCs/>
          <w:sz w:val="24"/>
          <w:lang w:val="en-US"/>
        </w:rPr>
        <w:t xml:space="preserve"> </w:t>
      </w:r>
      <w:r w:rsidR="00C8060F" w:rsidRPr="4C584D62">
        <w:rPr>
          <w:rFonts w:ascii="Arial" w:hAnsi="Arial" w:cs="Arial"/>
          <w:b/>
          <w:bCs/>
          <w:sz w:val="24"/>
          <w:lang w:val="en-US"/>
        </w:rPr>
        <w:t>2</w:t>
      </w:r>
      <w:r w:rsidR="6E8F0DF4" w:rsidRPr="4C584D62">
        <w:rPr>
          <w:rFonts w:ascii="Arial" w:hAnsi="Arial" w:cs="Arial"/>
          <w:b/>
          <w:bCs/>
          <w:sz w:val="24"/>
          <w:lang w:val="en-US"/>
        </w:rPr>
        <w:t>5</w:t>
      </w:r>
      <w:r w:rsidR="00C97FC3" w:rsidRPr="4C584D62">
        <w:rPr>
          <w:rFonts w:ascii="Arial" w:hAnsi="Arial" w:cs="Arial"/>
          <w:b/>
          <w:bCs/>
          <w:sz w:val="24"/>
          <w:vertAlign w:val="superscript"/>
          <w:lang w:val="en-US"/>
        </w:rPr>
        <w:t>th</w:t>
      </w:r>
      <w:r w:rsidR="007A118A" w:rsidRPr="4C584D62">
        <w:rPr>
          <w:rFonts w:ascii="Arial" w:hAnsi="Arial" w:cs="Arial"/>
          <w:b/>
          <w:bCs/>
          <w:sz w:val="24"/>
          <w:lang w:val="en-US"/>
        </w:rPr>
        <w:t xml:space="preserve"> </w:t>
      </w:r>
      <w:proofErr w:type="gramStart"/>
      <w:r w:rsidR="79395B04" w:rsidRPr="4C584D62">
        <w:rPr>
          <w:rFonts w:ascii="Arial" w:hAnsi="Arial" w:cs="Arial"/>
          <w:b/>
          <w:bCs/>
          <w:sz w:val="24"/>
          <w:lang w:val="en-US"/>
        </w:rPr>
        <w:t>January</w:t>
      </w:r>
      <w:r w:rsidR="00371090" w:rsidRPr="4C584D62">
        <w:rPr>
          <w:rFonts w:ascii="Arial" w:hAnsi="Arial" w:cs="Arial"/>
          <w:b/>
          <w:bCs/>
          <w:sz w:val="24"/>
          <w:lang w:val="en-US"/>
        </w:rPr>
        <w:t>,</w:t>
      </w:r>
      <w:proofErr w:type="gramEnd"/>
      <w:r w:rsidR="00700715" w:rsidRPr="4C584D62">
        <w:rPr>
          <w:rFonts w:ascii="Arial" w:hAnsi="Arial" w:cs="Arial"/>
          <w:b/>
          <w:bCs/>
          <w:sz w:val="24"/>
          <w:lang w:val="en-US"/>
        </w:rPr>
        <w:t xml:space="preserve"> 20</w:t>
      </w:r>
      <w:r w:rsidR="00955C19" w:rsidRPr="4C584D62">
        <w:rPr>
          <w:rFonts w:ascii="Arial" w:hAnsi="Arial" w:cs="Arial"/>
          <w:b/>
          <w:bCs/>
          <w:sz w:val="24"/>
          <w:lang w:val="en-US"/>
        </w:rPr>
        <w:t>2</w:t>
      </w:r>
      <w:r w:rsidR="1E501CF0" w:rsidRPr="4C584D62">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65C13579" w:rsidR="00700715" w:rsidRDefault="00700715" w:rsidP="1BD5A43E">
      <w:pPr>
        <w:pStyle w:val="Header"/>
        <w:widowControl w:val="0"/>
        <w:tabs>
          <w:tab w:val="clear" w:pos="4536"/>
          <w:tab w:val="clear" w:pos="9072"/>
        </w:tabs>
        <w:spacing w:after="0"/>
        <w:ind w:right="-57"/>
        <w:rPr>
          <w:rFonts w:ascii="Arial" w:hAnsi="Arial" w:cs="Arial"/>
          <w:b/>
          <w:bCs/>
          <w:sz w:val="24"/>
          <w:lang w:val="en-US"/>
        </w:rPr>
      </w:pPr>
      <w:r w:rsidRPr="1BD5A43E">
        <w:rPr>
          <w:rFonts w:ascii="Arial" w:hAnsi="Arial" w:cs="Arial"/>
          <w:b/>
          <w:bCs/>
          <w:sz w:val="24"/>
          <w:lang w:val="en-US"/>
        </w:rPr>
        <w:t>Agenda Item:</w:t>
      </w:r>
      <w:r>
        <w:tab/>
      </w:r>
      <w:r w:rsidR="00EF2274" w:rsidRPr="1BD5A43E">
        <w:rPr>
          <w:rFonts w:ascii="Arial" w:hAnsi="Arial" w:cs="Arial"/>
          <w:b/>
          <w:bCs/>
          <w:sz w:val="24"/>
          <w:lang w:val="en-US"/>
        </w:rPr>
        <w:t>8.</w:t>
      </w:r>
      <w:r w:rsidR="599B950A" w:rsidRPr="1BD5A43E">
        <w:rPr>
          <w:rFonts w:ascii="Arial" w:hAnsi="Arial" w:cs="Arial"/>
          <w:b/>
          <w:bCs/>
          <w:sz w:val="24"/>
          <w:lang w:val="en-US"/>
        </w:rPr>
        <w:t>8</w:t>
      </w:r>
      <w:r w:rsidR="0000049C" w:rsidRPr="1BD5A43E">
        <w:rPr>
          <w:rFonts w:ascii="Arial" w:hAnsi="Arial" w:cs="Arial"/>
          <w:b/>
          <w:bCs/>
          <w:sz w:val="24"/>
          <w:lang w:val="en-US"/>
        </w:rPr>
        <w:t>.</w:t>
      </w:r>
      <w:r w:rsidR="0D4F06B2" w:rsidRPr="1BD5A43E">
        <w:rPr>
          <w:rFonts w:ascii="Arial" w:hAnsi="Arial" w:cs="Arial"/>
          <w:b/>
          <w:bCs/>
          <w:sz w:val="24"/>
          <w:lang w:val="en-US"/>
        </w:rPr>
        <w:t>4</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C01D8D3" w:rsidR="00700715" w:rsidRPr="00700715" w:rsidRDefault="00700715" w:rsidP="1BD5A43E">
      <w:pPr>
        <w:pStyle w:val="Header"/>
        <w:widowControl w:val="0"/>
        <w:tabs>
          <w:tab w:val="clear" w:pos="4536"/>
          <w:tab w:val="clear" w:pos="9072"/>
        </w:tabs>
        <w:spacing w:after="0"/>
        <w:ind w:left="2160" w:right="-57" w:hanging="2160"/>
        <w:rPr>
          <w:rFonts w:ascii="Arial" w:hAnsi="Arial" w:cs="Arial"/>
          <w:b/>
          <w:bCs/>
          <w:sz w:val="24"/>
          <w:lang w:val="en-US"/>
        </w:rPr>
      </w:pPr>
      <w:r w:rsidRPr="1BD5A43E">
        <w:rPr>
          <w:rFonts w:ascii="Arial" w:hAnsi="Arial" w:cs="Arial"/>
          <w:b/>
          <w:bCs/>
          <w:sz w:val="24"/>
          <w:lang w:val="en-US"/>
        </w:rPr>
        <w:t>Title:</w:t>
      </w:r>
      <w:r>
        <w:tab/>
      </w:r>
      <w:r w:rsidR="0000049C" w:rsidRPr="1BD5A43E">
        <w:rPr>
          <w:rFonts w:ascii="Arial" w:hAnsi="Arial" w:cs="Arial"/>
          <w:b/>
          <w:bCs/>
          <w:sz w:val="24"/>
          <w:lang w:val="en-US"/>
        </w:rPr>
        <w:t>UE capability for Slicing</w:t>
      </w:r>
      <w:r w:rsidR="101A2D65" w:rsidRPr="1BD5A43E">
        <w:rPr>
          <w:rFonts w:ascii="Arial" w:hAnsi="Arial" w:cs="Arial"/>
          <w:b/>
          <w:bCs/>
          <w:sz w:val="24"/>
          <w:lang w:val="en-US"/>
        </w:rPr>
        <w:t xml:space="preserve"> enhancement</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5B1247C" w14:textId="5EA7C9CA" w:rsidR="00DB024A" w:rsidRDefault="0000049C" w:rsidP="00FE2D77">
      <w:pPr>
        <w:overflowPunct w:val="0"/>
        <w:autoSpaceDE w:val="0"/>
        <w:autoSpaceDN w:val="0"/>
        <w:spacing w:after="180"/>
        <w:jc w:val="left"/>
      </w:pPr>
      <w:r>
        <w:t>In the last meeting</w:t>
      </w:r>
      <w:r w:rsidR="00186428">
        <w:t xml:space="preserve">, it is </w:t>
      </w:r>
      <w:r w:rsidR="004C2C58">
        <w:t>used the following as baseline for further discussion</w:t>
      </w:r>
      <w:r w:rsidR="00AF69EC">
        <w:t>.</w:t>
      </w:r>
    </w:p>
    <w:p w14:paraId="6AD51DC6" w14:textId="77777777" w:rsidR="003E2472" w:rsidRDefault="003E2472" w:rsidP="00504E27">
      <w:pPr>
        <w:pStyle w:val="Agreement"/>
        <w:numPr>
          <w:ilvl w:val="0"/>
          <w:numId w:val="19"/>
        </w:numPr>
        <w:ind w:left="927"/>
      </w:pPr>
      <w:r>
        <w:t>As baseline, consider the following capabilities. FFS on details, can consider changes in the next meeting.</w:t>
      </w:r>
    </w:p>
    <w:p w14:paraId="0CE42540" w14:textId="77777777" w:rsidR="003E2472" w:rsidRDefault="003E2472" w:rsidP="00504E27">
      <w:pPr>
        <w:pStyle w:val="Agreement"/>
        <w:numPr>
          <w:ilvl w:val="0"/>
          <w:numId w:val="19"/>
        </w:numPr>
        <w:ind w:left="927"/>
      </w:pPr>
      <w:r>
        <w:t>#1: UE indicates its support of slice based cell reselection in the UE capability signalling with the following TS38.306 description.</w:t>
      </w:r>
    </w:p>
    <w:tbl>
      <w:tblPr>
        <w:tblW w:w="952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3E2472" w14:paraId="5572447D" w14:textId="77777777" w:rsidTr="00504E27">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775C684" w14:textId="77777777" w:rsidR="003E2472" w:rsidRDefault="003E2472">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C4D8D9E" w14:textId="77777777" w:rsidR="003E2472" w:rsidRDefault="003E2472">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63ED42A" w14:textId="77777777" w:rsidR="003E2472" w:rsidRDefault="003E2472">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35E5381" w14:textId="77777777" w:rsidR="003E2472" w:rsidRDefault="003E2472">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4B66CA2" w14:textId="77777777" w:rsidR="003E2472" w:rsidRDefault="003E2472">
            <w:pPr>
              <w:pStyle w:val="TAL"/>
              <w:jc w:val="center"/>
            </w:pPr>
            <w:r>
              <w:t>FR1-FR2 DIFF</w:t>
            </w:r>
          </w:p>
        </w:tc>
      </w:tr>
      <w:tr w:rsidR="003E2472" w14:paraId="23A538C4" w14:textId="77777777" w:rsidTr="00504E27">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BBA4DBF" w14:textId="77777777" w:rsidR="003E2472" w:rsidRDefault="003E2472">
            <w:pPr>
              <w:pStyle w:val="TAL"/>
              <w:rPr>
                <w:b/>
                <w:bCs/>
                <w:i/>
                <w:iCs/>
              </w:rPr>
            </w:pPr>
            <w:r>
              <w:rPr>
                <w:b/>
                <w:bCs/>
                <w:i/>
                <w:iCs/>
              </w:rPr>
              <w:t>sliceInfoforCellReselection-r17</w:t>
            </w:r>
          </w:p>
          <w:p w14:paraId="55456629" w14:textId="77777777" w:rsidR="003E2472" w:rsidRDefault="003E2472">
            <w:pPr>
              <w:pStyle w:val="TAL"/>
            </w:pPr>
            <w:r>
              <w:t xml:space="preserve">Indicates whether the UE supports </w:t>
            </w:r>
            <w:proofErr w:type="spellStart"/>
            <w:r>
              <w:t>sliceInformation</w:t>
            </w:r>
            <w:proofErr w:type="spellEnd"/>
            <w:r>
              <w:t xml:space="preserve"> on RRC release for slice based cell reselection </w:t>
            </w:r>
            <w:r>
              <w:rPr>
                <w:noProof/>
              </w:rPr>
              <w:t>in RRC _IDLE and RRC INACTIVE</w:t>
            </w:r>
            <w:r>
              <w:t xml:space="preser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26D2190" w14:textId="77777777" w:rsidR="003E2472" w:rsidRDefault="003E2472">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FAD7605" w14:textId="77777777" w:rsidR="003E2472" w:rsidRDefault="003E2472">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C955617" w14:textId="77777777" w:rsidR="003E2472" w:rsidRDefault="003E2472">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81473A4" w14:textId="77777777" w:rsidR="003E2472" w:rsidRDefault="003E2472">
            <w:pPr>
              <w:pStyle w:val="TAL"/>
              <w:jc w:val="center"/>
            </w:pPr>
            <w:r>
              <w:t>No</w:t>
            </w:r>
          </w:p>
        </w:tc>
      </w:tr>
    </w:tbl>
    <w:p w14:paraId="147F770C" w14:textId="77777777" w:rsidR="003E2472" w:rsidRDefault="003E2472" w:rsidP="003E2472">
      <w:pPr>
        <w:pStyle w:val="Doc-text2"/>
        <w:ind w:left="0" w:firstLine="0"/>
        <w:rPr>
          <w:i/>
          <w:iCs/>
        </w:rPr>
      </w:pPr>
    </w:p>
    <w:p w14:paraId="7906B18A" w14:textId="77777777" w:rsidR="003E2472" w:rsidRDefault="003E2472" w:rsidP="00504E27">
      <w:pPr>
        <w:pStyle w:val="Agreement"/>
        <w:numPr>
          <w:ilvl w:val="0"/>
          <w:numId w:val="19"/>
        </w:numPr>
        <w:ind w:left="927"/>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0" w:type="dxa"/>
        <w:tblLayout w:type="fixed"/>
        <w:tblLook w:val="00A0" w:firstRow="1" w:lastRow="0" w:firstColumn="1" w:lastColumn="0" w:noHBand="0" w:noVBand="0"/>
      </w:tblPr>
      <w:tblGrid>
        <w:gridCol w:w="9630"/>
      </w:tblGrid>
      <w:tr w:rsidR="003E2472" w14:paraId="7D9BF29A" w14:textId="77777777" w:rsidTr="00504E2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10D60574" w14:textId="77777777" w:rsidR="003E2472" w:rsidRDefault="003E2472">
            <w:pPr>
              <w:jc w:val="center"/>
            </w:pPr>
            <w:r>
              <w:rPr>
                <w:rFonts w:eastAsia="Arial" w:cs="Arial"/>
                <w:b/>
                <w:bCs/>
                <w:sz w:val="18"/>
                <w:szCs w:val="18"/>
              </w:rPr>
              <w:t>Definitions for feature</w:t>
            </w:r>
          </w:p>
        </w:tc>
      </w:tr>
      <w:tr w:rsidR="003E2472" w14:paraId="22560CDF" w14:textId="77777777" w:rsidTr="00504E2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hideMark/>
          </w:tcPr>
          <w:p w14:paraId="62B6F860" w14:textId="77777777" w:rsidR="003E2472" w:rsidRDefault="003E2472">
            <w:pPr>
              <w:spacing w:line="256" w:lineRule="auto"/>
              <w:rPr>
                <w:b/>
                <w:bCs/>
                <w:sz w:val="18"/>
                <w:szCs w:val="18"/>
              </w:rPr>
            </w:pPr>
            <w:r>
              <w:rPr>
                <w:rFonts w:eastAsia="Arial" w:cs="Arial"/>
                <w:b/>
                <w:bCs/>
                <w:sz w:val="18"/>
                <w:szCs w:val="18"/>
              </w:rPr>
              <w:t xml:space="preserve">Slice based random access </w:t>
            </w:r>
          </w:p>
          <w:p w14:paraId="20637396" w14:textId="77777777" w:rsidR="003E2472" w:rsidRDefault="003E2472">
            <w:pPr>
              <w:rPr>
                <w:rFonts w:eastAsia="Arial" w:cs="Arial"/>
                <w:sz w:val="18"/>
                <w:szCs w:val="18"/>
              </w:rPr>
            </w:pPr>
            <w:r>
              <w:rPr>
                <w:rFonts w:eastAsia="Arial" w:cs="Arial"/>
                <w:sz w:val="18"/>
                <w:szCs w:val="18"/>
              </w:rPr>
              <w:t>It is optional for UE to support slice based random access as specified in TS 38.321 [8].</w:t>
            </w:r>
          </w:p>
        </w:tc>
      </w:tr>
    </w:tbl>
    <w:p w14:paraId="1C7648EF" w14:textId="77777777" w:rsidR="003E2472" w:rsidRDefault="003E2472" w:rsidP="00FE2D77">
      <w:pPr>
        <w:overflowPunct w:val="0"/>
        <w:autoSpaceDE w:val="0"/>
        <w:autoSpaceDN w:val="0"/>
        <w:spacing w:after="180"/>
        <w:jc w:val="left"/>
      </w:pPr>
    </w:p>
    <w:p w14:paraId="2263122F" w14:textId="65F538FA"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D8581B">
        <w:rPr>
          <w:rFonts w:eastAsia="SimSun"/>
        </w:rPr>
        <w:t>discuss the</w:t>
      </w:r>
      <w:r w:rsidR="007F4398">
        <w:rPr>
          <w:rFonts w:eastAsia="SimSun"/>
        </w:rPr>
        <w:t xml:space="preserve"> need of optional </w:t>
      </w:r>
      <w:r w:rsidR="00137673">
        <w:rPr>
          <w:rFonts w:eastAsia="SimSun"/>
        </w:rPr>
        <w:t xml:space="preserve">UE capability </w:t>
      </w:r>
      <w:r w:rsidR="007F4398">
        <w:rPr>
          <w:rFonts w:eastAsia="SimSun"/>
        </w:rPr>
        <w:t>without capability signalling</w:t>
      </w:r>
      <w:r w:rsidR="00D8581B">
        <w:rPr>
          <w:rFonts w:eastAsia="SimSun"/>
        </w:rPr>
        <w:t xml:space="preserve"> for slice based cell reselection</w:t>
      </w:r>
      <w:r w:rsidR="00593824">
        <w:rPr>
          <w:rFonts w:eastAsia="SimSun"/>
        </w:rPr>
        <w:t xml:space="preserve"> and slice based RACH.</w:t>
      </w:r>
    </w:p>
    <w:p w14:paraId="6988593C" w14:textId="2D9830FD" w:rsidR="003F6588" w:rsidRDefault="00201426" w:rsidP="00583CC0">
      <w:pPr>
        <w:pStyle w:val="Heading1"/>
      </w:pPr>
      <w:r w:rsidRPr="00583CC0">
        <w:t>Discussion</w:t>
      </w:r>
    </w:p>
    <w:p w14:paraId="1ECD9A63" w14:textId="03F6F7E0" w:rsidR="00097896" w:rsidRDefault="00097896" w:rsidP="00097896">
      <w:pPr>
        <w:pStyle w:val="Heading2"/>
      </w:pPr>
      <w:r>
        <w:t>Need of UE capability for slice based cell reselection</w:t>
      </w:r>
    </w:p>
    <w:p w14:paraId="7288CC3C" w14:textId="44B625FE" w:rsidR="00F15B36" w:rsidRDefault="0024660B" w:rsidP="00097896">
      <w:r>
        <w:t xml:space="preserve">In the last meeting, </w:t>
      </w:r>
      <w:r w:rsidR="00580BED">
        <w:t xml:space="preserve">RAN2 </w:t>
      </w:r>
      <w:r>
        <w:t>confirm</w:t>
      </w:r>
      <w:r w:rsidR="004F4F4B">
        <w:t>ed</w:t>
      </w:r>
      <w:r>
        <w:t xml:space="preserve"> the agreement</w:t>
      </w:r>
      <w:r w:rsidR="009A1CD2">
        <w:t xml:space="preserve"> that was agreed in previous</w:t>
      </w:r>
      <w:r w:rsidR="008F49F5">
        <w:t xml:space="preserve"> meeting in the SI phase</w:t>
      </w:r>
      <w:r w:rsidR="00580BED">
        <w:t xml:space="preserve"> to provide </w:t>
      </w:r>
      <w:r w:rsidR="00D16C57">
        <w:t xml:space="preserve">slice info not only via SIB but also </w:t>
      </w:r>
      <w:r w:rsidR="00C47BCF">
        <w:t xml:space="preserve">signalled via </w:t>
      </w:r>
      <w:r w:rsidR="00666C0E">
        <w:t>dedicated signalling</w:t>
      </w:r>
      <w:r w:rsidR="00A86A7A">
        <w:t xml:space="preserve"> as fol</w:t>
      </w:r>
      <w:r w:rsidR="00C47BCF">
        <w:t>low</w:t>
      </w:r>
      <w:r w:rsidR="009E2FBD">
        <w:t>:</w:t>
      </w:r>
    </w:p>
    <w:p w14:paraId="3B5404A3"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Agreements</w:t>
      </w:r>
    </w:p>
    <w:p w14:paraId="2142B8F5" w14:textId="77777777" w:rsidR="0024660B" w:rsidRDefault="0024660B" w:rsidP="0024660B">
      <w:pPr>
        <w:pStyle w:val="Agreement"/>
        <w:numPr>
          <w:ilvl w:val="0"/>
          <w:numId w:val="18"/>
        </w:numPr>
        <w:pBdr>
          <w:top w:val="single" w:sz="4" w:space="1" w:color="auto"/>
          <w:left w:val="single" w:sz="4" w:space="1" w:color="auto"/>
          <w:bottom w:val="single" w:sz="4" w:space="1" w:color="auto"/>
          <w:right w:val="single" w:sz="4" w:space="1" w:color="auto"/>
        </w:pBdr>
      </w:pPr>
      <w:r>
        <w:t>2</w:t>
      </w:r>
      <w:r>
        <w:tab/>
        <w:t>Following is taken as the baseline for Solution Option 4:</w:t>
      </w:r>
    </w:p>
    <w:p w14:paraId="17BE5D62" w14:textId="77777777" w:rsidR="0024660B" w:rsidRP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259"/>
      </w:pPr>
      <w:r w:rsidRPr="0024660B">
        <w:rPr>
          <w:highlight w:val="green"/>
        </w:rPr>
        <w:t xml:space="preserve">The “slice info” (for a single slice or slice group) agreed to be provided to the UE in the last RAN2 meeting using both broadcast and dedicated </w:t>
      </w:r>
      <w:proofErr w:type="spellStart"/>
      <w:r w:rsidRPr="0024660B">
        <w:rPr>
          <w:highlight w:val="green"/>
        </w:rPr>
        <w:t>signaling</w:t>
      </w:r>
      <w:proofErr w:type="spellEnd"/>
      <w:r w:rsidRPr="0024660B">
        <w:rPr>
          <w:highlight w:val="green"/>
        </w:rPr>
        <w:t xml:space="preserve"> are provided for the serving as well as </w:t>
      </w:r>
      <w:proofErr w:type="spellStart"/>
      <w:r w:rsidRPr="0024660B">
        <w:rPr>
          <w:highlight w:val="green"/>
        </w:rPr>
        <w:t>neighboring</w:t>
      </w:r>
      <w:proofErr w:type="spellEnd"/>
      <w:r w:rsidRPr="0024660B">
        <w:rPr>
          <w:highlight w:val="green"/>
        </w:rPr>
        <w:t xml:space="preserve"> frequencies.</w:t>
      </w:r>
      <w:r w:rsidRPr="0024660B">
        <w:t xml:space="preserve"> The following steps are used for slice based cell (re)selection in AS:</w:t>
      </w:r>
    </w:p>
    <w:p w14:paraId="7D112BED" w14:textId="77777777" w:rsidR="0024660B" w:rsidRPr="0024660B" w:rsidRDefault="0024660B" w:rsidP="0024660B">
      <w:pPr>
        <w:pStyle w:val="Doc-text2"/>
        <w:pBdr>
          <w:top w:val="single" w:sz="4" w:space="1" w:color="auto"/>
          <w:left w:val="single" w:sz="4" w:space="1" w:color="auto"/>
          <w:bottom w:val="single" w:sz="4" w:space="1" w:color="auto"/>
          <w:right w:val="single" w:sz="4" w:space="1" w:color="auto"/>
        </w:pBdr>
      </w:pPr>
    </w:p>
    <w:p w14:paraId="16CF0D33" w14:textId="77777777" w:rsidR="0024660B" w:rsidRP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rsidRPr="0024660B">
        <w:t xml:space="preserve">Step 0: NAS layer at UE provides slice information to AS layer at UE, including slice priorities. </w:t>
      </w:r>
    </w:p>
    <w:p w14:paraId="203A18CC" w14:textId="77777777" w:rsidR="0024660B" w:rsidRP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rsidRPr="0024660B">
        <w:t>Step 1: AS sorts slices in priority order starting with highest priority slice.</w:t>
      </w:r>
    </w:p>
    <w:p w14:paraId="6FD61795"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rsidRPr="0024660B">
        <w:t>Step 2: Select slices in</w:t>
      </w:r>
      <w:r>
        <w:t xml:space="preserve"> priority order starting with the highest priority slice.</w:t>
      </w:r>
    </w:p>
    <w:p w14:paraId="0353A84B"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Step 3: For the selected slice assign priority to frequencies received from network.</w:t>
      </w:r>
    </w:p>
    <w:p w14:paraId="3B6BEDC8"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lastRenderedPageBreak/>
        <w:t>Step 4: Starting with the highest priority frequency, perform measurements (same as legacy).</w:t>
      </w:r>
    </w:p>
    <w:p w14:paraId="368DF5C4"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7F1A1E17"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Step 6: If there are remaining frequencies then go back to step 4.</w:t>
      </w:r>
    </w:p>
    <w:p w14:paraId="280159E9"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Step 7: FFS: If the end of the slice list has not been reached go back to step 2.</w:t>
      </w:r>
    </w:p>
    <w:p w14:paraId="56E2F55E" w14:textId="77777777" w:rsidR="0024660B" w:rsidRDefault="0024660B" w:rsidP="0024660B">
      <w:pPr>
        <w:pStyle w:val="Agreement"/>
        <w:numPr>
          <w:ilvl w:val="0"/>
          <w:numId w:val="0"/>
        </w:numPr>
        <w:pBdr>
          <w:top w:val="single" w:sz="4" w:space="1" w:color="auto"/>
          <w:left w:val="single" w:sz="4" w:space="1" w:color="auto"/>
          <w:bottom w:val="single" w:sz="4" w:space="1" w:color="auto"/>
          <w:right w:val="single" w:sz="4" w:space="1" w:color="auto"/>
        </w:pBdr>
        <w:tabs>
          <w:tab w:val="left" w:pos="720"/>
        </w:tabs>
        <w:ind w:left="1619" w:hanging="360"/>
      </w:pPr>
      <w:r>
        <w:t>Step 8: Perform legacy cell reselection.</w:t>
      </w:r>
    </w:p>
    <w:p w14:paraId="5BEBFA0D" w14:textId="77777777" w:rsidR="0024660B" w:rsidRDefault="0024660B" w:rsidP="0024660B">
      <w:pPr>
        <w:pStyle w:val="Doc-text2"/>
        <w:pBdr>
          <w:top w:val="single" w:sz="4" w:space="1" w:color="auto"/>
          <w:left w:val="single" w:sz="4" w:space="1" w:color="auto"/>
          <w:bottom w:val="single" w:sz="4" w:space="1" w:color="auto"/>
          <w:right w:val="single" w:sz="4" w:space="1" w:color="auto"/>
        </w:pBdr>
        <w:rPr>
          <w:i/>
          <w:iCs/>
        </w:rPr>
      </w:pPr>
    </w:p>
    <w:p w14:paraId="06E4BBF0" w14:textId="77777777" w:rsidR="0024660B" w:rsidRDefault="0024660B" w:rsidP="0024660B">
      <w:pPr>
        <w:pStyle w:val="Agreement"/>
        <w:numPr>
          <w:ilvl w:val="0"/>
          <w:numId w:val="18"/>
        </w:numPr>
        <w:pBdr>
          <w:top w:val="single" w:sz="4" w:space="1" w:color="auto"/>
          <w:left w:val="single" w:sz="4" w:space="1" w:color="auto"/>
          <w:bottom w:val="single" w:sz="4" w:space="1" w:color="auto"/>
          <w:right w:val="single" w:sz="4" w:space="1" w:color="auto"/>
        </w:pBdr>
      </w:pPr>
      <w:r>
        <w:t>1: Solution Option 4 is selected for further work i.e., resolve the FFSs, send any required LSs and consequently start to draft specification CRs.</w:t>
      </w:r>
    </w:p>
    <w:p w14:paraId="7BDA5502" w14:textId="236535B2" w:rsidR="009E2FBD" w:rsidRDefault="009E2FBD" w:rsidP="00097896"/>
    <w:p w14:paraId="7CC9C09B" w14:textId="3BFE8571" w:rsidR="00D4561F" w:rsidRDefault="00D4561F" w:rsidP="00097896">
      <w:r>
        <w:t xml:space="preserve">In the SI phase, the following is agreed which </w:t>
      </w:r>
      <w:r w:rsidR="0002384C">
        <w:t>indicated that the dedicated signalling is the RRC Release message</w:t>
      </w:r>
      <w:r w:rsidR="006E516C">
        <w:t xml:space="preserve"> before the UE enters idle or inactive state</w:t>
      </w:r>
      <w:r w:rsidR="0002384C">
        <w:t>:</w:t>
      </w:r>
    </w:p>
    <w:p w14:paraId="4ABF5746" w14:textId="77777777" w:rsidR="005222D2" w:rsidRPr="005222D2" w:rsidRDefault="005222D2" w:rsidP="005222D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5222D2">
        <w:t>1</w:t>
      </w:r>
      <w:r w:rsidRPr="005222D2">
        <w:tab/>
        <w:t>For cell reselection scenario, RAN2 to agree the following:</w:t>
      </w:r>
    </w:p>
    <w:p w14:paraId="2983ED2D" w14:textId="77777777" w:rsidR="005222D2" w:rsidRPr="005222D2" w:rsidRDefault="005222D2" w:rsidP="005222D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5222D2">
        <w:tab/>
        <w:t>To assist cell reselection, RAN can broadcast the supported slice info of the current cell and neighbour cells, and cell reselection priority per slice. The slice info may be: providing only SST, on-demand SIB, SIB segmentation, slice grouping (if any), or slice associated UAC information where other solutions are not precluded. Details can be discussed in WI phase.</w:t>
      </w:r>
    </w:p>
    <w:p w14:paraId="452E9B88" w14:textId="77777777" w:rsidR="005222D2" w:rsidRPr="005222D2" w:rsidRDefault="005222D2" w:rsidP="005222D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5222D2">
        <w:t>2</w:t>
      </w:r>
      <w:r w:rsidRPr="005222D2">
        <w:tab/>
        <w:t>Agree on adding the slice info (with similar information as agreed slice info in SI message) in RRC release message. Details can be discussed in WI phase.</w:t>
      </w:r>
    </w:p>
    <w:p w14:paraId="2811957C" w14:textId="77777777" w:rsidR="005222D2" w:rsidRPr="005222D2" w:rsidRDefault="005222D2" w:rsidP="005222D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5222D2">
        <w:t>3</w:t>
      </w:r>
      <w:r w:rsidRPr="005222D2">
        <w:tab/>
        <w:t>Not pursue the solution of adding the intended slice for MT access in slice specific cell (re)selection.</w:t>
      </w:r>
    </w:p>
    <w:p w14:paraId="45A09129" w14:textId="77777777" w:rsidR="005222D2" w:rsidRPr="005222D2" w:rsidRDefault="005222D2" w:rsidP="005222D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5222D2">
        <w:t>4</w:t>
      </w:r>
      <w:r w:rsidRPr="005222D2">
        <w:tab/>
        <w:t>The following solutions are recommended for normative work:</w:t>
      </w:r>
    </w:p>
    <w:p w14:paraId="3BEDA6F0" w14:textId="77777777" w:rsidR="005222D2" w:rsidRPr="005222D2" w:rsidRDefault="005222D2" w:rsidP="005222D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5222D2">
        <w:t>-</w:t>
      </w:r>
      <w:r w:rsidRPr="005222D2">
        <w:tab/>
        <w:t>To assist cell reselection, RAN can broadcast the supported slice info of the current cell and neighbour cells, and cell reselection priority per slice</w:t>
      </w:r>
    </w:p>
    <w:p w14:paraId="272A253F" w14:textId="77777777" w:rsidR="005222D2" w:rsidRDefault="005222D2" w:rsidP="005222D2">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rsidRPr="005222D2">
        <w:t>-</w:t>
      </w:r>
      <w:r w:rsidRPr="005222D2">
        <w:tab/>
      </w:r>
      <w:r w:rsidRPr="005222D2">
        <w:rPr>
          <w:highlight w:val="green"/>
        </w:rPr>
        <w:t>adding the slice info (with similar information as agreed slice info in SI message) in RRC release message</w:t>
      </w:r>
    </w:p>
    <w:p w14:paraId="7A547B63" w14:textId="456942AD" w:rsidR="00A86A7A" w:rsidRDefault="00A86A7A" w:rsidP="00097896"/>
    <w:p w14:paraId="722FD178" w14:textId="4BE1C326" w:rsidR="005222D2" w:rsidRDefault="12CDA3A1" w:rsidP="00097896">
      <w:r>
        <w:t xml:space="preserve">As captured above, </w:t>
      </w:r>
      <w:r w:rsidR="338F2A35">
        <w:t xml:space="preserve">RAN2 had previously agreed that </w:t>
      </w:r>
      <w:r w:rsidR="1719C833">
        <w:t xml:space="preserve">network can provide slice </w:t>
      </w:r>
      <w:r w:rsidR="5677DD02">
        <w:t>info in RRC Release message that is UE specific.</w:t>
      </w:r>
      <w:r w:rsidR="1719C833">
        <w:t xml:space="preserve"> </w:t>
      </w:r>
      <w:r w:rsidR="00F2363D">
        <w:t xml:space="preserve">There is also a general principle that </w:t>
      </w:r>
      <w:proofErr w:type="spellStart"/>
      <w:r w:rsidR="00F2363D">
        <w:t>gNB</w:t>
      </w:r>
      <w:proofErr w:type="spellEnd"/>
      <w:r w:rsidR="00F2363D">
        <w:t xml:space="preserve"> signalling to UE </w:t>
      </w:r>
      <w:r w:rsidR="006475BB">
        <w:t xml:space="preserve">should not provide </w:t>
      </w:r>
      <w:r w:rsidR="30D96B69">
        <w:t xml:space="preserve">dedicated </w:t>
      </w:r>
      <w:r w:rsidR="006475BB">
        <w:t>configuration</w:t>
      </w:r>
      <w:r w:rsidR="45D129CB">
        <w:t xml:space="preserve"> that is not supported by the UE</w:t>
      </w:r>
      <w:r w:rsidR="006475BB">
        <w:t xml:space="preserve">. </w:t>
      </w:r>
      <w:r w:rsidR="716D0080">
        <w:t xml:space="preserve"> </w:t>
      </w:r>
      <w:r w:rsidR="00666EAB">
        <w:t xml:space="preserve">In order for the </w:t>
      </w:r>
      <w:proofErr w:type="spellStart"/>
      <w:r w:rsidR="00666EAB">
        <w:t>gNB</w:t>
      </w:r>
      <w:proofErr w:type="spellEnd"/>
      <w:r w:rsidR="005336F4">
        <w:t xml:space="preserve"> to</w:t>
      </w:r>
      <w:r w:rsidR="0010712B">
        <w:t xml:space="preserve"> decide</w:t>
      </w:r>
      <w:r w:rsidR="00666EAB">
        <w:t xml:space="preserve"> whether it can provide the slice info in the RRC release message</w:t>
      </w:r>
      <w:r w:rsidR="006475BB">
        <w:t xml:space="preserve">, UE needs to </w:t>
      </w:r>
      <w:r w:rsidR="00D301BE">
        <w:t xml:space="preserve">inform the </w:t>
      </w:r>
      <w:proofErr w:type="spellStart"/>
      <w:r w:rsidR="00D301BE">
        <w:t>gNB</w:t>
      </w:r>
      <w:proofErr w:type="spellEnd"/>
      <w:r w:rsidR="00D301BE">
        <w:t xml:space="preserve"> whether it support slice based cell reselection</w:t>
      </w:r>
      <w:r w:rsidR="006D323F">
        <w:t xml:space="preserve"> and the usual place for such support indication is in the UE capability</w:t>
      </w:r>
      <w:r w:rsidR="006E516C">
        <w:t>.</w:t>
      </w:r>
    </w:p>
    <w:p w14:paraId="7CF82338" w14:textId="79CA750D" w:rsidR="006E516C" w:rsidRDefault="006E516C" w:rsidP="00097896">
      <w:r w:rsidRPr="00F05180">
        <w:rPr>
          <w:b/>
          <w:bCs/>
        </w:rPr>
        <w:t>Proposal#1:</w:t>
      </w:r>
      <w:r>
        <w:t xml:space="preserve"> </w:t>
      </w:r>
      <w:r w:rsidR="006579D2">
        <w:t xml:space="preserve">RAN2 confirms that </w:t>
      </w:r>
      <w:r>
        <w:t>UE indicates its support of slice based cell reselection in the UE capability signalling</w:t>
      </w:r>
      <w:r w:rsidR="004937AA">
        <w:t xml:space="preserve"> with the following </w:t>
      </w:r>
      <w:r w:rsidR="00AA361A">
        <w:t>TS38.306 description</w:t>
      </w:r>
      <w:r w:rsidR="006579D2">
        <w:t xml:space="preserve"> for the case slice information is provided in the RRC Release</w:t>
      </w:r>
      <w:r w:rsidR="00F05180">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D6C9E" w:rsidRPr="00F27023" w14:paraId="780997CE" w14:textId="77777777" w:rsidTr="1BD5A43E">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3708102" w14:textId="77777777" w:rsidR="003D6C9E" w:rsidRPr="003D6C9E" w:rsidRDefault="003D6C9E" w:rsidP="003D6C9E">
            <w:pPr>
              <w:pStyle w:val="TAL"/>
              <w:rPr>
                <w:b/>
                <w:bCs/>
                <w:i/>
                <w:iCs/>
              </w:rPr>
            </w:pPr>
            <w:r w:rsidRPr="003D6C9E">
              <w:rPr>
                <w:b/>
                <w:bCs/>
                <w:i/>
                <w:iCs/>
              </w:rP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11F1A7" w14:textId="77777777" w:rsidR="003D6C9E" w:rsidRPr="003D6C9E" w:rsidRDefault="003D6C9E" w:rsidP="003D6C9E">
            <w:pPr>
              <w:pStyle w:val="TAL"/>
            </w:pPr>
            <w:r w:rsidRPr="003D6C9E">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70A242" w14:textId="77777777" w:rsidR="003D6C9E" w:rsidRPr="003D6C9E" w:rsidRDefault="003D6C9E" w:rsidP="003D6C9E">
            <w:pPr>
              <w:pStyle w:val="TAL"/>
            </w:pPr>
            <w:r w:rsidRPr="003D6C9E">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0D8AEE" w14:textId="77777777" w:rsidR="003D6C9E" w:rsidRPr="003D6C9E" w:rsidRDefault="003D6C9E" w:rsidP="003D6C9E">
            <w:pPr>
              <w:pStyle w:val="TAL"/>
            </w:pPr>
            <w:r w:rsidRPr="003D6C9E">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35E7C7" w14:textId="520320C6" w:rsidR="003D6C9E" w:rsidRPr="003D6C9E" w:rsidRDefault="003D6C9E" w:rsidP="003D6C9E">
            <w:pPr>
              <w:pStyle w:val="TAL"/>
              <w:rPr>
                <w:rFonts w:eastAsia="MS Mincho"/>
              </w:rPr>
            </w:pPr>
            <w:r w:rsidRPr="003D6C9E">
              <w:rPr>
                <w:rFonts w:eastAsia="MS Mincho"/>
              </w:rPr>
              <w:t>FR1-FR2</w:t>
            </w:r>
            <w:r>
              <w:rPr>
                <w:rFonts w:eastAsia="MS Mincho"/>
              </w:rPr>
              <w:t xml:space="preserve"> </w:t>
            </w:r>
            <w:r w:rsidRPr="003D6C9E">
              <w:rPr>
                <w:rFonts w:eastAsia="MS Mincho"/>
              </w:rPr>
              <w:t>DIFF</w:t>
            </w:r>
          </w:p>
        </w:tc>
      </w:tr>
      <w:tr w:rsidR="008C2097" w:rsidRPr="00F27023" w14:paraId="7E75D48D" w14:textId="77777777" w:rsidTr="1BD5A43E">
        <w:trPr>
          <w:cantSplit/>
        </w:trPr>
        <w:tc>
          <w:tcPr>
            <w:tcW w:w="6807" w:type="dxa"/>
          </w:tcPr>
          <w:p w14:paraId="0AB70455" w14:textId="11262F5E" w:rsidR="008C2097" w:rsidRPr="00F27023" w:rsidRDefault="004E4A79" w:rsidP="00573324">
            <w:pPr>
              <w:pStyle w:val="TAL"/>
              <w:rPr>
                <w:b/>
                <w:bCs/>
                <w:i/>
                <w:iCs/>
              </w:rPr>
            </w:pPr>
            <w:r>
              <w:rPr>
                <w:b/>
                <w:bCs/>
                <w:i/>
                <w:iCs/>
              </w:rPr>
              <w:t>sliceInfoforCellReselection</w:t>
            </w:r>
            <w:r w:rsidR="008C2097" w:rsidRPr="00F27023">
              <w:rPr>
                <w:b/>
                <w:bCs/>
                <w:i/>
                <w:iCs/>
              </w:rPr>
              <w:t>-r1</w:t>
            </w:r>
            <w:r w:rsidR="008C2097">
              <w:rPr>
                <w:b/>
                <w:bCs/>
                <w:i/>
                <w:iCs/>
              </w:rPr>
              <w:t>7</w:t>
            </w:r>
          </w:p>
          <w:p w14:paraId="2A2DDB5D" w14:textId="74628019" w:rsidR="008C2097" w:rsidRPr="00F27023" w:rsidRDefault="49208994" w:rsidP="00573324">
            <w:pPr>
              <w:pStyle w:val="TAL"/>
            </w:pPr>
            <w:r w:rsidRPr="1BD5A43E">
              <w:rPr>
                <w:noProof/>
              </w:rPr>
              <w:t xml:space="preserve">Indicates whether the UE supports </w:t>
            </w:r>
            <w:r w:rsidR="1497352E" w:rsidRPr="1BD5A43E">
              <w:rPr>
                <w:i/>
                <w:iCs/>
                <w:noProof/>
              </w:rPr>
              <w:t>sliceInformation</w:t>
            </w:r>
            <w:r w:rsidRPr="1BD5A43E">
              <w:rPr>
                <w:noProof/>
              </w:rPr>
              <w:t xml:space="preserve"> on </w:t>
            </w:r>
            <w:r w:rsidRPr="1BD5A43E">
              <w:rPr>
                <w:i/>
                <w:iCs/>
                <w:noProof/>
              </w:rPr>
              <w:t>RR</w:t>
            </w:r>
            <w:r w:rsidR="7BFDF043" w:rsidRPr="1BD5A43E">
              <w:rPr>
                <w:i/>
                <w:iCs/>
                <w:noProof/>
              </w:rPr>
              <w:t>CR</w:t>
            </w:r>
            <w:r w:rsidRPr="1BD5A43E">
              <w:rPr>
                <w:i/>
                <w:iCs/>
                <w:noProof/>
              </w:rPr>
              <w:t>elease</w:t>
            </w:r>
            <w:r w:rsidRPr="1BD5A43E">
              <w:rPr>
                <w:noProof/>
              </w:rPr>
              <w:t xml:space="preserve"> </w:t>
            </w:r>
            <w:r w:rsidR="1513CC6B" w:rsidRPr="1BD5A43E">
              <w:rPr>
                <w:noProof/>
              </w:rPr>
              <w:t>for slice based cell reselection</w:t>
            </w:r>
            <w:r w:rsidRPr="1BD5A43E">
              <w:rPr>
                <w:noProof/>
              </w:rPr>
              <w:t xml:space="preserve"> </w:t>
            </w:r>
            <w:r w:rsidR="231965F3" w:rsidRPr="1BD5A43E">
              <w:rPr>
                <w:noProof/>
              </w:rPr>
              <w:t xml:space="preserve">in RRC _IDLE and RRC INACTIVE </w:t>
            </w:r>
            <w:r w:rsidRPr="1BD5A43E">
              <w:rPr>
                <w:noProof/>
              </w:rPr>
              <w:t>as defined in TS 38.3</w:t>
            </w:r>
            <w:r w:rsidR="1513CC6B" w:rsidRPr="1BD5A43E">
              <w:rPr>
                <w:noProof/>
              </w:rPr>
              <w:t>04</w:t>
            </w:r>
            <w:r w:rsidRPr="1BD5A43E">
              <w:rPr>
                <w:noProof/>
              </w:rPr>
              <w:t xml:space="preserve"> [</w:t>
            </w:r>
            <w:r w:rsidR="25FCFE74" w:rsidRPr="1BD5A43E">
              <w:rPr>
                <w:noProof/>
              </w:rPr>
              <w:t>21</w:t>
            </w:r>
            <w:r w:rsidRPr="1BD5A43E">
              <w:rPr>
                <w:noProof/>
              </w:rPr>
              <w:t>].</w:t>
            </w:r>
          </w:p>
        </w:tc>
        <w:tc>
          <w:tcPr>
            <w:tcW w:w="709" w:type="dxa"/>
          </w:tcPr>
          <w:p w14:paraId="3C455840" w14:textId="77777777" w:rsidR="008C2097" w:rsidRPr="00F27023" w:rsidRDefault="008C2097" w:rsidP="00573324">
            <w:pPr>
              <w:pStyle w:val="TAL"/>
              <w:jc w:val="center"/>
            </w:pPr>
            <w:r w:rsidRPr="00F27023">
              <w:t>UE</w:t>
            </w:r>
          </w:p>
        </w:tc>
        <w:tc>
          <w:tcPr>
            <w:tcW w:w="564" w:type="dxa"/>
          </w:tcPr>
          <w:p w14:paraId="4B576471" w14:textId="77777777" w:rsidR="008C2097" w:rsidRPr="00F27023" w:rsidRDefault="008C2097" w:rsidP="00573324">
            <w:pPr>
              <w:pStyle w:val="TAL"/>
              <w:jc w:val="center"/>
            </w:pPr>
            <w:r w:rsidRPr="00F27023">
              <w:t>No</w:t>
            </w:r>
          </w:p>
        </w:tc>
        <w:tc>
          <w:tcPr>
            <w:tcW w:w="712" w:type="dxa"/>
          </w:tcPr>
          <w:p w14:paraId="72B5310B" w14:textId="77777777" w:rsidR="008C2097" w:rsidRPr="00F27023" w:rsidRDefault="008C2097" w:rsidP="00573324">
            <w:pPr>
              <w:pStyle w:val="TAL"/>
              <w:jc w:val="center"/>
            </w:pPr>
            <w:r w:rsidRPr="00F27023">
              <w:t>No</w:t>
            </w:r>
          </w:p>
        </w:tc>
        <w:tc>
          <w:tcPr>
            <w:tcW w:w="737" w:type="dxa"/>
          </w:tcPr>
          <w:p w14:paraId="2C2765B6" w14:textId="77777777" w:rsidR="008C2097" w:rsidRPr="00F27023" w:rsidRDefault="008C2097" w:rsidP="00573324">
            <w:pPr>
              <w:pStyle w:val="TAL"/>
              <w:jc w:val="center"/>
            </w:pPr>
            <w:r w:rsidRPr="00F27023">
              <w:rPr>
                <w:rFonts w:eastAsia="MS Mincho"/>
              </w:rPr>
              <w:t>No</w:t>
            </w:r>
          </w:p>
        </w:tc>
      </w:tr>
    </w:tbl>
    <w:p w14:paraId="0FF69173" w14:textId="66F97DD0" w:rsidR="00AA361A" w:rsidRDefault="00AA361A" w:rsidP="00097896"/>
    <w:p w14:paraId="0C5C8BC7" w14:textId="2349C02F" w:rsidR="006579D2" w:rsidRDefault="006579D2" w:rsidP="00097896">
      <w:r>
        <w:t>For the case slice information is provided in the SIB, it is optional for the UE to support and since it is for UE in RRC IDLE and RRC INACTIVE, there is no need for UE capability signalling.</w:t>
      </w:r>
    </w:p>
    <w:p w14:paraId="061C7A03" w14:textId="42082D42" w:rsidR="006579D2" w:rsidRDefault="006579D2" w:rsidP="006579D2">
      <w:r w:rsidRPr="006579D2">
        <w:rPr>
          <w:b/>
          <w:bCs/>
        </w:rPr>
        <w:t xml:space="preserve">Proposal#2: </w:t>
      </w:r>
      <w:r>
        <w:t>For the case slice information is provided in the SIB, it is optional for the UE to support and there is no need for UE capability signalling since it is for UE in RRC IDLE and RRC INACTIVE. It should just be specified as “Optional without UE capability” as follow under Section 5.4 Other features:</w:t>
      </w:r>
    </w:p>
    <w:p w14:paraId="0F65763F" w14:textId="77777777" w:rsidR="006579D2" w:rsidRDefault="006579D2" w:rsidP="006579D2"/>
    <w:tbl>
      <w:tblPr>
        <w:tblW w:w="0" w:type="auto"/>
        <w:tblLayout w:type="fixed"/>
        <w:tblLook w:val="00A0" w:firstRow="1" w:lastRow="0" w:firstColumn="1" w:lastColumn="0" w:noHBand="0" w:noVBand="0"/>
      </w:tblPr>
      <w:tblGrid>
        <w:gridCol w:w="9630"/>
      </w:tblGrid>
      <w:tr w:rsidR="006579D2" w14:paraId="174346F5" w14:textId="77777777" w:rsidTr="00D160A2">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7DEBE9C" w14:textId="77777777" w:rsidR="006579D2" w:rsidRDefault="006579D2" w:rsidP="00D160A2">
            <w:pPr>
              <w:jc w:val="center"/>
            </w:pPr>
            <w:r w:rsidRPr="57DA470E">
              <w:rPr>
                <w:rFonts w:ascii="Arial" w:eastAsia="Arial" w:hAnsi="Arial" w:cs="Arial"/>
                <w:b/>
                <w:bCs/>
                <w:sz w:val="18"/>
                <w:szCs w:val="18"/>
              </w:rPr>
              <w:lastRenderedPageBreak/>
              <w:t>Definitions for feature</w:t>
            </w:r>
          </w:p>
        </w:tc>
      </w:tr>
      <w:tr w:rsidR="006579D2" w14:paraId="407FC799" w14:textId="77777777" w:rsidTr="00D160A2">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B05E825" w14:textId="75090F18" w:rsidR="006579D2" w:rsidRDefault="006579D2" w:rsidP="00D160A2">
            <w:pPr>
              <w:spacing w:line="259" w:lineRule="auto"/>
              <w:jc w:val="left"/>
              <w:rPr>
                <w:b/>
                <w:bCs/>
                <w:sz w:val="18"/>
                <w:szCs w:val="18"/>
              </w:rPr>
            </w:pPr>
            <w:r w:rsidRPr="57DA470E">
              <w:rPr>
                <w:rFonts w:ascii="Arial" w:eastAsia="Arial" w:hAnsi="Arial" w:cs="Arial"/>
                <w:b/>
                <w:bCs/>
                <w:sz w:val="18"/>
                <w:szCs w:val="18"/>
              </w:rPr>
              <w:t xml:space="preserve">Slice based </w:t>
            </w:r>
            <w:r>
              <w:rPr>
                <w:rFonts w:ascii="Arial" w:eastAsia="Arial" w:hAnsi="Arial" w:cs="Arial"/>
                <w:b/>
                <w:bCs/>
                <w:sz w:val="18"/>
                <w:szCs w:val="18"/>
              </w:rPr>
              <w:t>cell reselection using SIB</w:t>
            </w:r>
            <w:r w:rsidRPr="57DA470E">
              <w:rPr>
                <w:rFonts w:ascii="Arial" w:eastAsia="Arial" w:hAnsi="Arial" w:cs="Arial"/>
                <w:b/>
                <w:bCs/>
                <w:sz w:val="18"/>
                <w:szCs w:val="18"/>
              </w:rPr>
              <w:t xml:space="preserve"> </w:t>
            </w:r>
          </w:p>
          <w:p w14:paraId="7CA77D53" w14:textId="71A10C18" w:rsidR="006579D2" w:rsidRDefault="006579D2" w:rsidP="00D160A2">
            <w:pPr>
              <w:rPr>
                <w:rFonts w:ascii="Arial" w:eastAsia="Arial" w:hAnsi="Arial" w:cs="Arial"/>
                <w:sz w:val="18"/>
                <w:szCs w:val="18"/>
              </w:rPr>
            </w:pPr>
            <w:r w:rsidRPr="57DA470E">
              <w:rPr>
                <w:rFonts w:ascii="Arial" w:eastAsia="Arial" w:hAnsi="Arial" w:cs="Arial"/>
                <w:sz w:val="18"/>
                <w:szCs w:val="18"/>
              </w:rPr>
              <w:t xml:space="preserve">It is optional for UE to support slice based </w:t>
            </w:r>
            <w:r>
              <w:rPr>
                <w:rFonts w:ascii="Arial" w:eastAsia="Arial" w:hAnsi="Arial" w:cs="Arial"/>
                <w:sz w:val="18"/>
                <w:szCs w:val="18"/>
              </w:rPr>
              <w:t>cell reselection</w:t>
            </w:r>
            <w:r w:rsidR="00991CEF">
              <w:rPr>
                <w:rFonts w:ascii="Arial" w:eastAsia="Arial" w:hAnsi="Arial" w:cs="Arial"/>
                <w:sz w:val="18"/>
                <w:szCs w:val="18"/>
              </w:rPr>
              <w:t xml:space="preserve"> using </w:t>
            </w:r>
            <w:proofErr w:type="spellStart"/>
            <w:r w:rsidR="00991CEF">
              <w:rPr>
                <w:rFonts w:ascii="Arial" w:eastAsia="Arial" w:hAnsi="Arial" w:cs="Arial"/>
                <w:sz w:val="18"/>
                <w:szCs w:val="18"/>
              </w:rPr>
              <w:t>sliceInformation</w:t>
            </w:r>
            <w:proofErr w:type="spellEnd"/>
            <w:r w:rsidR="00991CEF">
              <w:rPr>
                <w:rFonts w:ascii="Arial" w:eastAsia="Arial" w:hAnsi="Arial" w:cs="Arial"/>
                <w:sz w:val="18"/>
                <w:szCs w:val="18"/>
              </w:rPr>
              <w:t xml:space="preserve"> in the SIB</w:t>
            </w:r>
            <w:r w:rsidRPr="57DA470E">
              <w:rPr>
                <w:rFonts w:ascii="Arial" w:eastAsia="Arial" w:hAnsi="Arial" w:cs="Arial"/>
                <w:sz w:val="18"/>
                <w:szCs w:val="18"/>
              </w:rPr>
              <w:t xml:space="preserve"> as specified in TS 38.3</w:t>
            </w:r>
            <w:r w:rsidR="00991CEF">
              <w:rPr>
                <w:rFonts w:ascii="Arial" w:eastAsia="Arial" w:hAnsi="Arial" w:cs="Arial"/>
                <w:sz w:val="18"/>
                <w:szCs w:val="18"/>
              </w:rPr>
              <w:t>04</w:t>
            </w:r>
            <w:r w:rsidRPr="57DA470E">
              <w:rPr>
                <w:rFonts w:ascii="Arial" w:eastAsia="Arial" w:hAnsi="Arial" w:cs="Arial"/>
                <w:sz w:val="18"/>
                <w:szCs w:val="18"/>
              </w:rPr>
              <w:t xml:space="preserve"> [</w:t>
            </w:r>
            <w:r w:rsidR="00991CEF">
              <w:rPr>
                <w:rFonts w:ascii="Arial" w:eastAsia="Arial" w:hAnsi="Arial" w:cs="Arial"/>
                <w:sz w:val="18"/>
                <w:szCs w:val="18"/>
              </w:rPr>
              <w:t>21</w:t>
            </w:r>
            <w:r w:rsidRPr="57DA470E">
              <w:rPr>
                <w:rFonts w:ascii="Arial" w:eastAsia="Arial" w:hAnsi="Arial" w:cs="Arial"/>
                <w:sz w:val="18"/>
                <w:szCs w:val="18"/>
              </w:rPr>
              <w:t>].</w:t>
            </w:r>
          </w:p>
        </w:tc>
      </w:tr>
    </w:tbl>
    <w:p w14:paraId="05946BE4" w14:textId="77777777" w:rsidR="006579D2" w:rsidRDefault="006579D2" w:rsidP="00097896"/>
    <w:p w14:paraId="41EE5304" w14:textId="7E03CC91" w:rsidR="00267D5C" w:rsidRDefault="00267D5C" w:rsidP="00267D5C">
      <w:pPr>
        <w:pStyle w:val="Heading2"/>
      </w:pPr>
      <w:r>
        <w:t>Need of UE capability for slice based RACH</w:t>
      </w:r>
    </w:p>
    <w:p w14:paraId="47D80031" w14:textId="22B564CF" w:rsidR="00A86A7A" w:rsidRDefault="00267D5C" w:rsidP="00097896">
      <w:r>
        <w:t xml:space="preserve">RAN2 agreed that the </w:t>
      </w:r>
      <w:r w:rsidR="00151CE0">
        <w:t>slice based RACH is only applicable to idle and inactive state</w:t>
      </w:r>
      <w:r w:rsidR="00EA419E">
        <w:t xml:space="preserve"> as follow</w:t>
      </w:r>
      <w:r w:rsidR="00BE46A4">
        <w:t xml:space="preserve"> during </w:t>
      </w:r>
      <w:r w:rsidR="00977292">
        <w:t>SI phase</w:t>
      </w:r>
      <w:r w:rsidR="00BE46A4">
        <w:t>:</w:t>
      </w:r>
    </w:p>
    <w:p w14:paraId="45CF67F3" w14:textId="77777777" w:rsidR="00BE46A4" w:rsidRDefault="00BE46A4" w:rsidP="00BE46A4">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pPr>
      <w:r>
        <w:t>Slice based RACH configuration can be applied to idle/inactive UE.</w:t>
      </w:r>
    </w:p>
    <w:p w14:paraId="579A67C0" w14:textId="0909CC9B" w:rsidR="57DA470E" w:rsidRDefault="57DA470E"/>
    <w:p w14:paraId="350C5B62" w14:textId="60BFA7BF" w:rsidR="00EF0A2D" w:rsidRDefault="00EF0A2D" w:rsidP="00097896">
      <w:r>
        <w:t>In RAN2#113bis</w:t>
      </w:r>
      <w:r w:rsidR="00126BF2">
        <w:t>, it is agreed to down-prioritize RRC Connected mode:</w:t>
      </w:r>
    </w:p>
    <w:p w14:paraId="4EB16785" w14:textId="77777777" w:rsidR="00126BF2" w:rsidRDefault="00126BF2" w:rsidP="00126BF2">
      <w:pPr>
        <w:pStyle w:val="Agreement"/>
        <w:numPr>
          <w:ilvl w:val="0"/>
          <w:numId w:val="18"/>
        </w:numPr>
      </w:pPr>
      <w:r>
        <w:t xml:space="preserve">2: RAN2 will prioritize the discussion for slice specific RACH for IDLE and INACTIVE mode. And CONNECTED mode is down prioritized and can be considered if time allows. </w:t>
      </w:r>
    </w:p>
    <w:p w14:paraId="339334C9" w14:textId="3156A0A1" w:rsidR="00126BF2" w:rsidRDefault="006F52AC" w:rsidP="00097896">
      <w:r>
        <w:t>Based on the above and in view there is only 2 more meeting</w:t>
      </w:r>
      <w:r w:rsidR="00422F7E">
        <w:t>s left for Rel-17</w:t>
      </w:r>
      <w:r w:rsidR="00CE61F5">
        <w:t xml:space="preserve">, it seems that Slice based RACH for Connected mode may not </w:t>
      </w:r>
      <w:r w:rsidR="2E9EF78B">
        <w:t>be introduced</w:t>
      </w:r>
      <w:r w:rsidR="00CE61F5">
        <w:t xml:space="preserve"> into Rel-17.  In view of this</w:t>
      </w:r>
      <w:r w:rsidR="361174A2">
        <w:t xml:space="preserve"> with </w:t>
      </w:r>
      <w:proofErr w:type="gramStart"/>
      <w:r w:rsidR="361174A2">
        <w:t>slice based</w:t>
      </w:r>
      <w:proofErr w:type="gramEnd"/>
      <w:r w:rsidR="361174A2">
        <w:t xml:space="preserve"> RACH applicable only to idle and inactive state for the UE</w:t>
      </w:r>
      <w:r w:rsidR="000B4B8E">
        <w:t xml:space="preserve">, </w:t>
      </w:r>
      <w:r w:rsidR="0036276C">
        <w:t>slice based RACH for Rel-17</w:t>
      </w:r>
      <w:r w:rsidR="14580088">
        <w:t xml:space="preserve"> is Optional without UE capability</w:t>
      </w:r>
      <w:r w:rsidR="0036276C">
        <w:t>.</w:t>
      </w:r>
    </w:p>
    <w:p w14:paraId="635D0259" w14:textId="66F50B09" w:rsidR="00991CEF" w:rsidRDefault="00991CEF" w:rsidP="00097896">
      <w:r>
        <w:t xml:space="preserve">In </w:t>
      </w:r>
      <w:proofErr w:type="gramStart"/>
      <w:r>
        <w:t>slice based</w:t>
      </w:r>
      <w:proofErr w:type="gramEnd"/>
      <w:r>
        <w:t xml:space="preserve"> RACH, 2 sub-features are introduced:</w:t>
      </w:r>
    </w:p>
    <w:p w14:paraId="35034235" w14:textId="77777777" w:rsidR="00991CEF" w:rsidRDefault="00991CEF" w:rsidP="00991CEF">
      <w:pPr>
        <w:pStyle w:val="ListParagraph"/>
        <w:numPr>
          <w:ilvl w:val="0"/>
          <w:numId w:val="20"/>
        </w:numPr>
      </w:pPr>
      <w:r w:rsidRPr="00991CEF">
        <w:t>slice based RACH resource partitioning</w:t>
      </w:r>
    </w:p>
    <w:p w14:paraId="5393C4E3" w14:textId="758972BA" w:rsidR="00991CEF" w:rsidRDefault="00991CEF" w:rsidP="00991CEF">
      <w:pPr>
        <w:pStyle w:val="ListParagraph"/>
        <w:numPr>
          <w:ilvl w:val="0"/>
          <w:numId w:val="20"/>
        </w:numPr>
      </w:pPr>
      <w:r w:rsidRPr="00991CEF">
        <w:t>slice based RACH parameters prioritization</w:t>
      </w:r>
    </w:p>
    <w:p w14:paraId="0705DFD2" w14:textId="5A54A894" w:rsidR="00991CEF" w:rsidRDefault="00991CEF" w:rsidP="00097896">
      <w:r>
        <w:t>We do not see a need to separate the 2 sub-features.</w:t>
      </w:r>
    </w:p>
    <w:p w14:paraId="7D0065DC" w14:textId="773864A9" w:rsidR="006579D2" w:rsidRPr="0036276C" w:rsidRDefault="0036276C" w:rsidP="006579D2">
      <w:r w:rsidRPr="57DA470E">
        <w:rPr>
          <w:b/>
          <w:bCs/>
        </w:rPr>
        <w:t>Proposal#</w:t>
      </w:r>
      <w:r w:rsidR="00BA3899">
        <w:rPr>
          <w:b/>
          <w:bCs/>
        </w:rPr>
        <w:t>3</w:t>
      </w:r>
      <w:r w:rsidRPr="57DA470E">
        <w:rPr>
          <w:b/>
          <w:bCs/>
        </w:rPr>
        <w:t>:</w:t>
      </w:r>
      <w:r>
        <w:t xml:space="preserve"> </w:t>
      </w:r>
      <w:r w:rsidR="006579D2">
        <w:t xml:space="preserve">RAN2 confirm that </w:t>
      </w:r>
      <w:r w:rsidR="7EF239E0">
        <w:t xml:space="preserve">there is no need for explicit capability to inform network </w:t>
      </w:r>
      <w:r w:rsidR="006579D2">
        <w:t xml:space="preserve">since </w:t>
      </w:r>
      <w:proofErr w:type="gramStart"/>
      <w:r w:rsidR="006579D2">
        <w:t>slice based</w:t>
      </w:r>
      <w:proofErr w:type="gramEnd"/>
      <w:r w:rsidR="006579D2">
        <w:t xml:space="preserve"> RACH is only applicable for UE in RRC IDLE and RRC I</w:t>
      </w:r>
      <w:r w:rsidR="008B38F9">
        <w:t>N</w:t>
      </w:r>
      <w:r w:rsidR="006579D2">
        <w:t xml:space="preserve">ACTIVE </w:t>
      </w:r>
      <w:r w:rsidR="7EF239E0">
        <w:t>and should just be</w:t>
      </w:r>
      <w:r w:rsidR="006579D2">
        <w:t xml:space="preserve"> specified as</w:t>
      </w:r>
      <w:r w:rsidR="7EF239E0">
        <w:t xml:space="preserve"> “Optional without UE capability”</w:t>
      </w:r>
      <w:r w:rsidR="006579D2" w:rsidRPr="006579D2">
        <w:t xml:space="preserve"> </w:t>
      </w:r>
      <w:r w:rsidR="006579D2">
        <w:t>as follow under Section 5.4 Other features:</w:t>
      </w:r>
    </w:p>
    <w:tbl>
      <w:tblPr>
        <w:tblW w:w="0" w:type="auto"/>
        <w:tblLayout w:type="fixed"/>
        <w:tblLook w:val="00A0" w:firstRow="1" w:lastRow="0" w:firstColumn="1" w:lastColumn="0" w:noHBand="0" w:noVBand="0"/>
      </w:tblPr>
      <w:tblGrid>
        <w:gridCol w:w="9630"/>
      </w:tblGrid>
      <w:tr w:rsidR="006579D2" w14:paraId="1838A52A" w14:textId="77777777" w:rsidTr="00D160A2">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350A78E" w14:textId="77777777" w:rsidR="006579D2" w:rsidRDefault="006579D2" w:rsidP="00D160A2">
            <w:pPr>
              <w:jc w:val="center"/>
            </w:pPr>
            <w:r w:rsidRPr="57DA470E">
              <w:rPr>
                <w:rFonts w:ascii="Arial" w:eastAsia="Arial" w:hAnsi="Arial" w:cs="Arial"/>
                <w:b/>
                <w:bCs/>
                <w:sz w:val="18"/>
                <w:szCs w:val="18"/>
              </w:rPr>
              <w:t>Definitions for feature</w:t>
            </w:r>
          </w:p>
        </w:tc>
      </w:tr>
      <w:tr w:rsidR="006579D2" w14:paraId="08A1377C" w14:textId="77777777" w:rsidTr="00D160A2">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0250709" w14:textId="77777777" w:rsidR="006579D2" w:rsidRDefault="006579D2" w:rsidP="00D160A2">
            <w:pPr>
              <w:spacing w:line="259" w:lineRule="auto"/>
              <w:jc w:val="left"/>
              <w:rPr>
                <w:b/>
                <w:bCs/>
                <w:sz w:val="18"/>
                <w:szCs w:val="18"/>
              </w:rPr>
            </w:pPr>
            <w:r w:rsidRPr="57DA470E">
              <w:rPr>
                <w:rFonts w:ascii="Arial" w:eastAsia="Arial" w:hAnsi="Arial" w:cs="Arial"/>
                <w:b/>
                <w:bCs/>
                <w:sz w:val="18"/>
                <w:szCs w:val="18"/>
              </w:rPr>
              <w:t xml:space="preserve">Slice based random access </w:t>
            </w:r>
          </w:p>
          <w:p w14:paraId="32FD192F" w14:textId="3016810B" w:rsidR="006579D2" w:rsidRDefault="006579D2" w:rsidP="00D160A2">
            <w:pPr>
              <w:rPr>
                <w:rFonts w:ascii="Arial" w:eastAsia="Arial" w:hAnsi="Arial" w:cs="Arial"/>
                <w:sz w:val="18"/>
                <w:szCs w:val="18"/>
              </w:rPr>
            </w:pPr>
            <w:r w:rsidRPr="57DA470E">
              <w:rPr>
                <w:rFonts w:ascii="Arial" w:eastAsia="Arial" w:hAnsi="Arial" w:cs="Arial"/>
                <w:sz w:val="18"/>
                <w:szCs w:val="18"/>
              </w:rPr>
              <w:t>It is optional for UE to support slice based random access as specified in TS 38.321 [8].</w:t>
            </w:r>
            <w:r w:rsidR="00991CEF">
              <w:rPr>
                <w:rFonts w:ascii="Arial" w:eastAsia="Arial" w:hAnsi="Arial" w:cs="Arial"/>
                <w:sz w:val="18"/>
                <w:szCs w:val="18"/>
              </w:rPr>
              <w:t xml:space="preserve"> UE that support</w:t>
            </w:r>
            <w:r w:rsidR="007F43C7">
              <w:rPr>
                <w:rFonts w:ascii="Arial" w:eastAsia="Arial" w:hAnsi="Arial" w:cs="Arial"/>
                <w:sz w:val="18"/>
                <w:szCs w:val="18"/>
              </w:rPr>
              <w:t>ing</w:t>
            </w:r>
            <w:r w:rsidR="00991CEF">
              <w:rPr>
                <w:rFonts w:ascii="Arial" w:eastAsia="Arial" w:hAnsi="Arial" w:cs="Arial"/>
                <w:sz w:val="18"/>
                <w:szCs w:val="18"/>
              </w:rPr>
              <w:t xml:space="preserve"> slice based random access support</w:t>
            </w:r>
            <w:r w:rsidR="007F43C7">
              <w:rPr>
                <w:rFonts w:ascii="Arial" w:eastAsia="Arial" w:hAnsi="Arial" w:cs="Arial"/>
                <w:sz w:val="18"/>
                <w:szCs w:val="18"/>
              </w:rPr>
              <w:t>s</w:t>
            </w:r>
            <w:r w:rsidR="00991CEF">
              <w:rPr>
                <w:rFonts w:ascii="Arial" w:eastAsia="Arial" w:hAnsi="Arial" w:cs="Arial"/>
                <w:sz w:val="18"/>
                <w:szCs w:val="18"/>
              </w:rPr>
              <w:t xml:space="preserve"> the following features:</w:t>
            </w:r>
          </w:p>
          <w:p w14:paraId="0D202B92" w14:textId="77777777" w:rsidR="00991CEF" w:rsidRDefault="00991CEF" w:rsidP="00991CEF">
            <w:pPr>
              <w:pStyle w:val="ListParagraph"/>
              <w:numPr>
                <w:ilvl w:val="0"/>
                <w:numId w:val="20"/>
              </w:numPr>
            </w:pPr>
            <w:r w:rsidRPr="00991CEF">
              <w:t>slice based RACH resource partitioning</w:t>
            </w:r>
          </w:p>
          <w:p w14:paraId="378BC8C0" w14:textId="70E9EA66" w:rsidR="00991CEF" w:rsidRPr="00991CEF" w:rsidRDefault="00991CEF" w:rsidP="00991CEF">
            <w:pPr>
              <w:pStyle w:val="ListParagraph"/>
              <w:numPr>
                <w:ilvl w:val="0"/>
                <w:numId w:val="20"/>
              </w:numPr>
            </w:pPr>
            <w:r w:rsidRPr="00991CEF">
              <w:t>slice based RACH parameters prioritization</w:t>
            </w:r>
          </w:p>
        </w:tc>
      </w:tr>
    </w:tbl>
    <w:p w14:paraId="1AE11FC8" w14:textId="2BDA3955" w:rsidR="0036276C" w:rsidRPr="0036276C" w:rsidRDefault="0036276C" w:rsidP="57DA470E"/>
    <w:p w14:paraId="0CCBBC8B" w14:textId="7CD55F4A" w:rsidR="00840375" w:rsidRDefault="00840375" w:rsidP="00840375">
      <w:pPr>
        <w:pStyle w:val="Heading1"/>
      </w:pPr>
      <w:r>
        <w:t>Conclusion</w:t>
      </w:r>
    </w:p>
    <w:p w14:paraId="6F6BC6B5" w14:textId="557275E6" w:rsidR="002128A7" w:rsidRDefault="002128A7" w:rsidP="002128A7">
      <w:r>
        <w:t>It is requested that RAN2 discussed the following observations and proposals:</w:t>
      </w:r>
    </w:p>
    <w:p w14:paraId="75B60DEA" w14:textId="77777777" w:rsidR="00D95520" w:rsidRDefault="00D95520" w:rsidP="00D95520">
      <w:r w:rsidRPr="00F05180">
        <w:rPr>
          <w:b/>
          <w:bCs/>
        </w:rPr>
        <w:t>Proposal#1:</w:t>
      </w:r>
      <w:r>
        <w:t xml:space="preserve"> RAN2 confirms that UE indicates its support of </w:t>
      </w:r>
      <w:proofErr w:type="gramStart"/>
      <w:r>
        <w:t>slice based</w:t>
      </w:r>
      <w:proofErr w:type="gramEnd"/>
      <w:r>
        <w:t xml:space="preserve"> cell reselection in the UE capability signalling with the following TS38.306 description for the case slice information is provided in the RRC Release.</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95520" w:rsidRPr="00F27023" w14:paraId="3F261CA0" w14:textId="77777777" w:rsidTr="008479C5">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40CD35" w14:textId="77777777" w:rsidR="00D95520" w:rsidRPr="003D6C9E" w:rsidRDefault="00D95520" w:rsidP="008479C5">
            <w:pPr>
              <w:pStyle w:val="TAL"/>
              <w:rPr>
                <w:b/>
                <w:bCs/>
                <w:i/>
                <w:iCs/>
              </w:rPr>
            </w:pPr>
            <w:r w:rsidRPr="003D6C9E">
              <w:rPr>
                <w:b/>
                <w:bCs/>
                <w:i/>
                <w:iCs/>
              </w:rP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0D4631" w14:textId="77777777" w:rsidR="00D95520" w:rsidRPr="003D6C9E" w:rsidRDefault="00D95520" w:rsidP="008479C5">
            <w:pPr>
              <w:pStyle w:val="TAL"/>
            </w:pPr>
            <w:r w:rsidRPr="003D6C9E">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4A9AC6" w14:textId="77777777" w:rsidR="00D95520" w:rsidRPr="003D6C9E" w:rsidRDefault="00D95520" w:rsidP="008479C5">
            <w:pPr>
              <w:pStyle w:val="TAL"/>
            </w:pPr>
            <w:r w:rsidRPr="003D6C9E">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2050A9" w14:textId="77777777" w:rsidR="00D95520" w:rsidRPr="003D6C9E" w:rsidRDefault="00D95520" w:rsidP="008479C5">
            <w:pPr>
              <w:pStyle w:val="TAL"/>
            </w:pPr>
            <w:r w:rsidRPr="003D6C9E">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C315C0" w14:textId="77777777" w:rsidR="00D95520" w:rsidRPr="003D6C9E" w:rsidRDefault="00D95520" w:rsidP="008479C5">
            <w:pPr>
              <w:pStyle w:val="TAL"/>
              <w:rPr>
                <w:rFonts w:eastAsia="MS Mincho"/>
              </w:rPr>
            </w:pPr>
            <w:r w:rsidRPr="003D6C9E">
              <w:rPr>
                <w:rFonts w:eastAsia="MS Mincho"/>
              </w:rPr>
              <w:t>FR1-FR2</w:t>
            </w:r>
            <w:r>
              <w:rPr>
                <w:rFonts w:eastAsia="MS Mincho"/>
              </w:rPr>
              <w:t xml:space="preserve"> </w:t>
            </w:r>
            <w:r w:rsidRPr="003D6C9E">
              <w:rPr>
                <w:rFonts w:eastAsia="MS Mincho"/>
              </w:rPr>
              <w:t>DIFF</w:t>
            </w:r>
          </w:p>
        </w:tc>
      </w:tr>
      <w:tr w:rsidR="00D95520" w:rsidRPr="00F27023" w14:paraId="131DD7B5" w14:textId="77777777" w:rsidTr="008479C5">
        <w:trPr>
          <w:cantSplit/>
        </w:trPr>
        <w:tc>
          <w:tcPr>
            <w:tcW w:w="6807" w:type="dxa"/>
          </w:tcPr>
          <w:p w14:paraId="3424F09B" w14:textId="77777777" w:rsidR="00D95520" w:rsidRPr="00F27023" w:rsidRDefault="00D95520" w:rsidP="008479C5">
            <w:pPr>
              <w:pStyle w:val="TAL"/>
              <w:rPr>
                <w:b/>
                <w:bCs/>
                <w:i/>
                <w:iCs/>
              </w:rPr>
            </w:pPr>
            <w:r>
              <w:rPr>
                <w:b/>
                <w:bCs/>
                <w:i/>
                <w:iCs/>
              </w:rPr>
              <w:t>sliceInfoforCellReselection</w:t>
            </w:r>
            <w:r w:rsidRPr="00F27023">
              <w:rPr>
                <w:b/>
                <w:bCs/>
                <w:i/>
                <w:iCs/>
              </w:rPr>
              <w:t>-r1</w:t>
            </w:r>
            <w:r>
              <w:rPr>
                <w:b/>
                <w:bCs/>
                <w:i/>
                <w:iCs/>
              </w:rPr>
              <w:t>7</w:t>
            </w:r>
          </w:p>
          <w:p w14:paraId="082F32EB" w14:textId="77777777" w:rsidR="00D95520" w:rsidRPr="00F27023" w:rsidRDefault="00D95520" w:rsidP="008479C5">
            <w:pPr>
              <w:pStyle w:val="TAL"/>
            </w:pPr>
            <w:r w:rsidRPr="1BD5A43E">
              <w:rPr>
                <w:noProof/>
              </w:rPr>
              <w:t xml:space="preserve">Indicates whether the UE supports </w:t>
            </w:r>
            <w:r w:rsidRPr="1BD5A43E">
              <w:rPr>
                <w:i/>
                <w:iCs/>
                <w:noProof/>
              </w:rPr>
              <w:t>sliceInformation</w:t>
            </w:r>
            <w:r w:rsidRPr="1BD5A43E">
              <w:rPr>
                <w:noProof/>
              </w:rPr>
              <w:t xml:space="preserve"> on </w:t>
            </w:r>
            <w:r w:rsidRPr="1BD5A43E">
              <w:rPr>
                <w:i/>
                <w:iCs/>
                <w:noProof/>
              </w:rPr>
              <w:t>RRCRelease</w:t>
            </w:r>
            <w:r w:rsidRPr="1BD5A43E">
              <w:rPr>
                <w:noProof/>
              </w:rPr>
              <w:t xml:space="preserve"> for slice based cell reselection in RRC _IDLE and RRC INACTIVE as defined in TS 38.304 [21].</w:t>
            </w:r>
          </w:p>
        </w:tc>
        <w:tc>
          <w:tcPr>
            <w:tcW w:w="709" w:type="dxa"/>
          </w:tcPr>
          <w:p w14:paraId="15C11539" w14:textId="77777777" w:rsidR="00D95520" w:rsidRPr="00F27023" w:rsidRDefault="00D95520" w:rsidP="008479C5">
            <w:pPr>
              <w:pStyle w:val="TAL"/>
              <w:jc w:val="center"/>
            </w:pPr>
            <w:r w:rsidRPr="00F27023">
              <w:t>UE</w:t>
            </w:r>
          </w:p>
        </w:tc>
        <w:tc>
          <w:tcPr>
            <w:tcW w:w="564" w:type="dxa"/>
          </w:tcPr>
          <w:p w14:paraId="2B57F9DC" w14:textId="77777777" w:rsidR="00D95520" w:rsidRPr="00F27023" w:rsidRDefault="00D95520" w:rsidP="008479C5">
            <w:pPr>
              <w:pStyle w:val="TAL"/>
              <w:jc w:val="center"/>
            </w:pPr>
            <w:r w:rsidRPr="00F27023">
              <w:t>No</w:t>
            </w:r>
          </w:p>
        </w:tc>
        <w:tc>
          <w:tcPr>
            <w:tcW w:w="712" w:type="dxa"/>
          </w:tcPr>
          <w:p w14:paraId="691931B4" w14:textId="77777777" w:rsidR="00D95520" w:rsidRPr="00F27023" w:rsidRDefault="00D95520" w:rsidP="008479C5">
            <w:pPr>
              <w:pStyle w:val="TAL"/>
              <w:jc w:val="center"/>
            </w:pPr>
            <w:r w:rsidRPr="00F27023">
              <w:t>No</w:t>
            </w:r>
          </w:p>
        </w:tc>
        <w:tc>
          <w:tcPr>
            <w:tcW w:w="737" w:type="dxa"/>
          </w:tcPr>
          <w:p w14:paraId="0694BCDB" w14:textId="77777777" w:rsidR="00D95520" w:rsidRPr="00F27023" w:rsidRDefault="00D95520" w:rsidP="008479C5">
            <w:pPr>
              <w:pStyle w:val="TAL"/>
              <w:jc w:val="center"/>
            </w:pPr>
            <w:r w:rsidRPr="00F27023">
              <w:rPr>
                <w:rFonts w:eastAsia="MS Mincho"/>
              </w:rPr>
              <w:t>No</w:t>
            </w:r>
          </w:p>
        </w:tc>
      </w:tr>
    </w:tbl>
    <w:p w14:paraId="1319A657" w14:textId="77777777" w:rsidR="00BA3899" w:rsidRDefault="00BA3899" w:rsidP="00BA3899">
      <w:pPr>
        <w:rPr>
          <w:b/>
          <w:bCs/>
        </w:rPr>
      </w:pPr>
    </w:p>
    <w:p w14:paraId="06318555" w14:textId="7F02378A" w:rsidR="00BA3899" w:rsidRDefault="00BA3899" w:rsidP="00BA3899">
      <w:r w:rsidRPr="006579D2">
        <w:rPr>
          <w:b/>
          <w:bCs/>
        </w:rPr>
        <w:t xml:space="preserve">Proposal#2: </w:t>
      </w:r>
      <w:r>
        <w:t>For the case slice information is provided in the SIB, it is optional for the UE to support and there is no need for UE capability signalling since it is for UE in RRC IDLE and RRC INACTIVE. It should just be specified as “Optional without UE capability” as follow under Section 5.4 Other features:</w:t>
      </w:r>
    </w:p>
    <w:p w14:paraId="34D4BA3D" w14:textId="77777777" w:rsidR="00BA3899" w:rsidRDefault="00BA3899" w:rsidP="00BA3899"/>
    <w:tbl>
      <w:tblPr>
        <w:tblW w:w="0" w:type="auto"/>
        <w:tblLayout w:type="fixed"/>
        <w:tblLook w:val="00A0" w:firstRow="1" w:lastRow="0" w:firstColumn="1" w:lastColumn="0" w:noHBand="0" w:noVBand="0"/>
      </w:tblPr>
      <w:tblGrid>
        <w:gridCol w:w="9630"/>
      </w:tblGrid>
      <w:tr w:rsidR="00BA3899" w14:paraId="016440B7" w14:textId="77777777" w:rsidTr="008479C5">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FF97E04" w14:textId="77777777" w:rsidR="00BA3899" w:rsidRDefault="00BA3899" w:rsidP="008479C5">
            <w:pPr>
              <w:jc w:val="center"/>
            </w:pPr>
            <w:r w:rsidRPr="57DA470E">
              <w:rPr>
                <w:rFonts w:ascii="Arial" w:eastAsia="Arial" w:hAnsi="Arial" w:cs="Arial"/>
                <w:b/>
                <w:bCs/>
                <w:sz w:val="18"/>
                <w:szCs w:val="18"/>
              </w:rPr>
              <w:t>Definitions for feature</w:t>
            </w:r>
          </w:p>
        </w:tc>
      </w:tr>
      <w:tr w:rsidR="00BA3899" w14:paraId="2D3901AE" w14:textId="77777777" w:rsidTr="008479C5">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E13571C" w14:textId="77777777" w:rsidR="00BA3899" w:rsidRDefault="00BA3899" w:rsidP="008479C5">
            <w:pPr>
              <w:spacing w:line="259" w:lineRule="auto"/>
              <w:jc w:val="left"/>
              <w:rPr>
                <w:b/>
                <w:bCs/>
                <w:sz w:val="18"/>
                <w:szCs w:val="18"/>
              </w:rPr>
            </w:pPr>
            <w:r w:rsidRPr="57DA470E">
              <w:rPr>
                <w:rFonts w:ascii="Arial" w:eastAsia="Arial" w:hAnsi="Arial" w:cs="Arial"/>
                <w:b/>
                <w:bCs/>
                <w:sz w:val="18"/>
                <w:szCs w:val="18"/>
              </w:rPr>
              <w:t xml:space="preserve">Slice based </w:t>
            </w:r>
            <w:r>
              <w:rPr>
                <w:rFonts w:ascii="Arial" w:eastAsia="Arial" w:hAnsi="Arial" w:cs="Arial"/>
                <w:b/>
                <w:bCs/>
                <w:sz w:val="18"/>
                <w:szCs w:val="18"/>
              </w:rPr>
              <w:t>cell reselection using SIB</w:t>
            </w:r>
            <w:r w:rsidRPr="57DA470E">
              <w:rPr>
                <w:rFonts w:ascii="Arial" w:eastAsia="Arial" w:hAnsi="Arial" w:cs="Arial"/>
                <w:b/>
                <w:bCs/>
                <w:sz w:val="18"/>
                <w:szCs w:val="18"/>
              </w:rPr>
              <w:t xml:space="preserve"> </w:t>
            </w:r>
          </w:p>
          <w:p w14:paraId="4701DAF0" w14:textId="77777777" w:rsidR="00BA3899" w:rsidRDefault="00BA3899" w:rsidP="008479C5">
            <w:pPr>
              <w:rPr>
                <w:rFonts w:ascii="Arial" w:eastAsia="Arial" w:hAnsi="Arial" w:cs="Arial"/>
                <w:sz w:val="18"/>
                <w:szCs w:val="18"/>
              </w:rPr>
            </w:pPr>
            <w:r w:rsidRPr="57DA470E">
              <w:rPr>
                <w:rFonts w:ascii="Arial" w:eastAsia="Arial" w:hAnsi="Arial" w:cs="Arial"/>
                <w:sz w:val="18"/>
                <w:szCs w:val="18"/>
              </w:rPr>
              <w:t xml:space="preserve">It is optional for UE to support </w:t>
            </w:r>
            <w:proofErr w:type="gramStart"/>
            <w:r w:rsidRPr="57DA470E">
              <w:rPr>
                <w:rFonts w:ascii="Arial" w:eastAsia="Arial" w:hAnsi="Arial" w:cs="Arial"/>
                <w:sz w:val="18"/>
                <w:szCs w:val="18"/>
              </w:rPr>
              <w:t>slice based</w:t>
            </w:r>
            <w:proofErr w:type="gramEnd"/>
            <w:r w:rsidRPr="57DA470E">
              <w:rPr>
                <w:rFonts w:ascii="Arial" w:eastAsia="Arial" w:hAnsi="Arial" w:cs="Arial"/>
                <w:sz w:val="18"/>
                <w:szCs w:val="18"/>
              </w:rPr>
              <w:t xml:space="preserve"> </w:t>
            </w:r>
            <w:r>
              <w:rPr>
                <w:rFonts w:ascii="Arial" w:eastAsia="Arial" w:hAnsi="Arial" w:cs="Arial"/>
                <w:sz w:val="18"/>
                <w:szCs w:val="18"/>
              </w:rPr>
              <w:t xml:space="preserve">cell reselection using </w:t>
            </w:r>
            <w:proofErr w:type="spellStart"/>
            <w:r>
              <w:rPr>
                <w:rFonts w:ascii="Arial" w:eastAsia="Arial" w:hAnsi="Arial" w:cs="Arial"/>
                <w:sz w:val="18"/>
                <w:szCs w:val="18"/>
              </w:rPr>
              <w:t>sliceInformation</w:t>
            </w:r>
            <w:proofErr w:type="spellEnd"/>
            <w:r>
              <w:rPr>
                <w:rFonts w:ascii="Arial" w:eastAsia="Arial" w:hAnsi="Arial" w:cs="Arial"/>
                <w:sz w:val="18"/>
                <w:szCs w:val="18"/>
              </w:rPr>
              <w:t xml:space="preserve"> in the SIB</w:t>
            </w:r>
            <w:r w:rsidRPr="57DA470E">
              <w:rPr>
                <w:rFonts w:ascii="Arial" w:eastAsia="Arial" w:hAnsi="Arial" w:cs="Arial"/>
                <w:sz w:val="18"/>
                <w:szCs w:val="18"/>
              </w:rPr>
              <w:t xml:space="preserve"> as specified in TS 38.3</w:t>
            </w:r>
            <w:r>
              <w:rPr>
                <w:rFonts w:ascii="Arial" w:eastAsia="Arial" w:hAnsi="Arial" w:cs="Arial"/>
                <w:sz w:val="18"/>
                <w:szCs w:val="18"/>
              </w:rPr>
              <w:t>04</w:t>
            </w:r>
            <w:r w:rsidRPr="57DA470E">
              <w:rPr>
                <w:rFonts w:ascii="Arial" w:eastAsia="Arial" w:hAnsi="Arial" w:cs="Arial"/>
                <w:sz w:val="18"/>
                <w:szCs w:val="18"/>
              </w:rPr>
              <w:t xml:space="preserve"> [</w:t>
            </w:r>
            <w:r>
              <w:rPr>
                <w:rFonts w:ascii="Arial" w:eastAsia="Arial" w:hAnsi="Arial" w:cs="Arial"/>
                <w:sz w:val="18"/>
                <w:szCs w:val="18"/>
              </w:rPr>
              <w:t>21</w:t>
            </w:r>
            <w:r w:rsidRPr="57DA470E">
              <w:rPr>
                <w:rFonts w:ascii="Arial" w:eastAsia="Arial" w:hAnsi="Arial" w:cs="Arial"/>
                <w:sz w:val="18"/>
                <w:szCs w:val="18"/>
              </w:rPr>
              <w:t>].</w:t>
            </w:r>
          </w:p>
        </w:tc>
      </w:tr>
    </w:tbl>
    <w:p w14:paraId="112B53A5" w14:textId="77777777" w:rsidR="00BA3899" w:rsidRDefault="00BA3899" w:rsidP="00BA3899">
      <w:pPr>
        <w:rPr>
          <w:b/>
          <w:bCs/>
        </w:rPr>
      </w:pPr>
    </w:p>
    <w:p w14:paraId="4B46E2A2" w14:textId="5A0F1F29" w:rsidR="00BA3899" w:rsidRPr="0036276C" w:rsidRDefault="00BA3899" w:rsidP="00BA3899">
      <w:r w:rsidRPr="57DA470E">
        <w:rPr>
          <w:b/>
          <w:bCs/>
        </w:rPr>
        <w:t>Proposal#</w:t>
      </w:r>
      <w:r>
        <w:rPr>
          <w:b/>
          <w:bCs/>
        </w:rPr>
        <w:t>3</w:t>
      </w:r>
      <w:r w:rsidRPr="57DA470E">
        <w:rPr>
          <w:b/>
          <w:bCs/>
        </w:rPr>
        <w:t>:</w:t>
      </w:r>
      <w:r>
        <w:t xml:space="preserve"> RAN2 confirm that there is no need for explicit capability to inform network since </w:t>
      </w:r>
      <w:proofErr w:type="gramStart"/>
      <w:r>
        <w:t>slice based</w:t>
      </w:r>
      <w:proofErr w:type="gramEnd"/>
      <w:r>
        <w:t xml:space="preserve"> RACH is only applicable for UE in RRC IDLE and RRC INACTIVE and should just be specified as “Optional without UE capability”</w:t>
      </w:r>
      <w:r w:rsidRPr="006579D2">
        <w:t xml:space="preserve"> </w:t>
      </w:r>
      <w:r>
        <w:t>as follow under Section 5.4 Other features:</w:t>
      </w:r>
    </w:p>
    <w:tbl>
      <w:tblPr>
        <w:tblW w:w="0" w:type="auto"/>
        <w:tblLayout w:type="fixed"/>
        <w:tblLook w:val="00A0" w:firstRow="1" w:lastRow="0" w:firstColumn="1" w:lastColumn="0" w:noHBand="0" w:noVBand="0"/>
      </w:tblPr>
      <w:tblGrid>
        <w:gridCol w:w="9630"/>
      </w:tblGrid>
      <w:tr w:rsidR="00BA3899" w14:paraId="06A93834" w14:textId="77777777" w:rsidTr="008479C5">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9713272" w14:textId="77777777" w:rsidR="00BA3899" w:rsidRDefault="00BA3899" w:rsidP="008479C5">
            <w:pPr>
              <w:jc w:val="center"/>
            </w:pPr>
            <w:r w:rsidRPr="57DA470E">
              <w:rPr>
                <w:rFonts w:ascii="Arial" w:eastAsia="Arial" w:hAnsi="Arial" w:cs="Arial"/>
                <w:b/>
                <w:bCs/>
                <w:sz w:val="18"/>
                <w:szCs w:val="18"/>
              </w:rPr>
              <w:t>Definitions for feature</w:t>
            </w:r>
          </w:p>
        </w:tc>
      </w:tr>
      <w:tr w:rsidR="00BA3899" w14:paraId="2E9EE26A" w14:textId="77777777" w:rsidTr="008479C5">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4DDCEE0" w14:textId="77777777" w:rsidR="00BA3899" w:rsidRDefault="00BA3899" w:rsidP="008479C5">
            <w:pPr>
              <w:spacing w:line="259" w:lineRule="auto"/>
              <w:jc w:val="left"/>
              <w:rPr>
                <w:b/>
                <w:bCs/>
                <w:sz w:val="18"/>
                <w:szCs w:val="18"/>
              </w:rPr>
            </w:pPr>
            <w:r w:rsidRPr="57DA470E">
              <w:rPr>
                <w:rFonts w:ascii="Arial" w:eastAsia="Arial" w:hAnsi="Arial" w:cs="Arial"/>
                <w:b/>
                <w:bCs/>
                <w:sz w:val="18"/>
                <w:szCs w:val="18"/>
              </w:rPr>
              <w:t xml:space="preserve">Slice based random access </w:t>
            </w:r>
          </w:p>
          <w:p w14:paraId="6C5632C0" w14:textId="77777777" w:rsidR="00BA3899" w:rsidRDefault="00BA3899" w:rsidP="008479C5">
            <w:pPr>
              <w:rPr>
                <w:rFonts w:ascii="Arial" w:eastAsia="Arial" w:hAnsi="Arial" w:cs="Arial"/>
                <w:sz w:val="18"/>
                <w:szCs w:val="18"/>
              </w:rPr>
            </w:pPr>
            <w:r w:rsidRPr="57DA470E">
              <w:rPr>
                <w:rFonts w:ascii="Arial" w:eastAsia="Arial" w:hAnsi="Arial" w:cs="Arial"/>
                <w:sz w:val="18"/>
                <w:szCs w:val="18"/>
              </w:rPr>
              <w:t>It is optional for UE to support slice based random access as specified in TS 38.321 [8].</w:t>
            </w:r>
            <w:r>
              <w:rPr>
                <w:rFonts w:ascii="Arial" w:eastAsia="Arial" w:hAnsi="Arial" w:cs="Arial"/>
                <w:sz w:val="18"/>
                <w:szCs w:val="18"/>
              </w:rPr>
              <w:t xml:space="preserve"> UE that supporting slice based random access supports the following features:</w:t>
            </w:r>
          </w:p>
          <w:p w14:paraId="41E5E59D" w14:textId="77777777" w:rsidR="00BA3899" w:rsidRDefault="00BA3899" w:rsidP="008479C5">
            <w:pPr>
              <w:pStyle w:val="ListParagraph"/>
              <w:numPr>
                <w:ilvl w:val="0"/>
                <w:numId w:val="20"/>
              </w:numPr>
            </w:pPr>
            <w:r w:rsidRPr="00991CEF">
              <w:t>slice based RACH resource partitioning</w:t>
            </w:r>
          </w:p>
          <w:p w14:paraId="2BA6873C" w14:textId="77777777" w:rsidR="00BA3899" w:rsidRPr="00991CEF" w:rsidRDefault="00BA3899" w:rsidP="008479C5">
            <w:pPr>
              <w:pStyle w:val="ListParagraph"/>
              <w:numPr>
                <w:ilvl w:val="0"/>
                <w:numId w:val="20"/>
              </w:numPr>
            </w:pPr>
            <w:r w:rsidRPr="00991CEF">
              <w:t>slice based RACH parameters prioritization</w:t>
            </w:r>
          </w:p>
        </w:tc>
      </w:tr>
    </w:tbl>
    <w:p w14:paraId="7B7AD323" w14:textId="2BF66B7A" w:rsidR="57DA470E" w:rsidRDefault="57DA470E" w:rsidP="57DA470E"/>
    <w:p w14:paraId="7B09C1B2" w14:textId="098CF0FF" w:rsidR="57DA470E" w:rsidRDefault="57DA470E" w:rsidP="57DA470E"/>
    <w:p w14:paraId="2321DD43" w14:textId="77777777" w:rsidR="0036276C" w:rsidRDefault="0036276C" w:rsidP="002128A7"/>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85141" w14:textId="77777777" w:rsidR="0061267F" w:rsidRDefault="0061267F"/>
  </w:endnote>
  <w:endnote w:type="continuationSeparator" w:id="0">
    <w:p w14:paraId="6EF82A65" w14:textId="77777777" w:rsidR="0061267F" w:rsidRDefault="0061267F"/>
  </w:endnote>
  <w:endnote w:type="continuationNotice" w:id="1">
    <w:p w14:paraId="5017ADE2" w14:textId="77777777" w:rsidR="0061267F" w:rsidRDefault="00612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E4D48" w14:textId="77777777" w:rsidR="0061267F" w:rsidRDefault="0061267F"/>
  </w:footnote>
  <w:footnote w:type="continuationSeparator" w:id="0">
    <w:p w14:paraId="40E0FCD8" w14:textId="77777777" w:rsidR="0061267F" w:rsidRDefault="0061267F"/>
  </w:footnote>
  <w:footnote w:type="continuationNotice" w:id="1">
    <w:p w14:paraId="3FFAD733" w14:textId="77777777" w:rsidR="0061267F" w:rsidRDefault="00612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1B40047"/>
    <w:multiLevelType w:val="hybridMultilevel"/>
    <w:tmpl w:val="9B44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2"/>
  </w:num>
  <w:num w:numId="3">
    <w:abstractNumId w:val="2"/>
  </w:num>
  <w:num w:numId="4">
    <w:abstractNumId w:val="0"/>
  </w:num>
  <w:num w:numId="5">
    <w:abstractNumId w:val="8"/>
  </w:num>
  <w:num w:numId="6">
    <w:abstractNumId w:val="4"/>
  </w:num>
  <w:num w:numId="7">
    <w:abstractNumId w:val="6"/>
  </w:num>
  <w:num w:numId="8">
    <w:abstractNumId w:val="14"/>
  </w:num>
  <w:num w:numId="9">
    <w:abstractNumId w:val="15"/>
  </w:num>
  <w:num w:numId="10">
    <w:abstractNumId w:val="14"/>
  </w:num>
  <w:num w:numId="11">
    <w:abstractNumId w:val="5"/>
  </w:num>
  <w:num w:numId="12">
    <w:abstractNumId w:val="1"/>
  </w:num>
  <w:num w:numId="13">
    <w:abstractNumId w:val="13"/>
  </w:num>
  <w:num w:numId="14">
    <w:abstractNumId w:val="3"/>
  </w:num>
  <w:num w:numId="15">
    <w:abstractNumId w:val="11"/>
  </w:num>
  <w:num w:numId="16">
    <w:abstractNumId w:val="9"/>
  </w:num>
  <w:num w:numId="17">
    <w:abstractNumId w:val="14"/>
  </w:num>
  <w:num w:numId="18">
    <w:abstractNumId w:val="14"/>
  </w:num>
  <w:num w:numId="19">
    <w:abstractNumId w:val="14"/>
  </w:num>
  <w:num w:numId="2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84C"/>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12B"/>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673"/>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4D0"/>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0B"/>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550"/>
    <w:rsid w:val="002676E4"/>
    <w:rsid w:val="00267D5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B0A"/>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B2C"/>
    <w:rsid w:val="003C4CFB"/>
    <w:rsid w:val="003C52DF"/>
    <w:rsid w:val="003C5E62"/>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C9E"/>
    <w:rsid w:val="003D6F6A"/>
    <w:rsid w:val="003D7171"/>
    <w:rsid w:val="003D7202"/>
    <w:rsid w:val="003D786A"/>
    <w:rsid w:val="003D78FF"/>
    <w:rsid w:val="003E0CFD"/>
    <w:rsid w:val="003E0E4E"/>
    <w:rsid w:val="003E11F8"/>
    <w:rsid w:val="003E19DA"/>
    <w:rsid w:val="003E19FB"/>
    <w:rsid w:val="003E1C34"/>
    <w:rsid w:val="003E2472"/>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2F7E"/>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773"/>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2A63"/>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C58"/>
    <w:rsid w:val="004C2DF1"/>
    <w:rsid w:val="004C3079"/>
    <w:rsid w:val="004C354F"/>
    <w:rsid w:val="004C3BD4"/>
    <w:rsid w:val="004C56BA"/>
    <w:rsid w:val="004C5908"/>
    <w:rsid w:val="004C5B5A"/>
    <w:rsid w:val="004C5CBD"/>
    <w:rsid w:val="004C5EC4"/>
    <w:rsid w:val="004C618C"/>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390C"/>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929"/>
    <w:rsid w:val="004E20DC"/>
    <w:rsid w:val="004E2422"/>
    <w:rsid w:val="004E2A59"/>
    <w:rsid w:val="004E2AE9"/>
    <w:rsid w:val="004E315B"/>
    <w:rsid w:val="004E3395"/>
    <w:rsid w:val="004E33B9"/>
    <w:rsid w:val="004E44DE"/>
    <w:rsid w:val="004E4A79"/>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4B"/>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4E27"/>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2D2"/>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6F4"/>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BED"/>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17C"/>
    <w:rsid w:val="00587448"/>
    <w:rsid w:val="005904E5"/>
    <w:rsid w:val="00590508"/>
    <w:rsid w:val="00590AF7"/>
    <w:rsid w:val="00590D93"/>
    <w:rsid w:val="0059108B"/>
    <w:rsid w:val="0059112B"/>
    <w:rsid w:val="005911C0"/>
    <w:rsid w:val="00591343"/>
    <w:rsid w:val="005914B3"/>
    <w:rsid w:val="005916E9"/>
    <w:rsid w:val="005917AE"/>
    <w:rsid w:val="005917D7"/>
    <w:rsid w:val="0059198D"/>
    <w:rsid w:val="005922D0"/>
    <w:rsid w:val="00592530"/>
    <w:rsid w:val="00592810"/>
    <w:rsid w:val="00592E6C"/>
    <w:rsid w:val="00592EF6"/>
    <w:rsid w:val="005937B3"/>
    <w:rsid w:val="00593824"/>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4FE"/>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5CB"/>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67F"/>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3DB"/>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37A7E"/>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579D2"/>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C0E"/>
    <w:rsid w:val="00666E1C"/>
    <w:rsid w:val="00666EAB"/>
    <w:rsid w:val="00666EC7"/>
    <w:rsid w:val="00666ED7"/>
    <w:rsid w:val="006674A1"/>
    <w:rsid w:val="006674D7"/>
    <w:rsid w:val="006679DD"/>
    <w:rsid w:val="00667AC2"/>
    <w:rsid w:val="00667BDB"/>
    <w:rsid w:val="00670572"/>
    <w:rsid w:val="006706A8"/>
    <w:rsid w:val="0067084F"/>
    <w:rsid w:val="0067096F"/>
    <w:rsid w:val="006712B8"/>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05D"/>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9D1"/>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398"/>
    <w:rsid w:val="007F43C7"/>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0CA"/>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8C8"/>
    <w:rsid w:val="008B1915"/>
    <w:rsid w:val="008B27FB"/>
    <w:rsid w:val="008B28FD"/>
    <w:rsid w:val="008B300D"/>
    <w:rsid w:val="008B307D"/>
    <w:rsid w:val="008B3407"/>
    <w:rsid w:val="008B38F9"/>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76"/>
    <w:rsid w:val="009027C3"/>
    <w:rsid w:val="00902F55"/>
    <w:rsid w:val="009032A0"/>
    <w:rsid w:val="009037EE"/>
    <w:rsid w:val="00903CFD"/>
    <w:rsid w:val="0090408A"/>
    <w:rsid w:val="00904120"/>
    <w:rsid w:val="00904B00"/>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1CEF"/>
    <w:rsid w:val="00992A07"/>
    <w:rsid w:val="00992D6D"/>
    <w:rsid w:val="00993240"/>
    <w:rsid w:val="0099344A"/>
    <w:rsid w:val="00993F4B"/>
    <w:rsid w:val="00993F52"/>
    <w:rsid w:val="009944BA"/>
    <w:rsid w:val="0099475E"/>
    <w:rsid w:val="009947F1"/>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68B"/>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6A7A"/>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61A"/>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1D6"/>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9EC"/>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27FE"/>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385"/>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899"/>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B0A"/>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1B0"/>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692"/>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53B"/>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520"/>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DDD"/>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19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F01E8"/>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A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04"/>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2A80A6D"/>
    <w:rsid w:val="035574DC"/>
    <w:rsid w:val="03D6032F"/>
    <w:rsid w:val="0465ABA1"/>
    <w:rsid w:val="04D6F38F"/>
    <w:rsid w:val="0501A813"/>
    <w:rsid w:val="05BDD96C"/>
    <w:rsid w:val="06BB4D85"/>
    <w:rsid w:val="07E604A9"/>
    <w:rsid w:val="08185933"/>
    <w:rsid w:val="08C2E1FB"/>
    <w:rsid w:val="09378EF8"/>
    <w:rsid w:val="09BB32E5"/>
    <w:rsid w:val="0A807E5D"/>
    <w:rsid w:val="0AC53B7F"/>
    <w:rsid w:val="0AE05F3C"/>
    <w:rsid w:val="0AE133EB"/>
    <w:rsid w:val="0B2155CB"/>
    <w:rsid w:val="0B9781DB"/>
    <w:rsid w:val="0BDA2A96"/>
    <w:rsid w:val="0CA8533F"/>
    <w:rsid w:val="0D044942"/>
    <w:rsid w:val="0D0BE2BB"/>
    <w:rsid w:val="0D48F1CD"/>
    <w:rsid w:val="0D4B61D4"/>
    <w:rsid w:val="0D4F06B2"/>
    <w:rsid w:val="0D8CBD87"/>
    <w:rsid w:val="0DED8360"/>
    <w:rsid w:val="0EF84291"/>
    <w:rsid w:val="0F4A63DC"/>
    <w:rsid w:val="0FF70F58"/>
    <w:rsid w:val="0FFDC9C4"/>
    <w:rsid w:val="101A2D65"/>
    <w:rsid w:val="10AFE818"/>
    <w:rsid w:val="10C9CAA2"/>
    <w:rsid w:val="11BBE227"/>
    <w:rsid w:val="125C5F9E"/>
    <w:rsid w:val="12CDA3A1"/>
    <w:rsid w:val="1345B995"/>
    <w:rsid w:val="14580088"/>
    <w:rsid w:val="1497352E"/>
    <w:rsid w:val="14A26E7C"/>
    <w:rsid w:val="14FBC8E4"/>
    <w:rsid w:val="1513CC6B"/>
    <w:rsid w:val="153CC23A"/>
    <w:rsid w:val="1562C8A0"/>
    <w:rsid w:val="161B3B59"/>
    <w:rsid w:val="1658CCB8"/>
    <w:rsid w:val="16662770"/>
    <w:rsid w:val="16CB85D0"/>
    <w:rsid w:val="16DA9373"/>
    <w:rsid w:val="16E1C21B"/>
    <w:rsid w:val="1719C833"/>
    <w:rsid w:val="18023F4B"/>
    <w:rsid w:val="1837D3EA"/>
    <w:rsid w:val="1872265F"/>
    <w:rsid w:val="19D4157B"/>
    <w:rsid w:val="1A10BC7F"/>
    <w:rsid w:val="1A399F93"/>
    <w:rsid w:val="1BD5A43E"/>
    <w:rsid w:val="1CCAA94F"/>
    <w:rsid w:val="1CCB0345"/>
    <w:rsid w:val="1E42C0F1"/>
    <w:rsid w:val="1E501CF0"/>
    <w:rsid w:val="1E554891"/>
    <w:rsid w:val="1EE42DA2"/>
    <w:rsid w:val="1F8EC1AA"/>
    <w:rsid w:val="1FC61569"/>
    <w:rsid w:val="200961F8"/>
    <w:rsid w:val="200B320B"/>
    <w:rsid w:val="200E6F34"/>
    <w:rsid w:val="20F603BB"/>
    <w:rsid w:val="217E25D9"/>
    <w:rsid w:val="218AB454"/>
    <w:rsid w:val="2199BD2E"/>
    <w:rsid w:val="231965F3"/>
    <w:rsid w:val="2350280F"/>
    <w:rsid w:val="239801F9"/>
    <w:rsid w:val="23E08AB5"/>
    <w:rsid w:val="23F0C305"/>
    <w:rsid w:val="2426FC9B"/>
    <w:rsid w:val="2516CAF0"/>
    <w:rsid w:val="256E76F8"/>
    <w:rsid w:val="25CE800D"/>
    <w:rsid w:val="25FCFE74"/>
    <w:rsid w:val="2796214B"/>
    <w:rsid w:val="27AA2755"/>
    <w:rsid w:val="285D425D"/>
    <w:rsid w:val="28C5D7A7"/>
    <w:rsid w:val="29AA5E21"/>
    <w:rsid w:val="2A279100"/>
    <w:rsid w:val="2A370B13"/>
    <w:rsid w:val="2B09317A"/>
    <w:rsid w:val="2B1C864E"/>
    <w:rsid w:val="2B73BFA2"/>
    <w:rsid w:val="2B9D61B6"/>
    <w:rsid w:val="2BDB7539"/>
    <w:rsid w:val="2BDDCFF9"/>
    <w:rsid w:val="2D36A166"/>
    <w:rsid w:val="2D6FB418"/>
    <w:rsid w:val="2DAF2357"/>
    <w:rsid w:val="2DBB67AF"/>
    <w:rsid w:val="2E9EF78B"/>
    <w:rsid w:val="2F0D940E"/>
    <w:rsid w:val="2F1A7FD2"/>
    <w:rsid w:val="30073304"/>
    <w:rsid w:val="30CF9292"/>
    <w:rsid w:val="30D96B69"/>
    <w:rsid w:val="328BB401"/>
    <w:rsid w:val="32D5AED1"/>
    <w:rsid w:val="32DD0B82"/>
    <w:rsid w:val="32F60DD1"/>
    <w:rsid w:val="338F2A35"/>
    <w:rsid w:val="339893FD"/>
    <w:rsid w:val="33FAB956"/>
    <w:rsid w:val="3411817D"/>
    <w:rsid w:val="35108E1C"/>
    <w:rsid w:val="35AC6B77"/>
    <w:rsid w:val="361174A2"/>
    <w:rsid w:val="362A1957"/>
    <w:rsid w:val="365828CD"/>
    <w:rsid w:val="36862D44"/>
    <w:rsid w:val="372534CA"/>
    <w:rsid w:val="3788B43A"/>
    <w:rsid w:val="37AE0932"/>
    <w:rsid w:val="380D288E"/>
    <w:rsid w:val="38B49E77"/>
    <w:rsid w:val="39AE154A"/>
    <w:rsid w:val="3B971561"/>
    <w:rsid w:val="3C44EE76"/>
    <w:rsid w:val="3C46FB72"/>
    <w:rsid w:val="3E6F4E50"/>
    <w:rsid w:val="3ED24B81"/>
    <w:rsid w:val="3FF599E8"/>
    <w:rsid w:val="400C7431"/>
    <w:rsid w:val="400D5DDD"/>
    <w:rsid w:val="401D56CE"/>
    <w:rsid w:val="401FB760"/>
    <w:rsid w:val="4162E6C8"/>
    <w:rsid w:val="41B9272F"/>
    <w:rsid w:val="41FBA2C5"/>
    <w:rsid w:val="4230035A"/>
    <w:rsid w:val="4252DC4C"/>
    <w:rsid w:val="42876669"/>
    <w:rsid w:val="42BEF03B"/>
    <w:rsid w:val="42DA84E4"/>
    <w:rsid w:val="4393861C"/>
    <w:rsid w:val="43E202B7"/>
    <w:rsid w:val="43EF1701"/>
    <w:rsid w:val="43FDB576"/>
    <w:rsid w:val="44167381"/>
    <w:rsid w:val="44764A6C"/>
    <w:rsid w:val="4479C731"/>
    <w:rsid w:val="448A6A5B"/>
    <w:rsid w:val="45106955"/>
    <w:rsid w:val="45D129CB"/>
    <w:rsid w:val="45D62F4B"/>
    <w:rsid w:val="4632EADC"/>
    <w:rsid w:val="46B3EB13"/>
    <w:rsid w:val="46EEAF72"/>
    <w:rsid w:val="470763AA"/>
    <w:rsid w:val="473775DC"/>
    <w:rsid w:val="475B9DE2"/>
    <w:rsid w:val="476732E8"/>
    <w:rsid w:val="47A2CF34"/>
    <w:rsid w:val="484CB145"/>
    <w:rsid w:val="49208994"/>
    <w:rsid w:val="496D51E1"/>
    <w:rsid w:val="49A0724D"/>
    <w:rsid w:val="49B83523"/>
    <w:rsid w:val="4ABC2EE8"/>
    <w:rsid w:val="4BB0109F"/>
    <w:rsid w:val="4BF2F995"/>
    <w:rsid w:val="4C53CC68"/>
    <w:rsid w:val="4C584D62"/>
    <w:rsid w:val="4C97A500"/>
    <w:rsid w:val="4CA57F2B"/>
    <w:rsid w:val="4CD16980"/>
    <w:rsid w:val="4D4EAC6D"/>
    <w:rsid w:val="4E83B2BB"/>
    <w:rsid w:val="4F398B1B"/>
    <w:rsid w:val="4F675088"/>
    <w:rsid w:val="4F7244CD"/>
    <w:rsid w:val="501D8AC7"/>
    <w:rsid w:val="504F2A48"/>
    <w:rsid w:val="507B1C0E"/>
    <w:rsid w:val="50CF868C"/>
    <w:rsid w:val="510E152E"/>
    <w:rsid w:val="511876D0"/>
    <w:rsid w:val="52D3CFE1"/>
    <w:rsid w:val="5304CA7A"/>
    <w:rsid w:val="543858F0"/>
    <w:rsid w:val="55B147C9"/>
    <w:rsid w:val="561CF093"/>
    <w:rsid w:val="562A5036"/>
    <w:rsid w:val="5677DD02"/>
    <w:rsid w:val="56B961D6"/>
    <w:rsid w:val="56CEDFB3"/>
    <w:rsid w:val="57040A07"/>
    <w:rsid w:val="57346EE6"/>
    <w:rsid w:val="57DA470E"/>
    <w:rsid w:val="57DC5A6F"/>
    <w:rsid w:val="587DE472"/>
    <w:rsid w:val="599B950A"/>
    <w:rsid w:val="5AA8391E"/>
    <w:rsid w:val="5B780DEB"/>
    <w:rsid w:val="5C3398C9"/>
    <w:rsid w:val="5C6768FA"/>
    <w:rsid w:val="5D1BAB27"/>
    <w:rsid w:val="5D2939C9"/>
    <w:rsid w:val="5D384367"/>
    <w:rsid w:val="5D50B6D2"/>
    <w:rsid w:val="5DCF98F5"/>
    <w:rsid w:val="5FFE09D2"/>
    <w:rsid w:val="6092E6DD"/>
    <w:rsid w:val="60C4452E"/>
    <w:rsid w:val="6134BA5E"/>
    <w:rsid w:val="6156D925"/>
    <w:rsid w:val="616B1EC3"/>
    <w:rsid w:val="61805E5B"/>
    <w:rsid w:val="62108791"/>
    <w:rsid w:val="62BF715B"/>
    <w:rsid w:val="63043E38"/>
    <w:rsid w:val="6337D062"/>
    <w:rsid w:val="64AB5ECB"/>
    <w:rsid w:val="6513D1E5"/>
    <w:rsid w:val="65153C24"/>
    <w:rsid w:val="65A26146"/>
    <w:rsid w:val="65CCB53A"/>
    <w:rsid w:val="6674A95B"/>
    <w:rsid w:val="6686997D"/>
    <w:rsid w:val="66F13F9C"/>
    <w:rsid w:val="673AE019"/>
    <w:rsid w:val="674351F8"/>
    <w:rsid w:val="69373863"/>
    <w:rsid w:val="6A51AA4D"/>
    <w:rsid w:val="6A9CD6F5"/>
    <w:rsid w:val="6ABF60FC"/>
    <w:rsid w:val="6AE8471B"/>
    <w:rsid w:val="6B471838"/>
    <w:rsid w:val="6B4DC0A3"/>
    <w:rsid w:val="6B9484B5"/>
    <w:rsid w:val="6BEB85B0"/>
    <w:rsid w:val="6C31FACD"/>
    <w:rsid w:val="6C6950AD"/>
    <w:rsid w:val="6CA25828"/>
    <w:rsid w:val="6D0C5FA6"/>
    <w:rsid w:val="6E6C958B"/>
    <w:rsid w:val="6E843B3A"/>
    <w:rsid w:val="6E8F0DF4"/>
    <w:rsid w:val="6EA9557A"/>
    <w:rsid w:val="6F22DAD0"/>
    <w:rsid w:val="6FE70E45"/>
    <w:rsid w:val="716D0080"/>
    <w:rsid w:val="728EDD6C"/>
    <w:rsid w:val="72E7BADE"/>
    <w:rsid w:val="73347A18"/>
    <w:rsid w:val="738D2C87"/>
    <w:rsid w:val="73AA7320"/>
    <w:rsid w:val="73CCDC72"/>
    <w:rsid w:val="7555091E"/>
    <w:rsid w:val="76336396"/>
    <w:rsid w:val="76346229"/>
    <w:rsid w:val="768AFACB"/>
    <w:rsid w:val="76D6A1C5"/>
    <w:rsid w:val="77C3BCCB"/>
    <w:rsid w:val="77D82550"/>
    <w:rsid w:val="77DFD756"/>
    <w:rsid w:val="78244512"/>
    <w:rsid w:val="783EC16F"/>
    <w:rsid w:val="78A6DF9C"/>
    <w:rsid w:val="78ADB471"/>
    <w:rsid w:val="79395B04"/>
    <w:rsid w:val="79A184D6"/>
    <w:rsid w:val="79F2EEE8"/>
    <w:rsid w:val="7A27F6C3"/>
    <w:rsid w:val="7B7455F6"/>
    <w:rsid w:val="7B9AE783"/>
    <w:rsid w:val="7BC5A887"/>
    <w:rsid w:val="7BF55CFD"/>
    <w:rsid w:val="7BFDF043"/>
    <w:rsid w:val="7CFF939E"/>
    <w:rsid w:val="7D7E3EDD"/>
    <w:rsid w:val="7E4D301A"/>
    <w:rsid w:val="7ED10A50"/>
    <w:rsid w:val="7EE23F89"/>
    <w:rsid w:val="7EF239E0"/>
    <w:rsid w:val="7F27C59D"/>
    <w:rsid w:val="7F288BD4"/>
    <w:rsid w:val="7FA39E40"/>
    <w:rsid w:val="7FAB6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character" w:customStyle="1" w:styleId="TALChar">
    <w:name w:val="TAL Char"/>
    <w:locked/>
    <w:rsid w:val="003E2472"/>
    <w:rPr>
      <w:rFonts w:ascii="Arial" w:hAnsi="Arial" w:cs="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30913726">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www.w3.org/XML/1998/namespace"/>
    <ds:schemaRef ds:uri="http://purl.org/dc/elements/1.1/"/>
    <ds:schemaRef ds:uri="http://schemas.microsoft.com/office/2006/metadata/properties"/>
    <ds:schemaRef ds:uri="80530660-24fd-4391-a7a1-d653900fee43"/>
    <ds:schemaRef ds:uri="http://purl.org/dc/terms/"/>
    <ds:schemaRef ds:uri="http://schemas.microsoft.com/office/infopath/2007/PartnerControls"/>
    <ds:schemaRef ds:uri="http://schemas.openxmlformats.org/package/2006/metadata/core-properties"/>
    <ds:schemaRef ds:uri="042397af-7977-45ef-9118-11c18c8623b6"/>
    <ds:schemaRef ds:uri="http://purl.org/dc/dcmityp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4.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2</cp:revision>
  <cp:lastPrinted>2017-10-24T13:18:00Z</cp:lastPrinted>
  <dcterms:created xsi:type="dcterms:W3CDTF">2022-01-10T19:04:00Z</dcterms:created>
  <dcterms:modified xsi:type="dcterms:W3CDTF">2022-01-10T19:04:00Z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