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6E3E0" w14:textId="770F52C4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bookmarkStart w:id="0" w:name="_GoBack"/>
      <w:r w:rsidR="00ED3E2C" w:rsidRPr="00ED3E2C">
        <w:rPr>
          <w:b/>
        </w:rPr>
        <w:t>R2-2108942</w:t>
      </w:r>
      <w:bookmarkEnd w:id="0"/>
    </w:p>
    <w:p w14:paraId="63E0D8FF" w14:textId="77777777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77777777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E79D6" w:rsidRPr="00344847">
        <w:rPr>
          <w:rFonts w:ascii="Arial" w:hAnsi="Arial" w:cs="Arial"/>
          <w:bCs/>
          <w:sz w:val="20"/>
          <w:szCs w:val="20"/>
          <w:lang w:val="en-GB"/>
        </w:rPr>
        <w:t>[</w:t>
      </w:r>
      <w:r w:rsidRPr="00C03F82">
        <w:rPr>
          <w:rFonts w:ascii="Arial" w:hAnsi="Arial" w:cs="Arial"/>
          <w:bCs/>
          <w:sz w:val="20"/>
          <w:szCs w:val="20"/>
          <w:lang w:val="en-GB"/>
        </w:rPr>
        <w:t>Draft</w:t>
      </w:r>
      <w:r w:rsidR="005E79D6">
        <w:rPr>
          <w:rFonts w:ascii="Arial" w:hAnsi="Arial" w:cs="Arial"/>
          <w:bCs/>
          <w:sz w:val="20"/>
          <w:szCs w:val="20"/>
          <w:lang w:val="en-GB"/>
        </w:rPr>
        <w:t>]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Default="005E79D6" w:rsidP="005E79D6">
      <w:r>
        <w:t>RAN2 discussed the question raised by SA2 if determination of local co-ordinates would be limited to certain positioning methods.</w:t>
      </w:r>
    </w:p>
    <w:p w14:paraId="37E2B613" w14:textId="41210758" w:rsidR="00F04B12" w:rsidRDefault="00F04B12" w:rsidP="005E79D6">
      <w:r>
        <w:t>RAN2 believes that local co</w:t>
      </w:r>
      <w:r w:rsidR="004F54B4">
        <w:rPr>
          <w:rFonts w:hint="eastAsia"/>
          <w:lang w:eastAsia="zh-CN"/>
        </w:rPr>
        <w:t>-</w:t>
      </w:r>
      <w:r>
        <w:t>ordinates can be used for all RAT dependent position</w:t>
      </w:r>
      <w:r w:rsidR="004F54B4">
        <w:rPr>
          <w:rFonts w:hint="eastAsia"/>
          <w:lang w:eastAsia="zh-CN"/>
        </w:rPr>
        <w:t>ing</w:t>
      </w:r>
      <w:r>
        <w:t xml:space="preserve"> methods and some RAT independent position</w:t>
      </w:r>
      <w:r w:rsidR="004F54B4">
        <w:rPr>
          <w:rFonts w:hint="eastAsia"/>
          <w:lang w:eastAsia="zh-CN"/>
        </w:rPr>
        <w:t>ing</w:t>
      </w:r>
      <w:r>
        <w:t xml:space="preserve"> methods (e.g. WLAN) without a translation into or out of global coordinates. </w:t>
      </w:r>
    </w:p>
    <w:p w14:paraId="473977AA" w14:textId="52FEF1BF" w:rsidR="005E79D6" w:rsidRDefault="00F04B12" w:rsidP="005E79D6">
      <w:r>
        <w:t>However, for some RAT independent position</w:t>
      </w:r>
      <w:r w:rsidR="004F54B4">
        <w:rPr>
          <w:rFonts w:hint="eastAsia"/>
          <w:lang w:eastAsia="zh-CN"/>
        </w:rPr>
        <w:t>ing</w:t>
      </w:r>
      <w:r>
        <w:t xml:space="preserve"> methods like A-GNSS, </w:t>
      </w:r>
      <w:r w:rsidR="005E79D6">
        <w:t>RAN2</w:t>
      </w:r>
      <w:r w:rsidR="00A128B6">
        <w:t xml:space="preserve"> understanding is that </w:t>
      </w:r>
      <w:r>
        <w:t xml:space="preserve">an </w:t>
      </w:r>
      <w:r w:rsidR="00A128B6">
        <w:t xml:space="preserve">LMF </w:t>
      </w:r>
      <w:r>
        <w:t>would need to</w:t>
      </w:r>
      <w:r w:rsidR="00A128B6">
        <w:t xml:space="preserve"> perform </w:t>
      </w:r>
      <w:r>
        <w:t xml:space="preserve">a </w:t>
      </w:r>
      <w:r w:rsidR="00A128B6">
        <w:t>translation from global co-ordinates to local co-ordinates</w:t>
      </w:r>
      <w:r>
        <w:t>.</w:t>
      </w:r>
      <w:r w:rsidR="00812F3D">
        <w:t xml:space="preserve"> </w:t>
      </w:r>
      <w:r w:rsidR="00A822B5">
        <w:t xml:space="preserve">Based on the latest 23.032 and 29.572 "Local Co-ordinates are relative to a known reference point defined by </w:t>
      </w:r>
      <w:proofErr w:type="gramStart"/>
      <w:r w:rsidR="00A822B5">
        <w:t>an</w:t>
      </w:r>
      <w:proofErr w:type="gramEnd"/>
      <w:r w:rsidR="00A822B5">
        <w:t xml:space="preserve"> unique Coordinate ID configured by the PLMN operator." and "The origin may have known WGS84 coordinates.", RAN2 understands that t</w:t>
      </w:r>
      <w:r w:rsidR="00812F3D"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>
        <w:t xml:space="preserve"> </w:t>
      </w:r>
      <w:r w:rsidR="00812F3D">
        <w:t>sensor</w:t>
      </w:r>
      <w:r w:rsidR="00ED3E2C">
        <w:t>-</w:t>
      </w:r>
      <w:r w:rsidR="00812F3D">
        <w:t>based position</w:t>
      </w:r>
      <w:r w:rsidR="00324235">
        <w:t>ing</w:t>
      </w:r>
      <w:r w:rsidR="00812F3D">
        <w:t xml:space="preserve"> methods.</w:t>
      </w:r>
      <w:r w:rsidR="00812F3D" w:rsidRPr="00812F3D">
        <w:t xml:space="preserve"> </w:t>
      </w:r>
      <w:r w:rsidR="00812F3D">
        <w:t>For other position</w:t>
      </w:r>
      <w:r w:rsidR="00324235">
        <w:t>ing</w:t>
      </w:r>
      <w:r w:rsidR="00812F3D">
        <w:t xml:space="preserve"> methods, there would be no restrictions</w:t>
      </w:r>
      <w:r w:rsidR="005E79D6">
        <w:t>.</w:t>
      </w:r>
    </w:p>
    <w:p w14:paraId="02B08250" w14:textId="59406EB8" w:rsidR="00A128B6" w:rsidRDefault="00A128B6" w:rsidP="005E79D6">
      <w:pPr>
        <w:rPr>
          <w:lang w:eastAsia="zh-CN"/>
        </w:rPr>
      </w:pPr>
      <w:r>
        <w:t xml:space="preserve">However, RAN2 would like to understand whether SA2 expects there may be potential LPP impacts such as providing the local co-ordinates </w:t>
      </w:r>
      <w:r w:rsidR="001D19D6">
        <w:rPr>
          <w:rFonts w:hint="eastAsia"/>
          <w:lang w:eastAsia="zh-CN"/>
        </w:rPr>
        <w:t>from</w:t>
      </w:r>
      <w:r w:rsidR="001D19D6">
        <w:t xml:space="preserve"> </w:t>
      </w:r>
      <w:r>
        <w:t xml:space="preserve">the UE. In such case, RAN2 may need to discuss this further as there will be potential RAN2 </w:t>
      </w:r>
      <w:r w:rsidR="00FA0A90">
        <w:rPr>
          <w:rFonts w:hint="eastAsia"/>
          <w:lang w:eastAsia="zh-CN"/>
        </w:rPr>
        <w:t>i</w:t>
      </w:r>
      <w:r w:rsidR="00FA0A90">
        <w:t>mpacts</w:t>
      </w:r>
      <w:r w:rsidR="00FA0A90">
        <w:rPr>
          <w:rFonts w:hint="eastAsia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8B59027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8681EB5" w14:textId="77777777" w:rsidR="001C1502" w:rsidRPr="0082406B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6D6EC6DD" w14:textId="77777777" w:rsidR="001C1502" w:rsidRPr="00145488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DD00691" w14:textId="77777777" w:rsidR="001C1502" w:rsidRPr="0082406B" w:rsidRDefault="001C1502" w:rsidP="001C1502">
      <w:pPr>
        <w:rPr>
          <w:lang w:val="en-GB"/>
        </w:rPr>
      </w:pP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8D7C" w16cex:dateUtc="2021-08-24T02:11:00Z"/>
  <w16cex:commentExtensible w16cex:durableId="24CE8B35" w16cex:dateUtc="2021-08-24T02:01:00Z"/>
  <w16cex:commentExtensible w16cex:durableId="24CEC226" w16cex:dateUtc="2021-08-24T07:56:00Z"/>
  <w16cex:commentExtensible w16cex:durableId="24CC23C6" w16cex:dateUtc="2021-08-22T08:15:00Z"/>
  <w16cex:commentExtensible w16cex:durableId="24CD5FAA" w16cex:dateUtc="2021-08-22T15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19086" w14:textId="77777777" w:rsidR="00127A86" w:rsidRDefault="00127A86">
      <w:r>
        <w:separator/>
      </w:r>
    </w:p>
  </w:endnote>
  <w:endnote w:type="continuationSeparator" w:id="0">
    <w:p w14:paraId="0647E58C" w14:textId="77777777" w:rsidR="00127A86" w:rsidRDefault="0012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87A88" w14:textId="77777777" w:rsidR="00127A86" w:rsidRDefault="00127A86">
      <w:r>
        <w:separator/>
      </w:r>
    </w:p>
  </w:footnote>
  <w:footnote w:type="continuationSeparator" w:id="0">
    <w:p w14:paraId="56F3935A" w14:textId="77777777" w:rsidR="00127A86" w:rsidRDefault="0012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A86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F6CA1E3-EFB6-48E2-8E64-29B41B6D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</Template>
  <TotalTime>0</TotalTime>
  <Pages>2</Pages>
  <Words>372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Ericsson1</cp:lastModifiedBy>
  <cp:revision>2</cp:revision>
  <cp:lastPrinted>2008-01-31T07:09:00Z</cp:lastPrinted>
  <dcterms:created xsi:type="dcterms:W3CDTF">2021-08-24T11:38:00Z</dcterms:created>
  <dcterms:modified xsi:type="dcterms:W3CDTF">2021-08-24T11:38:00Z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