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r w:rsidR="00B00DC3" w:rsidRPr="00B00DC3">
        <w:rPr>
          <w:rFonts w:ascii="Arial" w:hAnsi="Arial"/>
          <w:b/>
          <w:i/>
          <w:noProof/>
          <w:sz w:val="28"/>
          <w:lang w:eastAsia="zh-CN"/>
        </w:rPr>
        <w:t>R2-2104094</w:t>
      </w:r>
    </w:p>
    <w:p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r w:rsidR="00233B57" w:rsidRPr="00206EC1">
        <w:rPr>
          <w:rFonts w:ascii="Arial" w:hAnsi="Arial" w:cs="Arial"/>
          <w:b/>
          <w:noProof/>
          <w:sz w:val="24"/>
        </w:rPr>
        <w:t xml:space="preserve">       </w:t>
      </w:r>
      <w:r w:rsidR="009245AB" w:rsidRPr="00206EC1">
        <w:rPr>
          <w:rFonts w:ascii="Arial" w:hAnsi="Arial" w:cs="Arial"/>
          <w:b/>
          <w:sz w:val="24"/>
        </w:rPr>
        <w:t xml:space="preserve"> </w:t>
      </w:r>
      <w:r w:rsidR="009245AB" w:rsidRPr="00206EC1">
        <w:rPr>
          <w:rFonts w:ascii="Arial" w:hAnsi="Arial" w:cs="Arial"/>
          <w:b/>
        </w:rPr>
        <w:t xml:space="preserve">                                         </w:t>
      </w:r>
      <w:r w:rsidR="009245AB" w:rsidRPr="00206EC1">
        <w:rPr>
          <w:rFonts w:ascii="Arial" w:hAnsi="Arial" w:cs="Arial"/>
          <w:b/>
          <w:i/>
          <w:noProof/>
          <w:szCs w:val="24"/>
        </w:rPr>
        <w:t xml:space="preserve">        </w:t>
      </w:r>
      <w:r w:rsidR="008F17D2" w:rsidRPr="00206EC1">
        <w:rPr>
          <w:rFonts w:ascii="Arial" w:hAnsi="Arial" w:cs="Arial"/>
          <w:b/>
          <w:i/>
          <w:noProof/>
          <w:szCs w:val="24"/>
        </w:rPr>
        <w:t xml:space="preserve">        </w:t>
      </w:r>
      <w:r w:rsidR="00CF4085" w:rsidRPr="00206EC1">
        <w:rPr>
          <w:rFonts w:ascii="Arial" w:hAnsi="Arial" w:cs="Arial"/>
          <w:b/>
          <w:i/>
          <w:noProof/>
          <w:szCs w:val="24"/>
        </w:rPr>
        <w:t xml:space="preserve">                </w:t>
      </w:r>
      <w:r w:rsidR="006776B2"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rsidTr="002A574F">
        <w:tc>
          <w:tcPr>
            <w:tcW w:w="9641" w:type="dxa"/>
            <w:gridSpan w:val="9"/>
            <w:tcBorders>
              <w:top w:val="single" w:sz="4" w:space="0" w:color="auto"/>
              <w:left w:val="single" w:sz="4" w:space="0" w:color="auto"/>
              <w:right w:val="single" w:sz="4" w:space="0" w:color="auto"/>
            </w:tcBorders>
          </w:tcPr>
          <w:p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sz w:val="8"/>
                <w:szCs w:val="8"/>
                <w:highlight w:val="yellow"/>
              </w:rPr>
            </w:pPr>
          </w:p>
        </w:tc>
      </w:tr>
      <w:tr w:rsidR="00275C32" w:rsidRPr="0039276A" w:rsidTr="002A574F">
        <w:tc>
          <w:tcPr>
            <w:tcW w:w="142" w:type="dxa"/>
            <w:tcBorders>
              <w:left w:val="single" w:sz="4" w:space="0" w:color="auto"/>
            </w:tcBorders>
          </w:tcPr>
          <w:p w:rsidR="00275C32" w:rsidRPr="0039276A" w:rsidRDefault="00275C32" w:rsidP="00DE706F">
            <w:pPr>
              <w:spacing w:after="0"/>
              <w:jc w:val="right"/>
              <w:rPr>
                <w:rFonts w:ascii="Arial" w:hAnsi="Arial"/>
                <w:noProof/>
                <w:highlight w:val="yellow"/>
              </w:rPr>
            </w:pPr>
          </w:p>
        </w:tc>
        <w:tc>
          <w:tcPr>
            <w:tcW w:w="1559" w:type="dxa"/>
            <w:shd w:val="pct30" w:color="FFFF00" w:fill="auto"/>
          </w:tcPr>
          <w:p w:rsidR="00275C32" w:rsidRPr="0039276A" w:rsidRDefault="00693245" w:rsidP="001378B9">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1378B9">
              <w:rPr>
                <w:rFonts w:ascii="Arial" w:hAnsi="Arial"/>
                <w:b/>
                <w:noProof/>
                <w:sz w:val="28"/>
              </w:rPr>
              <w:t>31</w:t>
            </w:r>
          </w:p>
        </w:tc>
        <w:tc>
          <w:tcPr>
            <w:tcW w:w="709" w:type="dxa"/>
          </w:tcPr>
          <w:p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rsidR="00275C32" w:rsidRPr="0039276A" w:rsidRDefault="00DD58B3" w:rsidP="00DD58B3">
            <w:pPr>
              <w:spacing w:after="0"/>
              <w:ind w:left="4544" w:hanging="4544"/>
              <w:jc w:val="right"/>
              <w:rPr>
                <w:rFonts w:ascii="Arial" w:hAnsi="Arial"/>
                <w:noProof/>
                <w:highlight w:val="yellow"/>
                <w:lang w:eastAsia="zh-CN"/>
              </w:rPr>
            </w:pPr>
            <w:r w:rsidRPr="00DD58B3">
              <w:rPr>
                <w:rFonts w:ascii="Arial" w:hAnsi="Arial" w:hint="eastAsia"/>
                <w:b/>
                <w:noProof/>
                <w:sz w:val="28"/>
              </w:rPr>
              <w:t>2</w:t>
            </w:r>
            <w:r w:rsidRPr="00DD58B3">
              <w:rPr>
                <w:rFonts w:ascii="Arial" w:hAnsi="Arial"/>
                <w:b/>
                <w:noProof/>
                <w:sz w:val="28"/>
              </w:rPr>
              <w:t>548</w:t>
            </w:r>
          </w:p>
        </w:tc>
        <w:tc>
          <w:tcPr>
            <w:tcW w:w="709" w:type="dxa"/>
          </w:tcPr>
          <w:p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rsidR="00275C32" w:rsidRPr="0039276A" w:rsidRDefault="0034607A" w:rsidP="00DE706F">
            <w:pPr>
              <w:spacing w:after="0"/>
              <w:rPr>
                <w:rFonts w:ascii="Arial" w:hAnsi="Arial"/>
                <w:b/>
                <w:noProof/>
                <w:highlight w:val="yellow"/>
                <w:lang w:eastAsia="zh-CN"/>
              </w:rPr>
            </w:pPr>
            <w:r>
              <w:rPr>
                <w:rFonts w:ascii="Arial" w:hAnsi="Arial" w:hint="eastAsia"/>
                <w:b/>
                <w:noProof/>
                <w:highlight w:val="yellow"/>
                <w:lang w:eastAsia="zh-CN"/>
              </w:rPr>
              <w:t>-</w:t>
            </w:r>
          </w:p>
        </w:tc>
        <w:tc>
          <w:tcPr>
            <w:tcW w:w="2410" w:type="dxa"/>
          </w:tcPr>
          <w:p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rsidR="00275C32" w:rsidRPr="004710D2" w:rsidRDefault="004710D2" w:rsidP="00A61162">
            <w:pPr>
              <w:spacing w:after="0"/>
              <w:jc w:val="center"/>
              <w:rPr>
                <w:rFonts w:ascii="Arial" w:hAnsi="Arial"/>
                <w:b/>
                <w:noProof/>
                <w:sz w:val="28"/>
                <w:lang w:eastAsia="zh-CN"/>
              </w:rPr>
            </w:pPr>
            <w:r w:rsidRPr="004710D2">
              <w:rPr>
                <w:rFonts w:ascii="Arial" w:hAnsi="Arial" w:hint="eastAsia"/>
                <w:b/>
                <w:noProof/>
                <w:sz w:val="28"/>
                <w:lang w:eastAsia="zh-CN"/>
              </w:rPr>
              <w:t>1</w:t>
            </w:r>
            <w:r w:rsidR="00A61162">
              <w:rPr>
                <w:rFonts w:ascii="Arial" w:hAnsi="Arial"/>
                <w:b/>
                <w:noProof/>
                <w:sz w:val="28"/>
                <w:lang w:eastAsia="zh-CN"/>
              </w:rPr>
              <w:t>6</w:t>
            </w:r>
            <w:r w:rsidR="00047BA0">
              <w:rPr>
                <w:rFonts w:ascii="Arial" w:hAnsi="Arial"/>
                <w:b/>
                <w:noProof/>
                <w:sz w:val="28"/>
                <w:lang w:eastAsia="zh-CN"/>
              </w:rPr>
              <w:t>.</w:t>
            </w:r>
            <w:r w:rsidR="00A61162">
              <w:rPr>
                <w:rFonts w:ascii="Arial" w:hAnsi="Arial"/>
                <w:b/>
                <w:noProof/>
                <w:sz w:val="28"/>
                <w:lang w:eastAsia="zh-CN"/>
              </w:rPr>
              <w:t>4</w:t>
            </w:r>
            <w:r w:rsidR="00B82F1D">
              <w:rPr>
                <w:rFonts w:ascii="Arial" w:hAnsi="Arial"/>
                <w:b/>
                <w:noProof/>
                <w:sz w:val="28"/>
                <w:lang w:eastAsia="zh-CN"/>
              </w:rPr>
              <w:t>.</w:t>
            </w:r>
            <w:r w:rsidR="001378B9">
              <w:rPr>
                <w:rFonts w:ascii="Arial" w:hAnsi="Arial"/>
                <w:b/>
                <w:noProof/>
                <w:sz w:val="28"/>
                <w:lang w:eastAsia="zh-CN"/>
              </w:rPr>
              <w:t>0</w:t>
            </w:r>
          </w:p>
        </w:tc>
        <w:tc>
          <w:tcPr>
            <w:tcW w:w="143" w:type="dxa"/>
            <w:tcBorders>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top w:val="single" w:sz="4" w:space="0" w:color="auto"/>
            </w:tcBorders>
          </w:tcPr>
          <w:p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9"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0"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rsidTr="002A574F">
        <w:tc>
          <w:tcPr>
            <w:tcW w:w="9641" w:type="dxa"/>
            <w:gridSpan w:val="9"/>
          </w:tcPr>
          <w:p w:rsidR="00275C32" w:rsidRPr="0039276A" w:rsidRDefault="00275C32" w:rsidP="00DE706F">
            <w:pPr>
              <w:spacing w:after="0"/>
              <w:rPr>
                <w:rFonts w:ascii="Arial" w:hAnsi="Arial"/>
                <w:noProof/>
                <w:sz w:val="8"/>
                <w:szCs w:val="8"/>
                <w:highlight w:val="yellow"/>
              </w:rPr>
            </w:pPr>
          </w:p>
        </w:tc>
      </w:tr>
    </w:tbl>
    <w:p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rsidTr="002A574F">
        <w:tc>
          <w:tcPr>
            <w:tcW w:w="2835" w:type="dxa"/>
          </w:tcPr>
          <w:p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1418" w:type="dxa"/>
            <w:tcBorders>
              <w:left w:val="nil"/>
            </w:tcBorders>
          </w:tcPr>
          <w:p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275C32" w:rsidP="00DE706F">
            <w:pPr>
              <w:spacing w:after="0"/>
              <w:jc w:val="center"/>
              <w:rPr>
                <w:rFonts w:ascii="Arial" w:hAnsi="Arial"/>
                <w:b/>
                <w:bCs/>
                <w:caps/>
                <w:noProof/>
                <w:lang w:eastAsia="zh-CN"/>
              </w:rPr>
            </w:pPr>
          </w:p>
        </w:tc>
      </w:tr>
    </w:tbl>
    <w:p w:rsidR="00275C32" w:rsidRPr="0039276A" w:rsidRDefault="00275C32" w:rsidP="00DE706F">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rsidTr="002A574F">
        <w:tc>
          <w:tcPr>
            <w:tcW w:w="9640" w:type="dxa"/>
            <w:gridSpan w:val="11"/>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top w:val="single" w:sz="4" w:space="0" w:color="auto"/>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275C32" w:rsidRPr="0039276A" w:rsidRDefault="00B00DC3" w:rsidP="00075DAD">
            <w:pPr>
              <w:spacing w:after="0"/>
              <w:ind w:left="100"/>
              <w:rPr>
                <w:rFonts w:ascii="Arial" w:hAnsi="Arial"/>
                <w:noProof/>
              </w:rPr>
            </w:pPr>
            <w:r w:rsidRPr="00B00DC3">
              <w:rPr>
                <w:rFonts w:ascii="Arial" w:hAnsi="Arial"/>
                <w:noProof/>
              </w:rPr>
              <w:t>Radio bearer handling upon SCG RLF</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rsidR="00275C32" w:rsidRPr="0039276A" w:rsidRDefault="0043664A" w:rsidP="00DE706F">
            <w:pPr>
              <w:spacing w:after="0"/>
              <w:ind w:left="100"/>
              <w:rPr>
                <w:rFonts w:ascii="Arial" w:hAnsi="Arial"/>
                <w:noProof/>
              </w:rPr>
            </w:pPr>
            <w:r>
              <w:rPr>
                <w:rFonts w:ascii="Arial" w:hAnsi="Arial"/>
                <w:noProof/>
              </w:rPr>
              <w:t>Huawei, HiSilicon</w:t>
            </w: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rsidR="00275C32" w:rsidRPr="0039276A" w:rsidRDefault="00275C32" w:rsidP="00DE706F">
            <w:pPr>
              <w:spacing w:after="0"/>
              <w:ind w:right="100"/>
              <w:rPr>
                <w:rFonts w:ascii="Arial" w:hAnsi="Arial"/>
                <w:noProof/>
                <w:lang w:val="sv-SE"/>
              </w:rPr>
            </w:pPr>
          </w:p>
        </w:tc>
        <w:tc>
          <w:tcPr>
            <w:tcW w:w="1417" w:type="dxa"/>
            <w:gridSpan w:val="3"/>
            <w:tcBorders>
              <w:left w:val="nil"/>
            </w:tcBorders>
          </w:tcPr>
          <w:p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1-0</w:t>
            </w:r>
            <w:r w:rsidR="00047BA0">
              <w:rPr>
                <w:rFonts w:ascii="Arial" w:hAnsi="Arial"/>
                <w:noProof/>
              </w:rPr>
              <w:t>4</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1986" w:type="dxa"/>
            <w:gridSpan w:val="4"/>
          </w:tcPr>
          <w:p w:rsidR="00275C32" w:rsidRPr="0039276A" w:rsidRDefault="00275C32" w:rsidP="00DE706F">
            <w:pPr>
              <w:spacing w:after="0"/>
              <w:rPr>
                <w:rFonts w:ascii="Arial" w:hAnsi="Arial"/>
                <w:noProof/>
                <w:sz w:val="8"/>
                <w:szCs w:val="8"/>
              </w:rPr>
            </w:pPr>
          </w:p>
        </w:tc>
        <w:tc>
          <w:tcPr>
            <w:tcW w:w="2267" w:type="dxa"/>
            <w:gridSpan w:val="2"/>
          </w:tcPr>
          <w:p w:rsidR="00275C32" w:rsidRPr="0039276A" w:rsidRDefault="00275C32" w:rsidP="00DE706F">
            <w:pPr>
              <w:spacing w:after="0"/>
              <w:rPr>
                <w:rFonts w:ascii="Arial" w:hAnsi="Arial"/>
                <w:noProof/>
                <w:sz w:val="8"/>
                <w:szCs w:val="8"/>
              </w:rPr>
            </w:pPr>
          </w:p>
        </w:tc>
        <w:tc>
          <w:tcPr>
            <w:tcW w:w="1417" w:type="dxa"/>
            <w:gridSpan w:val="3"/>
          </w:tcPr>
          <w:p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rPr>
          <w:cantSplit/>
        </w:trPr>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rsidR="00275C32" w:rsidRPr="0039276A" w:rsidRDefault="00A61162" w:rsidP="00DE706F">
            <w:pPr>
              <w:spacing w:after="0"/>
              <w:ind w:left="100" w:right="-609"/>
              <w:rPr>
                <w:rFonts w:ascii="Arial" w:hAnsi="Arial"/>
                <w:b/>
                <w:noProof/>
              </w:rPr>
            </w:pPr>
            <w:r>
              <w:rPr>
                <w:rFonts w:ascii="Arial" w:hAnsi="Arial"/>
                <w:b/>
                <w:noProof/>
              </w:rPr>
              <w:t>A</w:t>
            </w:r>
          </w:p>
        </w:tc>
        <w:tc>
          <w:tcPr>
            <w:tcW w:w="3402" w:type="dxa"/>
            <w:gridSpan w:val="5"/>
            <w:tcBorders>
              <w:left w:val="nil"/>
            </w:tcBorders>
          </w:tcPr>
          <w:p w:rsidR="00275C32" w:rsidRPr="0039276A" w:rsidRDefault="00275C32" w:rsidP="00DE706F">
            <w:pPr>
              <w:spacing w:after="0"/>
              <w:rPr>
                <w:rFonts w:ascii="Arial" w:hAnsi="Arial"/>
                <w:noProof/>
              </w:rPr>
            </w:pPr>
          </w:p>
        </w:tc>
        <w:tc>
          <w:tcPr>
            <w:tcW w:w="1417" w:type="dxa"/>
            <w:gridSpan w:val="3"/>
            <w:tcBorders>
              <w:left w:val="nil"/>
            </w:tcBorders>
          </w:tcPr>
          <w:p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rsidR="00275C32" w:rsidRPr="0039276A" w:rsidRDefault="00223D0D" w:rsidP="00DE706F">
            <w:pPr>
              <w:spacing w:after="0"/>
              <w:ind w:left="100"/>
              <w:rPr>
                <w:rFonts w:ascii="Arial" w:hAnsi="Arial"/>
                <w:noProof/>
              </w:rPr>
            </w:pPr>
            <w:r>
              <w:rPr>
                <w:rFonts w:ascii="Arial" w:hAnsi="Arial"/>
                <w:noProof/>
              </w:rPr>
              <w:t>Rel-1</w:t>
            </w:r>
            <w:r w:rsidR="00B00DC3">
              <w:rPr>
                <w:rFonts w:ascii="Arial" w:hAnsi="Arial"/>
                <w:noProof/>
              </w:rPr>
              <w:t>6</w:t>
            </w:r>
          </w:p>
        </w:tc>
      </w:tr>
      <w:tr w:rsidR="00275C32" w:rsidRPr="0039276A" w:rsidTr="002A574F">
        <w:tc>
          <w:tcPr>
            <w:tcW w:w="1843" w:type="dxa"/>
            <w:tcBorders>
              <w:left w:val="single" w:sz="4" w:space="0" w:color="auto"/>
              <w:bottom w:val="single" w:sz="4" w:space="0" w:color="auto"/>
            </w:tcBorders>
          </w:tcPr>
          <w:p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1"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rsidTr="002A574F">
        <w:tc>
          <w:tcPr>
            <w:tcW w:w="1843" w:type="dxa"/>
          </w:tcPr>
          <w:p w:rsidR="00275C32" w:rsidRPr="0039276A" w:rsidRDefault="00275C32" w:rsidP="00DE706F">
            <w:pPr>
              <w:spacing w:after="0"/>
              <w:rPr>
                <w:rFonts w:ascii="Arial" w:hAnsi="Arial"/>
                <w:b/>
                <w:i/>
                <w:noProof/>
                <w:sz w:val="8"/>
                <w:szCs w:val="8"/>
              </w:rPr>
            </w:pPr>
          </w:p>
        </w:tc>
        <w:tc>
          <w:tcPr>
            <w:tcW w:w="7797" w:type="dxa"/>
            <w:gridSpan w:val="10"/>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6134D3">
              <w:rPr>
                <w:rFonts w:ascii="Arial" w:hAnsi="Arial" w:cs="Arial"/>
              </w:rPr>
              <w:t>5.</w:t>
            </w:r>
            <w:r w:rsidR="00B5368C">
              <w:rPr>
                <w:rFonts w:ascii="Arial" w:hAnsi="Arial" w:cs="Arial"/>
              </w:rPr>
              <w:t>7.3.2</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w:t>
            </w:r>
            <w:r w:rsidR="006134D3">
              <w:rPr>
                <w:rFonts w:ascii="Arial" w:hAnsi="Arial" w:cs="Arial"/>
              </w:rPr>
              <w:t>31</w:t>
            </w:r>
            <w:r w:rsidRPr="00F72AC6">
              <w:rPr>
                <w:rFonts w:ascii="Arial" w:hAnsi="Arial" w:cs="Arial"/>
              </w:rPr>
              <w:t xml:space="preserve">, </w:t>
            </w:r>
            <w:r w:rsidR="00421AAB">
              <w:rPr>
                <w:rFonts w:ascii="Arial" w:hAnsi="Arial" w:cs="Arial"/>
              </w:rPr>
              <w:t>upon</w:t>
            </w:r>
            <w:r w:rsidR="00B5368C">
              <w:rPr>
                <w:rFonts w:ascii="Arial" w:hAnsi="Arial" w:cs="Arial"/>
              </w:rPr>
              <w:t xml:space="preserve"> SCG failure</w:t>
            </w:r>
            <w:r w:rsidR="00421AAB">
              <w:rPr>
                <w:rFonts w:ascii="Arial" w:hAnsi="Arial" w:cs="Arial"/>
              </w:rPr>
              <w:t xml:space="preserve"> reporting</w:t>
            </w:r>
            <w:r w:rsidR="00B5368C">
              <w:rPr>
                <w:rFonts w:ascii="Arial" w:hAnsi="Arial" w:cs="Arial"/>
              </w:rPr>
              <w:t>,</w:t>
            </w:r>
          </w:p>
          <w:p w:rsidR="00B5368C" w:rsidRPr="00B5368C" w:rsidRDefault="00B5368C" w:rsidP="00B5368C">
            <w:pPr>
              <w:rPr>
                <w:i/>
              </w:rPr>
            </w:pPr>
            <w:r w:rsidRPr="00B5368C">
              <w:rPr>
                <w:i/>
              </w:rPr>
              <w:t>Upon initiating the procedure, the UE shall:</w:t>
            </w:r>
          </w:p>
          <w:p w:rsidR="00B5368C" w:rsidRPr="00B5368C" w:rsidRDefault="00B5368C" w:rsidP="00B5368C">
            <w:pPr>
              <w:pStyle w:val="B1"/>
              <w:rPr>
                <w:i/>
              </w:rPr>
            </w:pPr>
            <w:r w:rsidRPr="00B5368C">
              <w:rPr>
                <w:i/>
              </w:rPr>
              <w:t>1&gt;</w:t>
            </w:r>
            <w:r w:rsidRPr="00B5368C">
              <w:rPr>
                <w:i/>
              </w:rPr>
              <w:tab/>
            </w:r>
            <w:r w:rsidRPr="00B5368C">
              <w:rPr>
                <w:i/>
                <w:highlight w:val="yellow"/>
              </w:rPr>
              <w:t>suspend SCG transmission for all SRBs and DRBs</w:t>
            </w:r>
            <w:r w:rsidRPr="00B5368C">
              <w:rPr>
                <w:i/>
              </w:rPr>
              <w:t>;</w:t>
            </w:r>
          </w:p>
          <w:p w:rsidR="00B5368C" w:rsidRPr="00B5368C" w:rsidRDefault="00B5368C" w:rsidP="00B5368C">
            <w:pPr>
              <w:pStyle w:val="B1"/>
              <w:rPr>
                <w:i/>
              </w:rPr>
            </w:pPr>
            <w:r w:rsidRPr="00B5368C">
              <w:rPr>
                <w:i/>
              </w:rPr>
              <w:t>1&gt;</w:t>
            </w:r>
            <w:r w:rsidRPr="00B5368C">
              <w:rPr>
                <w:i/>
              </w:rPr>
              <w:tab/>
              <w:t>reset SCG MAC;</w:t>
            </w:r>
          </w:p>
          <w:p w:rsidR="00B5368C" w:rsidRPr="00B5368C" w:rsidRDefault="00B5368C" w:rsidP="00B5368C">
            <w:pPr>
              <w:pStyle w:val="B1"/>
              <w:rPr>
                <w:i/>
              </w:rPr>
            </w:pPr>
            <w:r w:rsidRPr="00B5368C">
              <w:rPr>
                <w:i/>
              </w:rPr>
              <w:t>1&gt;</w:t>
            </w:r>
            <w:r w:rsidRPr="00B5368C">
              <w:rPr>
                <w:i/>
              </w:rPr>
              <w:tab/>
              <w:t>stop T304 for the SCG, if running;</w:t>
            </w:r>
          </w:p>
          <w:p w:rsidR="00B5368C" w:rsidRPr="00B5368C" w:rsidRDefault="00B5368C" w:rsidP="00B5368C">
            <w:pPr>
              <w:pStyle w:val="B1"/>
              <w:rPr>
                <w:i/>
              </w:rPr>
            </w:pPr>
            <w:r w:rsidRPr="00B5368C">
              <w:rPr>
                <w:i/>
              </w:rPr>
              <w:t>1&gt;</w:t>
            </w:r>
            <w:r w:rsidRPr="00B5368C">
              <w:rPr>
                <w:i/>
              </w:rPr>
              <w:tab/>
              <w:t>if the UE is in (NG)EN-DC:</w:t>
            </w:r>
          </w:p>
          <w:p w:rsidR="00B5368C" w:rsidRPr="00B5368C" w:rsidRDefault="00B5368C" w:rsidP="00B5368C">
            <w:pPr>
              <w:pStyle w:val="B2"/>
              <w:rPr>
                <w:i/>
              </w:rPr>
            </w:pPr>
            <w:r w:rsidRPr="00B5368C">
              <w:rPr>
                <w:i/>
              </w:rPr>
              <w:t>2&gt;</w:t>
            </w:r>
            <w:r w:rsidRPr="00B5368C">
              <w:rPr>
                <w:i/>
              </w:rPr>
              <w:tab/>
              <w:t xml:space="preserve">initiate transmission of the </w:t>
            </w:r>
            <w:proofErr w:type="spellStart"/>
            <w:r w:rsidRPr="00B5368C">
              <w:rPr>
                <w:i/>
              </w:rPr>
              <w:t>SCGFailureInformationNR</w:t>
            </w:r>
            <w:proofErr w:type="spellEnd"/>
            <w:r w:rsidRPr="00B5368C">
              <w:rPr>
                <w:i/>
              </w:rPr>
              <w:t xml:space="preserve"> message as specified in TS 36.331 [10], clause 5.6.13a.</w:t>
            </w:r>
          </w:p>
          <w:p w:rsidR="00B5368C" w:rsidRPr="00B5368C" w:rsidRDefault="00B5368C" w:rsidP="00B5368C">
            <w:pPr>
              <w:pStyle w:val="B1"/>
              <w:rPr>
                <w:i/>
              </w:rPr>
            </w:pPr>
            <w:r w:rsidRPr="00B5368C">
              <w:rPr>
                <w:i/>
              </w:rPr>
              <w:t>1&gt;</w:t>
            </w:r>
            <w:r w:rsidRPr="00B5368C">
              <w:rPr>
                <w:i/>
              </w:rPr>
              <w:tab/>
              <w:t>else:</w:t>
            </w:r>
          </w:p>
          <w:p w:rsidR="00B5368C" w:rsidRPr="00B719ED" w:rsidRDefault="00B5368C" w:rsidP="00B5368C">
            <w:pPr>
              <w:pStyle w:val="B2"/>
            </w:pPr>
            <w:r w:rsidRPr="00B5368C">
              <w:rPr>
                <w:i/>
              </w:rPr>
              <w:t>2&gt;</w:t>
            </w:r>
            <w:r w:rsidRPr="00B5368C">
              <w:rPr>
                <w:i/>
              </w:rPr>
              <w:tab/>
              <w:t xml:space="preserve">initiate transmission of the </w:t>
            </w:r>
            <w:proofErr w:type="spellStart"/>
            <w:r w:rsidRPr="00B5368C">
              <w:rPr>
                <w:i/>
              </w:rPr>
              <w:t>SCGFailureInformation</w:t>
            </w:r>
            <w:proofErr w:type="spellEnd"/>
            <w:r w:rsidRPr="00B5368C">
              <w:rPr>
                <w:i/>
              </w:rPr>
              <w:t xml:space="preserve"> message in accordance with 5.7.3.5.</w:t>
            </w:r>
          </w:p>
          <w:p w:rsidR="00D93391" w:rsidRPr="00B5368C" w:rsidRDefault="00B5368C" w:rsidP="00F72AC6">
            <w:pPr>
              <w:rPr>
                <w:rFonts w:ascii="Arial" w:hAnsi="Arial" w:cs="Arial"/>
                <w:lang w:eastAsia="zh-CN"/>
              </w:rPr>
            </w:pPr>
            <w:r>
              <w:rPr>
                <w:rFonts w:ascii="Arial" w:hAnsi="Arial" w:cs="Arial" w:hint="eastAsia"/>
                <w:lang w:eastAsia="zh-CN"/>
              </w:rPr>
              <w:t>T</w:t>
            </w:r>
            <w:r>
              <w:rPr>
                <w:rFonts w:ascii="Arial" w:hAnsi="Arial" w:cs="Arial"/>
                <w:lang w:eastAsia="zh-CN"/>
              </w:rPr>
              <w:t>he UE will suspend SCG transmission for all SRBs and DRBs upon SCG failure, but will not suspend radio bearers.</w:t>
            </w:r>
          </w:p>
          <w:p w:rsidR="00B5368C" w:rsidRDefault="00B5368C" w:rsidP="00B5368C">
            <w:pPr>
              <w:rPr>
                <w:rFonts w:ascii="Arial" w:hAnsi="Arial" w:cs="Arial"/>
              </w:rPr>
            </w:pPr>
            <w:r>
              <w:rPr>
                <w:rFonts w:ascii="Arial" w:hAnsi="Arial" w:cs="Arial"/>
              </w:rPr>
              <w:t xml:space="preserve">After receiving SCG failure reporting, the network may perform </w:t>
            </w:r>
            <w:proofErr w:type="spellStart"/>
            <w:r>
              <w:rPr>
                <w:rFonts w:ascii="Arial" w:hAnsi="Arial" w:cs="Arial"/>
              </w:rPr>
              <w:t>PSCell</w:t>
            </w:r>
            <w:proofErr w:type="spellEnd"/>
            <w:r>
              <w:rPr>
                <w:rFonts w:ascii="Arial" w:hAnsi="Arial" w:cs="Arial"/>
              </w:rPr>
              <w:t xml:space="preserve"> change to recover SCG</w:t>
            </w:r>
            <w:r w:rsidR="00421AAB">
              <w:rPr>
                <w:rFonts w:ascii="Arial" w:hAnsi="Arial" w:cs="Arial"/>
              </w:rPr>
              <w:t xml:space="preserve">, via </w:t>
            </w:r>
            <w:proofErr w:type="spellStart"/>
            <w:r w:rsidR="00421AAB" w:rsidRPr="00B5368C">
              <w:rPr>
                <w:rFonts w:ascii="Arial" w:hAnsi="Arial" w:cs="Arial"/>
              </w:rPr>
              <w:t>reconfigurationWithSync</w:t>
            </w:r>
            <w:proofErr w:type="spellEnd"/>
            <w:r>
              <w:rPr>
                <w:rFonts w:ascii="Arial" w:hAnsi="Arial" w:cs="Arial"/>
              </w:rPr>
              <w:t xml:space="preserve">. </w:t>
            </w:r>
          </w:p>
          <w:p w:rsidR="00B5368C" w:rsidRDefault="00C55375" w:rsidP="00B5368C">
            <w:pPr>
              <w:rPr>
                <w:rFonts w:ascii="Arial" w:hAnsi="Arial" w:cs="Arial"/>
              </w:rPr>
            </w:pPr>
            <w:r>
              <w:rPr>
                <w:rFonts w:ascii="Arial" w:hAnsi="Arial" w:cs="Arial"/>
              </w:rPr>
              <w:t>I</w:t>
            </w:r>
            <w:r w:rsidR="00B5368C" w:rsidRPr="00F72AC6">
              <w:rPr>
                <w:rFonts w:ascii="Arial" w:hAnsi="Arial" w:cs="Arial"/>
              </w:rPr>
              <w:t xml:space="preserve">n </w:t>
            </w:r>
            <w:r w:rsidR="00B5368C">
              <w:rPr>
                <w:rFonts w:ascii="Arial" w:hAnsi="Arial" w:cs="Arial"/>
              </w:rPr>
              <w:t>sub-clause</w:t>
            </w:r>
            <w:r w:rsidR="00B5368C" w:rsidRPr="00F72AC6">
              <w:rPr>
                <w:rFonts w:ascii="Arial" w:hAnsi="Arial" w:cs="Arial"/>
              </w:rPr>
              <w:t xml:space="preserve"> </w:t>
            </w:r>
            <w:r w:rsidR="00B5368C">
              <w:rPr>
                <w:rFonts w:ascii="Arial" w:hAnsi="Arial" w:cs="Arial"/>
              </w:rPr>
              <w:t>5.3.5.5.1</w:t>
            </w:r>
            <w:r w:rsidR="00B5368C" w:rsidRPr="00F72AC6">
              <w:rPr>
                <w:rFonts w:ascii="Arial" w:hAnsi="Arial" w:cs="Arial"/>
              </w:rPr>
              <w:t xml:space="preserve"> </w:t>
            </w:r>
            <w:r w:rsidR="00B5368C">
              <w:rPr>
                <w:rFonts w:ascii="Arial" w:hAnsi="Arial" w:cs="Arial"/>
              </w:rPr>
              <w:t>in</w:t>
            </w:r>
            <w:r w:rsidR="00B5368C" w:rsidRPr="00F72AC6">
              <w:rPr>
                <w:rFonts w:ascii="Arial" w:hAnsi="Arial" w:cs="Arial"/>
              </w:rPr>
              <w:t xml:space="preserve"> TS 38.</w:t>
            </w:r>
            <w:r w:rsidR="00B5368C">
              <w:rPr>
                <w:rFonts w:ascii="Arial" w:hAnsi="Arial" w:cs="Arial"/>
              </w:rPr>
              <w:t>331</w:t>
            </w:r>
            <w:r w:rsidR="00B5368C" w:rsidRPr="00F72AC6">
              <w:rPr>
                <w:rFonts w:ascii="Arial" w:hAnsi="Arial" w:cs="Arial"/>
              </w:rPr>
              <w:t>,</w:t>
            </w:r>
            <w:r w:rsidR="00B5368C">
              <w:rPr>
                <w:rFonts w:ascii="Arial" w:hAnsi="Arial" w:cs="Arial"/>
              </w:rPr>
              <w:t xml:space="preserve"> upon receiving a </w:t>
            </w:r>
            <w:proofErr w:type="spellStart"/>
            <w:r w:rsidR="00B5368C" w:rsidRPr="00B5368C">
              <w:rPr>
                <w:rFonts w:ascii="Arial" w:hAnsi="Arial" w:cs="Arial"/>
              </w:rPr>
              <w:t>CellGroupConfig</w:t>
            </w:r>
            <w:proofErr w:type="spellEnd"/>
            <w:r w:rsidR="00B5368C" w:rsidRPr="00B5368C">
              <w:rPr>
                <w:rFonts w:ascii="Arial" w:hAnsi="Arial" w:cs="Arial"/>
              </w:rPr>
              <w:t xml:space="preserve"> contain</w:t>
            </w:r>
            <w:r w:rsidR="00B5368C">
              <w:rPr>
                <w:rFonts w:ascii="Arial" w:hAnsi="Arial" w:cs="Arial"/>
              </w:rPr>
              <w:t>ing</w:t>
            </w:r>
            <w:r w:rsidR="00B5368C" w:rsidRPr="00B5368C">
              <w:rPr>
                <w:rFonts w:ascii="Arial" w:hAnsi="Arial" w:cs="Arial"/>
              </w:rPr>
              <w:t xml:space="preserve"> the </w:t>
            </w:r>
            <w:proofErr w:type="spellStart"/>
            <w:r w:rsidR="00B5368C" w:rsidRPr="00B5368C">
              <w:rPr>
                <w:rFonts w:ascii="Arial" w:hAnsi="Arial" w:cs="Arial"/>
              </w:rPr>
              <w:t>spCellConfig</w:t>
            </w:r>
            <w:proofErr w:type="spellEnd"/>
            <w:r w:rsidR="00B5368C" w:rsidRPr="00B5368C">
              <w:rPr>
                <w:rFonts w:ascii="Arial" w:hAnsi="Arial" w:cs="Arial"/>
              </w:rPr>
              <w:t xml:space="preserve"> with </w:t>
            </w:r>
            <w:proofErr w:type="spellStart"/>
            <w:r w:rsidR="00B5368C" w:rsidRPr="00B5368C">
              <w:rPr>
                <w:rFonts w:ascii="Arial" w:hAnsi="Arial" w:cs="Arial"/>
              </w:rPr>
              <w:t>reconfigurationWithSync</w:t>
            </w:r>
            <w:proofErr w:type="spellEnd"/>
            <w:r w:rsidR="00B5368C" w:rsidRPr="00B5368C">
              <w:rPr>
                <w:rFonts w:ascii="Arial" w:hAnsi="Arial" w:cs="Arial"/>
              </w:rPr>
              <w:t>:</w:t>
            </w:r>
          </w:p>
          <w:p w:rsidR="00B5368C" w:rsidRPr="00B5368C" w:rsidRDefault="00B5368C" w:rsidP="00B5368C">
            <w:pPr>
              <w:rPr>
                <w:i/>
              </w:rPr>
            </w:pPr>
            <w:r w:rsidRPr="00B5368C">
              <w:rPr>
                <w:i/>
              </w:rPr>
              <w:t xml:space="preserve">The UE performs the following actions based on a received </w:t>
            </w:r>
            <w:proofErr w:type="spellStart"/>
            <w:r w:rsidRPr="00B5368C">
              <w:rPr>
                <w:i/>
              </w:rPr>
              <w:t>CellGroupConfig</w:t>
            </w:r>
            <w:proofErr w:type="spellEnd"/>
            <w:r w:rsidRPr="00B5368C">
              <w:rPr>
                <w:i/>
              </w:rPr>
              <w:t xml:space="preserve"> IE:</w:t>
            </w:r>
          </w:p>
          <w:p w:rsidR="00B5368C" w:rsidRPr="00B5368C" w:rsidRDefault="00B5368C" w:rsidP="00B5368C">
            <w:pPr>
              <w:pStyle w:val="B1"/>
              <w:rPr>
                <w:i/>
              </w:rPr>
            </w:pPr>
            <w:r w:rsidRPr="00B5368C">
              <w:rPr>
                <w:i/>
              </w:rPr>
              <w:t>1&gt;</w:t>
            </w:r>
            <w:r w:rsidRPr="00B5368C">
              <w:rPr>
                <w:i/>
              </w:rPr>
              <w:tab/>
              <w:t xml:space="preserve">if the </w:t>
            </w:r>
            <w:proofErr w:type="spellStart"/>
            <w:r w:rsidRPr="00B5368C">
              <w:rPr>
                <w:i/>
              </w:rPr>
              <w:t>CellGroupConfig</w:t>
            </w:r>
            <w:proofErr w:type="spellEnd"/>
            <w:r w:rsidRPr="00B5368C">
              <w:rPr>
                <w:i/>
              </w:rPr>
              <w:t xml:space="preserve"> contains the </w:t>
            </w:r>
            <w:proofErr w:type="spellStart"/>
            <w:r w:rsidRPr="00B5368C">
              <w:rPr>
                <w:i/>
              </w:rPr>
              <w:t>spCellConfig</w:t>
            </w:r>
            <w:proofErr w:type="spellEnd"/>
            <w:r w:rsidRPr="00B5368C">
              <w:rPr>
                <w:i/>
              </w:rPr>
              <w:t xml:space="preserve"> with </w:t>
            </w:r>
            <w:proofErr w:type="spellStart"/>
            <w:r w:rsidRPr="00B5368C">
              <w:rPr>
                <w:i/>
              </w:rPr>
              <w:t>reconfigurationWithSync</w:t>
            </w:r>
            <w:proofErr w:type="spellEnd"/>
            <w:r w:rsidRPr="00B5368C">
              <w:rPr>
                <w:i/>
              </w:rPr>
              <w:t>:</w:t>
            </w:r>
          </w:p>
          <w:p w:rsidR="00B5368C" w:rsidRPr="00B5368C" w:rsidRDefault="00B5368C" w:rsidP="00B5368C">
            <w:pPr>
              <w:pStyle w:val="B2"/>
              <w:rPr>
                <w:i/>
              </w:rPr>
            </w:pPr>
            <w:r w:rsidRPr="00B5368C">
              <w:rPr>
                <w:i/>
              </w:rPr>
              <w:lastRenderedPageBreak/>
              <w:t>2&gt;</w:t>
            </w:r>
            <w:r w:rsidRPr="00B5368C">
              <w:rPr>
                <w:i/>
              </w:rPr>
              <w:tab/>
              <w:t>perform Reconfiguration with sync according to 5.3.5.5.2;</w:t>
            </w:r>
          </w:p>
          <w:p w:rsidR="00B5368C" w:rsidRPr="00B719ED" w:rsidRDefault="00B5368C" w:rsidP="00B5368C">
            <w:pPr>
              <w:pStyle w:val="B2"/>
            </w:pPr>
            <w:r w:rsidRPr="00B5368C">
              <w:rPr>
                <w:i/>
              </w:rPr>
              <w:t>2&gt;</w:t>
            </w:r>
            <w:r w:rsidRPr="00B5368C">
              <w:rPr>
                <w:i/>
              </w:rPr>
              <w:tab/>
            </w:r>
            <w:r w:rsidRPr="00BF5AD6">
              <w:rPr>
                <w:i/>
                <w:highlight w:val="cyan"/>
              </w:rPr>
              <w:t>resume all suspended radio bearers</w:t>
            </w:r>
            <w:r w:rsidRPr="00B5368C">
              <w:rPr>
                <w:i/>
              </w:rPr>
              <w:t xml:space="preserve"> </w:t>
            </w:r>
            <w:r w:rsidRPr="00B5368C">
              <w:rPr>
                <w:i/>
                <w:highlight w:val="yellow"/>
              </w:rPr>
              <w:t>and resume SCG transmission for all radio bearers, if suspended</w:t>
            </w:r>
            <w:r w:rsidRPr="00B5368C">
              <w:rPr>
                <w:i/>
              </w:rPr>
              <w:t>;</w:t>
            </w:r>
          </w:p>
          <w:p w:rsidR="00B5368C" w:rsidRPr="00B5368C" w:rsidRDefault="00B5368C" w:rsidP="00B5368C">
            <w:pPr>
              <w:rPr>
                <w:rFonts w:ascii="Arial" w:hAnsi="Arial" w:cs="Arial"/>
                <w:noProof/>
                <w:lang w:eastAsia="zh-CN"/>
              </w:rPr>
            </w:pPr>
            <w:r>
              <w:rPr>
                <w:rFonts w:ascii="Arial" w:hAnsi="Arial" w:cs="Arial" w:hint="eastAsia"/>
                <w:noProof/>
                <w:lang w:eastAsia="zh-CN"/>
              </w:rPr>
              <w:t>T</w:t>
            </w:r>
            <w:r>
              <w:rPr>
                <w:rFonts w:ascii="Arial" w:hAnsi="Arial" w:cs="Arial"/>
                <w:noProof/>
                <w:lang w:eastAsia="zh-CN"/>
              </w:rPr>
              <w:t xml:space="preserve">he part of </w:t>
            </w:r>
            <w:r w:rsidR="00C55375">
              <w:rPr>
                <w:rFonts w:ascii="Arial" w:hAnsi="Arial" w:cs="Arial"/>
                <w:noProof/>
                <w:lang w:eastAsia="zh-CN"/>
              </w:rPr>
              <w:t>“</w:t>
            </w:r>
            <w:r w:rsidR="00C55375" w:rsidRPr="00B5368C">
              <w:rPr>
                <w:i/>
                <w:highlight w:val="yellow"/>
              </w:rPr>
              <w:t>resume SCG transmission for all radio bearers</w:t>
            </w:r>
            <w:r w:rsidR="00C55375">
              <w:rPr>
                <w:rFonts w:ascii="Arial" w:hAnsi="Arial" w:cs="Arial"/>
                <w:noProof/>
                <w:lang w:eastAsia="zh-CN"/>
              </w:rPr>
              <w:t>” correponds to the action “</w:t>
            </w:r>
            <w:r w:rsidR="00C55375" w:rsidRPr="00B5368C">
              <w:rPr>
                <w:i/>
                <w:highlight w:val="yellow"/>
              </w:rPr>
              <w:t>suspend SCG transmission for all SRBs and DRBs</w:t>
            </w:r>
            <w:r w:rsidR="00C55375">
              <w:rPr>
                <w:rFonts w:ascii="Arial" w:hAnsi="Arial" w:cs="Arial"/>
                <w:noProof/>
                <w:lang w:eastAsia="zh-CN"/>
              </w:rPr>
              <w:t>” upon SCG failure. As the radio bearers were not suspended, there is</w:t>
            </w:r>
            <w:r w:rsidR="00C50862">
              <w:rPr>
                <w:rFonts w:ascii="Arial" w:hAnsi="Arial" w:cs="Arial"/>
                <w:noProof/>
                <w:lang w:eastAsia="zh-CN"/>
              </w:rPr>
              <w:t xml:space="preserve"> actually</w:t>
            </w:r>
            <w:r w:rsidR="00C55375">
              <w:rPr>
                <w:rFonts w:ascii="Arial" w:hAnsi="Arial" w:cs="Arial"/>
                <w:noProof/>
                <w:lang w:eastAsia="zh-CN"/>
              </w:rPr>
              <w:t xml:space="preserve"> no case to “</w:t>
            </w:r>
            <w:r w:rsidR="00C55375" w:rsidRPr="00BF5AD6">
              <w:rPr>
                <w:i/>
                <w:highlight w:val="cyan"/>
              </w:rPr>
              <w:t>resume all suspended radio bearers</w:t>
            </w:r>
            <w:r w:rsidR="00C55375">
              <w:rPr>
                <w:rFonts w:ascii="Arial" w:hAnsi="Arial" w:cs="Arial"/>
                <w:noProof/>
                <w:lang w:eastAsia="zh-CN"/>
              </w:rPr>
              <w:t>”.</w:t>
            </w:r>
            <w:r w:rsidR="00C50862">
              <w:rPr>
                <w:rFonts w:ascii="Arial" w:hAnsi="Arial" w:cs="Arial"/>
                <w:noProof/>
                <w:lang w:eastAsia="zh-CN"/>
              </w:rPr>
              <w:t xml:space="preserve"> Note that this action was introduced at the beginning of Rel-15 for EN-DC.</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rsidR="005F2EE5" w:rsidRDefault="00F72AC6" w:rsidP="009D7586">
            <w:pPr>
              <w:pStyle w:val="af1"/>
              <w:numPr>
                <w:ilvl w:val="0"/>
                <w:numId w:val="8"/>
              </w:numPr>
              <w:rPr>
                <w:rFonts w:ascii="Arial" w:hAnsi="Arial"/>
                <w:noProof/>
                <w:lang w:eastAsia="zh-CN"/>
              </w:rPr>
            </w:pPr>
            <w:r w:rsidRPr="005F2EE5">
              <w:rPr>
                <w:rFonts w:ascii="Arial" w:hAnsi="Arial"/>
                <w:noProof/>
                <w:lang w:eastAsia="zh-CN"/>
              </w:rPr>
              <w:t xml:space="preserve">In section </w:t>
            </w:r>
            <w:r w:rsidR="00C55375" w:rsidRPr="005F2EE5">
              <w:rPr>
                <w:rFonts w:ascii="Arial" w:hAnsi="Arial" w:cs="Arial"/>
              </w:rPr>
              <w:t>5.3.5.5.1</w:t>
            </w:r>
            <w:r w:rsidRPr="005F2EE5">
              <w:rPr>
                <w:rFonts w:ascii="Arial" w:hAnsi="Arial"/>
                <w:noProof/>
                <w:lang w:eastAsia="zh-CN"/>
              </w:rPr>
              <w:t xml:space="preserve">, </w:t>
            </w:r>
            <w:r w:rsidR="00C55375" w:rsidRPr="005F2EE5">
              <w:rPr>
                <w:rFonts w:ascii="Arial" w:hAnsi="Arial"/>
                <w:noProof/>
                <w:lang w:eastAsia="zh-CN"/>
              </w:rPr>
              <w:t>remove “resume all suspended radio bearers”</w:t>
            </w:r>
            <w:r w:rsidRPr="005F2EE5">
              <w:rPr>
                <w:rFonts w:ascii="Arial" w:hAnsi="Arial"/>
                <w:noProof/>
                <w:lang w:eastAsia="zh-CN"/>
              </w:rPr>
              <w:t>.</w:t>
            </w:r>
          </w:p>
          <w:p w:rsidR="009D7586" w:rsidRPr="005F2EE5" w:rsidRDefault="005F2EE5" w:rsidP="009D7586">
            <w:pPr>
              <w:pStyle w:val="af1"/>
              <w:numPr>
                <w:ilvl w:val="0"/>
                <w:numId w:val="8"/>
              </w:numPr>
              <w:rPr>
                <w:rFonts w:ascii="Arial" w:hAnsi="Arial"/>
                <w:noProof/>
                <w:lang w:eastAsia="zh-CN"/>
              </w:rPr>
            </w:pPr>
            <w:r w:rsidRPr="005F2EE5">
              <w:rPr>
                <w:rFonts w:ascii="Arial" w:hAnsi="Arial"/>
                <w:noProof/>
                <w:lang w:eastAsia="zh-CN"/>
              </w:rPr>
              <w:t xml:space="preserve">In section </w:t>
            </w:r>
            <w:r w:rsidRPr="005F2EE5">
              <w:rPr>
                <w:rFonts w:ascii="Arial" w:hAnsi="Arial" w:cs="Arial"/>
              </w:rPr>
              <w:t>5.3.5.5.2</w:t>
            </w:r>
            <w:r w:rsidRPr="005F2EE5">
              <w:rPr>
                <w:rFonts w:ascii="Arial" w:hAnsi="Arial"/>
                <w:noProof/>
                <w:lang w:eastAsia="zh-CN"/>
              </w:rPr>
              <w:t xml:space="preserve">, add “for all radio bearers” after “resume MCG transmission” to make it clearer and </w:t>
            </w:r>
            <w:r>
              <w:rPr>
                <w:rFonts w:ascii="Arial" w:hAnsi="Arial"/>
                <w:noProof/>
                <w:lang w:eastAsia="zh-CN"/>
              </w:rPr>
              <w:t>consistent</w:t>
            </w:r>
            <w:r w:rsidRPr="005F2EE5">
              <w:rPr>
                <w:rFonts w:ascii="Arial" w:hAnsi="Arial"/>
                <w:noProof/>
                <w:lang w:eastAsia="zh-CN"/>
              </w:rPr>
              <w:t xml:space="preserve"> with </w:t>
            </w:r>
            <w:r>
              <w:rPr>
                <w:rFonts w:ascii="Arial" w:hAnsi="Arial"/>
                <w:noProof/>
                <w:lang w:eastAsia="zh-CN"/>
              </w:rPr>
              <w:t>other parts.</w:t>
            </w:r>
          </w:p>
          <w:p w:rsidR="005F2EE5" w:rsidRPr="005F2EE5" w:rsidRDefault="005F2EE5" w:rsidP="009D7586">
            <w:pPr>
              <w:spacing w:after="0"/>
              <w:rPr>
                <w:rFonts w:ascii="Arial" w:hAnsi="Arial"/>
                <w:noProof/>
                <w:lang w:eastAsia="zh-CN"/>
              </w:rPr>
            </w:pPr>
          </w:p>
          <w:p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rsidR="00094D9F" w:rsidRPr="00831513" w:rsidRDefault="00094D9F" w:rsidP="009D7586">
            <w:pPr>
              <w:spacing w:after="0"/>
              <w:ind w:left="100"/>
              <w:rPr>
                <w:rFonts w:ascii="Arial" w:hAnsi="Arial"/>
                <w:b/>
                <w:noProof/>
                <w:lang w:eastAsia="zh-CN"/>
              </w:rPr>
            </w:pPr>
          </w:p>
          <w:p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rsidR="00094D9F" w:rsidRDefault="00094D9F" w:rsidP="00094D9F">
            <w:pPr>
              <w:pStyle w:val="CRCoverPage"/>
              <w:spacing w:after="0"/>
              <w:ind w:left="100"/>
              <w:rPr>
                <w:noProof/>
                <w:lang w:eastAsia="zh-CN"/>
              </w:rPr>
            </w:pPr>
            <w:r>
              <w:rPr>
                <w:noProof/>
                <w:lang w:eastAsia="zh-CN"/>
              </w:rPr>
              <w:t>(NG)EN-DC, NE-DC,NR-DC, NR SA</w:t>
            </w:r>
          </w:p>
          <w:p w:rsidR="00094D9F" w:rsidRDefault="00094D9F" w:rsidP="00094D9F">
            <w:pPr>
              <w:pStyle w:val="CRCoverPage"/>
              <w:spacing w:after="0"/>
              <w:ind w:left="100"/>
              <w:rPr>
                <w:noProof/>
                <w:lang w:eastAsia="zh-CN"/>
              </w:rPr>
            </w:pPr>
          </w:p>
          <w:p w:rsidR="009D7586" w:rsidRDefault="009D7586" w:rsidP="009D7586">
            <w:pPr>
              <w:pStyle w:val="CRCoverPage"/>
              <w:spacing w:before="20" w:after="80"/>
              <w:ind w:left="100"/>
              <w:rPr>
                <w:b/>
                <w:noProof/>
              </w:rPr>
            </w:pPr>
            <w:r>
              <w:rPr>
                <w:b/>
                <w:noProof/>
                <w:u w:val="single"/>
              </w:rPr>
              <w:t>Impacted functionality</w:t>
            </w:r>
          </w:p>
          <w:p w:rsidR="009D7586" w:rsidRDefault="00C55375" w:rsidP="009D7586">
            <w:pPr>
              <w:pStyle w:val="CRCoverPage"/>
              <w:spacing w:before="20" w:after="80"/>
              <w:ind w:left="100"/>
              <w:rPr>
                <w:noProof/>
                <w:lang w:eastAsia="zh-CN"/>
              </w:rPr>
            </w:pPr>
            <w:r>
              <w:rPr>
                <w:noProof/>
                <w:lang w:eastAsia="zh-CN"/>
              </w:rPr>
              <w:t>Reconfiguration with sync</w:t>
            </w:r>
          </w:p>
          <w:p w:rsidR="009D7586" w:rsidRDefault="009D7586" w:rsidP="009D7586">
            <w:pPr>
              <w:pStyle w:val="CRCoverPage"/>
              <w:spacing w:before="20" w:after="80"/>
              <w:ind w:left="100"/>
              <w:rPr>
                <w:b/>
                <w:noProof/>
              </w:rPr>
            </w:pPr>
            <w:r>
              <w:rPr>
                <w:b/>
                <w:noProof/>
                <w:u w:val="single"/>
              </w:rPr>
              <w:t>Inter-operability</w:t>
            </w:r>
            <w:r>
              <w:rPr>
                <w:b/>
                <w:noProof/>
              </w:rPr>
              <w:t xml:space="preserve">: </w:t>
            </w:r>
          </w:p>
          <w:p w:rsidR="009D7586" w:rsidRDefault="009D7586" w:rsidP="009D7586">
            <w:pPr>
              <w:pStyle w:val="CRCoverPage"/>
              <w:spacing w:before="20" w:after="80"/>
              <w:ind w:left="100"/>
              <w:rPr>
                <w:noProof/>
                <w:lang w:eastAsia="zh-CN"/>
              </w:rPr>
            </w:pPr>
            <w:r>
              <w:rPr>
                <w:noProof/>
                <w:lang w:eastAsia="zh-CN"/>
              </w:rPr>
              <w:t>If the UE is implemented according to this CR while the network is not,</w:t>
            </w:r>
            <w:r w:rsidR="00FD5CD4">
              <w:rPr>
                <w:noProof/>
                <w:lang w:eastAsia="zh-CN"/>
              </w:rPr>
              <w:t xml:space="preserve"> </w:t>
            </w:r>
            <w:r w:rsidR="00C55375">
              <w:rPr>
                <w:noProof/>
                <w:lang w:eastAsia="zh-CN"/>
              </w:rPr>
              <w:t>there is no inter-operability issue forseen</w:t>
            </w:r>
            <w:r>
              <w:rPr>
                <w:noProof/>
                <w:lang w:eastAsia="zh-CN"/>
              </w:rPr>
              <w:t>.</w:t>
            </w:r>
          </w:p>
          <w:p w:rsidR="009D7586" w:rsidRPr="007660CE" w:rsidRDefault="009D7586" w:rsidP="00C30464">
            <w:pPr>
              <w:pStyle w:val="CRCoverPage"/>
              <w:spacing w:before="20" w:after="80"/>
              <w:ind w:left="100"/>
              <w:rPr>
                <w:noProof/>
                <w:lang w:eastAsia="zh-CN"/>
              </w:rPr>
            </w:pPr>
            <w:r>
              <w:rPr>
                <w:noProof/>
                <w:lang w:eastAsia="zh-CN"/>
              </w:rPr>
              <w:t xml:space="preserve">If the network is implemented according to this CR while the UE is not, </w:t>
            </w:r>
            <w:r w:rsidR="00DA5A62">
              <w:rPr>
                <w:noProof/>
                <w:lang w:eastAsia="zh-CN"/>
              </w:rPr>
              <w:t>there is no inter-operability issue forseen</w:t>
            </w:r>
            <w:r>
              <w:rPr>
                <w:noProof/>
                <w:lang w:eastAsia="zh-CN"/>
              </w:rPr>
              <w:t>.</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E779F1"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E7BA5" w:rsidRDefault="00DA5A62" w:rsidP="00DE706F">
            <w:pPr>
              <w:spacing w:after="0"/>
              <w:ind w:left="100"/>
              <w:rPr>
                <w:rFonts w:ascii="Arial" w:hAnsi="Arial"/>
                <w:noProof/>
                <w:lang w:eastAsia="zh-CN"/>
              </w:rPr>
            </w:pPr>
            <w:r>
              <w:rPr>
                <w:rFonts w:ascii="Arial" w:hAnsi="Arial"/>
                <w:noProof/>
                <w:lang w:eastAsia="zh-CN"/>
              </w:rPr>
              <w:t>There are some redundant actions in the specification which the UE will never execute, and cause confusion</w:t>
            </w:r>
            <w:r w:rsidR="00BF5AD6">
              <w:rPr>
                <w:rFonts w:ascii="Arial" w:hAnsi="Arial"/>
                <w:noProof/>
                <w:lang w:eastAsia="zh-CN"/>
              </w:rPr>
              <w:t>s</w:t>
            </w:r>
            <w:r>
              <w:rPr>
                <w:rFonts w:ascii="Arial" w:hAnsi="Arial"/>
                <w:noProof/>
                <w:lang w:eastAsia="zh-CN"/>
              </w:rPr>
              <w:t xml:space="preserve"> to implementation</w:t>
            </w:r>
            <w:r w:rsidR="00F72AC6">
              <w:rPr>
                <w:rFonts w:ascii="Arial" w:hAnsi="Arial"/>
                <w:noProof/>
                <w:lang w:eastAsia="zh-CN"/>
              </w:rPr>
              <w:t xml:space="preserve">. </w:t>
            </w:r>
          </w:p>
          <w:p w:rsidR="0086140A" w:rsidRPr="00BF5AD6" w:rsidRDefault="0086140A" w:rsidP="00C30464">
            <w:pPr>
              <w:pStyle w:val="CRCoverPage"/>
              <w:spacing w:before="20" w:after="80"/>
              <w:rPr>
                <w:noProof/>
                <w:lang w:eastAsia="zh-CN"/>
              </w:rPr>
            </w:pPr>
          </w:p>
        </w:tc>
      </w:tr>
      <w:tr w:rsidR="00275C32" w:rsidRPr="0039276A" w:rsidTr="002A574F">
        <w:tc>
          <w:tcPr>
            <w:tcW w:w="2694" w:type="dxa"/>
            <w:gridSpan w:val="2"/>
          </w:tcPr>
          <w:p w:rsidR="00275C32" w:rsidRPr="0039276A" w:rsidRDefault="00275C32" w:rsidP="00DE706F">
            <w:pPr>
              <w:spacing w:after="0"/>
              <w:rPr>
                <w:rFonts w:ascii="Arial" w:hAnsi="Arial"/>
                <w:b/>
                <w:i/>
                <w:noProof/>
                <w:sz w:val="8"/>
                <w:szCs w:val="8"/>
              </w:rPr>
            </w:pPr>
          </w:p>
        </w:tc>
        <w:tc>
          <w:tcPr>
            <w:tcW w:w="6946" w:type="dxa"/>
            <w:gridSpan w:val="9"/>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275C32" w:rsidRPr="0039276A" w:rsidRDefault="00DA5A62" w:rsidP="00DE706F">
            <w:pPr>
              <w:spacing w:after="0"/>
              <w:rPr>
                <w:rFonts w:ascii="Arial" w:hAnsi="Arial"/>
                <w:noProof/>
                <w:lang w:eastAsia="zh-CN"/>
              </w:rPr>
            </w:pPr>
            <w:r>
              <w:rPr>
                <w:rFonts w:ascii="Arial" w:hAnsi="Arial" w:cs="Arial"/>
              </w:rPr>
              <w:t>5.3.5.5.1</w:t>
            </w:r>
            <w:r w:rsidR="005F2EE5">
              <w:rPr>
                <w:rFonts w:ascii="Arial" w:hAnsi="Arial" w:cs="Arial"/>
              </w:rPr>
              <w:t>, 5.3.5.5.2</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275C32" w:rsidRPr="0039276A" w:rsidRDefault="00275C32" w:rsidP="00DE706F">
            <w:pPr>
              <w:spacing w:after="0"/>
              <w:ind w:left="99"/>
              <w:rPr>
                <w:rFonts w:ascii="Arial" w:hAnsi="Arial"/>
                <w:noProof/>
              </w:rPr>
            </w:pPr>
          </w:p>
        </w:tc>
      </w:tr>
      <w:tr w:rsidR="00327201" w:rsidRPr="0039276A" w:rsidTr="002A574F">
        <w:tc>
          <w:tcPr>
            <w:tcW w:w="2694" w:type="dxa"/>
            <w:gridSpan w:val="2"/>
            <w:tcBorders>
              <w:left w:val="single" w:sz="4" w:space="0" w:color="auto"/>
            </w:tcBorders>
          </w:tcPr>
          <w:p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rsidR="00275C32" w:rsidRPr="0039276A" w:rsidRDefault="00275C32" w:rsidP="00DE706F">
            <w:pPr>
              <w:spacing w:after="0"/>
              <w:rPr>
                <w:rFonts w:ascii="Arial" w:hAnsi="Arial"/>
                <w:noProof/>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275C32" w:rsidRPr="0039276A" w:rsidRDefault="00275C32" w:rsidP="00DE706F">
            <w:pPr>
              <w:spacing w:after="0"/>
              <w:rPr>
                <w:rFonts w:ascii="Arial" w:hAnsi="Arial"/>
                <w:noProof/>
              </w:rPr>
            </w:pPr>
          </w:p>
        </w:tc>
      </w:tr>
      <w:tr w:rsidR="00275C32" w:rsidRPr="0039276A" w:rsidTr="002A574F">
        <w:tc>
          <w:tcPr>
            <w:tcW w:w="2694" w:type="dxa"/>
            <w:gridSpan w:val="2"/>
            <w:tcBorders>
              <w:top w:val="single" w:sz="4" w:space="0" w:color="auto"/>
              <w:bottom w:val="single" w:sz="4" w:space="0" w:color="auto"/>
            </w:tcBorders>
          </w:tcPr>
          <w:p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275C32" w:rsidRPr="0039276A" w:rsidRDefault="00275C32" w:rsidP="00DE706F">
            <w:pPr>
              <w:spacing w:after="0"/>
              <w:ind w:left="10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5C32" w:rsidRPr="0039276A" w:rsidRDefault="00275C32" w:rsidP="00DE706F">
            <w:pPr>
              <w:spacing w:after="0"/>
              <w:ind w:left="100"/>
              <w:rPr>
                <w:rFonts w:ascii="Arial" w:hAnsi="Arial"/>
                <w:noProof/>
              </w:rPr>
            </w:pPr>
          </w:p>
        </w:tc>
      </w:tr>
    </w:tbl>
    <w:p w:rsidR="00C63BBF" w:rsidRDefault="00C63BBF" w:rsidP="00DE706F">
      <w:pPr>
        <w:rPr>
          <w:bCs/>
          <w:sz w:val="22"/>
          <w:szCs w:val="22"/>
          <w:lang w:val="en-US" w:eastAsia="zh-CN"/>
        </w:rPr>
        <w:sectPr w:rsidR="00C63BBF" w:rsidSect="001B76AE">
          <w:headerReference w:type="default" r:id="rId12"/>
          <w:footnotePr>
            <w:numRestart w:val="eachSect"/>
          </w:footnotePr>
          <w:pgSz w:w="11907" w:h="16840" w:code="9"/>
          <w:pgMar w:top="1418" w:right="1134" w:bottom="1134" w:left="1134" w:header="680" w:footer="567" w:gutter="0"/>
          <w:cols w:space="720"/>
          <w:docGrid w:linePitch="272"/>
        </w:sectPr>
      </w:pPr>
    </w:p>
    <w:p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rsidR="00170221" w:rsidRPr="00CA3ECC" w:rsidRDefault="00170221" w:rsidP="00170221">
      <w:pPr>
        <w:pStyle w:val="5"/>
        <w:rPr>
          <w:rFonts w:eastAsia="MS Mincho"/>
        </w:rPr>
      </w:pPr>
      <w:bookmarkStart w:id="2" w:name="_Toc60776763"/>
      <w:bookmarkStart w:id="3" w:name="_Toc60867544"/>
      <w:bookmarkStart w:id="4" w:name="_Toc60787989"/>
      <w:bookmarkStart w:id="5" w:name="_Toc52551337"/>
      <w:bookmarkStart w:id="6" w:name="_Toc51971354"/>
      <w:bookmarkStart w:id="7" w:name="_Toc46502006"/>
      <w:bookmarkStart w:id="8" w:name="_Toc37231951"/>
      <w:bookmarkStart w:id="9" w:name="_Toc29376060"/>
      <w:bookmarkStart w:id="10" w:name="_Toc20387980"/>
      <w:r w:rsidRPr="00CA3ECC">
        <w:rPr>
          <w:rFonts w:eastAsia="MS Mincho"/>
        </w:rPr>
        <w:t>5.3.5.5.1</w:t>
      </w:r>
      <w:r w:rsidRPr="00CA3ECC">
        <w:rPr>
          <w:rFonts w:eastAsia="MS Mincho"/>
        </w:rPr>
        <w:tab/>
        <w:t>General</w:t>
      </w:r>
      <w:bookmarkEnd w:id="2"/>
      <w:bookmarkEnd w:id="3"/>
    </w:p>
    <w:p w:rsidR="00170221" w:rsidRPr="00CA3ECC" w:rsidRDefault="00170221" w:rsidP="00170221">
      <w:pPr>
        <w:rPr>
          <w:rFonts w:eastAsia="MS Mincho"/>
        </w:rPr>
      </w:pPr>
      <w:r w:rsidRPr="00CA3ECC">
        <w:t>The network configures the UE with Master Cell Group (MCG), and zero or one Secondary Cell Group (SCG). In (NG</w:t>
      </w:r>
      <w:proofErr w:type="gramStart"/>
      <w:r w:rsidRPr="00CA3ECC">
        <w:t>)EN</w:t>
      </w:r>
      <w:proofErr w:type="gramEnd"/>
      <w:r w:rsidRPr="00CA3ECC">
        <w:t xml:space="preserve">-DC, the MCG is configured as specified in TS 36.331 [10], and for NE-DC, the SCG is configured as specified in TS 36.331 [10]. The network provides the configuration parameters for a cell group in the </w:t>
      </w:r>
      <w:proofErr w:type="spellStart"/>
      <w:r w:rsidRPr="00CA3ECC">
        <w:rPr>
          <w:i/>
        </w:rPr>
        <w:t>CellGroupConfig</w:t>
      </w:r>
      <w:proofErr w:type="spellEnd"/>
      <w:r w:rsidRPr="00CA3ECC">
        <w:t xml:space="preserve"> IE.</w:t>
      </w:r>
    </w:p>
    <w:p w:rsidR="00170221" w:rsidRPr="00CA3ECC" w:rsidRDefault="00170221" w:rsidP="00170221">
      <w:r w:rsidRPr="00CA3ECC">
        <w:t xml:space="preserve">The UE performs the following actions based on a received </w:t>
      </w:r>
      <w:proofErr w:type="spellStart"/>
      <w:r w:rsidRPr="00CA3ECC">
        <w:rPr>
          <w:i/>
        </w:rPr>
        <w:t>CellGroupConfig</w:t>
      </w:r>
      <w:proofErr w:type="spellEnd"/>
      <w:r w:rsidRPr="00CA3ECC">
        <w:t xml:space="preserve"> IE:</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spCellConfig</w:t>
      </w:r>
      <w:proofErr w:type="spellEnd"/>
      <w:r w:rsidRPr="00CA3ECC">
        <w:t xml:space="preserve"> with </w:t>
      </w:r>
      <w:proofErr w:type="spellStart"/>
      <w:r w:rsidRPr="00CA3ECC">
        <w:rPr>
          <w:i/>
        </w:rPr>
        <w:t>reconfigurationWithSync</w:t>
      </w:r>
      <w:proofErr w:type="spellEnd"/>
      <w:r w:rsidRPr="00CA3ECC">
        <w:t>:</w:t>
      </w:r>
    </w:p>
    <w:p w:rsidR="00170221" w:rsidRPr="00CA3ECC" w:rsidRDefault="00170221" w:rsidP="00170221">
      <w:pPr>
        <w:pStyle w:val="B2"/>
      </w:pPr>
      <w:r w:rsidRPr="00CA3ECC">
        <w:t>2&gt;</w:t>
      </w:r>
      <w:r w:rsidRPr="00CA3ECC">
        <w:tab/>
        <w:t>perform Reconfiguration with sync according to 5.3.5.5.2;</w:t>
      </w:r>
    </w:p>
    <w:p w:rsidR="00170221" w:rsidRPr="00CA3ECC" w:rsidRDefault="00170221" w:rsidP="00170221">
      <w:pPr>
        <w:pStyle w:val="B2"/>
      </w:pPr>
      <w:r w:rsidRPr="00CA3ECC">
        <w:t>2&gt;</w:t>
      </w:r>
      <w:r w:rsidRPr="00CA3ECC">
        <w:tab/>
      </w:r>
      <w:del w:id="11" w:author="Huawei" w:date="2021-03-30T12:05:00Z">
        <w:r w:rsidRPr="00CA3ECC" w:rsidDel="00170221">
          <w:delText xml:space="preserve">resume all suspended radio bearers and </w:delText>
        </w:r>
      </w:del>
      <w:r w:rsidRPr="00CA3ECC">
        <w:t>resume SCG transmission for all radio bearers, if suspended;</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rlc-BearerToReleaseList</w:t>
      </w:r>
      <w:proofErr w:type="spellEnd"/>
      <w:r w:rsidRPr="00CA3ECC">
        <w:t>:</w:t>
      </w:r>
    </w:p>
    <w:p w:rsidR="00170221" w:rsidRPr="00CA3ECC" w:rsidRDefault="00170221" w:rsidP="00170221">
      <w:pPr>
        <w:pStyle w:val="B2"/>
      </w:pPr>
      <w:r w:rsidRPr="00CA3ECC">
        <w:t>2&gt;</w:t>
      </w:r>
      <w:r w:rsidRPr="00CA3ECC">
        <w:tab/>
        <w:t>perform RLC bearer release as specified in 5.3.5.5.3;</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rlc-BearerToAddModList</w:t>
      </w:r>
      <w:proofErr w:type="spellEnd"/>
      <w:r w:rsidRPr="00CA3ECC">
        <w:t>:</w:t>
      </w:r>
    </w:p>
    <w:p w:rsidR="00170221" w:rsidRPr="00CA3ECC" w:rsidRDefault="00170221" w:rsidP="00170221">
      <w:pPr>
        <w:pStyle w:val="B2"/>
      </w:pPr>
      <w:r w:rsidRPr="00CA3ECC">
        <w:t>2&gt;</w:t>
      </w:r>
      <w:r w:rsidRPr="00CA3ECC">
        <w:tab/>
        <w:t>perform the RLC bearer addition/modification as specified in 5.3.5.5.4;</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r w:rsidRPr="00CA3ECC">
        <w:rPr>
          <w:i/>
        </w:rPr>
        <w:t>mac-</w:t>
      </w:r>
      <w:proofErr w:type="spellStart"/>
      <w:r w:rsidRPr="00CA3ECC">
        <w:rPr>
          <w:i/>
        </w:rPr>
        <w:t>CellGroupConfig</w:t>
      </w:r>
      <w:proofErr w:type="spellEnd"/>
      <w:r w:rsidRPr="00CA3ECC">
        <w:t>:</w:t>
      </w:r>
    </w:p>
    <w:p w:rsidR="00170221" w:rsidRPr="00CA3ECC" w:rsidRDefault="00170221" w:rsidP="00170221">
      <w:pPr>
        <w:pStyle w:val="B2"/>
      </w:pPr>
      <w:r w:rsidRPr="00CA3ECC">
        <w:t>2&gt;</w:t>
      </w:r>
      <w:r w:rsidRPr="00CA3ECC">
        <w:tab/>
        <w:t>configure the MAC entity of this cell group as specified in 5.3.5.5.5;</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sCellToReleaseList</w:t>
      </w:r>
      <w:proofErr w:type="spellEnd"/>
      <w:r w:rsidRPr="00CA3ECC">
        <w:t>:</w:t>
      </w:r>
    </w:p>
    <w:p w:rsidR="00170221" w:rsidRPr="00CA3ECC" w:rsidRDefault="00170221" w:rsidP="00170221">
      <w:pPr>
        <w:pStyle w:val="B2"/>
      </w:pPr>
      <w:r w:rsidRPr="00CA3ECC">
        <w:t>2&gt;</w:t>
      </w:r>
      <w:r w:rsidRPr="00CA3ECC">
        <w:tab/>
        <w:t xml:space="preserve">perform </w:t>
      </w:r>
      <w:proofErr w:type="spellStart"/>
      <w:r w:rsidRPr="00CA3ECC">
        <w:t>SCell</w:t>
      </w:r>
      <w:proofErr w:type="spellEnd"/>
      <w:r w:rsidRPr="00CA3ECC">
        <w:t xml:space="preserve"> release as specified in 5.3.5.5.8;</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spCellConfig</w:t>
      </w:r>
      <w:proofErr w:type="spellEnd"/>
      <w:r w:rsidRPr="00CA3ECC">
        <w:t>:</w:t>
      </w:r>
    </w:p>
    <w:p w:rsidR="00170221" w:rsidRPr="00CA3ECC" w:rsidRDefault="00170221" w:rsidP="00170221">
      <w:pPr>
        <w:pStyle w:val="B2"/>
      </w:pPr>
      <w:r w:rsidRPr="00CA3ECC">
        <w:t>2&gt;</w:t>
      </w:r>
      <w:r w:rsidRPr="00CA3ECC">
        <w:tab/>
        <w:t xml:space="preserve">configure the </w:t>
      </w:r>
      <w:proofErr w:type="spellStart"/>
      <w:r w:rsidRPr="00CA3ECC">
        <w:t>SpCell</w:t>
      </w:r>
      <w:proofErr w:type="spellEnd"/>
      <w:r w:rsidRPr="00CA3ECC">
        <w:t xml:space="preserve"> as specified in 5.3.5.5.7;</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sCellToAddModList</w:t>
      </w:r>
      <w:proofErr w:type="spellEnd"/>
      <w:r w:rsidRPr="00CA3ECC">
        <w:t>:</w:t>
      </w:r>
    </w:p>
    <w:p w:rsidR="00170221" w:rsidRPr="00CA3ECC" w:rsidRDefault="00170221" w:rsidP="00170221">
      <w:pPr>
        <w:pStyle w:val="B2"/>
      </w:pPr>
      <w:r w:rsidRPr="00CA3ECC">
        <w:t>2&gt;</w:t>
      </w:r>
      <w:r w:rsidRPr="00CA3ECC">
        <w:tab/>
        <w:t xml:space="preserve">perform </w:t>
      </w:r>
      <w:proofErr w:type="spellStart"/>
      <w:r w:rsidRPr="00CA3ECC">
        <w:t>SCell</w:t>
      </w:r>
      <w:proofErr w:type="spellEnd"/>
      <w:r w:rsidRPr="00CA3ECC">
        <w:t xml:space="preserve"> addition/modification as specified in 5.3.5.5.9;</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bh</w:t>
      </w:r>
      <w:proofErr w:type="spellEnd"/>
      <w:r w:rsidRPr="00CA3ECC">
        <w:rPr>
          <w:i/>
        </w:rPr>
        <w:t>-RLC-</w:t>
      </w:r>
      <w:proofErr w:type="spellStart"/>
      <w:r w:rsidRPr="00CA3ECC">
        <w:rPr>
          <w:i/>
        </w:rPr>
        <w:t>ChannelToReleaseList</w:t>
      </w:r>
      <w:proofErr w:type="spellEnd"/>
      <w:r w:rsidRPr="00CA3ECC">
        <w:t>:</w:t>
      </w:r>
    </w:p>
    <w:p w:rsidR="00170221" w:rsidRPr="00CA3ECC" w:rsidRDefault="00170221" w:rsidP="00170221">
      <w:pPr>
        <w:pStyle w:val="B2"/>
      </w:pPr>
      <w:r w:rsidRPr="00CA3ECC">
        <w:t>2&gt;</w:t>
      </w:r>
      <w:r w:rsidRPr="00CA3ECC">
        <w:tab/>
        <w:t>perform BH RLC channel release as specified in 5.3.5.5.10;</w:t>
      </w:r>
    </w:p>
    <w:p w:rsidR="00170221" w:rsidRPr="00CA3ECC" w:rsidRDefault="00170221" w:rsidP="00170221">
      <w:pPr>
        <w:pStyle w:val="B1"/>
      </w:pPr>
      <w:r w:rsidRPr="00CA3ECC">
        <w:t>1&gt;</w:t>
      </w:r>
      <w:r w:rsidRPr="00CA3ECC">
        <w:tab/>
        <w:t xml:space="preserve">if the </w:t>
      </w:r>
      <w:proofErr w:type="spellStart"/>
      <w:r w:rsidRPr="00CA3ECC">
        <w:rPr>
          <w:i/>
        </w:rPr>
        <w:t>CellGroupConfig</w:t>
      </w:r>
      <w:proofErr w:type="spellEnd"/>
      <w:r w:rsidRPr="00CA3ECC">
        <w:t xml:space="preserve"> contains the </w:t>
      </w:r>
      <w:proofErr w:type="spellStart"/>
      <w:r w:rsidRPr="00CA3ECC">
        <w:rPr>
          <w:i/>
        </w:rPr>
        <w:t>bh</w:t>
      </w:r>
      <w:proofErr w:type="spellEnd"/>
      <w:r w:rsidRPr="00CA3ECC">
        <w:rPr>
          <w:i/>
        </w:rPr>
        <w:t>-RLC-</w:t>
      </w:r>
      <w:proofErr w:type="spellStart"/>
      <w:r w:rsidRPr="00CA3ECC">
        <w:rPr>
          <w:i/>
        </w:rPr>
        <w:t>ChannelToAddModList</w:t>
      </w:r>
      <w:proofErr w:type="spellEnd"/>
      <w:r w:rsidRPr="00CA3ECC">
        <w:t>:</w:t>
      </w:r>
    </w:p>
    <w:p w:rsidR="00170221" w:rsidRPr="00CA3ECC" w:rsidRDefault="00170221" w:rsidP="00170221">
      <w:pPr>
        <w:pStyle w:val="B2"/>
      </w:pPr>
      <w:r w:rsidRPr="00CA3ECC">
        <w:t>2&gt;</w:t>
      </w:r>
      <w:r w:rsidRPr="00CA3ECC">
        <w:tab/>
        <w:t>perform the BH RLC channel addition/modification as specified in 5.3.5.5.11;</w:t>
      </w:r>
    </w:p>
    <w:p w:rsidR="00170221" w:rsidRPr="00CA3ECC" w:rsidRDefault="00170221" w:rsidP="00170221">
      <w:pPr>
        <w:pStyle w:val="5"/>
        <w:rPr>
          <w:rFonts w:eastAsia="MS Mincho"/>
        </w:rPr>
      </w:pPr>
      <w:bookmarkStart w:id="12" w:name="_Toc60776764"/>
      <w:bookmarkStart w:id="13" w:name="_Toc60867545"/>
      <w:r w:rsidRPr="00CA3ECC">
        <w:rPr>
          <w:rFonts w:eastAsia="MS Mincho"/>
        </w:rPr>
        <w:t>5.3.5.5.2</w:t>
      </w:r>
      <w:r w:rsidRPr="00CA3ECC">
        <w:rPr>
          <w:rFonts w:eastAsia="MS Mincho"/>
        </w:rPr>
        <w:tab/>
        <w:t>Reconfiguration with sync</w:t>
      </w:r>
      <w:bookmarkEnd w:id="12"/>
      <w:bookmarkEnd w:id="13"/>
    </w:p>
    <w:p w:rsidR="00170221" w:rsidRPr="00CA3ECC" w:rsidRDefault="00170221" w:rsidP="00170221">
      <w:pPr>
        <w:rPr>
          <w:rFonts w:eastAsia="MS Mincho"/>
        </w:rPr>
      </w:pPr>
      <w:r w:rsidRPr="00CA3ECC">
        <w:t>The UE shall perform the following actions to execute a reconfiguration with sync.</w:t>
      </w:r>
    </w:p>
    <w:p w:rsidR="00170221" w:rsidRPr="00CA3ECC" w:rsidRDefault="00170221" w:rsidP="00170221">
      <w:pPr>
        <w:pStyle w:val="B1"/>
      </w:pPr>
      <w:r w:rsidRPr="00CA3ECC">
        <w:t>1&gt;</w:t>
      </w:r>
      <w:r w:rsidRPr="00CA3ECC">
        <w:tab/>
        <w:t>if the AS security is not activated, perform the actions upon going to RRC_IDLE as specified in 5.3.11 with the release cause '</w:t>
      </w:r>
      <w:r w:rsidRPr="00CA3ECC">
        <w:rPr>
          <w:i/>
        </w:rPr>
        <w:t>other</w:t>
      </w:r>
      <w:r w:rsidRPr="00CA3ECC">
        <w:t>' upon which the procedure ends;</w:t>
      </w:r>
    </w:p>
    <w:p w:rsidR="00170221" w:rsidRPr="00CA3ECC" w:rsidRDefault="00170221" w:rsidP="00170221">
      <w:pPr>
        <w:pStyle w:val="B1"/>
      </w:pPr>
      <w:r w:rsidRPr="00CA3ECC">
        <w:t>1&gt;</w:t>
      </w:r>
      <w:r w:rsidRPr="00CA3ECC">
        <w:tab/>
        <w:t>if no DAPS bearer is configured:</w:t>
      </w:r>
    </w:p>
    <w:p w:rsidR="00170221" w:rsidRPr="00CA3ECC" w:rsidRDefault="00170221" w:rsidP="00170221">
      <w:pPr>
        <w:pStyle w:val="B2"/>
      </w:pPr>
      <w:r w:rsidRPr="00CA3ECC">
        <w:t>2&gt;</w:t>
      </w:r>
      <w:r w:rsidRPr="00CA3ECC">
        <w:tab/>
        <w:t xml:space="preserve">stop timer T310 for the corresponding </w:t>
      </w:r>
      <w:proofErr w:type="spellStart"/>
      <w:r w:rsidRPr="00CA3ECC">
        <w:t>SpCell</w:t>
      </w:r>
      <w:proofErr w:type="spellEnd"/>
      <w:r w:rsidRPr="00CA3ECC">
        <w:t>, if running;</w:t>
      </w:r>
    </w:p>
    <w:p w:rsidR="00170221" w:rsidRPr="00CA3ECC" w:rsidRDefault="00170221" w:rsidP="00170221">
      <w:pPr>
        <w:pStyle w:val="B1"/>
        <w:ind w:left="284" w:firstLine="0"/>
      </w:pPr>
      <w:r w:rsidRPr="00CA3ECC">
        <w:t>1&gt;</w:t>
      </w:r>
      <w:r w:rsidRPr="00CA3ECC">
        <w:tab/>
        <w:t>if this procedure is executed for the MCG:</w:t>
      </w:r>
    </w:p>
    <w:p w:rsidR="00170221" w:rsidRPr="00CA3ECC" w:rsidRDefault="00170221" w:rsidP="00170221">
      <w:pPr>
        <w:pStyle w:val="B2"/>
      </w:pPr>
      <w:r w:rsidRPr="00CA3ECC">
        <w:t>2&gt;</w:t>
      </w:r>
      <w:r w:rsidRPr="00CA3ECC">
        <w:tab/>
        <w:t>if timer T316 is running;</w:t>
      </w:r>
    </w:p>
    <w:p w:rsidR="00170221" w:rsidRPr="00CA3ECC" w:rsidRDefault="00170221" w:rsidP="00170221">
      <w:pPr>
        <w:pStyle w:val="B3"/>
      </w:pPr>
      <w:r w:rsidRPr="00CA3ECC">
        <w:t>3&gt;</w:t>
      </w:r>
      <w:r w:rsidRPr="00CA3ECC">
        <w:tab/>
        <w:t>stop timer T316;</w:t>
      </w:r>
    </w:p>
    <w:p w:rsidR="00170221" w:rsidRPr="00CA3ECC" w:rsidRDefault="00170221" w:rsidP="00170221">
      <w:pPr>
        <w:pStyle w:val="B3"/>
      </w:pPr>
      <w:r w:rsidRPr="00CA3ECC">
        <w:t>3&gt;</w:t>
      </w:r>
      <w:r w:rsidRPr="00CA3ECC">
        <w:tab/>
        <w:t xml:space="preserve">clear the information included in </w:t>
      </w:r>
      <w:proofErr w:type="spellStart"/>
      <w:r w:rsidRPr="00CA3ECC">
        <w:rPr>
          <w:i/>
          <w:iCs/>
        </w:rPr>
        <w:t>VarRLF</w:t>
      </w:r>
      <w:proofErr w:type="spellEnd"/>
      <w:r w:rsidRPr="00CA3ECC">
        <w:rPr>
          <w:i/>
          <w:iCs/>
        </w:rPr>
        <w:t>-Report</w:t>
      </w:r>
      <w:r w:rsidRPr="00CA3ECC">
        <w:t>, if any;</w:t>
      </w:r>
    </w:p>
    <w:p w:rsidR="00170221" w:rsidRPr="00CA3ECC" w:rsidRDefault="00170221" w:rsidP="00170221">
      <w:pPr>
        <w:pStyle w:val="B2"/>
      </w:pPr>
      <w:r w:rsidRPr="00CA3ECC">
        <w:lastRenderedPageBreak/>
        <w:t>2&gt;</w:t>
      </w:r>
      <w:r w:rsidRPr="00CA3ECC">
        <w:tab/>
        <w:t>resume MCG transmission</w:t>
      </w:r>
      <w:ins w:id="14" w:author="Huawei" w:date="2021-03-30T12:06:00Z">
        <w:r w:rsidR="005F2EE5">
          <w:t xml:space="preserve"> for all radio bearers</w:t>
        </w:r>
      </w:ins>
      <w:r w:rsidRPr="00CA3ECC">
        <w:t>, if suspended.</w:t>
      </w:r>
    </w:p>
    <w:p w:rsidR="00170221" w:rsidRPr="00CA3ECC" w:rsidRDefault="00170221" w:rsidP="00170221">
      <w:pPr>
        <w:pStyle w:val="B1"/>
      </w:pPr>
      <w:r w:rsidRPr="00CA3ECC">
        <w:t>1&gt;</w:t>
      </w:r>
      <w:r w:rsidRPr="00CA3ECC">
        <w:tab/>
        <w:t xml:space="preserve">stop timer T312 for the corresponding </w:t>
      </w:r>
      <w:proofErr w:type="spellStart"/>
      <w:r w:rsidRPr="00CA3ECC">
        <w:t>SpCell</w:t>
      </w:r>
      <w:proofErr w:type="spellEnd"/>
      <w:r w:rsidRPr="00CA3ECC">
        <w:t>, if running;</w:t>
      </w:r>
    </w:p>
    <w:p w:rsidR="00170221" w:rsidRPr="00CA3ECC" w:rsidRDefault="00170221" w:rsidP="00170221">
      <w:pPr>
        <w:pStyle w:val="B1"/>
      </w:pPr>
      <w:r w:rsidRPr="00CA3ECC">
        <w:t>1&gt;</w:t>
      </w:r>
      <w:r w:rsidRPr="00CA3ECC">
        <w:tab/>
        <w:t xml:space="preserve">start timer T304 for the corresponding </w:t>
      </w:r>
      <w:proofErr w:type="spellStart"/>
      <w:r w:rsidRPr="00CA3ECC">
        <w:t>SpCell</w:t>
      </w:r>
      <w:proofErr w:type="spellEnd"/>
      <w:r w:rsidRPr="00CA3ECC">
        <w:t xml:space="preserve"> with the timer value set to </w:t>
      </w:r>
      <w:r w:rsidRPr="00CA3ECC">
        <w:rPr>
          <w:i/>
        </w:rPr>
        <w:t>t304</w:t>
      </w:r>
      <w:r w:rsidRPr="00CA3ECC">
        <w:t xml:space="preserve">, as included in the </w:t>
      </w:r>
      <w:proofErr w:type="spellStart"/>
      <w:r w:rsidRPr="00CA3ECC">
        <w:rPr>
          <w:i/>
        </w:rPr>
        <w:t>reconfigurationWithSync</w:t>
      </w:r>
      <w:proofErr w:type="spellEnd"/>
      <w:r w:rsidRPr="00CA3ECC">
        <w:t>;</w:t>
      </w:r>
    </w:p>
    <w:p w:rsidR="00170221" w:rsidRPr="00CA3ECC" w:rsidRDefault="00170221" w:rsidP="00170221">
      <w:pPr>
        <w:pStyle w:val="B1"/>
      </w:pPr>
      <w:r w:rsidRPr="00CA3ECC">
        <w:t>1&gt;</w:t>
      </w:r>
      <w:r w:rsidRPr="00CA3ECC">
        <w:tab/>
        <w:t xml:space="preserve">if the </w:t>
      </w:r>
      <w:proofErr w:type="spellStart"/>
      <w:r w:rsidRPr="00CA3ECC">
        <w:rPr>
          <w:i/>
        </w:rPr>
        <w:t>frequencyInfoDL</w:t>
      </w:r>
      <w:proofErr w:type="spellEnd"/>
      <w:r w:rsidRPr="00CA3ECC">
        <w:t xml:space="preserve"> is included:</w:t>
      </w:r>
    </w:p>
    <w:p w:rsidR="00170221" w:rsidRPr="00CA3ECC" w:rsidRDefault="00170221" w:rsidP="00170221">
      <w:pPr>
        <w:pStyle w:val="B2"/>
      </w:pPr>
      <w:r w:rsidRPr="00CA3ECC">
        <w:t>2&gt;</w:t>
      </w:r>
      <w:r w:rsidRPr="00CA3ECC">
        <w:tab/>
        <w:t xml:space="preserve">consider the target </w:t>
      </w:r>
      <w:proofErr w:type="spellStart"/>
      <w:r w:rsidRPr="00CA3ECC">
        <w:t>SpCell</w:t>
      </w:r>
      <w:proofErr w:type="spellEnd"/>
      <w:r w:rsidRPr="00CA3ECC">
        <w:t xml:space="preserve"> to be one on the SSB frequency indicated by the </w:t>
      </w:r>
      <w:proofErr w:type="spellStart"/>
      <w:r w:rsidRPr="00CA3ECC">
        <w:rPr>
          <w:i/>
        </w:rPr>
        <w:t>frequencyInfoDL</w:t>
      </w:r>
      <w:proofErr w:type="spellEnd"/>
      <w:r w:rsidRPr="00CA3ECC">
        <w:t xml:space="preserve"> with a physical cell identity indicated by the </w:t>
      </w:r>
      <w:proofErr w:type="spellStart"/>
      <w:r w:rsidRPr="00CA3ECC">
        <w:rPr>
          <w:i/>
        </w:rPr>
        <w:t>physCellId</w:t>
      </w:r>
      <w:proofErr w:type="spellEnd"/>
      <w:r w:rsidRPr="00CA3ECC">
        <w:t>;</w:t>
      </w:r>
    </w:p>
    <w:p w:rsidR="00170221" w:rsidRPr="00CA3ECC" w:rsidRDefault="00170221" w:rsidP="00170221">
      <w:pPr>
        <w:pStyle w:val="B1"/>
      </w:pPr>
      <w:r w:rsidRPr="00CA3ECC">
        <w:t>1&gt;</w:t>
      </w:r>
      <w:r w:rsidRPr="00CA3ECC">
        <w:tab/>
        <w:t>else:</w:t>
      </w:r>
    </w:p>
    <w:p w:rsidR="00170221" w:rsidRPr="00CA3ECC" w:rsidRDefault="00170221" w:rsidP="00170221">
      <w:pPr>
        <w:pStyle w:val="B2"/>
      </w:pPr>
      <w:r w:rsidRPr="00CA3ECC">
        <w:t>2&gt;</w:t>
      </w:r>
      <w:r w:rsidRPr="00CA3ECC">
        <w:tab/>
        <w:t xml:space="preserve">consider the target </w:t>
      </w:r>
      <w:proofErr w:type="spellStart"/>
      <w:r w:rsidRPr="00CA3ECC">
        <w:t>SpCell</w:t>
      </w:r>
      <w:proofErr w:type="spellEnd"/>
      <w:r w:rsidRPr="00CA3ECC">
        <w:t xml:space="preserve"> to be one on the SSB frequency of the source </w:t>
      </w:r>
      <w:proofErr w:type="spellStart"/>
      <w:r w:rsidRPr="00CA3ECC">
        <w:t>SpCell</w:t>
      </w:r>
      <w:proofErr w:type="spellEnd"/>
      <w:r w:rsidRPr="00CA3ECC">
        <w:t xml:space="preserve"> with a physical cell identity indicated by the </w:t>
      </w:r>
      <w:proofErr w:type="spellStart"/>
      <w:r w:rsidRPr="00CA3ECC">
        <w:rPr>
          <w:i/>
        </w:rPr>
        <w:t>physCellId</w:t>
      </w:r>
      <w:proofErr w:type="spellEnd"/>
      <w:r w:rsidRPr="00CA3ECC">
        <w:t>;</w:t>
      </w:r>
    </w:p>
    <w:p w:rsidR="00170221" w:rsidRPr="00CA3ECC" w:rsidRDefault="00170221" w:rsidP="00170221">
      <w:pPr>
        <w:pStyle w:val="B1"/>
      </w:pPr>
      <w:r w:rsidRPr="00CA3ECC">
        <w:t>1&gt;</w:t>
      </w:r>
      <w:r w:rsidRPr="00CA3ECC">
        <w:tab/>
        <w:t xml:space="preserve">start synchronising to the DL of the target </w:t>
      </w:r>
      <w:proofErr w:type="spellStart"/>
      <w:r w:rsidRPr="00CA3ECC">
        <w:t>SpCell</w:t>
      </w:r>
      <w:proofErr w:type="spellEnd"/>
      <w:r w:rsidRPr="00CA3ECC">
        <w:t>;</w:t>
      </w:r>
    </w:p>
    <w:p w:rsidR="00170221" w:rsidRPr="00CA3ECC" w:rsidRDefault="00170221" w:rsidP="00170221">
      <w:pPr>
        <w:pStyle w:val="B1"/>
      </w:pPr>
      <w:r w:rsidRPr="00CA3ECC">
        <w:t>1&gt;</w:t>
      </w:r>
      <w:r w:rsidRPr="00CA3ECC">
        <w:tab/>
        <w:t xml:space="preserve">apply the specified BCCH configuration defined in 9.1.1.1 for the target </w:t>
      </w:r>
      <w:proofErr w:type="spellStart"/>
      <w:r w:rsidRPr="00CA3ECC">
        <w:t>SpCell</w:t>
      </w:r>
      <w:proofErr w:type="spellEnd"/>
      <w:r w:rsidRPr="00CA3ECC">
        <w:t>;</w:t>
      </w:r>
    </w:p>
    <w:p w:rsidR="00170221" w:rsidRPr="00CA3ECC" w:rsidRDefault="00170221" w:rsidP="00170221">
      <w:pPr>
        <w:pStyle w:val="B1"/>
      </w:pPr>
      <w:r w:rsidRPr="00CA3ECC">
        <w:t>1&gt;</w:t>
      </w:r>
      <w:r w:rsidRPr="00CA3ECC">
        <w:tab/>
        <w:t xml:space="preserve">acquire the </w:t>
      </w:r>
      <w:r w:rsidRPr="00CA3ECC">
        <w:rPr>
          <w:i/>
        </w:rPr>
        <w:t>MIB</w:t>
      </w:r>
      <w:r w:rsidRPr="00CA3ECC">
        <w:t xml:space="preserve"> of the target </w:t>
      </w:r>
      <w:proofErr w:type="spellStart"/>
      <w:r w:rsidRPr="00CA3ECC">
        <w:t>SpCell</w:t>
      </w:r>
      <w:proofErr w:type="spellEnd"/>
      <w:r w:rsidRPr="00CA3ECC">
        <w:t>, which is scheduled as specified in TS 38.213 [13];</w:t>
      </w:r>
    </w:p>
    <w:p w:rsidR="00170221" w:rsidRPr="00CA3ECC" w:rsidRDefault="00170221" w:rsidP="00170221">
      <w:pPr>
        <w:pStyle w:val="NO"/>
      </w:pPr>
      <w:r w:rsidRPr="00CA3ECC">
        <w:t>NOTE 1:</w:t>
      </w:r>
      <w:r w:rsidRPr="00CA3ECC">
        <w:tab/>
        <w:t>The UE should perform the reconfiguration with sync as soon as possible following the reception of the RRC message triggering the reconfiguration with sync, which could be before confirming successful reception (HARQ and ARQ) of this message.</w:t>
      </w:r>
    </w:p>
    <w:p w:rsidR="00170221" w:rsidRPr="00CA3ECC" w:rsidRDefault="00170221" w:rsidP="00170221">
      <w:pPr>
        <w:pStyle w:val="NO"/>
      </w:pPr>
      <w:r w:rsidRPr="00CA3ECC">
        <w:t>NOTE 2:</w:t>
      </w:r>
      <w:r w:rsidRPr="00CA3ECC">
        <w:tab/>
        <w:t xml:space="preserve">The UE may omit reading the </w:t>
      </w:r>
      <w:r w:rsidRPr="00CA3ECC">
        <w:rPr>
          <w:i/>
        </w:rPr>
        <w:t>MIB</w:t>
      </w:r>
      <w:r w:rsidRPr="00CA3ECC">
        <w:t xml:space="preserve"> if the UE already has the required timing information, or the timing information is not needed for random access.</w:t>
      </w:r>
    </w:p>
    <w:p w:rsidR="00170221" w:rsidRPr="00CA3ECC" w:rsidRDefault="00170221" w:rsidP="00170221">
      <w:pPr>
        <w:pStyle w:val="NO"/>
      </w:pPr>
      <w:r w:rsidRPr="00CA3ECC">
        <w:t>NOTE 2a:</w:t>
      </w:r>
      <w:r w:rsidRPr="00CA3ECC">
        <w:tab/>
        <w:t xml:space="preserve">A UE with DAPS bearer does not monitor for system information updates in the source </w:t>
      </w:r>
      <w:proofErr w:type="spellStart"/>
      <w:r w:rsidRPr="00CA3ECC">
        <w:t>PCell</w:t>
      </w:r>
      <w:proofErr w:type="spellEnd"/>
      <w:r w:rsidRPr="00CA3ECC">
        <w:t>.</w:t>
      </w:r>
    </w:p>
    <w:p w:rsidR="00170221" w:rsidRPr="00CA3ECC" w:rsidRDefault="00170221" w:rsidP="00170221">
      <w:pPr>
        <w:pStyle w:val="B1"/>
        <w:tabs>
          <w:tab w:val="left" w:pos="5270"/>
        </w:tabs>
      </w:pPr>
      <w:r w:rsidRPr="00CA3ECC">
        <w:t>1&gt;</w:t>
      </w:r>
      <w:r w:rsidRPr="00CA3ECC">
        <w:tab/>
        <w:t>If any DAPS bearer is configured:</w:t>
      </w:r>
    </w:p>
    <w:p w:rsidR="00170221" w:rsidRPr="00CA3ECC" w:rsidRDefault="00170221" w:rsidP="00170221">
      <w:pPr>
        <w:pStyle w:val="B2"/>
      </w:pPr>
      <w:r w:rsidRPr="00CA3ECC">
        <w:t>2&gt;</w:t>
      </w:r>
      <w:r w:rsidRPr="00CA3ECC">
        <w:tab/>
        <w:t>create a MAC entity for the target cell group with the same configuration as the MAC entity for the source cell group;</w:t>
      </w:r>
    </w:p>
    <w:p w:rsidR="00170221" w:rsidRPr="00CA3ECC" w:rsidRDefault="00170221" w:rsidP="00170221">
      <w:pPr>
        <w:pStyle w:val="B2"/>
      </w:pPr>
      <w:r w:rsidRPr="00CA3ECC">
        <w:t>2&gt;</w:t>
      </w:r>
      <w:r w:rsidRPr="00CA3ECC">
        <w:tab/>
        <w:t>for each DAPS bearer:</w:t>
      </w:r>
    </w:p>
    <w:p w:rsidR="00170221" w:rsidRPr="00CA3ECC" w:rsidRDefault="00170221" w:rsidP="00170221">
      <w:pPr>
        <w:pStyle w:val="B3"/>
      </w:pPr>
      <w:r w:rsidRPr="00CA3ECC">
        <w:t>3&gt;</w:t>
      </w:r>
      <w:r w:rsidRPr="00CA3ECC">
        <w:tab/>
        <w:t>establish an RLC entity or entities for the target cell group, with the same configurations as for the source cell group;</w:t>
      </w:r>
    </w:p>
    <w:p w:rsidR="00170221" w:rsidRPr="00CA3ECC" w:rsidRDefault="00170221" w:rsidP="00170221">
      <w:pPr>
        <w:pStyle w:val="B3"/>
      </w:pPr>
      <w:r w:rsidRPr="00CA3ECC">
        <w:t>3&gt;</w:t>
      </w:r>
      <w:r w:rsidRPr="00CA3ECC">
        <w:tab/>
        <w:t>establish the logical channel for the target cell group, with the same configurations as for the source cell group;</w:t>
      </w:r>
    </w:p>
    <w:p w:rsidR="00170221" w:rsidRPr="00CA3ECC" w:rsidRDefault="00170221" w:rsidP="00170221">
      <w:pPr>
        <w:pStyle w:val="NO"/>
      </w:pPr>
      <w:r w:rsidRPr="00CA3ECC">
        <w:t>NOTE 2b:</w:t>
      </w:r>
      <w:r w:rsidRPr="00CA3ECC">
        <w:tab/>
        <w:t xml:space="preserve">In order to understand if a DAPS bearer is configured, the UE needs to check the presence of the field </w:t>
      </w:r>
      <w:r w:rsidRPr="00CA3ECC">
        <w:rPr>
          <w:i/>
          <w:iCs/>
        </w:rPr>
        <w:t>daps-</w:t>
      </w:r>
      <w:proofErr w:type="spellStart"/>
      <w:r w:rsidRPr="00CA3ECC">
        <w:rPr>
          <w:i/>
          <w:iCs/>
        </w:rPr>
        <w:t>Config</w:t>
      </w:r>
      <w:proofErr w:type="spellEnd"/>
      <w:r w:rsidRPr="00CA3ECC">
        <w:t xml:space="preserve"> within the </w:t>
      </w:r>
      <w:proofErr w:type="spellStart"/>
      <w:r w:rsidRPr="00CA3ECC">
        <w:rPr>
          <w:i/>
          <w:iCs/>
        </w:rPr>
        <w:t>RadioBearerConfig</w:t>
      </w:r>
      <w:proofErr w:type="spellEnd"/>
      <w:r w:rsidRPr="00CA3ECC">
        <w:t xml:space="preserve"> IE received in </w:t>
      </w:r>
      <w:proofErr w:type="spellStart"/>
      <w:r w:rsidRPr="00CA3ECC">
        <w:rPr>
          <w:i/>
          <w:iCs/>
        </w:rPr>
        <w:t>radioBearerConfig</w:t>
      </w:r>
      <w:proofErr w:type="spellEnd"/>
      <w:r w:rsidRPr="00CA3ECC">
        <w:t xml:space="preserve"> or </w:t>
      </w:r>
      <w:r w:rsidRPr="00CA3ECC">
        <w:rPr>
          <w:i/>
          <w:iCs/>
        </w:rPr>
        <w:t>radioBearerConfig2</w:t>
      </w:r>
      <w:r w:rsidRPr="00CA3ECC">
        <w:t>.</w:t>
      </w:r>
    </w:p>
    <w:p w:rsidR="00170221" w:rsidRPr="00CA3ECC" w:rsidRDefault="00170221" w:rsidP="00170221">
      <w:pPr>
        <w:pStyle w:val="B2"/>
      </w:pPr>
      <w:r w:rsidRPr="00CA3ECC">
        <w:t>2&gt;</w:t>
      </w:r>
      <w:r w:rsidRPr="00CA3ECC">
        <w:tab/>
        <w:t>for each SRB:</w:t>
      </w:r>
    </w:p>
    <w:p w:rsidR="00170221" w:rsidRPr="00CA3ECC" w:rsidRDefault="00170221" w:rsidP="00170221">
      <w:pPr>
        <w:pStyle w:val="B3"/>
      </w:pPr>
      <w:r w:rsidRPr="00CA3ECC">
        <w:t>3&gt;</w:t>
      </w:r>
      <w:r w:rsidRPr="00CA3ECC">
        <w:tab/>
        <w:t>establish an RLC entity for the target cell group, with the same configurations as for the source cell group;</w:t>
      </w:r>
    </w:p>
    <w:p w:rsidR="00170221" w:rsidRPr="00CA3ECC" w:rsidRDefault="00170221" w:rsidP="00170221">
      <w:pPr>
        <w:pStyle w:val="B3"/>
      </w:pPr>
      <w:r w:rsidRPr="00CA3ECC">
        <w:t>3&gt;</w:t>
      </w:r>
      <w:r w:rsidRPr="00CA3ECC">
        <w:tab/>
        <w:t>establish the logical channel for the target cell group, with the same configurations as for the source cell group;</w:t>
      </w:r>
    </w:p>
    <w:p w:rsidR="00170221" w:rsidRPr="00CA3ECC" w:rsidRDefault="00170221" w:rsidP="00170221">
      <w:pPr>
        <w:pStyle w:val="B2"/>
      </w:pPr>
      <w:r w:rsidRPr="00CA3ECC">
        <w:t>2&gt;</w:t>
      </w:r>
      <w:r w:rsidRPr="00CA3ECC">
        <w:tab/>
        <w:t>suspend SRBs for the source cell group;</w:t>
      </w:r>
    </w:p>
    <w:p w:rsidR="00170221" w:rsidRPr="00CA3ECC" w:rsidRDefault="00170221" w:rsidP="00170221">
      <w:pPr>
        <w:pStyle w:val="NO"/>
      </w:pPr>
      <w:r w:rsidRPr="00CA3ECC">
        <w:t>NOTE 3:</w:t>
      </w:r>
      <w:r w:rsidRPr="00CA3ECC">
        <w:tab/>
        <w:t>Void</w:t>
      </w:r>
    </w:p>
    <w:p w:rsidR="00170221" w:rsidRPr="00CA3ECC" w:rsidRDefault="00170221" w:rsidP="00170221">
      <w:pPr>
        <w:pStyle w:val="B2"/>
      </w:pPr>
      <w:r w:rsidRPr="00CA3ECC">
        <w:t>2&gt;</w:t>
      </w:r>
      <w:r w:rsidRPr="00CA3ECC">
        <w:tab/>
        <w:t xml:space="preserve">apply the value of the </w:t>
      </w:r>
      <w:proofErr w:type="spellStart"/>
      <w:r w:rsidRPr="00CA3ECC">
        <w:rPr>
          <w:i/>
        </w:rPr>
        <w:t>newUE</w:t>
      </w:r>
      <w:proofErr w:type="spellEnd"/>
      <w:r w:rsidRPr="00CA3ECC">
        <w:rPr>
          <w:i/>
        </w:rPr>
        <w:t>-Identity</w:t>
      </w:r>
      <w:r w:rsidRPr="00CA3ECC">
        <w:t xml:space="preserve"> as the C-RNTI in the target cell group;</w:t>
      </w:r>
    </w:p>
    <w:p w:rsidR="00170221" w:rsidRPr="00CA3ECC" w:rsidRDefault="00170221" w:rsidP="00170221">
      <w:pPr>
        <w:pStyle w:val="B2"/>
      </w:pPr>
      <w:r w:rsidRPr="00CA3ECC">
        <w:t>2&gt;</w:t>
      </w:r>
      <w:r w:rsidRPr="00CA3ECC">
        <w:tab/>
        <w:t xml:space="preserve">configure lower layers for the target </w:t>
      </w:r>
      <w:proofErr w:type="spellStart"/>
      <w:r w:rsidRPr="00CA3ECC">
        <w:t>SpCell</w:t>
      </w:r>
      <w:proofErr w:type="spellEnd"/>
      <w:r w:rsidRPr="00CA3ECC">
        <w:t xml:space="preserve"> in accordance with the received </w:t>
      </w:r>
      <w:proofErr w:type="spellStart"/>
      <w:r w:rsidRPr="00CA3ECC">
        <w:t>s</w:t>
      </w:r>
      <w:r w:rsidRPr="00CA3ECC">
        <w:rPr>
          <w:i/>
        </w:rPr>
        <w:t>pCellConfigCommon</w:t>
      </w:r>
      <w:proofErr w:type="spellEnd"/>
      <w:r w:rsidRPr="00CA3ECC">
        <w:t>;</w:t>
      </w:r>
    </w:p>
    <w:p w:rsidR="00170221" w:rsidRPr="00CA3ECC" w:rsidRDefault="00170221" w:rsidP="00170221">
      <w:pPr>
        <w:pStyle w:val="B2"/>
        <w:rPr>
          <w:i/>
        </w:rPr>
      </w:pPr>
      <w:r w:rsidRPr="00CA3ECC">
        <w:t>2&gt;</w:t>
      </w:r>
      <w:r w:rsidRPr="00CA3ECC">
        <w:tab/>
        <w:t xml:space="preserve">configure lower layers for the target </w:t>
      </w:r>
      <w:proofErr w:type="spellStart"/>
      <w:r w:rsidRPr="00CA3ECC">
        <w:t>SpCell</w:t>
      </w:r>
      <w:proofErr w:type="spellEnd"/>
      <w:r w:rsidRPr="00CA3ECC">
        <w:t xml:space="preserve"> in accordance with any additional fields, not covered in the previous, if included in the received </w:t>
      </w:r>
      <w:proofErr w:type="spellStart"/>
      <w:r w:rsidRPr="00CA3ECC">
        <w:rPr>
          <w:i/>
        </w:rPr>
        <w:t>reconfigurationWithSync</w:t>
      </w:r>
      <w:proofErr w:type="spellEnd"/>
      <w:r w:rsidRPr="00CA3ECC">
        <w:rPr>
          <w:i/>
        </w:rPr>
        <w:t>.</w:t>
      </w:r>
    </w:p>
    <w:p w:rsidR="00170221" w:rsidRPr="00CA3ECC" w:rsidRDefault="00170221" w:rsidP="00170221">
      <w:pPr>
        <w:pStyle w:val="B1"/>
      </w:pPr>
      <w:r w:rsidRPr="00CA3ECC">
        <w:lastRenderedPageBreak/>
        <w:t>1&gt;</w:t>
      </w:r>
      <w:r w:rsidRPr="00CA3ECC">
        <w:tab/>
        <w:t>else:</w:t>
      </w:r>
    </w:p>
    <w:p w:rsidR="00170221" w:rsidRPr="00CA3ECC" w:rsidRDefault="00170221" w:rsidP="00170221">
      <w:pPr>
        <w:pStyle w:val="B2"/>
      </w:pPr>
      <w:r w:rsidRPr="00CA3ECC">
        <w:t>2&gt;</w:t>
      </w:r>
      <w:r w:rsidRPr="00CA3ECC">
        <w:tab/>
        <w:t>reset the MAC entity of this cell group;</w:t>
      </w:r>
    </w:p>
    <w:p w:rsidR="00170221" w:rsidRPr="00CA3ECC" w:rsidRDefault="00170221" w:rsidP="00170221">
      <w:pPr>
        <w:pStyle w:val="B2"/>
      </w:pPr>
      <w:r w:rsidRPr="00CA3ECC">
        <w:t>2&gt;</w:t>
      </w:r>
      <w:r w:rsidRPr="00CA3ECC">
        <w:tab/>
        <w:t xml:space="preserve">consider the </w:t>
      </w:r>
      <w:proofErr w:type="spellStart"/>
      <w:r w:rsidRPr="00CA3ECC">
        <w:t>SCell</w:t>
      </w:r>
      <w:proofErr w:type="spellEnd"/>
      <w:r w:rsidRPr="00CA3ECC">
        <w:t xml:space="preserve">(s) of this cell group, if configured, that are not included in the </w:t>
      </w:r>
      <w:proofErr w:type="spellStart"/>
      <w:r w:rsidRPr="00CA3ECC">
        <w:rPr>
          <w:i/>
        </w:rPr>
        <w:t>SCellToAddModList</w:t>
      </w:r>
      <w:proofErr w:type="spellEnd"/>
      <w:r w:rsidRPr="00CA3ECC">
        <w:t xml:space="preserve"> in the </w:t>
      </w:r>
      <w:proofErr w:type="spellStart"/>
      <w:r w:rsidRPr="00CA3ECC">
        <w:rPr>
          <w:i/>
        </w:rPr>
        <w:t>RRCReconfiguration</w:t>
      </w:r>
      <w:proofErr w:type="spellEnd"/>
      <w:r w:rsidRPr="00CA3ECC">
        <w:rPr>
          <w:i/>
        </w:rPr>
        <w:t xml:space="preserve"> </w:t>
      </w:r>
      <w:r w:rsidRPr="00CA3ECC">
        <w:t>message, to be in deactivated state;</w:t>
      </w:r>
    </w:p>
    <w:p w:rsidR="00170221" w:rsidRPr="00CA3ECC" w:rsidRDefault="00170221" w:rsidP="00170221">
      <w:pPr>
        <w:pStyle w:val="B2"/>
      </w:pPr>
      <w:r w:rsidRPr="00CA3ECC">
        <w:t>2&gt;</w:t>
      </w:r>
      <w:r w:rsidRPr="00CA3ECC">
        <w:tab/>
        <w:t xml:space="preserve">apply the value of the </w:t>
      </w:r>
      <w:proofErr w:type="spellStart"/>
      <w:r w:rsidRPr="00CA3ECC">
        <w:rPr>
          <w:i/>
        </w:rPr>
        <w:t>newUE</w:t>
      </w:r>
      <w:proofErr w:type="spellEnd"/>
      <w:r w:rsidRPr="00CA3ECC">
        <w:rPr>
          <w:i/>
        </w:rPr>
        <w:t>-Identity</w:t>
      </w:r>
      <w:r w:rsidRPr="00CA3ECC">
        <w:t xml:space="preserve"> as the C-RNTI for this cell group;</w:t>
      </w:r>
    </w:p>
    <w:p w:rsidR="00170221" w:rsidRPr="00CA3ECC" w:rsidRDefault="00170221" w:rsidP="00170221">
      <w:pPr>
        <w:pStyle w:val="B2"/>
      </w:pPr>
      <w:r w:rsidRPr="00CA3ECC">
        <w:t>2&gt;</w:t>
      </w:r>
      <w:r w:rsidRPr="00CA3ECC">
        <w:tab/>
        <w:t xml:space="preserve">configure lower layers in accordance with the received </w:t>
      </w:r>
      <w:proofErr w:type="spellStart"/>
      <w:r w:rsidRPr="00CA3ECC">
        <w:t>s</w:t>
      </w:r>
      <w:r w:rsidRPr="00CA3ECC">
        <w:rPr>
          <w:i/>
        </w:rPr>
        <w:t>pCellConfigCommon</w:t>
      </w:r>
      <w:proofErr w:type="spellEnd"/>
      <w:r w:rsidRPr="00CA3ECC">
        <w:t>;</w:t>
      </w:r>
    </w:p>
    <w:p w:rsidR="00170221" w:rsidRPr="00CA3ECC" w:rsidRDefault="00170221" w:rsidP="00170221">
      <w:pPr>
        <w:pStyle w:val="B2"/>
        <w:rPr>
          <w:i/>
        </w:rPr>
      </w:pPr>
      <w:r w:rsidRPr="00CA3ECC">
        <w:t>2&gt;</w:t>
      </w:r>
      <w:r w:rsidRPr="00CA3ECC">
        <w:tab/>
        <w:t xml:space="preserve">configure lower layers in accordance with any additional fields, not covered in the previous, if included in the received </w:t>
      </w:r>
      <w:proofErr w:type="spellStart"/>
      <w:r w:rsidRPr="00CA3ECC">
        <w:rPr>
          <w:i/>
        </w:rPr>
        <w:t>reconfigurationWithSync</w:t>
      </w:r>
      <w:proofErr w:type="spellEnd"/>
      <w:r w:rsidRPr="00CA3ECC">
        <w:rPr>
          <w:i/>
        </w:rPr>
        <w:t>.</w:t>
      </w:r>
    </w:p>
    <w:p w:rsidR="009E7191" w:rsidRPr="00170221" w:rsidRDefault="009E7191" w:rsidP="009E7191"/>
    <w:bookmarkEnd w:id="4"/>
    <w:bookmarkEnd w:id="5"/>
    <w:bookmarkEnd w:id="6"/>
    <w:bookmarkEnd w:id="7"/>
    <w:bookmarkEnd w:id="8"/>
    <w:bookmarkEnd w:id="9"/>
    <w:bookmarkEnd w:id="10"/>
    <w:p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sectPr w:rsidR="00D201D4"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00F" w:rsidRDefault="00E2400F">
      <w:r>
        <w:separator/>
      </w:r>
    </w:p>
  </w:endnote>
  <w:endnote w:type="continuationSeparator" w:id="0">
    <w:p w:rsidR="00E2400F" w:rsidRDefault="00E2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00F" w:rsidRDefault="00E2400F">
      <w:r>
        <w:separator/>
      </w:r>
    </w:p>
  </w:footnote>
  <w:footnote w:type="continuationSeparator" w:id="0">
    <w:p w:rsidR="00E2400F" w:rsidRDefault="00E24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8B6159"/>
    <w:multiLevelType w:val="hybridMultilevel"/>
    <w:tmpl w:val="EC1222C4"/>
    <w:lvl w:ilvl="0" w:tplc="F878C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7"/>
  </w:num>
  <w:num w:numId="2">
    <w:abstractNumId w:val="2"/>
  </w:num>
  <w:num w:numId="3">
    <w:abstractNumId w:val="0"/>
  </w:num>
  <w:num w:numId="4">
    <w:abstractNumId w:val="4"/>
  </w:num>
  <w:num w:numId="5">
    <w:abstractNumId w:val="1"/>
  </w:num>
  <w:num w:numId="6">
    <w:abstractNumId w:val="6"/>
  </w:num>
  <w:num w:numId="7">
    <w:abstractNumId w:val="3"/>
  </w:num>
  <w:num w:numId="8">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5DAD"/>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8B9"/>
    <w:rsid w:val="00137AE7"/>
    <w:rsid w:val="001401E4"/>
    <w:rsid w:val="00141DB5"/>
    <w:rsid w:val="00142BAD"/>
    <w:rsid w:val="00142BBD"/>
    <w:rsid w:val="0014320F"/>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221"/>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314"/>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1AAB"/>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A76"/>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2EE5"/>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34D3"/>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371"/>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83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162"/>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6FB7"/>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0E29"/>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0DC3"/>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68C"/>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AD6"/>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0862"/>
    <w:rsid w:val="00C5151A"/>
    <w:rsid w:val="00C516FD"/>
    <w:rsid w:val="00C519C0"/>
    <w:rsid w:val="00C53A60"/>
    <w:rsid w:val="00C54215"/>
    <w:rsid w:val="00C54C72"/>
    <w:rsid w:val="00C550F4"/>
    <w:rsid w:val="00C55365"/>
    <w:rsid w:val="00C5537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A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58B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00F"/>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890591-649D-45C2-8310-CA3CDFCD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D8607-FA9E-4823-B91E-6BA903C7F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4</cp:revision>
  <cp:lastPrinted>1899-12-31T16:00:00Z</cp:lastPrinted>
  <dcterms:created xsi:type="dcterms:W3CDTF">2021-04-02T02:31:00Z</dcterms:created>
  <dcterms:modified xsi:type="dcterms:W3CDTF">2021-04-02T04:58:00Z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(3)EfuOrFJYfpji9253SlsNiCUavBjd8IgYf32JPWgDdeDR5GBWegynR+80LPQHMUIOwNr8/DSy
BW+dmY7G0vfCZB4RQamp16dgdyxR8NPvBKN8O9GdNvdbK+G3G/xIgibSXIs9mNCcV2915p4f
YFjFo/RT5crkXDuE+c//w72CNtLR2pbgtDSq5GvmSKSJOWbeVWnjrWTim+zFUXcpy7/ih2Og
dw1GBUxWQoUAbUz84l</vt:lpwstr>
  </property>
  <property fmtid="{D5CDD505-2E9C-101B-9397-08002B2CF9AE}" pid="4" name="_2015_ms_pID_7253431">
    <vt:lpwstr>ryEK2IunabxcY+PJc27c6BdhLswt4reQYk7724/31G6AkOhbsJ9wcS
Kg0F48a+INzghiVNPPRp0smiHjDsKi27Ye4SIZFHiQe+qvaMrrrLMcVuOLlXs/CtctSuJtkJ
y9sd0McqHjsusZn2kYow6O6xTOKuugfMnV+ffPjRbiWANXmllq6kDUgSPZjm3hvI2JYswPVH
DcSRjdm7OqHc/VbRIlG20jVSuuQmDKVB7Qn6</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1603188223</vt:lpwstr>
  </property>
</Properties>
</file>