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2EC4F" w14:textId="0D01D5CB" w:rsidR="00491170" w:rsidRPr="00491170" w:rsidRDefault="00491170" w:rsidP="008B0B68">
      <w:pPr>
        <w:tabs>
          <w:tab w:val="left" w:pos="1701"/>
          <w:tab w:val="right" w:pos="9639"/>
        </w:tabs>
        <w:spacing w:after="0"/>
        <w:rPr>
          <w:rFonts w:ascii="Arial" w:hAnsi="Arial" w:cs="Arial"/>
          <w:b/>
          <w:color w:val="000000"/>
          <w:kern w:val="2"/>
          <w:sz w:val="28"/>
          <w:szCs w:val="22"/>
          <w:lang w:val="en-US"/>
        </w:rPr>
      </w:pPr>
      <w:bookmarkStart w:id="0" w:name="_Toc20425634"/>
      <w:bookmarkStart w:id="1" w:name="_Toc29321030"/>
      <w:r w:rsidRPr="00491170">
        <w:rPr>
          <w:rFonts w:ascii="Arial" w:hAnsi="Arial" w:cs="Arial"/>
          <w:b/>
          <w:color w:val="000000"/>
          <w:kern w:val="2"/>
          <w:sz w:val="28"/>
          <w:szCs w:val="22"/>
          <w:lang w:val="en-US"/>
        </w:rPr>
        <w:t>3GPP TSG-RAN WG2 Meeting #113-e</w:t>
      </w:r>
      <w:r w:rsidRPr="00491170">
        <w:rPr>
          <w:rFonts w:ascii="Arial" w:hAnsi="Arial" w:cs="Arial"/>
          <w:b/>
          <w:color w:val="000000"/>
          <w:kern w:val="2"/>
          <w:sz w:val="28"/>
          <w:szCs w:val="22"/>
          <w:lang w:val="en-US"/>
        </w:rPr>
        <w:tab/>
      </w:r>
      <w:r w:rsidR="00486600" w:rsidRPr="00486600">
        <w:rPr>
          <w:rFonts w:ascii="Arial" w:hAnsi="Arial" w:cs="Arial"/>
          <w:b/>
          <w:bCs/>
          <w:color w:val="000000"/>
          <w:kern w:val="2"/>
          <w:sz w:val="28"/>
          <w:szCs w:val="22"/>
        </w:rPr>
        <w:t>R2-210</w:t>
      </w:r>
      <w:r w:rsidR="00E83267">
        <w:rPr>
          <w:rFonts w:ascii="Arial" w:hAnsi="Arial" w:cs="Arial"/>
          <w:b/>
          <w:bCs/>
          <w:color w:val="000000"/>
          <w:kern w:val="2"/>
          <w:sz w:val="28"/>
          <w:szCs w:val="22"/>
        </w:rPr>
        <w:t>2295</w:t>
      </w:r>
    </w:p>
    <w:p w14:paraId="00B08139" w14:textId="77777777" w:rsidR="00491170" w:rsidRPr="00491170" w:rsidRDefault="00491170" w:rsidP="00491170">
      <w:pPr>
        <w:tabs>
          <w:tab w:val="left" w:pos="1979"/>
          <w:tab w:val="left" w:pos="2100"/>
          <w:tab w:val="left" w:pos="2520"/>
          <w:tab w:val="left" w:pos="4180"/>
        </w:tabs>
        <w:rPr>
          <w:rFonts w:ascii="Arial" w:hAnsi="Arial" w:cs="Arial"/>
          <w:b/>
          <w:color w:val="000000"/>
          <w:kern w:val="2"/>
          <w:sz w:val="28"/>
          <w:szCs w:val="22"/>
          <w:lang w:val="en-US"/>
        </w:rPr>
      </w:pPr>
      <w:r w:rsidRPr="00491170">
        <w:rPr>
          <w:rFonts w:ascii="Arial" w:hAnsi="Arial" w:cs="Arial"/>
          <w:b/>
          <w:color w:val="000000"/>
          <w:kern w:val="2"/>
          <w:sz w:val="28"/>
          <w:szCs w:val="22"/>
          <w:lang w:val="en-US"/>
        </w:rPr>
        <w:t>Electronic, 25 January – 5 February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245E9F1"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w:t>
            </w:r>
            <w:r w:rsidR="004B1E82">
              <w:rPr>
                <w:rFonts w:ascii="Arial" w:eastAsia="Malgun Gothic" w:hAnsi="Arial"/>
                <w:b/>
                <w:noProof/>
                <w:sz w:val="28"/>
                <w:lang w:eastAsia="en-US"/>
              </w:rPr>
              <w:t>04</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6211F4AC" w:rsidR="00BA07C9" w:rsidRPr="00BA07C9" w:rsidRDefault="00CA48C3"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 xml:space="preserve">  </w:t>
            </w:r>
            <w:r w:rsidR="00486600">
              <w:rPr>
                <w:rFonts w:ascii="Arial" w:eastAsia="Malgun Gothic" w:hAnsi="Arial"/>
                <w:b/>
                <w:noProof/>
                <w:sz w:val="28"/>
                <w:szCs w:val="28"/>
                <w:lang w:eastAsia="en-US"/>
              </w:rPr>
              <w:t>020</w:t>
            </w:r>
            <w:r w:rsidR="00426ECB">
              <w:rPr>
                <w:rFonts w:ascii="Arial" w:eastAsia="Malgun Gothic" w:hAnsi="Arial"/>
                <w:b/>
                <w:noProof/>
                <w:sz w:val="28"/>
                <w:szCs w:val="28"/>
                <w:lang w:eastAsia="en-US"/>
              </w:rPr>
              <w:t>4</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22F634C0" w:rsidR="00BA07C9" w:rsidRPr="00BA07C9" w:rsidRDefault="00F47B61"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2CB867F0"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E73A24">
              <w:rPr>
                <w:rFonts w:ascii="Arial" w:eastAsia="Malgun Gothic" w:hAnsi="Arial"/>
                <w:b/>
                <w:noProof/>
                <w:sz w:val="32"/>
                <w:lang w:eastAsia="en-US"/>
              </w:rPr>
              <w:t>6</w:t>
            </w:r>
            <w:r w:rsidRPr="00BA07C9">
              <w:rPr>
                <w:rFonts w:ascii="Arial" w:eastAsia="Malgun Gothic" w:hAnsi="Arial"/>
                <w:b/>
                <w:noProof/>
                <w:sz w:val="32"/>
                <w:lang w:eastAsia="en-US"/>
              </w:rPr>
              <w:t>.</w:t>
            </w:r>
            <w:r w:rsidR="00E73A24">
              <w:rPr>
                <w:rFonts w:ascii="Arial" w:eastAsia="Malgun Gothic" w:hAnsi="Arial"/>
                <w:b/>
                <w:noProof/>
                <w:sz w:val="32"/>
                <w:lang w:eastAsia="en-US"/>
              </w:rPr>
              <w:t>3</w:t>
            </w:r>
            <w:r w:rsidRPr="00BA07C9">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305F5317" w:rsidR="00BA07C9" w:rsidRPr="00491170" w:rsidRDefault="000A3014" w:rsidP="00BA07C9">
            <w:pPr>
              <w:overflowPunct/>
              <w:autoSpaceDE/>
              <w:autoSpaceDN/>
              <w:adjustRightInd/>
              <w:spacing w:after="0"/>
              <w:ind w:left="100"/>
              <w:textAlignment w:val="auto"/>
              <w:rPr>
                <w:rFonts w:ascii="Arial" w:eastAsia="Malgun Gothic" w:hAnsi="Arial"/>
                <w:bCs/>
                <w:noProof/>
                <w:lang w:eastAsia="en-US"/>
              </w:rPr>
            </w:pPr>
            <w:r>
              <w:rPr>
                <w:rFonts w:ascii="Arial" w:eastAsia="Malgun Gothic" w:hAnsi="Arial"/>
                <w:bCs/>
                <w:noProof/>
                <w:lang w:val="en-US" w:eastAsia="en-US"/>
              </w:rPr>
              <w:t>Introduction of Inclusive Language</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13A02B8B"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 xml:space="preserve">Qualcomm </w:t>
            </w:r>
            <w:r w:rsidR="002B5BE4">
              <w:rPr>
                <w:rFonts w:ascii="Arial" w:eastAsia="Malgun Gothic" w:hAnsi="Arial"/>
                <w:noProof/>
                <w:lang w:eastAsia="en-US"/>
              </w:rPr>
              <w:t>(</w:t>
            </w:r>
            <w:r w:rsidR="002B5BE4" w:rsidRPr="00BA07C9">
              <w:rPr>
                <w:rFonts w:ascii="Arial" w:eastAsia="Malgun Gothic" w:hAnsi="Arial"/>
                <w:noProof/>
                <w:lang w:eastAsia="en-US"/>
              </w:rPr>
              <w:t>Rapporteur</w:t>
            </w:r>
            <w:r w:rsidR="002B5BE4">
              <w:rPr>
                <w:rFonts w:ascii="Arial" w:eastAsia="Malgun Gothic" w:hAnsi="Arial"/>
                <w:noProof/>
                <w:lang w:eastAsia="en-US"/>
              </w:rPr>
              <w:t>)</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293D9557" w:rsidR="00BA07C9" w:rsidRPr="00BA07C9" w:rsidRDefault="00486600" w:rsidP="004F775E">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 xml:space="preserve"> </w:t>
            </w:r>
            <w:r w:rsidR="000A3014">
              <w:rPr>
                <w:rFonts w:ascii="Arial" w:eastAsia="Malgun Gothic" w:hAnsi="Arial"/>
                <w:noProof/>
                <w:lang w:eastAsia="en-US"/>
              </w:rPr>
              <w:t>TEI-17</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1DAE7D31" w:rsidR="00BA07C9" w:rsidRPr="00BA07C9" w:rsidRDefault="00491170"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01</w:t>
            </w:r>
            <w:r w:rsidR="000351A6">
              <w:rPr>
                <w:rFonts w:ascii="Arial" w:eastAsia="Malgun Gothic" w:hAnsi="Arial"/>
                <w:noProof/>
                <w:lang w:eastAsia="en-US"/>
              </w:rPr>
              <w:t>-</w:t>
            </w:r>
            <w:r w:rsidR="000A3014">
              <w:rPr>
                <w:rFonts w:ascii="Arial" w:eastAsia="Malgun Gothic" w:hAnsi="Arial"/>
                <w:noProof/>
                <w:lang w:eastAsia="en-US"/>
              </w:rPr>
              <w:t>30</w:t>
            </w:r>
            <w:r w:rsidR="000351A6">
              <w:rPr>
                <w:rFonts w:ascii="Arial" w:eastAsia="Malgun Gothic" w:hAnsi="Arial"/>
                <w:noProof/>
                <w:lang w:eastAsia="en-US"/>
              </w:rPr>
              <w:t>-2020</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0F82ABC9" w:rsidR="00BA07C9" w:rsidRPr="00BA07C9" w:rsidRDefault="000A3014"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D</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05B99E5"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w:t>
            </w:r>
            <w:r w:rsidR="000A3014">
              <w:rPr>
                <w:rFonts w:ascii="Arial" w:eastAsia="Malgun Gothic" w:hAnsi="Arial"/>
                <w:noProof/>
                <w:lang w:eastAsia="en-US"/>
              </w:rPr>
              <w:t>7</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59DE0543" w14:textId="3A655FE1" w:rsidR="00491170" w:rsidRDefault="000A3014" w:rsidP="00491170">
            <w:pPr>
              <w:spacing w:after="0"/>
              <w:rPr>
                <w:rFonts w:ascii="Arial" w:hAnsi="Arial" w:cs="Arial"/>
                <w:lang w:val="en-US"/>
              </w:rPr>
            </w:pPr>
            <w:r w:rsidRPr="000A3014">
              <w:rPr>
                <w:rFonts w:ascii="Arial" w:hAnsi="Arial"/>
              </w:rPr>
              <w:t>RAN#90 agreed to support the usage of inclusive language in 3GPP and suggested the replacement of related terms in 3GPP specifications which can be understood as offensive (RP-202179</w:t>
            </w:r>
            <w:r w:rsidR="00491170">
              <w:rPr>
                <w:rFonts w:ascii="Arial" w:hAnsi="Arial" w:cs="Arial"/>
                <w:lang w:val="en-US"/>
              </w:rPr>
              <w:t>.</w:t>
            </w:r>
          </w:p>
          <w:p w14:paraId="19654FAF" w14:textId="70226806" w:rsidR="00491170" w:rsidRPr="00491170" w:rsidRDefault="00491170" w:rsidP="00491170">
            <w:pPr>
              <w:spacing w:after="0"/>
              <w:rPr>
                <w:rFonts w:ascii="Arial" w:hAnsi="Arial"/>
              </w:rPr>
            </w:pP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540E3E97" w14:textId="18A03221" w:rsidR="000A3014" w:rsidRPr="000A3014" w:rsidRDefault="000A3014" w:rsidP="000A3014">
            <w:pPr>
              <w:spacing w:after="0"/>
              <w:jc w:val="both"/>
              <w:rPr>
                <w:rFonts w:ascii="Arial" w:hAnsi="Arial"/>
                <w:color w:val="000000" w:themeColor="text1"/>
              </w:rPr>
            </w:pPr>
            <w:r w:rsidRPr="000A3014">
              <w:rPr>
                <w:rFonts w:ascii="Arial" w:hAnsi="Arial"/>
                <w:color w:val="000000" w:themeColor="text1"/>
              </w:rPr>
              <w:t>The terms “white</w:t>
            </w:r>
            <w:r w:rsidR="00E83267">
              <w:rPr>
                <w:rFonts w:ascii="Arial" w:hAnsi="Arial"/>
                <w:color w:val="000000" w:themeColor="text1"/>
              </w:rPr>
              <w:t xml:space="preserve"> </w:t>
            </w:r>
            <w:r w:rsidRPr="000A3014">
              <w:rPr>
                <w:rFonts w:ascii="Arial" w:hAnsi="Arial"/>
                <w:color w:val="000000" w:themeColor="text1"/>
              </w:rPr>
              <w:t>listed cells” and “</w:t>
            </w:r>
            <w:proofErr w:type="gramStart"/>
            <w:r w:rsidRPr="000A3014">
              <w:rPr>
                <w:rFonts w:ascii="Arial" w:hAnsi="Arial"/>
                <w:color w:val="000000" w:themeColor="text1"/>
              </w:rPr>
              <w:t>black</w:t>
            </w:r>
            <w:r w:rsidR="00E83267">
              <w:rPr>
                <w:rFonts w:ascii="Arial" w:hAnsi="Arial"/>
                <w:color w:val="000000" w:themeColor="text1"/>
              </w:rPr>
              <w:t xml:space="preserve"> </w:t>
            </w:r>
            <w:r w:rsidRPr="000A3014">
              <w:rPr>
                <w:rFonts w:ascii="Arial" w:hAnsi="Arial"/>
                <w:color w:val="000000" w:themeColor="text1"/>
              </w:rPr>
              <w:t>listed</w:t>
            </w:r>
            <w:proofErr w:type="gramEnd"/>
            <w:r w:rsidRPr="000A3014">
              <w:rPr>
                <w:rFonts w:ascii="Arial" w:hAnsi="Arial"/>
                <w:color w:val="000000" w:themeColor="text1"/>
              </w:rPr>
              <w:t xml:space="preserve"> cell(s)” have been replaced </w:t>
            </w:r>
            <w:r w:rsidR="00E83267">
              <w:rPr>
                <w:rFonts w:ascii="Arial" w:hAnsi="Arial"/>
                <w:color w:val="000000" w:themeColor="text1"/>
              </w:rPr>
              <w:t>with the</w:t>
            </w:r>
            <w:r w:rsidRPr="000A3014">
              <w:rPr>
                <w:rFonts w:ascii="Arial" w:hAnsi="Arial"/>
                <w:color w:val="000000" w:themeColor="text1"/>
              </w:rPr>
              <w:t xml:space="preserve"> terms </w:t>
            </w:r>
            <w:r w:rsidR="00E83267">
              <w:rPr>
                <w:rFonts w:ascii="Arial" w:hAnsi="Arial"/>
                <w:color w:val="000000" w:themeColor="text1"/>
              </w:rPr>
              <w:t>“</w:t>
            </w:r>
            <w:r w:rsidRPr="000A3014">
              <w:rPr>
                <w:rFonts w:ascii="Arial" w:hAnsi="Arial"/>
                <w:color w:val="000000" w:themeColor="text1"/>
              </w:rPr>
              <w:t>allow-listed cell(s)” and “exclude-listed cell(s)”, respectively.</w:t>
            </w:r>
          </w:p>
          <w:p w14:paraId="5FF0D6FE" w14:textId="26058A29" w:rsidR="00D65797" w:rsidRPr="00935F0F" w:rsidRDefault="00D65797" w:rsidP="000A3014">
            <w:pPr>
              <w:pStyle w:val="CRCoverPage"/>
              <w:tabs>
                <w:tab w:val="left" w:pos="384"/>
              </w:tabs>
              <w:spacing w:before="20" w:after="80"/>
              <w:rPr>
                <w:noProof/>
              </w:rPr>
            </w:pP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34D434B2" w:rsidR="00BA07C9" w:rsidRPr="00BA07C9" w:rsidRDefault="000A3014" w:rsidP="000A3014">
            <w:pPr>
              <w:overflowPunct/>
              <w:autoSpaceDE/>
              <w:autoSpaceDN/>
              <w:adjustRightInd/>
              <w:spacing w:before="20" w:after="80"/>
              <w:textAlignment w:val="auto"/>
              <w:rPr>
                <w:rFonts w:ascii="Arial" w:eastAsia="Malgun Gothic" w:hAnsi="Arial"/>
                <w:noProof/>
                <w:lang w:eastAsia="en-US"/>
              </w:rPr>
            </w:pPr>
            <w:r w:rsidRPr="000A3014">
              <w:rPr>
                <w:rFonts w:ascii="Arial" w:eastAsia="Malgun Gothic" w:hAnsi="Arial"/>
                <w:noProof/>
                <w:lang w:eastAsia="en-US"/>
              </w:rPr>
              <w:t>The specification will contain terms using non-inclusive lan</w:t>
            </w:r>
            <w:r>
              <w:rPr>
                <w:rFonts w:ascii="Arial" w:eastAsia="Malgun Gothic" w:hAnsi="Arial"/>
                <w:noProof/>
                <w:lang w:eastAsia="en-US"/>
              </w:rPr>
              <w:t>guage</w:t>
            </w:r>
            <w:r w:rsidR="005A14B3">
              <w:rPr>
                <w:rFonts w:ascii="Arial" w:eastAsia="Malgun Gothic" w:hAnsi="Arial"/>
                <w:noProof/>
                <w:lang w:eastAsia="en-US"/>
              </w:rPr>
              <w:t>.</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203D06DC" w:rsidR="00BA07C9" w:rsidRPr="00BA07C9" w:rsidRDefault="001E7590" w:rsidP="005A14B3">
            <w:pPr>
              <w:overflowPunct/>
              <w:autoSpaceDE/>
              <w:autoSpaceDN/>
              <w:adjustRightInd/>
              <w:spacing w:after="0"/>
              <w:textAlignment w:val="auto"/>
              <w:rPr>
                <w:rFonts w:ascii="Arial" w:eastAsia="Malgun Gothic" w:hAnsi="Arial"/>
                <w:noProof/>
                <w:lang w:eastAsia="en-US"/>
              </w:rPr>
            </w:pPr>
            <w:r>
              <w:rPr>
                <w:rFonts w:ascii="Arial" w:hAnsi="Arial"/>
                <w:lang w:eastAsia="zh-CN"/>
              </w:rPr>
              <w:t>5.2.4.</w:t>
            </w:r>
            <w:r w:rsidR="00EF4909">
              <w:rPr>
                <w:rFonts w:ascii="Arial" w:hAnsi="Arial"/>
                <w:lang w:eastAsia="zh-CN"/>
              </w:rPr>
              <w:t>1</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5541E20A"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0C09FA27" w:rsidR="00BA07C9" w:rsidRPr="00BA07C9" w:rsidRDefault="00F47B61"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5B898800"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5A20214E" w:rsidR="004934E8" w:rsidRPr="00BA07C9" w:rsidRDefault="004934E8"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2F9F645E" w14:textId="77777777" w:rsidR="00821ECC" w:rsidRDefault="00821ECC" w:rsidP="00F36811">
      <w:pPr>
        <w:sectPr w:rsidR="00821ECC" w:rsidSect="00F35CF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8" w:right="1138" w:bottom="1411" w:left="1138" w:header="850" w:footer="346" w:gutter="0"/>
          <w:cols w:space="720"/>
          <w:formProt w:val="0"/>
          <w:docGrid w:linePitch="272"/>
        </w:sectPr>
      </w:pPr>
      <w:bookmarkStart w:id="4" w:name="_Toc20426058"/>
      <w:bookmarkStart w:id="5" w:name="_Toc29321454"/>
      <w:bookmarkEnd w:id="0"/>
      <w:bookmarkEnd w:id="1"/>
    </w:p>
    <w:p w14:paraId="2668841D" w14:textId="226C4BA9" w:rsidR="00F36811" w:rsidRPr="00F537EB" w:rsidRDefault="00F36811" w:rsidP="00F36811"/>
    <w:p w14:paraId="42209069" w14:textId="65D07CDD" w:rsidR="00F36811" w:rsidRPr="00C368FE" w:rsidRDefault="00C737F7" w:rsidP="00F3681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p w14:paraId="7E4DE275" w14:textId="77777777" w:rsidR="00EF4909" w:rsidRPr="00FD3329" w:rsidRDefault="00EF4909" w:rsidP="00EF4909">
      <w:pPr>
        <w:pStyle w:val="Heading4"/>
      </w:pPr>
      <w:bookmarkStart w:id="6" w:name="_Toc29245205"/>
      <w:bookmarkStart w:id="7" w:name="_Toc37298551"/>
      <w:bookmarkStart w:id="8" w:name="_Toc46502313"/>
      <w:bookmarkStart w:id="9" w:name="_Toc52749290"/>
      <w:bookmarkStart w:id="10" w:name="_Toc60788198"/>
      <w:r w:rsidRPr="00FD3329">
        <w:t>5.2.4.1</w:t>
      </w:r>
      <w:r w:rsidRPr="00FD3329">
        <w:tab/>
        <w:t>Reselection priorities handling</w:t>
      </w:r>
      <w:bookmarkEnd w:id="6"/>
      <w:bookmarkEnd w:id="7"/>
      <w:bookmarkEnd w:id="8"/>
      <w:bookmarkEnd w:id="9"/>
      <w:bookmarkEnd w:id="10"/>
    </w:p>
    <w:p w14:paraId="0CF5A6AF" w14:textId="77777777" w:rsidR="00EF4909" w:rsidRPr="00FD3329" w:rsidRDefault="00EF4909" w:rsidP="00EF4909">
      <w:pPr>
        <w:rPr>
          <w:rFonts w:eastAsia="SimSun"/>
          <w:lang w:eastAsia="zh-CN"/>
        </w:rPr>
      </w:pPr>
      <w:r w:rsidRPr="00FD3329">
        <w:t xml:space="preserve">Absolute priorities of different NR frequencies or inter-RAT frequencies may be provided to the UE in the system information, in the </w:t>
      </w:r>
      <w:r w:rsidRPr="00FD3329">
        <w:rPr>
          <w:i/>
        </w:rPr>
        <w:t xml:space="preserve">RRCRelease </w:t>
      </w:r>
      <w:r w:rsidRPr="00FD3329">
        <w:t xml:space="preserve">message, or by inheriting from another RAT at inter-RAT cell (re)selection. In the case of system information, an NR frequency or inter-RAT frequency may be listed without providing a priority (i.e. the field </w:t>
      </w:r>
      <w:r w:rsidRPr="00FD3329">
        <w:rPr>
          <w:i/>
        </w:rPr>
        <w:t>cellReselectionPriority</w:t>
      </w:r>
      <w:r w:rsidRPr="00FD3329">
        <w:t xml:space="preserve"> is absent for that frequency). If priorities are provided in dedicated signalling, the UE shall ignore all the priorities provided in system information. If UE is in </w:t>
      </w:r>
      <w:r w:rsidRPr="00FD3329">
        <w:rPr>
          <w:i/>
        </w:rPr>
        <w:t>camped on any cell</w:t>
      </w:r>
      <w:r w:rsidRPr="00FD3329">
        <w:t xml:space="preserve"> state, UE shall only apply the priorities provided by system information from current cell, and the UE preserves priorities provided by dedicated signalling </w:t>
      </w:r>
      <w:r w:rsidRPr="00FD3329">
        <w:rPr>
          <w:rFonts w:eastAsia="SimSun"/>
          <w:lang w:eastAsia="zh-CN"/>
        </w:rPr>
        <w:t xml:space="preserve">and </w:t>
      </w:r>
      <w:r w:rsidRPr="00FD3329">
        <w:rPr>
          <w:i/>
        </w:rPr>
        <w:t>deprioritisationReq</w:t>
      </w:r>
      <w:r w:rsidRPr="00FD3329">
        <w:t xml:space="preserve"> </w:t>
      </w:r>
      <w:r w:rsidRPr="00FD3329">
        <w:rPr>
          <w:rFonts w:eastAsia="SimSun"/>
          <w:lang w:eastAsia="zh-CN"/>
        </w:rPr>
        <w:t xml:space="preserve">received in </w:t>
      </w:r>
      <w:r w:rsidRPr="00FD3329">
        <w:rPr>
          <w:i/>
          <w:lang w:eastAsia="zh-CN"/>
        </w:rPr>
        <w:t>RRCRelease</w:t>
      </w:r>
      <w:r w:rsidRPr="00FD3329">
        <w:rPr>
          <w:lang w:eastAsia="zh-CN"/>
        </w:rPr>
        <w:t xml:space="preserve"> </w:t>
      </w:r>
      <w:r w:rsidRPr="00FD3329">
        <w:t xml:space="preserve">unless specified otherwise. </w:t>
      </w:r>
      <w:r w:rsidRPr="00FD3329">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FD3329">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FD3329">
        <w:rPr>
          <w:rFonts w:eastAsia="SimSun"/>
          <w:sz w:val="21"/>
          <w:szCs w:val="22"/>
          <w:lang w:eastAsia="zh-CN"/>
        </w:rPr>
        <w:t xml:space="preserve"> to b</w:t>
      </w:r>
      <w:r w:rsidRPr="00FD3329">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47083BA6" w14:textId="77777777" w:rsidR="00EF4909" w:rsidRPr="00FD3329" w:rsidRDefault="00EF4909" w:rsidP="00EF4909">
      <w:pPr>
        <w:pStyle w:val="NO"/>
      </w:pPr>
      <w:r w:rsidRPr="00FD3329">
        <w:t>NOTE 1:</w:t>
      </w:r>
      <w:r w:rsidRPr="00FD3329">
        <w:tab/>
        <w:t>The frequency only providing the anchor frequency configuration should not be prioritized for V2X service during cell reselection</w:t>
      </w:r>
      <w:r w:rsidRPr="00FD3329">
        <w:rPr>
          <w:rFonts w:eastAsia="SimSun"/>
          <w:lang w:eastAsia="zh-CN"/>
        </w:rPr>
        <w:t>, as specified in TS 38.331[3]</w:t>
      </w:r>
      <w:r w:rsidRPr="00FD3329">
        <w:t>.</w:t>
      </w:r>
    </w:p>
    <w:p w14:paraId="21E5325D" w14:textId="77777777" w:rsidR="00EF4909" w:rsidRPr="00FD3329" w:rsidRDefault="00EF4909" w:rsidP="00EF4909">
      <w:pPr>
        <w:pStyle w:val="NO"/>
        <w:rPr>
          <w:rFonts w:eastAsia="SimSun"/>
        </w:rPr>
      </w:pPr>
      <w:r w:rsidRPr="00FD3329">
        <w:rPr>
          <w:rFonts w:eastAsia="SimSun"/>
          <w:shd w:val="clear" w:color="auto" w:fill="FFFFFF"/>
        </w:rPr>
        <w:t>NOTE 2:</w:t>
      </w:r>
      <w:r w:rsidRPr="00FD3329">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FD3329">
        <w:rPr>
          <w:rFonts w:eastAsia="SimSun"/>
          <w:shd w:val="clear" w:color="auto" w:fill="FFFFFF"/>
          <w:lang w:eastAsia="zh-CN"/>
        </w:rPr>
        <w:t>.</w:t>
      </w:r>
    </w:p>
    <w:p w14:paraId="70C9D234" w14:textId="77777777" w:rsidR="00EF4909" w:rsidRPr="00FD3329" w:rsidRDefault="00EF4909" w:rsidP="00EF4909">
      <w:pPr>
        <w:pStyle w:val="NO"/>
      </w:pPr>
      <w:r w:rsidRPr="00FD3329">
        <w:t>NOTE 3:</w:t>
      </w:r>
      <w:r w:rsidRPr="00FD3329">
        <w:tab/>
        <w:t>The prioritization among the frequencies which UE considers to be the highest priority frequency is left to UE implementation.</w:t>
      </w:r>
    </w:p>
    <w:p w14:paraId="09920C7B" w14:textId="77777777" w:rsidR="00EF4909" w:rsidRPr="00FD3329" w:rsidRDefault="00EF4909" w:rsidP="00EF4909">
      <w:pPr>
        <w:pStyle w:val="NO"/>
        <w:rPr>
          <w:rFonts w:eastAsiaTheme="minorEastAsia"/>
        </w:rPr>
      </w:pPr>
      <w:r w:rsidRPr="00FD3329">
        <w:rPr>
          <w:rFonts w:eastAsiaTheme="minorEastAsia"/>
        </w:rPr>
        <w:t xml:space="preserve">NOTE </w:t>
      </w:r>
      <w:r w:rsidRPr="00FD3329">
        <w:rPr>
          <w:rFonts w:eastAsia="DengXian"/>
        </w:rPr>
        <w:t>4</w:t>
      </w:r>
      <w:r w:rsidRPr="00FD3329">
        <w:rPr>
          <w:rFonts w:eastAsiaTheme="minorEastAsia"/>
        </w:rPr>
        <w:t>:</w:t>
      </w:r>
      <w:r w:rsidRPr="00FD3329">
        <w:rPr>
          <w:rFonts w:eastAsiaTheme="minorEastAsia"/>
        </w:rPr>
        <w:tab/>
        <w:t>The UE is configured to perform V2X si</w:t>
      </w:r>
      <w:r w:rsidRPr="00FD3329">
        <w:rPr>
          <w:rFonts w:eastAsiaTheme="minorEastAsia"/>
          <w:lang w:eastAsia="zh-CN"/>
        </w:rPr>
        <w:t>del</w:t>
      </w:r>
      <w:r w:rsidRPr="00FD3329">
        <w:rPr>
          <w:rFonts w:eastAsiaTheme="minorEastAsia"/>
        </w:rPr>
        <w:t xml:space="preserve">ink communication or NR </w:t>
      </w:r>
      <w:r w:rsidRPr="00FD3329">
        <w:rPr>
          <w:rFonts w:eastAsiaTheme="minorEastAsia"/>
          <w:lang w:eastAsia="zh-CN"/>
        </w:rPr>
        <w:t>sidelink</w:t>
      </w:r>
      <w:r w:rsidRPr="00FD3329">
        <w:rPr>
          <w:rFonts w:eastAsiaTheme="minorEastAsia"/>
        </w:rPr>
        <w:t xml:space="preserve"> communication, if it has the capability and is authorized for the corresponding sidelink operation.</w:t>
      </w:r>
    </w:p>
    <w:p w14:paraId="42F57A43" w14:textId="77777777" w:rsidR="00EF4909" w:rsidRPr="00FD3329" w:rsidRDefault="00EF4909" w:rsidP="00EF4909">
      <w:pPr>
        <w:pStyle w:val="NO"/>
        <w:rPr>
          <w:rFonts w:eastAsiaTheme="minorEastAsia"/>
        </w:rPr>
      </w:pPr>
      <w:r w:rsidRPr="00FD3329">
        <w:rPr>
          <w:rFonts w:eastAsiaTheme="minorEastAsia"/>
          <w:lang w:eastAsia="zh-CN"/>
        </w:rPr>
        <w:t>NOTE 5:</w:t>
      </w:r>
      <w:r w:rsidRPr="00FD3329">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E60434A" w14:textId="77777777" w:rsidR="00EF4909" w:rsidRPr="00FD3329" w:rsidRDefault="00EF4909" w:rsidP="00EF4909">
      <w:r w:rsidRPr="00FD3329">
        <w:t>The UE shall only perform cell reselection evaluation for NR frequencies and inter-RAT frequencies that are given in system information and for which the UE has a priority provided.</w:t>
      </w:r>
    </w:p>
    <w:p w14:paraId="2E025DC1" w14:textId="77777777" w:rsidR="00EF4909" w:rsidRPr="00FD3329" w:rsidRDefault="00EF4909" w:rsidP="00EF4909">
      <w:pPr>
        <w:rPr>
          <w:lang w:eastAsia="zh-CN"/>
        </w:rPr>
      </w:pPr>
      <w:r w:rsidRPr="00FD3329">
        <w:rPr>
          <w:lang w:eastAsia="zh-CN"/>
        </w:rPr>
        <w:t xml:space="preserve">In case UE receives </w:t>
      </w:r>
      <w:r w:rsidRPr="00FD3329">
        <w:rPr>
          <w:i/>
          <w:lang w:eastAsia="zh-CN"/>
        </w:rPr>
        <w:t xml:space="preserve">RRCRelease </w:t>
      </w:r>
      <w:r w:rsidRPr="00FD3329">
        <w:rPr>
          <w:lang w:eastAsia="zh-CN"/>
        </w:rPr>
        <w:t xml:space="preserve">with </w:t>
      </w:r>
      <w:r w:rsidRPr="00FD3329">
        <w:rPr>
          <w:i/>
        </w:rPr>
        <w:t>deprioritisationReq</w:t>
      </w:r>
      <w:r w:rsidRPr="00FD3329">
        <w:rPr>
          <w:lang w:eastAsia="zh-CN"/>
        </w:rPr>
        <w:t xml:space="preserve">, UE shall consider current frequency and stored frequencies due to the previously received </w:t>
      </w:r>
      <w:r w:rsidRPr="00FD3329">
        <w:rPr>
          <w:i/>
          <w:lang w:eastAsia="zh-CN"/>
        </w:rPr>
        <w:t>RRCRelease</w:t>
      </w:r>
      <w:r w:rsidRPr="00FD3329">
        <w:rPr>
          <w:lang w:eastAsia="zh-CN"/>
        </w:rPr>
        <w:t xml:space="preserve"> with </w:t>
      </w:r>
      <w:r w:rsidRPr="00FD3329">
        <w:rPr>
          <w:i/>
        </w:rPr>
        <w:t xml:space="preserve">deprioritisationReq </w:t>
      </w:r>
      <w:r w:rsidRPr="00FD3329">
        <w:rPr>
          <w:lang w:eastAsia="zh-CN"/>
        </w:rPr>
        <w:t xml:space="preserve">or all the frequencies of NR to be the lowest priority frequency </w:t>
      </w:r>
      <w:r w:rsidRPr="00FD3329">
        <w:t xml:space="preserve">(i.e. </w:t>
      </w:r>
      <w:r w:rsidRPr="00FD3329">
        <w:rPr>
          <w:lang w:eastAsia="zh-CN"/>
        </w:rPr>
        <w:t>low</w:t>
      </w:r>
      <w:r w:rsidRPr="00FD3329">
        <w:t xml:space="preserve">er than any of the network configured values) while </w:t>
      </w:r>
      <w:r w:rsidRPr="00FD3329">
        <w:rPr>
          <w:lang w:eastAsia="zh-CN"/>
        </w:rPr>
        <w:t>T325 is running irrespective of camped RAT.</w:t>
      </w:r>
      <w:r w:rsidRPr="00FD3329">
        <w:t xml:space="preserve"> The UE shall delete the stored deprioritisation request(s) when a PLMN selection or SNPN selection is performed on request by NAS (TS 23.122 [9]).</w:t>
      </w:r>
    </w:p>
    <w:p w14:paraId="2BD36FDC" w14:textId="77777777" w:rsidR="00EF4909" w:rsidRPr="00FD3329" w:rsidRDefault="00EF4909" w:rsidP="00EF4909">
      <w:pPr>
        <w:pStyle w:val="NO"/>
        <w:rPr>
          <w:lang w:eastAsia="zh-CN"/>
        </w:rPr>
      </w:pPr>
      <w:r w:rsidRPr="00FD3329">
        <w:rPr>
          <w:lang w:eastAsia="zh-CN"/>
        </w:rPr>
        <w:t>NOTE:</w:t>
      </w:r>
      <w:r w:rsidRPr="00FD3329">
        <w:rPr>
          <w:lang w:eastAsia="zh-CN"/>
        </w:rPr>
        <w:tab/>
        <w:t xml:space="preserve">UE should search for a higher priority layer for cell reselection as soon as possible after the change of priority. The minimum </w:t>
      </w:r>
      <w:r w:rsidRPr="00FD3329">
        <w:rPr>
          <w:lang w:eastAsia="ko-KR"/>
        </w:rPr>
        <w:t>related performance requirements specified in TS 38.133 [8] are still applicable.</w:t>
      </w:r>
    </w:p>
    <w:p w14:paraId="69770DFB" w14:textId="77777777" w:rsidR="00EF4909" w:rsidRPr="00FD3329" w:rsidRDefault="00EF4909" w:rsidP="00EF4909">
      <w:pPr>
        <w:rPr>
          <w:rFonts w:eastAsia="SimSun"/>
        </w:rPr>
      </w:pPr>
      <w:r w:rsidRPr="00FD3329">
        <w:t>The UE shall delete priorities provided by dedicated signalling when:</w:t>
      </w:r>
    </w:p>
    <w:p w14:paraId="176045D4" w14:textId="77777777" w:rsidR="00EF4909" w:rsidRPr="00FD3329" w:rsidRDefault="00EF4909" w:rsidP="00EF4909">
      <w:pPr>
        <w:pStyle w:val="B1"/>
      </w:pPr>
      <w:r w:rsidRPr="00FD3329">
        <w:t>-</w:t>
      </w:r>
      <w:r w:rsidRPr="00FD3329">
        <w:tab/>
        <w:t>the UE enters a different RRC state; or</w:t>
      </w:r>
    </w:p>
    <w:p w14:paraId="6363A237" w14:textId="77777777" w:rsidR="00EF4909" w:rsidRPr="00FD3329" w:rsidRDefault="00EF4909" w:rsidP="00EF4909">
      <w:pPr>
        <w:pStyle w:val="B1"/>
      </w:pPr>
      <w:r w:rsidRPr="00FD3329">
        <w:t>-</w:t>
      </w:r>
      <w:r w:rsidRPr="00FD3329">
        <w:tab/>
        <w:t>the optional validity time of dedicated priorities (T320) expires; or</w:t>
      </w:r>
    </w:p>
    <w:p w14:paraId="00530DC6" w14:textId="77777777" w:rsidR="00EF4909" w:rsidRPr="00FD3329" w:rsidRDefault="00EF4909" w:rsidP="00EF4909">
      <w:pPr>
        <w:pStyle w:val="B1"/>
      </w:pPr>
      <w:r w:rsidRPr="00FD3329">
        <w:t>-</w:t>
      </w:r>
      <w:r w:rsidRPr="00FD3329">
        <w:tab/>
        <w:t xml:space="preserve">the UE receives an </w:t>
      </w:r>
      <w:r w:rsidRPr="00FD3329">
        <w:rPr>
          <w:i/>
        </w:rPr>
        <w:t>RRCRelease</w:t>
      </w:r>
      <w:r w:rsidRPr="00FD3329">
        <w:t xml:space="preserve"> message with the field </w:t>
      </w:r>
      <w:r w:rsidRPr="00FD3329">
        <w:rPr>
          <w:i/>
        </w:rPr>
        <w:t>cellReselectionPriorities</w:t>
      </w:r>
      <w:r w:rsidRPr="00FD3329">
        <w:t xml:space="preserve"> absent; or</w:t>
      </w:r>
    </w:p>
    <w:p w14:paraId="0D4406BA" w14:textId="77777777" w:rsidR="00EF4909" w:rsidRPr="00FD3329" w:rsidRDefault="00EF4909" w:rsidP="00EF4909">
      <w:pPr>
        <w:pStyle w:val="B1"/>
        <w:rPr>
          <w:lang w:eastAsia="en-GB"/>
        </w:rPr>
      </w:pPr>
      <w:r w:rsidRPr="00FD3329">
        <w:rPr>
          <w:lang w:eastAsia="en-GB"/>
        </w:rPr>
        <w:t>-</w:t>
      </w:r>
      <w:r w:rsidRPr="00FD3329">
        <w:rPr>
          <w:lang w:eastAsia="en-GB"/>
        </w:rPr>
        <w:tab/>
        <w:t xml:space="preserve">a PLMN selection or SNPN selection is performed on request by NAS </w:t>
      </w:r>
      <w:r w:rsidRPr="00FD3329">
        <w:t>(TS 23.122 [9])</w:t>
      </w:r>
      <w:r w:rsidRPr="00FD3329">
        <w:rPr>
          <w:lang w:eastAsia="en-GB"/>
        </w:rPr>
        <w:t>.</w:t>
      </w:r>
    </w:p>
    <w:p w14:paraId="05C2BDFB" w14:textId="77777777" w:rsidR="00EF4909" w:rsidRPr="00FD3329" w:rsidRDefault="00EF4909" w:rsidP="00EF4909">
      <w:pPr>
        <w:pStyle w:val="NO"/>
      </w:pPr>
      <w:r w:rsidRPr="00FD3329">
        <w:t>NOTE 2:</w:t>
      </w:r>
      <w:r w:rsidRPr="00FD3329">
        <w:tab/>
        <w:t>Equal priorities between RATs are not supported.</w:t>
      </w:r>
    </w:p>
    <w:p w14:paraId="1AFEEEB7" w14:textId="0A382993" w:rsidR="00EF4909" w:rsidRPr="00FD3329" w:rsidRDefault="00EF4909" w:rsidP="00EF4909">
      <w:r w:rsidRPr="00FD3329">
        <w:t xml:space="preserve">The UE shall not consider any </w:t>
      </w:r>
      <w:ins w:id="11" w:author="Ozcan Ozturk" w:date="2021-01-30T13:33:00Z">
        <w:r>
          <w:t>exclude</w:t>
        </w:r>
      </w:ins>
      <w:del w:id="12" w:author="Ozcan Ozturk" w:date="2021-01-30T13:33:00Z">
        <w:r w:rsidRPr="00FD3329" w:rsidDel="00EF4909">
          <w:delText>black</w:delText>
        </w:r>
      </w:del>
      <w:ins w:id="13" w:author="Ozcan Ozturk" w:date="2021-01-30T13:33:00Z">
        <w:r>
          <w:t>-</w:t>
        </w:r>
      </w:ins>
      <w:del w:id="14" w:author="Ozcan Ozturk" w:date="2021-01-30T13:33:00Z">
        <w:r w:rsidRPr="00FD3329" w:rsidDel="00EF4909">
          <w:delText xml:space="preserve"> </w:delText>
        </w:r>
      </w:del>
      <w:r w:rsidRPr="00FD3329">
        <w:t>listed cells as candidate for cell reselection.</w:t>
      </w:r>
    </w:p>
    <w:p w14:paraId="411890F7" w14:textId="43AA02DC" w:rsidR="00EF4909" w:rsidRPr="00FD3329" w:rsidRDefault="00EF4909" w:rsidP="00EF4909">
      <w:r w:rsidRPr="00FD3329">
        <w:t xml:space="preserve">The UE shall consider only the </w:t>
      </w:r>
      <w:ins w:id="15" w:author="Ozcan Ozturk" w:date="2021-01-30T13:35:00Z">
        <w:r w:rsidR="00E83267">
          <w:t>allow</w:t>
        </w:r>
      </w:ins>
      <w:del w:id="16" w:author="Ozcan Ozturk" w:date="2021-01-30T13:34:00Z">
        <w:r w:rsidRPr="00FD3329" w:rsidDel="00EF4909">
          <w:delText>white</w:delText>
        </w:r>
      </w:del>
      <w:ins w:id="17" w:author="Ozcan Ozturk" w:date="2021-01-30T13:34:00Z">
        <w:r w:rsidR="00E83267">
          <w:t>-</w:t>
        </w:r>
      </w:ins>
      <w:r w:rsidRPr="00FD3329">
        <w:t>listed cells, if configured, as candidates for cell reselection.</w:t>
      </w:r>
    </w:p>
    <w:p w14:paraId="667E264D" w14:textId="77777777" w:rsidR="00EF4909" w:rsidRPr="00FD3329" w:rsidRDefault="00EF4909" w:rsidP="00EF4909">
      <w:r w:rsidRPr="00FD3329">
        <w:t>The UE in RRC_IDLE state shall inherit the priorities provided by dedicated signalling and the remaining validity time (i.e. T320 in NR and E-UTRA), if configured, at inter-RAT cell (re)selection.</w:t>
      </w:r>
    </w:p>
    <w:p w14:paraId="10903842" w14:textId="77777777" w:rsidR="00EF4909" w:rsidRPr="00FD3329" w:rsidRDefault="00EF4909" w:rsidP="00EF4909">
      <w:pPr>
        <w:pStyle w:val="NO"/>
      </w:pPr>
      <w:r w:rsidRPr="00FD3329">
        <w:t>NOTE 3:</w:t>
      </w:r>
      <w:r w:rsidRPr="00FD3329">
        <w:tab/>
        <w:t>The network may assign dedicated cell reselection priorities for frequencies not configured by system information.</w:t>
      </w:r>
    </w:p>
    <w:p w14:paraId="39A39228" w14:textId="16128E97" w:rsidR="001E7590" w:rsidRPr="00CA11E7" w:rsidRDefault="001E7590" w:rsidP="001E7590">
      <w:pPr>
        <w:pStyle w:val="NO"/>
      </w:pPr>
    </w:p>
    <w:p w14:paraId="18CCC3F8" w14:textId="24F68AD8" w:rsidR="00843D08" w:rsidRPr="00C368FE" w:rsidRDefault="00843D08" w:rsidP="00843D0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End of Changes</w:t>
      </w:r>
      <w:bookmarkEnd w:id="4"/>
      <w:bookmarkEnd w:id="5"/>
    </w:p>
    <w:sectPr w:rsidR="00843D08" w:rsidRPr="00C368FE" w:rsidSect="001C7595">
      <w:footnotePr>
        <w:numRestart w:val="eachSect"/>
      </w:footnotePr>
      <w:pgSz w:w="16840" w:h="11907" w:orient="landscape"/>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A13D8B" w14:textId="77777777" w:rsidR="00001EB6" w:rsidRDefault="00001EB6">
      <w:pPr>
        <w:spacing w:after="0"/>
      </w:pPr>
      <w:r>
        <w:separator/>
      </w:r>
    </w:p>
  </w:endnote>
  <w:endnote w:type="continuationSeparator" w:id="0">
    <w:p w14:paraId="6A8F9E23" w14:textId="77777777" w:rsidR="00001EB6" w:rsidRDefault="00001EB6">
      <w:pPr>
        <w:spacing w:after="0"/>
      </w:pPr>
      <w:r>
        <w:continuationSeparator/>
      </w:r>
    </w:p>
  </w:endnote>
  <w:endnote w:type="continuationNotice" w:id="1">
    <w:p w14:paraId="394E29FA" w14:textId="77777777" w:rsidR="00001EB6" w:rsidRDefault="00001E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34296" w14:textId="77777777" w:rsidR="008D07F4" w:rsidRDefault="008D07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737A0B" w:rsidRDefault="00737A0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C7D6F" w14:textId="77777777" w:rsidR="008D07F4" w:rsidRDefault="008D07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94DF3" w14:textId="77777777" w:rsidR="00001EB6" w:rsidRDefault="00001EB6">
      <w:pPr>
        <w:spacing w:after="0"/>
      </w:pPr>
      <w:r>
        <w:separator/>
      </w:r>
    </w:p>
  </w:footnote>
  <w:footnote w:type="continuationSeparator" w:id="0">
    <w:p w14:paraId="72EC8D57" w14:textId="77777777" w:rsidR="00001EB6" w:rsidRDefault="00001EB6">
      <w:pPr>
        <w:spacing w:after="0"/>
      </w:pPr>
      <w:r>
        <w:continuationSeparator/>
      </w:r>
    </w:p>
  </w:footnote>
  <w:footnote w:type="continuationNotice" w:id="1">
    <w:p w14:paraId="5F7B029B" w14:textId="77777777" w:rsidR="00001EB6" w:rsidRDefault="00001E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DFA73" w14:textId="77777777" w:rsidR="008D07F4" w:rsidRDefault="008D07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19B46FC" w:rsidR="00737A0B" w:rsidRDefault="00737A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13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737A0B" w:rsidRDefault="00737A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CB3E242" w:rsidR="00737A0B" w:rsidRDefault="00737A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13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737A0B" w:rsidRDefault="00737A0B">
    <w:pPr>
      <w:pStyle w:val="Header"/>
    </w:pPr>
  </w:p>
  <w:p w14:paraId="31BBBCD6" w14:textId="77777777" w:rsidR="00737A0B" w:rsidRDefault="00737A0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B548A" w14:textId="77777777" w:rsidR="008D07F4" w:rsidRDefault="008D0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B51F3E"/>
    <w:multiLevelType w:val="hybridMultilevel"/>
    <w:tmpl w:val="50A8B6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A96116C"/>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01F7580"/>
    <w:multiLevelType w:val="hybridMultilevel"/>
    <w:tmpl w:val="AC7EDF50"/>
    <w:lvl w:ilvl="0" w:tplc="3C8AC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F65642"/>
    <w:multiLevelType w:val="hybridMultilevel"/>
    <w:tmpl w:val="BF4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EB6"/>
    <w:rsid w:val="00001FE5"/>
    <w:rsid w:val="000021C0"/>
    <w:rsid w:val="00002363"/>
    <w:rsid w:val="0000274C"/>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700"/>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2B7"/>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97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AF3"/>
    <w:rsid w:val="00033B0E"/>
    <w:rsid w:val="000342F6"/>
    <w:rsid w:val="0003439E"/>
    <w:rsid w:val="000343A5"/>
    <w:rsid w:val="0003441F"/>
    <w:rsid w:val="0003508C"/>
    <w:rsid w:val="000351A6"/>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C8F"/>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57D16"/>
    <w:rsid w:val="000602A5"/>
    <w:rsid w:val="0006088A"/>
    <w:rsid w:val="000609B1"/>
    <w:rsid w:val="00060C30"/>
    <w:rsid w:val="00061227"/>
    <w:rsid w:val="00061481"/>
    <w:rsid w:val="00061676"/>
    <w:rsid w:val="0006204C"/>
    <w:rsid w:val="000625B3"/>
    <w:rsid w:val="000627E3"/>
    <w:rsid w:val="00062CA0"/>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67B8D"/>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2D66"/>
    <w:rsid w:val="000A3014"/>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BF5"/>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C29"/>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09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154"/>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89D"/>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B0"/>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093"/>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8"/>
    <w:rsid w:val="001A7A74"/>
    <w:rsid w:val="001A7B27"/>
    <w:rsid w:val="001A7B60"/>
    <w:rsid w:val="001A7BBD"/>
    <w:rsid w:val="001A7CB1"/>
    <w:rsid w:val="001A7CCE"/>
    <w:rsid w:val="001A7E2F"/>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595"/>
    <w:rsid w:val="001C7BCD"/>
    <w:rsid w:val="001C7BD8"/>
    <w:rsid w:val="001D01BD"/>
    <w:rsid w:val="001D01EC"/>
    <w:rsid w:val="001D02C2"/>
    <w:rsid w:val="001D0791"/>
    <w:rsid w:val="001D0B21"/>
    <w:rsid w:val="001D0E3A"/>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59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C8B"/>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E18"/>
    <w:rsid w:val="002539F4"/>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0C"/>
    <w:rsid w:val="00286976"/>
    <w:rsid w:val="00286DE9"/>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84E"/>
    <w:rsid w:val="002B6E9C"/>
    <w:rsid w:val="002B733D"/>
    <w:rsid w:val="002B79AC"/>
    <w:rsid w:val="002B7E39"/>
    <w:rsid w:val="002C000D"/>
    <w:rsid w:val="002C0114"/>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254B"/>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9A"/>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3F5"/>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4292"/>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4EFD"/>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21"/>
    <w:rsid w:val="003F2974"/>
    <w:rsid w:val="003F2BD9"/>
    <w:rsid w:val="003F2D0C"/>
    <w:rsid w:val="003F2E53"/>
    <w:rsid w:val="003F2EA6"/>
    <w:rsid w:val="003F368B"/>
    <w:rsid w:val="003F38A6"/>
    <w:rsid w:val="003F3E15"/>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6ECB"/>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60DE"/>
    <w:rsid w:val="00436693"/>
    <w:rsid w:val="004369CB"/>
    <w:rsid w:val="00436E0F"/>
    <w:rsid w:val="00436F5E"/>
    <w:rsid w:val="0043708C"/>
    <w:rsid w:val="004370CD"/>
    <w:rsid w:val="00437470"/>
    <w:rsid w:val="0043771D"/>
    <w:rsid w:val="004401A4"/>
    <w:rsid w:val="004404AC"/>
    <w:rsid w:val="0044088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5F05"/>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3B9A"/>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600"/>
    <w:rsid w:val="00486912"/>
    <w:rsid w:val="00486A29"/>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70"/>
    <w:rsid w:val="004917D4"/>
    <w:rsid w:val="00491BA4"/>
    <w:rsid w:val="004924BB"/>
    <w:rsid w:val="0049261C"/>
    <w:rsid w:val="00492995"/>
    <w:rsid w:val="00492C1E"/>
    <w:rsid w:val="004930C2"/>
    <w:rsid w:val="0049320A"/>
    <w:rsid w:val="004934E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3F9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A7C5D"/>
    <w:rsid w:val="004B0051"/>
    <w:rsid w:val="004B0132"/>
    <w:rsid w:val="004B0D5F"/>
    <w:rsid w:val="004B165F"/>
    <w:rsid w:val="004B17B8"/>
    <w:rsid w:val="004B1E82"/>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75E"/>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0B7E"/>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4BA"/>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948"/>
    <w:rsid w:val="00596C9D"/>
    <w:rsid w:val="00596CFE"/>
    <w:rsid w:val="00597317"/>
    <w:rsid w:val="005975C3"/>
    <w:rsid w:val="00597A3E"/>
    <w:rsid w:val="00597DE2"/>
    <w:rsid w:val="00597F58"/>
    <w:rsid w:val="005A0340"/>
    <w:rsid w:val="005A0778"/>
    <w:rsid w:val="005A0C82"/>
    <w:rsid w:val="005A1135"/>
    <w:rsid w:val="005A14B3"/>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105"/>
    <w:rsid w:val="005D1471"/>
    <w:rsid w:val="005D1580"/>
    <w:rsid w:val="005D1F39"/>
    <w:rsid w:val="005D2091"/>
    <w:rsid w:val="005D2377"/>
    <w:rsid w:val="005D24CF"/>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7CB"/>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3D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D84"/>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D66"/>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463"/>
    <w:rsid w:val="00654637"/>
    <w:rsid w:val="00654DFD"/>
    <w:rsid w:val="00654E33"/>
    <w:rsid w:val="0065506D"/>
    <w:rsid w:val="006552F9"/>
    <w:rsid w:val="006553FB"/>
    <w:rsid w:val="006562C0"/>
    <w:rsid w:val="0065699E"/>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669"/>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9F4"/>
    <w:rsid w:val="00681CB7"/>
    <w:rsid w:val="006823E8"/>
    <w:rsid w:val="006823ED"/>
    <w:rsid w:val="006826F6"/>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620"/>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9D4"/>
    <w:rsid w:val="006C3B3A"/>
    <w:rsid w:val="006C3B4F"/>
    <w:rsid w:val="006C3B86"/>
    <w:rsid w:val="006C401F"/>
    <w:rsid w:val="006C4090"/>
    <w:rsid w:val="006C453B"/>
    <w:rsid w:val="006C4F1D"/>
    <w:rsid w:val="006C51F9"/>
    <w:rsid w:val="006C580E"/>
    <w:rsid w:val="006C5F3F"/>
    <w:rsid w:val="006C6189"/>
    <w:rsid w:val="006C62FA"/>
    <w:rsid w:val="006C6721"/>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2CF7"/>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B"/>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73"/>
    <w:rsid w:val="007462AB"/>
    <w:rsid w:val="007464FD"/>
    <w:rsid w:val="00746A63"/>
    <w:rsid w:val="00746BFF"/>
    <w:rsid w:val="00746EED"/>
    <w:rsid w:val="00747205"/>
    <w:rsid w:val="00747865"/>
    <w:rsid w:val="007478FB"/>
    <w:rsid w:val="00747BA1"/>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DA6"/>
    <w:rsid w:val="007A5EA1"/>
    <w:rsid w:val="007A5F7C"/>
    <w:rsid w:val="007A6069"/>
    <w:rsid w:val="007A64A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F7"/>
    <w:rsid w:val="007F29E9"/>
    <w:rsid w:val="007F2C27"/>
    <w:rsid w:val="007F2D64"/>
    <w:rsid w:val="007F3120"/>
    <w:rsid w:val="007F3D13"/>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9C5"/>
    <w:rsid w:val="00821ECC"/>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175"/>
    <w:rsid w:val="00842724"/>
    <w:rsid w:val="00842766"/>
    <w:rsid w:val="008429BC"/>
    <w:rsid w:val="00842B18"/>
    <w:rsid w:val="00843537"/>
    <w:rsid w:val="00843656"/>
    <w:rsid w:val="00843D08"/>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71D3"/>
    <w:rsid w:val="0086760D"/>
    <w:rsid w:val="00867902"/>
    <w:rsid w:val="00867923"/>
    <w:rsid w:val="0087057B"/>
    <w:rsid w:val="00870719"/>
    <w:rsid w:val="00870E8A"/>
    <w:rsid w:val="00870EE7"/>
    <w:rsid w:val="00871284"/>
    <w:rsid w:val="0087134B"/>
    <w:rsid w:val="00871484"/>
    <w:rsid w:val="008716D0"/>
    <w:rsid w:val="00871FB4"/>
    <w:rsid w:val="00872CF4"/>
    <w:rsid w:val="008734ED"/>
    <w:rsid w:val="00873585"/>
    <w:rsid w:val="00873690"/>
    <w:rsid w:val="008736EC"/>
    <w:rsid w:val="00873E76"/>
    <w:rsid w:val="0087404B"/>
    <w:rsid w:val="008745D7"/>
    <w:rsid w:val="008745FD"/>
    <w:rsid w:val="0087491B"/>
    <w:rsid w:val="00874B1D"/>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97B4E"/>
    <w:rsid w:val="008A0198"/>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7F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01C"/>
    <w:rsid w:val="00924435"/>
    <w:rsid w:val="00924509"/>
    <w:rsid w:val="009245E9"/>
    <w:rsid w:val="00924B0D"/>
    <w:rsid w:val="00924C09"/>
    <w:rsid w:val="00925221"/>
    <w:rsid w:val="009254C4"/>
    <w:rsid w:val="00926105"/>
    <w:rsid w:val="00926569"/>
    <w:rsid w:val="009268E6"/>
    <w:rsid w:val="009269CE"/>
    <w:rsid w:val="009269D5"/>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5F0F"/>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C0"/>
    <w:rsid w:val="009B45F3"/>
    <w:rsid w:val="009B48D7"/>
    <w:rsid w:val="009B4BDC"/>
    <w:rsid w:val="009B4C81"/>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27"/>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3E43"/>
    <w:rsid w:val="00A340A1"/>
    <w:rsid w:val="00A34147"/>
    <w:rsid w:val="00A34354"/>
    <w:rsid w:val="00A34434"/>
    <w:rsid w:val="00A34490"/>
    <w:rsid w:val="00A34F98"/>
    <w:rsid w:val="00A35465"/>
    <w:rsid w:val="00A362DE"/>
    <w:rsid w:val="00A3663A"/>
    <w:rsid w:val="00A3668E"/>
    <w:rsid w:val="00A367BA"/>
    <w:rsid w:val="00A36C6A"/>
    <w:rsid w:val="00A37003"/>
    <w:rsid w:val="00A37324"/>
    <w:rsid w:val="00A3761A"/>
    <w:rsid w:val="00A376E5"/>
    <w:rsid w:val="00A4071C"/>
    <w:rsid w:val="00A40D98"/>
    <w:rsid w:val="00A41091"/>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F0"/>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B6"/>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E7F9B"/>
    <w:rsid w:val="00AF0820"/>
    <w:rsid w:val="00AF0841"/>
    <w:rsid w:val="00AF086F"/>
    <w:rsid w:val="00AF095C"/>
    <w:rsid w:val="00AF1362"/>
    <w:rsid w:val="00AF148A"/>
    <w:rsid w:val="00AF204B"/>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35"/>
    <w:rsid w:val="00B320F6"/>
    <w:rsid w:val="00B32222"/>
    <w:rsid w:val="00B32259"/>
    <w:rsid w:val="00B3225E"/>
    <w:rsid w:val="00B329AD"/>
    <w:rsid w:val="00B32D30"/>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5C3"/>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C27"/>
    <w:rsid w:val="00B56FAB"/>
    <w:rsid w:val="00B573E7"/>
    <w:rsid w:val="00B576C0"/>
    <w:rsid w:val="00B57BBF"/>
    <w:rsid w:val="00B57E4D"/>
    <w:rsid w:val="00B6016D"/>
    <w:rsid w:val="00B60729"/>
    <w:rsid w:val="00B60781"/>
    <w:rsid w:val="00B607AD"/>
    <w:rsid w:val="00B608A4"/>
    <w:rsid w:val="00B6098C"/>
    <w:rsid w:val="00B61397"/>
    <w:rsid w:val="00B615D9"/>
    <w:rsid w:val="00B61610"/>
    <w:rsid w:val="00B61728"/>
    <w:rsid w:val="00B61B9C"/>
    <w:rsid w:val="00B622BF"/>
    <w:rsid w:val="00B62EDF"/>
    <w:rsid w:val="00B63051"/>
    <w:rsid w:val="00B631F4"/>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D05"/>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5E9F"/>
    <w:rsid w:val="00B86103"/>
    <w:rsid w:val="00B86243"/>
    <w:rsid w:val="00B864A3"/>
    <w:rsid w:val="00B86514"/>
    <w:rsid w:val="00B86A21"/>
    <w:rsid w:val="00B86B20"/>
    <w:rsid w:val="00B86CC0"/>
    <w:rsid w:val="00B8776F"/>
    <w:rsid w:val="00B9028E"/>
    <w:rsid w:val="00B9046D"/>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832"/>
    <w:rsid w:val="00BB2A5A"/>
    <w:rsid w:val="00BB2A8E"/>
    <w:rsid w:val="00BB2EC6"/>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1B"/>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3D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019"/>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7F7"/>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61E2"/>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4F36"/>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8C3"/>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AF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0F10"/>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4F77"/>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4F3"/>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784"/>
    <w:rsid w:val="00D20B61"/>
    <w:rsid w:val="00D2107A"/>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CD6"/>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E17"/>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797"/>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0B3"/>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DE2"/>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BE"/>
    <w:rsid w:val="00DA4BD8"/>
    <w:rsid w:val="00DA4D23"/>
    <w:rsid w:val="00DA4FAD"/>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1F5"/>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C8F"/>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72B"/>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FD"/>
    <w:rsid w:val="00E00934"/>
    <w:rsid w:val="00E00990"/>
    <w:rsid w:val="00E00DA0"/>
    <w:rsid w:val="00E00F1E"/>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74E"/>
    <w:rsid w:val="00E1205C"/>
    <w:rsid w:val="00E120A8"/>
    <w:rsid w:val="00E1305A"/>
    <w:rsid w:val="00E13490"/>
    <w:rsid w:val="00E13A78"/>
    <w:rsid w:val="00E13CFA"/>
    <w:rsid w:val="00E13D2D"/>
    <w:rsid w:val="00E13D38"/>
    <w:rsid w:val="00E13F3D"/>
    <w:rsid w:val="00E13FA4"/>
    <w:rsid w:val="00E14298"/>
    <w:rsid w:val="00E14F25"/>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02B"/>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98D"/>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EEC"/>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3A2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267"/>
    <w:rsid w:val="00E8388A"/>
    <w:rsid w:val="00E83B06"/>
    <w:rsid w:val="00E83B92"/>
    <w:rsid w:val="00E83B98"/>
    <w:rsid w:val="00E83C1C"/>
    <w:rsid w:val="00E83F8A"/>
    <w:rsid w:val="00E8435D"/>
    <w:rsid w:val="00E8440E"/>
    <w:rsid w:val="00E8450D"/>
    <w:rsid w:val="00E84661"/>
    <w:rsid w:val="00E8475A"/>
    <w:rsid w:val="00E84A95"/>
    <w:rsid w:val="00E84D90"/>
    <w:rsid w:val="00E8528E"/>
    <w:rsid w:val="00E85499"/>
    <w:rsid w:val="00E85770"/>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5F92"/>
    <w:rsid w:val="00EE6039"/>
    <w:rsid w:val="00EE6153"/>
    <w:rsid w:val="00EE6CA4"/>
    <w:rsid w:val="00EE73BE"/>
    <w:rsid w:val="00EE79A8"/>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2ED8"/>
    <w:rsid w:val="00EF306B"/>
    <w:rsid w:val="00EF33DC"/>
    <w:rsid w:val="00EF34EE"/>
    <w:rsid w:val="00EF3550"/>
    <w:rsid w:val="00EF3687"/>
    <w:rsid w:val="00EF37E7"/>
    <w:rsid w:val="00EF464A"/>
    <w:rsid w:val="00EF4909"/>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5CF4"/>
    <w:rsid w:val="00F3632C"/>
    <w:rsid w:val="00F36811"/>
    <w:rsid w:val="00F36A7B"/>
    <w:rsid w:val="00F36B24"/>
    <w:rsid w:val="00F36B85"/>
    <w:rsid w:val="00F36BF1"/>
    <w:rsid w:val="00F371AF"/>
    <w:rsid w:val="00F37750"/>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B61"/>
    <w:rsid w:val="00F47D57"/>
    <w:rsid w:val="00F47DEE"/>
    <w:rsid w:val="00F5009D"/>
    <w:rsid w:val="00F507BF"/>
    <w:rsid w:val="00F50DC8"/>
    <w:rsid w:val="00F50E2F"/>
    <w:rsid w:val="00F51188"/>
    <w:rsid w:val="00F5169A"/>
    <w:rsid w:val="00F51ABD"/>
    <w:rsid w:val="00F51BB7"/>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67F"/>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BD3"/>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0FB4"/>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A14B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aliases w:val="M5,mh2,Module heading 2,heading 8,Numbered Sub-list,h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aliases w:val="M5 Char,mh2 Char,Module heading 2 Char,heading 8 Char,Numbered Sub-list Char,h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 w:type="character" w:styleId="PlaceholderText">
    <w:name w:val="Placeholder Text"/>
    <w:basedOn w:val="DefaultParagraphFont"/>
    <w:uiPriority w:val="99"/>
    <w:semiHidden/>
    <w:locked/>
    <w:rsid w:val="00AE7F9B"/>
    <w:rPr>
      <w:color w:val="808080"/>
    </w:rPr>
  </w:style>
  <w:style w:type="paragraph" w:customStyle="1" w:styleId="CRCoverPage">
    <w:name w:val="CR Cover Page"/>
    <w:rsid w:val="00935F0F"/>
    <w:pPr>
      <w:spacing w:after="120"/>
    </w:pPr>
    <w:rPr>
      <w:rFonts w:ascii="Arial" w:eastAsia="SimSun" w:hAnsi="Arial"/>
      <w:lang w:val="en-GB" w:eastAsia="en-US"/>
    </w:rPr>
  </w:style>
  <w:style w:type="character" w:customStyle="1" w:styleId="ListParagraphChar">
    <w:name w:val="List Paragraph Char"/>
    <w:link w:val="ListParagraph"/>
    <w:uiPriority w:val="34"/>
    <w:qFormat/>
    <w:locked/>
    <w:rsid w:val="005A14B3"/>
    <w:rPr>
      <w:rFonts w:eastAsia="Times New Roman"/>
      <w:lang w:val="en-GB" w:eastAsia="en-US"/>
    </w:rPr>
  </w:style>
  <w:style w:type="character" w:customStyle="1" w:styleId="B1Char">
    <w:name w:val="B1 Char"/>
    <w:qFormat/>
    <w:rsid w:val="00491170"/>
    <w:rPr>
      <w:lang w:eastAsia="x-none"/>
    </w:rPr>
  </w:style>
  <w:style w:type="character" w:customStyle="1" w:styleId="NOChar1">
    <w:name w:val="NO Char1"/>
    <w:qFormat/>
    <w:rsid w:val="001E7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2.xml><?xml version="1.0" encoding="utf-8"?>
<ds:datastoreItem xmlns:ds="http://schemas.openxmlformats.org/officeDocument/2006/customXml" ds:itemID="{7B93FDA9-D154-4C88-A438-264FD6E1FE08}">
  <ds:schemaRefs>
    <ds:schemaRef ds:uri="http://schemas.openxmlformats.org/officeDocument/2006/bibliography"/>
  </ds:schemaRefs>
</ds:datastoreItem>
</file>

<file path=customXml/itemProps3.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4.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5.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998</Words>
  <Characters>5690</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Ozcan Ozturk</cp:lastModifiedBy>
  <cp:revision>2</cp:revision>
  <cp:lastPrinted>2017-05-08T10:55:00Z</cp:lastPrinted>
  <dcterms:created xsi:type="dcterms:W3CDTF">2021-02-04T19:55:00Z</dcterms:created>
  <dcterms:modified xsi:type="dcterms:W3CDTF">2021-02-04T19:55:00Z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