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F0894" w14:textId="1A88BFAF" w:rsidR="008E7F1F" w:rsidRPr="007D5C18" w:rsidRDefault="002E104E" w:rsidP="00FF7951">
      <w:pPr>
        <w:pStyle w:val="3GPPHeader"/>
        <w:spacing w:after="0"/>
        <w:jc w:val="left"/>
        <w:rPr>
          <w:rFonts w:cs="Arial"/>
        </w:rPr>
      </w:pPr>
      <w:r w:rsidRPr="007D5C18">
        <w:rPr>
          <w:rFonts w:cs="Arial"/>
        </w:rPr>
        <w:t>3GPP TSG</w:t>
      </w:r>
      <w:r w:rsidRPr="007D5C18">
        <w:rPr>
          <w:rFonts w:eastAsia="Malgun Gothic" w:cs="Arial"/>
          <w:lang w:eastAsia="ko-KR"/>
        </w:rPr>
        <w:t xml:space="preserve"> </w:t>
      </w:r>
      <w:r w:rsidRPr="007D5C18">
        <w:rPr>
          <w:rFonts w:cs="Arial"/>
        </w:rPr>
        <w:t>RAN</w:t>
      </w:r>
      <w:r w:rsidRPr="007D5C18">
        <w:rPr>
          <w:rFonts w:eastAsia="Malgun Gothic" w:cs="Arial"/>
          <w:lang w:eastAsia="ko-KR"/>
        </w:rPr>
        <w:t xml:space="preserve"> WG</w:t>
      </w:r>
      <w:r w:rsidRPr="007D5C18">
        <w:rPr>
          <w:rFonts w:cs="Arial"/>
        </w:rPr>
        <w:t>2</w:t>
      </w:r>
      <w:r w:rsidRPr="007D5C18">
        <w:rPr>
          <w:rFonts w:eastAsia="Malgun Gothic" w:cs="Arial"/>
          <w:lang w:eastAsia="ko-KR"/>
        </w:rPr>
        <w:t xml:space="preserve"> Meeting </w:t>
      </w:r>
      <w:r w:rsidR="00A42D80" w:rsidRPr="007D5C18">
        <w:rPr>
          <w:rFonts w:eastAsia="Malgun Gothic" w:cs="Arial"/>
          <w:lang w:eastAsia="ko-KR"/>
        </w:rPr>
        <w:t>#11</w:t>
      </w:r>
      <w:r w:rsidR="007D5C18" w:rsidRPr="007D5C18">
        <w:rPr>
          <w:rFonts w:eastAsia="Malgun Gothic" w:cs="Arial"/>
          <w:lang w:eastAsia="ko-KR"/>
        </w:rPr>
        <w:t>3</w:t>
      </w:r>
      <w:r w:rsidR="00382A7C" w:rsidRPr="007D5C18">
        <w:rPr>
          <w:rFonts w:eastAsia="Malgun Gothic" w:cs="Arial"/>
          <w:lang w:eastAsia="ko-KR"/>
        </w:rPr>
        <w:t xml:space="preserve">-e          </w:t>
      </w:r>
      <w:r w:rsidRPr="007D5C18">
        <w:rPr>
          <w:rFonts w:eastAsia="Malgun Gothic" w:cs="Arial"/>
          <w:lang w:eastAsia="ko-KR"/>
        </w:rPr>
        <w:t xml:space="preserve">                                                  </w:t>
      </w:r>
      <w:r w:rsidR="008E7F1F" w:rsidRPr="007D5C18">
        <w:rPr>
          <w:rFonts w:eastAsia="Malgun Gothic" w:cs="Arial"/>
          <w:lang w:eastAsia="ko-KR"/>
        </w:rPr>
        <w:tab/>
      </w:r>
      <w:r w:rsidR="00D96FD4" w:rsidRPr="00D96FD4">
        <w:rPr>
          <w:rFonts w:cs="Arial"/>
        </w:rPr>
        <w:t>R2-2101334</w:t>
      </w:r>
      <w:bookmarkStart w:id="0" w:name="_GoBack"/>
      <w:bookmarkEnd w:id="0"/>
      <w:r w:rsidR="00FF7951" w:rsidRPr="007D5C18">
        <w:rPr>
          <w:rFonts w:cs="Arial"/>
        </w:rPr>
        <w:t xml:space="preserve">        </w:t>
      </w:r>
    </w:p>
    <w:p w14:paraId="1C336DD0" w14:textId="2884E2B9" w:rsidR="002E104E" w:rsidRPr="007D5C18" w:rsidRDefault="002E104E" w:rsidP="00FF7951">
      <w:pPr>
        <w:pStyle w:val="3GPPHeader"/>
        <w:spacing w:after="0"/>
        <w:jc w:val="left"/>
        <w:rPr>
          <w:rFonts w:eastAsia="Malgun Gothic" w:cs="Arial"/>
          <w:lang w:eastAsia="ko-KR"/>
        </w:rPr>
      </w:pPr>
      <w:r w:rsidRPr="007D5C18">
        <w:rPr>
          <w:rFonts w:eastAsia="Malgun Gothic" w:cs="Arial"/>
          <w:lang w:eastAsia="ko-KR"/>
        </w:rPr>
        <w:t xml:space="preserve">e-Meeting, </w:t>
      </w:r>
      <w:r w:rsidR="007D5C18" w:rsidRPr="007D5C18">
        <w:rPr>
          <w:rFonts w:eastAsia="Malgun Gothic" w:cs="Arial"/>
          <w:lang w:eastAsia="ko-KR"/>
        </w:rPr>
        <w:t>Jan.</w:t>
      </w:r>
      <w:r w:rsidR="008E7F1F" w:rsidRPr="007D5C18">
        <w:rPr>
          <w:rFonts w:eastAsia="Malgun Gothic" w:cs="Arial"/>
          <w:lang w:eastAsia="ko-KR"/>
        </w:rPr>
        <w:t xml:space="preserve"> </w:t>
      </w:r>
      <w:r w:rsidR="007D5C18" w:rsidRPr="007D5C18">
        <w:rPr>
          <w:rFonts w:eastAsia="Malgun Gothic" w:cs="Arial"/>
          <w:lang w:eastAsia="ko-KR"/>
        </w:rPr>
        <w:t>25</w:t>
      </w:r>
      <w:r w:rsidRPr="007D5C18">
        <w:rPr>
          <w:rFonts w:eastAsia="Malgun Gothic" w:cs="Arial"/>
          <w:lang w:eastAsia="ko-KR"/>
        </w:rPr>
        <w:t xml:space="preserve"> – </w:t>
      </w:r>
      <w:r w:rsidR="007D5C18" w:rsidRPr="007D5C18">
        <w:rPr>
          <w:rFonts w:eastAsia="Malgun Gothic" w:cs="Arial"/>
          <w:lang w:eastAsia="ko-KR"/>
        </w:rPr>
        <w:t>Feb. 5</w:t>
      </w:r>
      <w:r w:rsidRPr="007D5C18">
        <w:rPr>
          <w:rFonts w:eastAsia="Malgun Gothic" w:cs="Arial"/>
          <w:lang w:eastAsia="ko-KR"/>
        </w:rPr>
        <w:t xml:space="preserve">                          </w:t>
      </w:r>
    </w:p>
    <w:p w14:paraId="49379CFB" w14:textId="371C3D47" w:rsidR="00CD4C7B" w:rsidRPr="007D5C18" w:rsidRDefault="00F5234C" w:rsidP="00F5234C">
      <w:pPr>
        <w:pStyle w:val="Header"/>
        <w:tabs>
          <w:tab w:val="left" w:pos="1701"/>
        </w:tabs>
        <w:rPr>
          <w:rFonts w:cs="Arial"/>
          <w:bCs/>
          <w:noProof w:val="0"/>
          <w:sz w:val="24"/>
        </w:rPr>
      </w:pPr>
      <w:r>
        <w:rPr>
          <w:rFonts w:cs="Arial"/>
          <w:bCs/>
          <w:noProof w:val="0"/>
          <w:sz w:val="24"/>
        </w:rPr>
        <w:tab/>
      </w:r>
    </w:p>
    <w:p w14:paraId="758E2B30" w14:textId="3DB078B1" w:rsidR="00CD4C7B" w:rsidRPr="007D5C18" w:rsidRDefault="00CD4C7B">
      <w:pPr>
        <w:pStyle w:val="CRCoverPage"/>
        <w:tabs>
          <w:tab w:val="left" w:pos="1985"/>
        </w:tabs>
        <w:rPr>
          <w:rFonts w:cs="Arial"/>
          <w:b/>
          <w:bCs/>
          <w:sz w:val="28"/>
          <w:szCs w:val="28"/>
          <w:lang w:eastAsia="ja-JP"/>
        </w:rPr>
      </w:pPr>
      <w:r w:rsidRPr="007D5C18">
        <w:rPr>
          <w:rFonts w:cs="Arial"/>
          <w:b/>
          <w:bCs/>
          <w:sz w:val="28"/>
          <w:szCs w:val="28"/>
        </w:rPr>
        <w:t>Agenda item:</w:t>
      </w:r>
      <w:r w:rsidRPr="007D5C18">
        <w:rPr>
          <w:rFonts w:cs="Arial"/>
          <w:b/>
          <w:bCs/>
          <w:sz w:val="28"/>
          <w:szCs w:val="28"/>
        </w:rPr>
        <w:tab/>
      </w:r>
      <w:r w:rsidR="00A42D80" w:rsidRPr="007D5C18">
        <w:rPr>
          <w:rFonts w:cs="Arial"/>
          <w:b/>
          <w:bCs/>
          <w:sz w:val="28"/>
          <w:szCs w:val="28"/>
        </w:rPr>
        <w:t>8</w:t>
      </w:r>
      <w:r w:rsidR="00BE0F8E" w:rsidRPr="007D5C18">
        <w:rPr>
          <w:rFonts w:cs="Arial"/>
          <w:b/>
          <w:bCs/>
          <w:sz w:val="28"/>
          <w:szCs w:val="28"/>
        </w:rPr>
        <w:t>.</w:t>
      </w:r>
      <w:r w:rsidR="008E7F1F" w:rsidRPr="007D5C18">
        <w:rPr>
          <w:rFonts w:cs="Arial"/>
          <w:b/>
          <w:bCs/>
          <w:sz w:val="28"/>
          <w:szCs w:val="28"/>
        </w:rPr>
        <w:t>15.</w:t>
      </w:r>
      <w:r w:rsidR="008466C1">
        <w:rPr>
          <w:rFonts w:cs="Arial"/>
          <w:b/>
          <w:bCs/>
          <w:sz w:val="28"/>
          <w:szCs w:val="28"/>
        </w:rPr>
        <w:t>3</w:t>
      </w:r>
    </w:p>
    <w:p w14:paraId="6A1BC0C1" w14:textId="54A17CD4" w:rsidR="00CD4C7B" w:rsidRPr="007D5C18" w:rsidRDefault="00CD4C7B" w:rsidP="00CD4C7B">
      <w:pPr>
        <w:tabs>
          <w:tab w:val="left" w:pos="1985"/>
        </w:tabs>
        <w:ind w:left="1985" w:hanging="1985"/>
        <w:rPr>
          <w:rFonts w:ascii="Arial" w:eastAsia="Malgun Gothic" w:hAnsi="Arial" w:cs="Arial"/>
          <w:sz w:val="28"/>
          <w:szCs w:val="28"/>
        </w:rPr>
      </w:pPr>
      <w:r w:rsidRPr="007D5C18">
        <w:rPr>
          <w:rFonts w:ascii="Arial" w:hAnsi="Arial" w:cs="Arial"/>
          <w:b/>
          <w:bCs/>
          <w:sz w:val="28"/>
          <w:szCs w:val="28"/>
        </w:rPr>
        <w:t>Source:</w:t>
      </w:r>
      <w:r w:rsidRPr="007D5C18">
        <w:rPr>
          <w:rFonts w:ascii="Arial" w:hAnsi="Arial" w:cs="Arial"/>
          <w:b/>
          <w:bCs/>
          <w:sz w:val="28"/>
          <w:szCs w:val="28"/>
        </w:rPr>
        <w:tab/>
      </w:r>
      <w:r w:rsidR="00377A71" w:rsidRPr="007D5C18">
        <w:rPr>
          <w:rFonts w:ascii="Arial" w:hAnsi="Arial" w:cs="Arial"/>
          <w:b/>
          <w:bCs/>
          <w:sz w:val="28"/>
          <w:szCs w:val="28"/>
        </w:rPr>
        <w:t>Samsung</w:t>
      </w:r>
    </w:p>
    <w:p w14:paraId="45BE90BE" w14:textId="6C0719DE" w:rsidR="00CD4C7B" w:rsidRPr="007D5C18" w:rsidRDefault="00CD4C7B" w:rsidP="00CD4C7B">
      <w:pPr>
        <w:ind w:left="1985" w:hanging="1985"/>
        <w:rPr>
          <w:rFonts w:ascii="Arial" w:hAnsi="Arial" w:cs="Arial"/>
          <w:b/>
          <w:bCs/>
          <w:sz w:val="28"/>
          <w:szCs w:val="28"/>
        </w:rPr>
      </w:pPr>
      <w:r w:rsidRPr="007D5C18">
        <w:rPr>
          <w:rFonts w:ascii="Arial" w:hAnsi="Arial" w:cs="Arial"/>
          <w:b/>
          <w:bCs/>
          <w:sz w:val="28"/>
          <w:szCs w:val="28"/>
        </w:rPr>
        <w:t>Title:</w:t>
      </w:r>
      <w:r w:rsidRPr="007D5C18">
        <w:rPr>
          <w:rFonts w:ascii="Arial" w:hAnsi="Arial" w:cs="Arial"/>
          <w:b/>
          <w:bCs/>
          <w:sz w:val="28"/>
          <w:szCs w:val="28"/>
        </w:rPr>
        <w:tab/>
      </w:r>
      <w:r w:rsidR="009204B8">
        <w:rPr>
          <w:rFonts w:ascii="Arial" w:hAnsi="Arial" w:cs="Arial"/>
          <w:b/>
          <w:bCs/>
          <w:sz w:val="28"/>
          <w:szCs w:val="28"/>
        </w:rPr>
        <w:t>Random selection and partial sensing</w:t>
      </w:r>
    </w:p>
    <w:p w14:paraId="7DF86DB4" w14:textId="77777777" w:rsidR="00CD4C7B" w:rsidRPr="007D5C18" w:rsidRDefault="00CD4C7B" w:rsidP="00CD4C7B">
      <w:pPr>
        <w:tabs>
          <w:tab w:val="left" w:pos="1985"/>
        </w:tabs>
        <w:rPr>
          <w:rFonts w:ascii="Arial" w:hAnsi="Arial" w:cs="Arial"/>
          <w:b/>
          <w:bCs/>
          <w:sz w:val="28"/>
          <w:szCs w:val="28"/>
        </w:rPr>
      </w:pPr>
      <w:r w:rsidRPr="007D5C18">
        <w:rPr>
          <w:rFonts w:ascii="Arial" w:hAnsi="Arial" w:cs="Arial"/>
          <w:b/>
          <w:bCs/>
          <w:sz w:val="28"/>
          <w:szCs w:val="28"/>
        </w:rPr>
        <w:t>Document for:</w:t>
      </w:r>
      <w:r w:rsidRPr="007D5C18">
        <w:rPr>
          <w:rFonts w:ascii="Arial" w:hAnsi="Arial" w:cs="Arial"/>
          <w:b/>
          <w:bCs/>
          <w:sz w:val="28"/>
          <w:szCs w:val="28"/>
        </w:rPr>
        <w:tab/>
        <w:t>Discussion and Decision</w:t>
      </w:r>
    </w:p>
    <w:p w14:paraId="3E959691" w14:textId="04C53FF8" w:rsidR="00CD4C7B" w:rsidRPr="007D5C18" w:rsidRDefault="00CD4C7B" w:rsidP="00CD4C7B">
      <w:pPr>
        <w:pStyle w:val="Heading1"/>
        <w:rPr>
          <w:rFonts w:cs="Arial"/>
          <w:szCs w:val="36"/>
        </w:rPr>
      </w:pPr>
      <w:r w:rsidRPr="007D5C18">
        <w:rPr>
          <w:rFonts w:cs="Arial"/>
          <w:szCs w:val="36"/>
        </w:rPr>
        <w:t>1</w:t>
      </w:r>
      <w:r w:rsidR="008E7F1F" w:rsidRPr="007D5C18">
        <w:rPr>
          <w:rFonts w:cs="Arial"/>
          <w:szCs w:val="36"/>
        </w:rPr>
        <w:t xml:space="preserve">. </w:t>
      </w:r>
      <w:r w:rsidR="0056573F" w:rsidRPr="007D5C18">
        <w:rPr>
          <w:rFonts w:cs="Arial"/>
          <w:szCs w:val="36"/>
        </w:rPr>
        <w:t>Introduction</w:t>
      </w:r>
    </w:p>
    <w:p w14:paraId="2B00236B" w14:textId="3F54F5FC" w:rsidR="00F5234C" w:rsidRDefault="008466C1" w:rsidP="007D5C18">
      <w:pPr>
        <w:rPr>
          <w:rFonts w:ascii="Arial" w:hAnsi="Arial" w:cs="Arial"/>
          <w:lang w:eastAsia="ko-KR"/>
        </w:rPr>
      </w:pPr>
      <w:r>
        <w:rPr>
          <w:rFonts w:ascii="Arial" w:hAnsi="Arial" w:cs="Arial"/>
          <w:lang w:eastAsia="ko-KR"/>
        </w:rPr>
        <w:t xml:space="preserve">The following objectives are agreed as part of Rel-17 NR SL Enhancement WID [1]. </w:t>
      </w:r>
    </w:p>
    <w:p w14:paraId="48E83C6E" w14:textId="77777777" w:rsidR="008466C1" w:rsidRPr="008466C1" w:rsidRDefault="008466C1" w:rsidP="008466C1">
      <w:pPr>
        <w:rPr>
          <w:rFonts w:ascii="Arial" w:hAnsi="Arial" w:cs="Arial"/>
          <w:lang w:eastAsia="ko-KR"/>
        </w:rPr>
      </w:pPr>
      <w:r w:rsidRPr="008466C1">
        <w:rPr>
          <w:rFonts w:ascii="Arial" w:hAnsi="Arial" w:cs="Arial"/>
          <w:lang w:eastAsia="ko-KR"/>
        </w:rPr>
        <w:t>2</w:t>
      </w:r>
      <w:r w:rsidRPr="008466C1">
        <w:rPr>
          <w:rFonts w:ascii="Arial" w:hAnsi="Arial" w:cs="Arial" w:hint="eastAsia"/>
          <w:lang w:eastAsia="ko-KR"/>
        </w:rPr>
        <w:t xml:space="preserve">. </w:t>
      </w:r>
      <w:r w:rsidRPr="008466C1">
        <w:rPr>
          <w:rFonts w:ascii="Arial" w:hAnsi="Arial" w:cs="Arial"/>
          <w:lang w:eastAsia="ko-KR"/>
        </w:rPr>
        <w:t>Resource allocation enhancement:</w:t>
      </w:r>
    </w:p>
    <w:p w14:paraId="1063325D" w14:textId="77777777" w:rsidR="008466C1" w:rsidRPr="008466C1" w:rsidRDefault="008466C1" w:rsidP="008466C1">
      <w:pPr>
        <w:numPr>
          <w:ilvl w:val="0"/>
          <w:numId w:val="25"/>
        </w:numPr>
        <w:rPr>
          <w:rFonts w:ascii="Arial" w:hAnsi="Arial" w:cs="Arial"/>
          <w:lang w:eastAsia="ko-KR"/>
        </w:rPr>
      </w:pPr>
      <w:r w:rsidRPr="008466C1">
        <w:rPr>
          <w:rFonts w:ascii="Arial" w:hAnsi="Arial" w:cs="Arial"/>
          <w:lang w:eastAsia="ko-KR"/>
        </w:rPr>
        <w:t>Specify resource allocation to reduce power consumption of the UEs [RAN1, RAN2]</w:t>
      </w:r>
    </w:p>
    <w:p w14:paraId="488FCA90" w14:textId="77777777" w:rsidR="008466C1" w:rsidRPr="008466C1" w:rsidRDefault="008466C1" w:rsidP="008466C1">
      <w:pPr>
        <w:numPr>
          <w:ilvl w:val="1"/>
          <w:numId w:val="25"/>
        </w:numPr>
        <w:rPr>
          <w:rFonts w:ascii="Arial" w:hAnsi="Arial" w:cs="Arial"/>
          <w:lang w:eastAsia="ko-KR"/>
        </w:rPr>
      </w:pPr>
      <w:r w:rsidRPr="008466C1">
        <w:rPr>
          <w:rFonts w:ascii="Arial" w:hAnsi="Arial" w:cs="Arial"/>
          <w:lang w:eastAsia="ko-KR"/>
        </w:rPr>
        <w:t>Baseline is to introduce the principle of Rel-14 LTE sidelink random resource selection and partial sensing to Rel-16 NR sidelink resource allocation mode 2.</w:t>
      </w:r>
    </w:p>
    <w:p w14:paraId="4F5AD9AB" w14:textId="77777777" w:rsidR="008466C1" w:rsidRPr="008466C1" w:rsidRDefault="008466C1" w:rsidP="008466C1">
      <w:pPr>
        <w:numPr>
          <w:ilvl w:val="1"/>
          <w:numId w:val="25"/>
        </w:numPr>
        <w:rPr>
          <w:rFonts w:ascii="Arial" w:hAnsi="Arial" w:cs="Arial"/>
          <w:lang w:eastAsia="ko-KR"/>
        </w:rPr>
      </w:pPr>
      <w:r w:rsidRPr="008466C1">
        <w:rPr>
          <w:rFonts w:ascii="Arial" w:hAnsi="Arial" w:cs="Arial"/>
          <w:lang w:eastAsia="ko-KR"/>
        </w:rPr>
        <w:t>Note: Taking Rel-14 as the baseline does not preclude introducing a new solution to reduce power consumption for the cases where the baseline cannot work properly.</w:t>
      </w:r>
    </w:p>
    <w:p w14:paraId="6B5D496A" w14:textId="77777777" w:rsidR="008466C1" w:rsidRPr="008466C1" w:rsidRDefault="008466C1" w:rsidP="008466C1">
      <w:pPr>
        <w:numPr>
          <w:ilvl w:val="1"/>
          <w:numId w:val="25"/>
        </w:numPr>
        <w:rPr>
          <w:rFonts w:ascii="Arial" w:hAnsi="Arial" w:cs="Arial"/>
          <w:lang w:eastAsia="ko-KR"/>
        </w:rPr>
      </w:pPr>
      <w:r w:rsidRPr="008466C1">
        <w:rPr>
          <w:rFonts w:ascii="Arial" w:hAnsi="Arial" w:cs="Arial"/>
          <w:lang w:eastAsia="ko-KR"/>
        </w:rPr>
        <w:t>This work should consider the impact of sidelink DRX, if any.</w:t>
      </w:r>
    </w:p>
    <w:p w14:paraId="74D64E9B" w14:textId="77777777" w:rsidR="008466C1" w:rsidRPr="008466C1" w:rsidRDefault="008466C1" w:rsidP="008466C1">
      <w:pPr>
        <w:numPr>
          <w:ilvl w:val="0"/>
          <w:numId w:val="25"/>
        </w:numPr>
        <w:rPr>
          <w:rFonts w:ascii="Arial" w:hAnsi="Arial" w:cs="Arial"/>
          <w:lang w:eastAsia="ko-KR"/>
        </w:rPr>
      </w:pPr>
      <w:r w:rsidRPr="008466C1">
        <w:rPr>
          <w:rFonts w:ascii="Arial" w:hAnsi="Arial" w:cs="Arial"/>
          <w:lang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5C928E1D" w14:textId="77777777" w:rsidR="008466C1" w:rsidRPr="008466C1" w:rsidRDefault="008466C1" w:rsidP="008466C1">
      <w:pPr>
        <w:numPr>
          <w:ilvl w:val="1"/>
          <w:numId w:val="25"/>
        </w:numPr>
        <w:rPr>
          <w:rFonts w:ascii="Arial" w:hAnsi="Arial" w:cs="Arial"/>
          <w:lang w:eastAsia="ko-KR"/>
        </w:rPr>
      </w:pPr>
      <w:r w:rsidRPr="008466C1">
        <w:rPr>
          <w:rFonts w:ascii="Arial" w:hAnsi="Arial" w:cs="Arial"/>
          <w:lang w:eastAsia="ko-KR"/>
        </w:rPr>
        <w:t>Inter-UE coordination with the following.</w:t>
      </w:r>
    </w:p>
    <w:p w14:paraId="7D62C779" w14:textId="77777777" w:rsidR="008466C1" w:rsidRPr="008466C1" w:rsidRDefault="008466C1" w:rsidP="008466C1">
      <w:pPr>
        <w:numPr>
          <w:ilvl w:val="2"/>
          <w:numId w:val="25"/>
        </w:numPr>
        <w:rPr>
          <w:rFonts w:ascii="Arial" w:hAnsi="Arial" w:cs="Arial"/>
          <w:lang w:eastAsia="ko-KR"/>
        </w:rPr>
      </w:pPr>
      <w:r w:rsidRPr="008466C1">
        <w:rPr>
          <w:rFonts w:ascii="Arial" w:hAnsi="Arial" w:cs="Arial"/>
          <w:lang w:eastAsia="ko-KR"/>
        </w:rPr>
        <w:t>A set of resources is determined at UE-A. This set is sent to UE-B in mode 2, and UE-B takes this into account in the resource selection for its own transmission.</w:t>
      </w:r>
    </w:p>
    <w:p w14:paraId="518B5E19" w14:textId="77777777" w:rsidR="008466C1" w:rsidRPr="008466C1" w:rsidRDefault="008466C1" w:rsidP="008466C1">
      <w:pPr>
        <w:numPr>
          <w:ilvl w:val="1"/>
          <w:numId w:val="25"/>
        </w:numPr>
        <w:rPr>
          <w:rFonts w:ascii="Arial" w:hAnsi="Arial" w:cs="Arial"/>
          <w:lang w:eastAsia="ko-KR"/>
        </w:rPr>
      </w:pPr>
      <w:r w:rsidRPr="008466C1">
        <w:rPr>
          <w:rFonts w:ascii="Arial" w:hAnsi="Arial" w:cs="Arial"/>
          <w:lang w:eastAsia="ko-KR"/>
        </w:rPr>
        <w:t>Note: The solution should be able to operate in-coverage, partial coverage, and out-of-coverage and to address consecutive packet loss in all coverage scenarios.</w:t>
      </w:r>
    </w:p>
    <w:p w14:paraId="6AA5C9B5" w14:textId="77777777" w:rsidR="008466C1" w:rsidRPr="008466C1" w:rsidRDefault="008466C1" w:rsidP="008466C1">
      <w:pPr>
        <w:numPr>
          <w:ilvl w:val="1"/>
          <w:numId w:val="25"/>
        </w:numPr>
        <w:rPr>
          <w:rFonts w:ascii="Arial" w:hAnsi="Arial" w:cs="Arial"/>
          <w:lang w:eastAsia="ko-KR"/>
        </w:rPr>
      </w:pPr>
      <w:r w:rsidRPr="008466C1">
        <w:rPr>
          <w:rFonts w:ascii="Arial" w:hAnsi="Arial" w:cs="Arial"/>
          <w:lang w:eastAsia="ko-KR"/>
        </w:rPr>
        <w:t>Note: RAN2 work will start after RAN#89.</w:t>
      </w:r>
    </w:p>
    <w:p w14:paraId="53279D96" w14:textId="77777777" w:rsidR="008466C1" w:rsidRDefault="008466C1" w:rsidP="007D5C18">
      <w:pPr>
        <w:rPr>
          <w:rFonts w:ascii="Arial" w:hAnsi="Arial" w:cs="Arial"/>
          <w:lang w:eastAsia="ko-KR"/>
        </w:rPr>
      </w:pPr>
    </w:p>
    <w:p w14:paraId="396DA0EF" w14:textId="7AF99074" w:rsidR="008466C1" w:rsidRDefault="008466C1" w:rsidP="007D5C18">
      <w:pPr>
        <w:rPr>
          <w:rFonts w:ascii="Arial" w:hAnsi="Arial" w:cs="Arial"/>
          <w:lang w:eastAsia="ko-KR"/>
        </w:rPr>
      </w:pPr>
      <w:r>
        <w:rPr>
          <w:rFonts w:ascii="Arial" w:hAnsi="Arial" w:cs="Arial"/>
          <w:lang w:eastAsia="ko-KR"/>
        </w:rPr>
        <w:t xml:space="preserve">In this contribution, we would like to discuss Rel-17 resource allocation enhancement aspect. </w:t>
      </w:r>
    </w:p>
    <w:p w14:paraId="5287C20A" w14:textId="49D3F908" w:rsidR="00321D2D" w:rsidRPr="007E71E9" w:rsidRDefault="00321D2D" w:rsidP="00321D2D">
      <w:pPr>
        <w:pStyle w:val="Heading1"/>
        <w:rPr>
          <w:rFonts w:cs="Arial"/>
          <w:szCs w:val="36"/>
        </w:rPr>
      </w:pPr>
      <w:r w:rsidRPr="007E71E9">
        <w:rPr>
          <w:rFonts w:cs="Arial"/>
          <w:szCs w:val="36"/>
        </w:rPr>
        <w:t>2. Discussion</w:t>
      </w:r>
    </w:p>
    <w:p w14:paraId="4C9F6528" w14:textId="1EBF9A68" w:rsidR="00195204" w:rsidRDefault="00195204" w:rsidP="008466C1">
      <w:pPr>
        <w:rPr>
          <w:rFonts w:ascii="Arial" w:hAnsi="Arial" w:cs="Arial"/>
          <w:lang w:eastAsia="ko-KR"/>
        </w:rPr>
      </w:pPr>
      <w:r>
        <w:rPr>
          <w:rFonts w:ascii="Arial" w:hAnsi="Arial" w:cs="Arial"/>
          <w:lang w:eastAsia="ko-KR"/>
        </w:rPr>
        <w:t xml:space="preserve">Rel-16 NR SL was designed based on the assumption of “always-on” when the UE operates SL, e.g. the UE installed in the vehicle with the sufficient power capacity, so full sensing based resource selection was the main resource allocation option in Rel-16 NR SL. Note random resource selection was also allowed but it was just for the exceptional case when the channel sensing result was not available due to, e.g. reconfiguration, mobility, radio link failure, etc. Also note it was only allowed for the exceptional TX resource pool. In </w:t>
      </w:r>
      <w:r w:rsidR="009F4AF8">
        <w:rPr>
          <w:rFonts w:ascii="Arial" w:hAnsi="Arial" w:cs="Arial"/>
          <w:lang w:eastAsia="ko-KR"/>
        </w:rPr>
        <w:t>general,</w:t>
      </w:r>
      <w:r>
        <w:rPr>
          <w:rFonts w:ascii="Arial" w:hAnsi="Arial" w:cs="Arial"/>
          <w:lang w:eastAsia="ko-KR"/>
        </w:rPr>
        <w:t xml:space="preserve"> random resource selection </w:t>
      </w:r>
      <w:r w:rsidR="009F4AF8">
        <w:rPr>
          <w:rFonts w:ascii="Arial" w:hAnsi="Arial" w:cs="Arial"/>
          <w:lang w:eastAsia="ko-KR"/>
        </w:rPr>
        <w:t>significantly reduces power consumption by skipping sensing procedure, but cannot avoid collision by selecting resource randomly, thus introduces a degradation of PRR performance. In addition, since random resource selection can be done in parallel with the full sensing based resource selection within the same TX resource pool in Rel-17 NR SL, it may also badly impact the performance of full sensing based resource selection. Thus enhancement of random resource selection should be also considered in Rel-17 NR SL to improve PRR performance of random selection and reduce its impact on SL UEs using full/partial se</w:t>
      </w:r>
      <w:r w:rsidR="00E469B9">
        <w:rPr>
          <w:rFonts w:ascii="Arial" w:hAnsi="Arial" w:cs="Arial"/>
          <w:lang w:eastAsia="ko-KR"/>
        </w:rPr>
        <w:t xml:space="preserve">nsing based resource selection. </w:t>
      </w:r>
      <w:r w:rsidR="00823F6A">
        <w:rPr>
          <w:rFonts w:ascii="Arial" w:hAnsi="Arial" w:cs="Arial"/>
          <w:lang w:eastAsia="ko-KR"/>
        </w:rPr>
        <w:t xml:space="preserve">One possible option may be to extend </w:t>
      </w:r>
      <w:r w:rsidR="007A2712">
        <w:rPr>
          <w:rFonts w:ascii="Arial" w:hAnsi="Arial" w:cs="Arial"/>
          <w:lang w:eastAsia="ko-KR"/>
        </w:rPr>
        <w:t xml:space="preserve">inter-UE coordination based TX resource </w:t>
      </w:r>
      <w:r w:rsidR="006F7EB9">
        <w:rPr>
          <w:rFonts w:ascii="Arial" w:hAnsi="Arial" w:cs="Arial"/>
          <w:lang w:eastAsia="ko-KR"/>
        </w:rPr>
        <w:t>pool selection among</w:t>
      </w:r>
      <w:r w:rsidR="007A2712">
        <w:rPr>
          <w:rFonts w:ascii="Arial" w:hAnsi="Arial" w:cs="Arial"/>
          <w:lang w:eastAsia="ko-KR"/>
        </w:rPr>
        <w:t xml:space="preserve"> multiple TX resource pools configured with random resource selection or random resource selection in the selected pool.  </w:t>
      </w:r>
    </w:p>
    <w:p w14:paraId="5BED5D99" w14:textId="43B64556" w:rsidR="00823F6A" w:rsidRDefault="00823F6A" w:rsidP="008466C1">
      <w:pPr>
        <w:rPr>
          <w:rFonts w:ascii="Arial" w:hAnsi="Arial" w:cs="Arial"/>
          <w:lang w:eastAsia="ko-KR"/>
        </w:rPr>
      </w:pPr>
      <w:r>
        <w:rPr>
          <w:rFonts w:ascii="Arial" w:hAnsi="Arial" w:cs="Arial"/>
          <w:lang w:eastAsia="ko-KR"/>
        </w:rPr>
        <w:lastRenderedPageBreak/>
        <w:t xml:space="preserve">[Proposal 1]: </w:t>
      </w:r>
      <w:r w:rsidR="00DE7B0C">
        <w:rPr>
          <w:rFonts w:ascii="Arial" w:hAnsi="Arial" w:cs="Arial"/>
          <w:lang w:eastAsia="ko-KR"/>
        </w:rPr>
        <w:t>To c</w:t>
      </w:r>
      <w:r>
        <w:rPr>
          <w:rFonts w:ascii="Arial" w:hAnsi="Arial" w:cs="Arial"/>
          <w:lang w:eastAsia="ko-KR"/>
        </w:rPr>
        <w:t>onsider enhancement of random resource selection to reduce collision probability</w:t>
      </w:r>
      <w:r w:rsidR="00662C11">
        <w:rPr>
          <w:rFonts w:ascii="Arial" w:hAnsi="Arial" w:cs="Arial"/>
          <w:lang w:eastAsia="ko-KR"/>
        </w:rPr>
        <w:t xml:space="preserve"> by using inter-UE coordination option</w:t>
      </w:r>
      <w:r>
        <w:rPr>
          <w:rFonts w:ascii="Arial" w:hAnsi="Arial" w:cs="Arial"/>
          <w:lang w:eastAsia="ko-KR"/>
        </w:rPr>
        <w:t xml:space="preserve">. </w:t>
      </w:r>
    </w:p>
    <w:p w14:paraId="40DDC6A3" w14:textId="4A1E7DB9" w:rsidR="00195204" w:rsidRDefault="00195204" w:rsidP="008466C1">
      <w:pPr>
        <w:rPr>
          <w:rFonts w:ascii="Arial" w:hAnsi="Arial" w:cs="Arial"/>
          <w:lang w:eastAsia="ko-KR"/>
        </w:rPr>
      </w:pPr>
    </w:p>
    <w:p w14:paraId="08B9FE52" w14:textId="4E2DCDEF" w:rsidR="00662C11" w:rsidRDefault="00B111DD" w:rsidP="008466C1">
      <w:pPr>
        <w:rPr>
          <w:rFonts w:ascii="Arial" w:hAnsi="Arial" w:cs="Arial"/>
          <w:lang w:eastAsia="ko-KR"/>
        </w:rPr>
      </w:pPr>
      <w:r>
        <w:rPr>
          <w:rFonts w:ascii="Arial" w:hAnsi="Arial" w:cs="Arial"/>
          <w:lang w:eastAsia="ko-KR"/>
        </w:rPr>
        <w:t xml:space="preserve">In addition to full sensing based resource selection and random resource selection, partial sensing based resource selection will be introduced in Rel-17 NR SL. </w:t>
      </w:r>
      <w:r w:rsidR="004E2A81">
        <w:rPr>
          <w:rFonts w:ascii="Arial" w:hAnsi="Arial" w:cs="Arial"/>
          <w:lang w:eastAsia="ko-KR"/>
        </w:rPr>
        <w:t>Looking back to LTE V2X, the principle of partial sensing is that the UE determines a set of subframes which consists of at least Y subframes in resource selection window as a candidate resource set</w:t>
      </w:r>
      <w:r w:rsidR="008B7A6D">
        <w:rPr>
          <w:rFonts w:ascii="Arial" w:hAnsi="Arial" w:cs="Arial"/>
          <w:lang w:eastAsia="ko-KR"/>
        </w:rPr>
        <w:t xml:space="preserve"> and</w:t>
      </w:r>
      <w:r w:rsidR="006F7EB9">
        <w:rPr>
          <w:rFonts w:ascii="Arial" w:hAnsi="Arial" w:cs="Arial"/>
          <w:lang w:eastAsia="ko-KR"/>
        </w:rPr>
        <w:t xml:space="preserve"> for </w:t>
      </w:r>
      <w:r w:rsidR="008B7A6D">
        <w:rPr>
          <w:rFonts w:ascii="Arial" w:hAnsi="Arial" w:cs="Arial"/>
          <w:lang w:eastAsia="ko-KR"/>
        </w:rPr>
        <w:t>each s</w:t>
      </w:r>
      <w:r w:rsidR="006F7EB9">
        <w:rPr>
          <w:rFonts w:ascii="Arial" w:hAnsi="Arial" w:cs="Arial"/>
          <w:lang w:eastAsia="ko-KR"/>
        </w:rPr>
        <w:t>ubframe within the candidate resource set</w:t>
      </w:r>
      <w:r w:rsidR="008B7A6D">
        <w:rPr>
          <w:rFonts w:ascii="Arial" w:hAnsi="Arial" w:cs="Arial"/>
          <w:lang w:eastAsia="ko-KR"/>
        </w:rPr>
        <w:t xml:space="preserve"> and senses on a subset of the previous subframes. Then the UE performs RSRP-based resource exclusion and RSSI-based ranking within the candidate resource set according to the sensing result. Rel-17 NR SL can reuse LTE partial sensing mechanism in general.</w:t>
      </w:r>
      <w:r w:rsidR="00662C11">
        <w:rPr>
          <w:rFonts w:ascii="Arial" w:hAnsi="Arial" w:cs="Arial"/>
          <w:lang w:eastAsia="ko-KR"/>
        </w:rPr>
        <w:t xml:space="preserve"> </w:t>
      </w:r>
      <w:r w:rsidR="00662C11" w:rsidRPr="00662C11">
        <w:rPr>
          <w:rFonts w:ascii="Arial" w:hAnsi="Arial" w:cs="Arial"/>
          <w:lang w:eastAsia="ko-KR"/>
        </w:rPr>
        <w:t xml:space="preserve">The feasibility of full or partial sensing procedure of LTE V2X </w:t>
      </w:r>
      <w:r w:rsidR="00662C11">
        <w:rPr>
          <w:rFonts w:ascii="Arial" w:hAnsi="Arial" w:cs="Arial"/>
          <w:lang w:eastAsia="ko-KR"/>
        </w:rPr>
        <w:t>was</w:t>
      </w:r>
      <w:r w:rsidR="00662C11" w:rsidRPr="00662C11">
        <w:rPr>
          <w:rFonts w:ascii="Arial" w:hAnsi="Arial" w:cs="Arial"/>
          <w:lang w:eastAsia="ko-KR"/>
        </w:rPr>
        <w:t xml:space="preserve"> based on a precondition that the most traffic in LTE </w:t>
      </w:r>
      <w:r w:rsidR="00662C11">
        <w:rPr>
          <w:rFonts w:ascii="Arial" w:hAnsi="Arial" w:cs="Arial"/>
          <w:lang w:eastAsia="ko-KR"/>
        </w:rPr>
        <w:t>V2X</w:t>
      </w:r>
      <w:r w:rsidR="00662C11" w:rsidRPr="00662C11">
        <w:rPr>
          <w:rFonts w:ascii="Arial" w:hAnsi="Arial" w:cs="Arial"/>
          <w:lang w:eastAsia="ko-KR"/>
        </w:rPr>
        <w:t xml:space="preserve"> </w:t>
      </w:r>
      <w:r w:rsidR="00662C11">
        <w:rPr>
          <w:rFonts w:ascii="Arial" w:hAnsi="Arial" w:cs="Arial"/>
          <w:lang w:eastAsia="ko-KR"/>
        </w:rPr>
        <w:t>were</w:t>
      </w:r>
      <w:r w:rsidR="00662C11" w:rsidRPr="00662C11">
        <w:rPr>
          <w:rFonts w:ascii="Arial" w:hAnsi="Arial" w:cs="Arial"/>
          <w:lang w:eastAsia="ko-KR"/>
        </w:rPr>
        <w:t xml:space="preserve"> periodical, and the impact of event-triggered traffic was evaluated as acceptable. UE could predict when the packet arrives from higher layer to be transmitted, and after receiving one transmission from another </w:t>
      </w:r>
      <w:r w:rsidR="00662C11">
        <w:rPr>
          <w:rFonts w:ascii="Arial" w:hAnsi="Arial" w:cs="Arial"/>
          <w:lang w:eastAsia="ko-KR"/>
        </w:rPr>
        <w:t>V2X</w:t>
      </w:r>
      <w:r w:rsidR="00662C11" w:rsidRPr="00662C11">
        <w:rPr>
          <w:rFonts w:ascii="Arial" w:hAnsi="Arial" w:cs="Arial"/>
          <w:lang w:eastAsia="ko-KR"/>
        </w:rPr>
        <w:t xml:space="preserve"> UE, UE could also predict its following transmissions in subsequent periods. Therefore, a simple back tracking solution with periodicity configured by higher layer </w:t>
      </w:r>
      <w:r w:rsidR="00662C11">
        <w:rPr>
          <w:rFonts w:ascii="Arial" w:hAnsi="Arial" w:cs="Arial"/>
          <w:lang w:eastAsia="ko-KR"/>
        </w:rPr>
        <w:t>was</w:t>
      </w:r>
      <w:r w:rsidR="00662C11" w:rsidRPr="00662C11">
        <w:rPr>
          <w:rFonts w:ascii="Arial" w:hAnsi="Arial" w:cs="Arial"/>
          <w:lang w:eastAsia="ko-KR"/>
        </w:rPr>
        <w:t xml:space="preserve"> good enough to protect the PRR performance in Mode 2.</w:t>
      </w:r>
      <w:r w:rsidR="00662C11">
        <w:rPr>
          <w:rFonts w:ascii="Arial" w:hAnsi="Arial" w:cs="Arial"/>
          <w:lang w:eastAsia="ko-KR"/>
        </w:rPr>
        <w:t xml:space="preserve"> However, it seems NR SL considers aperiodic transmission importantly so sensing mechanism should work well in both periodic and aperiodic</w:t>
      </w:r>
      <w:r w:rsidR="00DE7B0C">
        <w:rPr>
          <w:rFonts w:ascii="Arial" w:hAnsi="Arial" w:cs="Arial"/>
          <w:lang w:eastAsia="ko-KR"/>
        </w:rPr>
        <w:t xml:space="preserve"> traffic patterns. Thus, we may need to enhance LTE partial sensing for aperiodic traffic pattern.</w:t>
      </w:r>
    </w:p>
    <w:p w14:paraId="7E90810A" w14:textId="19ECC886" w:rsidR="00662C11" w:rsidRDefault="00662C11" w:rsidP="008466C1">
      <w:pPr>
        <w:rPr>
          <w:rFonts w:ascii="Arial" w:hAnsi="Arial" w:cs="Arial"/>
          <w:lang w:eastAsia="ko-KR"/>
        </w:rPr>
      </w:pPr>
      <w:r>
        <w:rPr>
          <w:rFonts w:ascii="Arial" w:hAnsi="Arial" w:cs="Arial"/>
          <w:lang w:eastAsia="ko-KR"/>
        </w:rPr>
        <w:t xml:space="preserve">[Proposal 2]: </w:t>
      </w:r>
      <w:r w:rsidR="00DE7B0C">
        <w:rPr>
          <w:rFonts w:ascii="Arial" w:hAnsi="Arial" w:cs="Arial"/>
          <w:lang w:eastAsia="ko-KR"/>
        </w:rPr>
        <w:t xml:space="preserve">To consider LTE V2X partial sensing as the baseline of NR SL partial sensing, but FFS on the need of further enhancement for aperiodic traffic pattern. </w:t>
      </w:r>
    </w:p>
    <w:p w14:paraId="5390E21B" w14:textId="02D10056" w:rsidR="00321D2D" w:rsidRPr="002B6F96" w:rsidRDefault="00321D2D" w:rsidP="00321D2D">
      <w:pPr>
        <w:pStyle w:val="Heading1"/>
        <w:rPr>
          <w:rFonts w:cs="Arial"/>
          <w:szCs w:val="36"/>
        </w:rPr>
      </w:pPr>
      <w:r w:rsidRPr="002B6F96">
        <w:rPr>
          <w:rFonts w:cs="Arial"/>
          <w:szCs w:val="36"/>
        </w:rPr>
        <w:t>3. Conclusion</w:t>
      </w:r>
    </w:p>
    <w:p w14:paraId="02FD7A85" w14:textId="32C2DF39" w:rsidR="000A7F08" w:rsidRDefault="009204B8" w:rsidP="000A7F08">
      <w:pPr>
        <w:rPr>
          <w:rFonts w:ascii="Arial" w:hAnsi="Arial" w:cs="Arial"/>
          <w:lang w:eastAsia="ko-KR"/>
        </w:rPr>
      </w:pPr>
      <w:r>
        <w:rPr>
          <w:rFonts w:ascii="Arial" w:hAnsi="Arial" w:cs="Arial"/>
          <w:lang w:eastAsia="ko-KR"/>
        </w:rPr>
        <w:t>In this contribution, we have seen how LTE V2X random selection and partial sensing works and what should be further considered in NR SL random selection and partial sensing. Following proposals are made.</w:t>
      </w:r>
    </w:p>
    <w:p w14:paraId="5C068520" w14:textId="77777777" w:rsidR="009204B8" w:rsidRDefault="009204B8" w:rsidP="009204B8">
      <w:pPr>
        <w:rPr>
          <w:rFonts w:ascii="Arial" w:hAnsi="Arial" w:cs="Arial"/>
          <w:lang w:eastAsia="ko-KR"/>
        </w:rPr>
      </w:pPr>
      <w:r>
        <w:rPr>
          <w:rFonts w:ascii="Arial" w:hAnsi="Arial" w:cs="Arial"/>
          <w:lang w:eastAsia="ko-KR"/>
        </w:rPr>
        <w:t xml:space="preserve">[Proposal 1]: To consider enhancement of random resource selection to reduce collision probability by using inter-UE coordination option. </w:t>
      </w:r>
    </w:p>
    <w:p w14:paraId="78FA57A8" w14:textId="4049D9DB" w:rsidR="009204B8" w:rsidRDefault="009204B8" w:rsidP="000A7F08">
      <w:pPr>
        <w:rPr>
          <w:rFonts w:ascii="Arial" w:hAnsi="Arial" w:cs="Arial"/>
          <w:lang w:eastAsia="ko-KR"/>
        </w:rPr>
      </w:pPr>
      <w:r>
        <w:rPr>
          <w:rFonts w:ascii="Arial" w:hAnsi="Arial" w:cs="Arial"/>
          <w:lang w:eastAsia="ko-KR"/>
        </w:rPr>
        <w:t xml:space="preserve">[Proposal 2]: To consider LTE V2X partial sensing as the baseline of NR SL partial sensing, but FFS on the need of further enhancement for aperiodic traffic pattern. </w:t>
      </w:r>
    </w:p>
    <w:p w14:paraId="338ADD27" w14:textId="7CC868FD" w:rsidR="00321D2D" w:rsidRPr="009473F6" w:rsidRDefault="00321D2D" w:rsidP="00321D2D">
      <w:pPr>
        <w:pStyle w:val="Heading1"/>
        <w:rPr>
          <w:rFonts w:cs="Arial"/>
          <w:szCs w:val="36"/>
        </w:rPr>
      </w:pPr>
      <w:r w:rsidRPr="009473F6">
        <w:rPr>
          <w:rFonts w:cs="Arial"/>
          <w:szCs w:val="36"/>
        </w:rPr>
        <w:t>4. Reference</w:t>
      </w:r>
    </w:p>
    <w:p w14:paraId="0BE66F5C" w14:textId="224AD538" w:rsidR="00BB63F6" w:rsidRDefault="009204B8" w:rsidP="00BB63F6">
      <w:pPr>
        <w:rPr>
          <w:rFonts w:ascii="Arial" w:hAnsi="Arial" w:cs="Arial"/>
          <w:lang w:eastAsia="en-US"/>
        </w:rPr>
      </w:pPr>
      <w:r>
        <w:rPr>
          <w:rFonts w:ascii="Arial" w:hAnsi="Arial" w:cs="Arial"/>
          <w:lang w:eastAsia="en-US"/>
        </w:rPr>
        <w:t xml:space="preserve">[1] </w:t>
      </w:r>
      <w:r w:rsidR="00BB63F6" w:rsidRPr="00F33247">
        <w:rPr>
          <w:rFonts w:ascii="Arial" w:hAnsi="Arial" w:cs="Arial"/>
          <w:lang w:eastAsia="en-US"/>
        </w:rPr>
        <w:t>RP-20</w:t>
      </w:r>
      <w:r w:rsidR="00BB63F6">
        <w:rPr>
          <w:rFonts w:ascii="Arial" w:hAnsi="Arial" w:cs="Arial"/>
          <w:lang w:eastAsia="en-US"/>
        </w:rPr>
        <w:t>2846</w:t>
      </w:r>
      <w:r w:rsidR="00BB63F6" w:rsidRPr="00F33247">
        <w:rPr>
          <w:rFonts w:ascii="Arial" w:hAnsi="Arial" w:cs="Arial"/>
          <w:lang w:eastAsia="en-US"/>
        </w:rPr>
        <w:tab/>
        <w:t>WID revision: NR sidelink enhancement</w:t>
      </w:r>
      <w:r w:rsidR="00BB63F6" w:rsidRPr="00F33247">
        <w:rPr>
          <w:rFonts w:ascii="Arial" w:hAnsi="Arial" w:cs="Arial"/>
          <w:lang w:eastAsia="en-US"/>
        </w:rPr>
        <w:tab/>
      </w:r>
      <w:r w:rsidR="00BB63F6" w:rsidRPr="00F33247">
        <w:rPr>
          <w:rFonts w:ascii="Arial" w:hAnsi="Arial" w:cs="Arial"/>
          <w:lang w:eastAsia="en-US"/>
        </w:rPr>
        <w:tab/>
        <w:t>LG Electronics</w:t>
      </w:r>
    </w:p>
    <w:p w14:paraId="3A61B694" w14:textId="129AD7FE" w:rsidR="00F33247" w:rsidRPr="00A317EB" w:rsidRDefault="00F33247" w:rsidP="007249AC">
      <w:pPr>
        <w:rPr>
          <w:rFonts w:ascii="Arial" w:hAnsi="Arial" w:cs="Arial"/>
          <w:lang w:eastAsia="en-US"/>
        </w:rPr>
      </w:pPr>
    </w:p>
    <w:sectPr w:rsidR="00F33247" w:rsidRPr="00A317EB"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622F29" w14:textId="77777777" w:rsidR="00642645" w:rsidRDefault="00642645">
      <w:r>
        <w:separator/>
      </w:r>
    </w:p>
  </w:endnote>
  <w:endnote w:type="continuationSeparator" w:id="0">
    <w:p w14:paraId="736B8611" w14:textId="77777777" w:rsidR="00642645" w:rsidRDefault="00642645">
      <w:r>
        <w:continuationSeparator/>
      </w:r>
    </w:p>
  </w:endnote>
  <w:endnote w:type="continuationNotice" w:id="1">
    <w:p w14:paraId="3A59479C" w14:textId="77777777" w:rsidR="00642645" w:rsidRDefault="006426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3265CF" w14:textId="77777777" w:rsidR="00642645" w:rsidRDefault="00642645">
      <w:r>
        <w:separator/>
      </w:r>
    </w:p>
  </w:footnote>
  <w:footnote w:type="continuationSeparator" w:id="0">
    <w:p w14:paraId="28858974" w14:textId="77777777" w:rsidR="00642645" w:rsidRDefault="00642645">
      <w:r>
        <w:continuationSeparator/>
      </w:r>
    </w:p>
  </w:footnote>
  <w:footnote w:type="continuationNotice" w:id="1">
    <w:p w14:paraId="0E861F06" w14:textId="77777777" w:rsidR="00642645" w:rsidRDefault="006426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0"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4"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6"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6"/>
  </w:num>
  <w:num w:numId="7">
    <w:abstractNumId w:val="23"/>
  </w:num>
  <w:num w:numId="8">
    <w:abstractNumId w:val="18"/>
  </w:num>
  <w:num w:numId="9">
    <w:abstractNumId w:val="15"/>
  </w:num>
  <w:num w:numId="10">
    <w:abstractNumId w:val="22"/>
  </w:num>
  <w:num w:numId="11">
    <w:abstractNumId w:val="17"/>
  </w:num>
  <w:num w:numId="12">
    <w:abstractNumId w:val="14"/>
  </w:num>
  <w:num w:numId="13">
    <w:abstractNumId w:val="8"/>
  </w:num>
  <w:num w:numId="14">
    <w:abstractNumId w:val="9"/>
  </w:num>
  <w:num w:numId="15">
    <w:abstractNumId w:val="11"/>
  </w:num>
  <w:num w:numId="16">
    <w:abstractNumId w:val="13"/>
  </w:num>
  <w:num w:numId="17">
    <w:abstractNumId w:val="20"/>
  </w:num>
  <w:num w:numId="18">
    <w:abstractNumId w:val="3"/>
  </w:num>
  <w:num w:numId="19">
    <w:abstractNumId w:val="19"/>
  </w:num>
  <w:num w:numId="20">
    <w:abstractNumId w:val="10"/>
  </w:num>
  <w:num w:numId="21">
    <w:abstractNumId w:val="16"/>
  </w:num>
  <w:num w:numId="22">
    <w:abstractNumId w:val="12"/>
  </w:num>
  <w:num w:numId="23">
    <w:abstractNumId w:val="4"/>
  </w:num>
  <w:num w:numId="24">
    <w:abstractNumId w:val="2"/>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74DD"/>
    <w:rsid w:val="00016E90"/>
    <w:rsid w:val="00023FE1"/>
    <w:rsid w:val="00025568"/>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729"/>
    <w:rsid w:val="00062616"/>
    <w:rsid w:val="00065106"/>
    <w:rsid w:val="000656C6"/>
    <w:rsid w:val="000658D1"/>
    <w:rsid w:val="000665E2"/>
    <w:rsid w:val="00066E93"/>
    <w:rsid w:val="00070644"/>
    <w:rsid w:val="000721ED"/>
    <w:rsid w:val="00072E4B"/>
    <w:rsid w:val="00073C25"/>
    <w:rsid w:val="00080512"/>
    <w:rsid w:val="00082C05"/>
    <w:rsid w:val="00087D20"/>
    <w:rsid w:val="00090251"/>
    <w:rsid w:val="00090468"/>
    <w:rsid w:val="0009078A"/>
    <w:rsid w:val="0009151D"/>
    <w:rsid w:val="0009265B"/>
    <w:rsid w:val="000940B9"/>
    <w:rsid w:val="00095799"/>
    <w:rsid w:val="000A5DC9"/>
    <w:rsid w:val="000A7F08"/>
    <w:rsid w:val="000B0B33"/>
    <w:rsid w:val="000B15D2"/>
    <w:rsid w:val="000B5936"/>
    <w:rsid w:val="000B72BB"/>
    <w:rsid w:val="000B7BCF"/>
    <w:rsid w:val="000C1610"/>
    <w:rsid w:val="000C1DC9"/>
    <w:rsid w:val="000C2004"/>
    <w:rsid w:val="000C29DF"/>
    <w:rsid w:val="000C3EEF"/>
    <w:rsid w:val="000C4661"/>
    <w:rsid w:val="000C522B"/>
    <w:rsid w:val="000C7A74"/>
    <w:rsid w:val="000D1C3C"/>
    <w:rsid w:val="000D2C9E"/>
    <w:rsid w:val="000D58AB"/>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3A5E"/>
    <w:rsid w:val="00124928"/>
    <w:rsid w:val="00125389"/>
    <w:rsid w:val="0012595C"/>
    <w:rsid w:val="0012661A"/>
    <w:rsid w:val="001315D2"/>
    <w:rsid w:val="00131AD5"/>
    <w:rsid w:val="00131B02"/>
    <w:rsid w:val="00131D33"/>
    <w:rsid w:val="001326C2"/>
    <w:rsid w:val="00133FC0"/>
    <w:rsid w:val="0013447B"/>
    <w:rsid w:val="00140130"/>
    <w:rsid w:val="00140758"/>
    <w:rsid w:val="001434E6"/>
    <w:rsid w:val="00145075"/>
    <w:rsid w:val="00145E81"/>
    <w:rsid w:val="00153348"/>
    <w:rsid w:val="00153844"/>
    <w:rsid w:val="00153C1D"/>
    <w:rsid w:val="001610D0"/>
    <w:rsid w:val="00162BE6"/>
    <w:rsid w:val="00162F06"/>
    <w:rsid w:val="00163DDD"/>
    <w:rsid w:val="00164846"/>
    <w:rsid w:val="00166A67"/>
    <w:rsid w:val="00171DF3"/>
    <w:rsid w:val="001741A0"/>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BC4"/>
    <w:rsid w:val="001A62B3"/>
    <w:rsid w:val="001B063F"/>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F0411"/>
    <w:rsid w:val="001F168B"/>
    <w:rsid w:val="001F17AE"/>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606D"/>
    <w:rsid w:val="00231728"/>
    <w:rsid w:val="002334FD"/>
    <w:rsid w:val="00233C1A"/>
    <w:rsid w:val="002359DA"/>
    <w:rsid w:val="00237CA9"/>
    <w:rsid w:val="00237FF5"/>
    <w:rsid w:val="002412CD"/>
    <w:rsid w:val="00246343"/>
    <w:rsid w:val="00250BD0"/>
    <w:rsid w:val="00250D15"/>
    <w:rsid w:val="00253724"/>
    <w:rsid w:val="00255ABB"/>
    <w:rsid w:val="002572D2"/>
    <w:rsid w:val="002610D8"/>
    <w:rsid w:val="00261D26"/>
    <w:rsid w:val="00263E5C"/>
    <w:rsid w:val="00267B9F"/>
    <w:rsid w:val="002705D0"/>
    <w:rsid w:val="002706D3"/>
    <w:rsid w:val="00273F7D"/>
    <w:rsid w:val="002747EC"/>
    <w:rsid w:val="00280F8E"/>
    <w:rsid w:val="002828EC"/>
    <w:rsid w:val="00283741"/>
    <w:rsid w:val="00283E5C"/>
    <w:rsid w:val="002855BF"/>
    <w:rsid w:val="00285E10"/>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87"/>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42E6"/>
    <w:rsid w:val="0035462D"/>
    <w:rsid w:val="00354FBE"/>
    <w:rsid w:val="00356164"/>
    <w:rsid w:val="00360111"/>
    <w:rsid w:val="00362878"/>
    <w:rsid w:val="0036441E"/>
    <w:rsid w:val="00364B41"/>
    <w:rsid w:val="00364BBC"/>
    <w:rsid w:val="00372025"/>
    <w:rsid w:val="0037217C"/>
    <w:rsid w:val="00377A71"/>
    <w:rsid w:val="003817FF"/>
    <w:rsid w:val="00381D38"/>
    <w:rsid w:val="00382A7C"/>
    <w:rsid w:val="00382E50"/>
    <w:rsid w:val="0038512A"/>
    <w:rsid w:val="00392DE8"/>
    <w:rsid w:val="00393360"/>
    <w:rsid w:val="003951E4"/>
    <w:rsid w:val="003A0D98"/>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BDD"/>
    <w:rsid w:val="003C4E37"/>
    <w:rsid w:val="003D1835"/>
    <w:rsid w:val="003D2077"/>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5456"/>
    <w:rsid w:val="00457665"/>
    <w:rsid w:val="00461A96"/>
    <w:rsid w:val="00461F38"/>
    <w:rsid w:val="00461F90"/>
    <w:rsid w:val="00464425"/>
    <w:rsid w:val="00471F31"/>
    <w:rsid w:val="0047699B"/>
    <w:rsid w:val="00477455"/>
    <w:rsid w:val="004817B3"/>
    <w:rsid w:val="00482723"/>
    <w:rsid w:val="00482850"/>
    <w:rsid w:val="00483FA8"/>
    <w:rsid w:val="00484B62"/>
    <w:rsid w:val="00486A17"/>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40CD"/>
    <w:rsid w:val="004E4CFD"/>
    <w:rsid w:val="00503171"/>
    <w:rsid w:val="00506C28"/>
    <w:rsid w:val="00510176"/>
    <w:rsid w:val="0051190C"/>
    <w:rsid w:val="00512660"/>
    <w:rsid w:val="00512CA7"/>
    <w:rsid w:val="00513642"/>
    <w:rsid w:val="0051627F"/>
    <w:rsid w:val="00517C98"/>
    <w:rsid w:val="005213BC"/>
    <w:rsid w:val="00525C9F"/>
    <w:rsid w:val="00526899"/>
    <w:rsid w:val="00527128"/>
    <w:rsid w:val="005271D7"/>
    <w:rsid w:val="00534300"/>
    <w:rsid w:val="00534DA0"/>
    <w:rsid w:val="005362D5"/>
    <w:rsid w:val="00537CAD"/>
    <w:rsid w:val="00541B53"/>
    <w:rsid w:val="00541BC2"/>
    <w:rsid w:val="00543E6C"/>
    <w:rsid w:val="00545BD9"/>
    <w:rsid w:val="005502AE"/>
    <w:rsid w:val="00552D69"/>
    <w:rsid w:val="00560B74"/>
    <w:rsid w:val="005631C2"/>
    <w:rsid w:val="00563863"/>
    <w:rsid w:val="00563AEF"/>
    <w:rsid w:val="00563C92"/>
    <w:rsid w:val="00564C86"/>
    <w:rsid w:val="00565087"/>
    <w:rsid w:val="0056573F"/>
    <w:rsid w:val="0056638C"/>
    <w:rsid w:val="00570FDE"/>
    <w:rsid w:val="00572F1C"/>
    <w:rsid w:val="0058077C"/>
    <w:rsid w:val="005841A9"/>
    <w:rsid w:val="0059143D"/>
    <w:rsid w:val="00594520"/>
    <w:rsid w:val="005A05E7"/>
    <w:rsid w:val="005A2265"/>
    <w:rsid w:val="005A2759"/>
    <w:rsid w:val="005A2E40"/>
    <w:rsid w:val="005A4716"/>
    <w:rsid w:val="005A53BA"/>
    <w:rsid w:val="005A54C6"/>
    <w:rsid w:val="005A5625"/>
    <w:rsid w:val="005A7CDD"/>
    <w:rsid w:val="005B073D"/>
    <w:rsid w:val="005B3FB8"/>
    <w:rsid w:val="005B4AF0"/>
    <w:rsid w:val="005B6FC5"/>
    <w:rsid w:val="005C4A8C"/>
    <w:rsid w:val="005C630A"/>
    <w:rsid w:val="005C6847"/>
    <w:rsid w:val="005C798E"/>
    <w:rsid w:val="005D0DD0"/>
    <w:rsid w:val="005D36A1"/>
    <w:rsid w:val="005D7306"/>
    <w:rsid w:val="005E2FF7"/>
    <w:rsid w:val="005E43F5"/>
    <w:rsid w:val="005E5FBA"/>
    <w:rsid w:val="005F0BBB"/>
    <w:rsid w:val="005F127F"/>
    <w:rsid w:val="005F1CFA"/>
    <w:rsid w:val="005F3224"/>
    <w:rsid w:val="005F367F"/>
    <w:rsid w:val="005F3B2A"/>
    <w:rsid w:val="005F48D4"/>
    <w:rsid w:val="005F6A97"/>
    <w:rsid w:val="00601032"/>
    <w:rsid w:val="00603263"/>
    <w:rsid w:val="00604CCC"/>
    <w:rsid w:val="00606696"/>
    <w:rsid w:val="0060683E"/>
    <w:rsid w:val="00607FA2"/>
    <w:rsid w:val="00611566"/>
    <w:rsid w:val="006150A0"/>
    <w:rsid w:val="00616F1C"/>
    <w:rsid w:val="00622DC4"/>
    <w:rsid w:val="00630529"/>
    <w:rsid w:val="00630943"/>
    <w:rsid w:val="00632ACB"/>
    <w:rsid w:val="006346C7"/>
    <w:rsid w:val="00634706"/>
    <w:rsid w:val="00634F25"/>
    <w:rsid w:val="006407DB"/>
    <w:rsid w:val="00642645"/>
    <w:rsid w:val="00642B9D"/>
    <w:rsid w:val="006451E4"/>
    <w:rsid w:val="00646D99"/>
    <w:rsid w:val="006520A1"/>
    <w:rsid w:val="00654AAA"/>
    <w:rsid w:val="00656910"/>
    <w:rsid w:val="006577FB"/>
    <w:rsid w:val="006606C4"/>
    <w:rsid w:val="00662C11"/>
    <w:rsid w:val="006649EC"/>
    <w:rsid w:val="00664FEB"/>
    <w:rsid w:val="006728CE"/>
    <w:rsid w:val="00673D5D"/>
    <w:rsid w:val="0067501B"/>
    <w:rsid w:val="0067518E"/>
    <w:rsid w:val="00675568"/>
    <w:rsid w:val="00680135"/>
    <w:rsid w:val="00680537"/>
    <w:rsid w:val="00680CE3"/>
    <w:rsid w:val="006831CA"/>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6B13"/>
    <w:rsid w:val="006E7D23"/>
    <w:rsid w:val="006F16EA"/>
    <w:rsid w:val="006F6A2C"/>
    <w:rsid w:val="006F72B2"/>
    <w:rsid w:val="006F7EB9"/>
    <w:rsid w:val="00702DBC"/>
    <w:rsid w:val="00703EDA"/>
    <w:rsid w:val="00710201"/>
    <w:rsid w:val="0071205A"/>
    <w:rsid w:val="007121F0"/>
    <w:rsid w:val="00713939"/>
    <w:rsid w:val="007145B2"/>
    <w:rsid w:val="0071730A"/>
    <w:rsid w:val="0071759E"/>
    <w:rsid w:val="00720DC1"/>
    <w:rsid w:val="007233F7"/>
    <w:rsid w:val="007249AC"/>
    <w:rsid w:val="007260E6"/>
    <w:rsid w:val="00726793"/>
    <w:rsid w:val="007274A5"/>
    <w:rsid w:val="00727847"/>
    <w:rsid w:val="007342B5"/>
    <w:rsid w:val="00734A5B"/>
    <w:rsid w:val="00734C61"/>
    <w:rsid w:val="007353E2"/>
    <w:rsid w:val="007357FB"/>
    <w:rsid w:val="00736A0F"/>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708A1"/>
    <w:rsid w:val="007737D6"/>
    <w:rsid w:val="00774796"/>
    <w:rsid w:val="00775936"/>
    <w:rsid w:val="00776DD5"/>
    <w:rsid w:val="00780E18"/>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55D5"/>
    <w:rsid w:val="007B7937"/>
    <w:rsid w:val="007C095F"/>
    <w:rsid w:val="007C0E00"/>
    <w:rsid w:val="007C206C"/>
    <w:rsid w:val="007C26C6"/>
    <w:rsid w:val="007C2DD0"/>
    <w:rsid w:val="007C370E"/>
    <w:rsid w:val="007C4460"/>
    <w:rsid w:val="007C5B93"/>
    <w:rsid w:val="007C5CA9"/>
    <w:rsid w:val="007C69E0"/>
    <w:rsid w:val="007C7250"/>
    <w:rsid w:val="007D1649"/>
    <w:rsid w:val="007D2C91"/>
    <w:rsid w:val="007D2DCF"/>
    <w:rsid w:val="007D5A3A"/>
    <w:rsid w:val="007D5C18"/>
    <w:rsid w:val="007D7806"/>
    <w:rsid w:val="007E0477"/>
    <w:rsid w:val="007E3E29"/>
    <w:rsid w:val="007E6723"/>
    <w:rsid w:val="007E7057"/>
    <w:rsid w:val="007E71E9"/>
    <w:rsid w:val="007F6CB6"/>
    <w:rsid w:val="007F6FF4"/>
    <w:rsid w:val="00800AD4"/>
    <w:rsid w:val="00800D2C"/>
    <w:rsid w:val="0080219B"/>
    <w:rsid w:val="008028A4"/>
    <w:rsid w:val="00803396"/>
    <w:rsid w:val="008050E0"/>
    <w:rsid w:val="00806655"/>
    <w:rsid w:val="00806BCC"/>
    <w:rsid w:val="0081161A"/>
    <w:rsid w:val="00812DE1"/>
    <w:rsid w:val="00813245"/>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A7488"/>
    <w:rsid w:val="008B3CC9"/>
    <w:rsid w:val="008B5306"/>
    <w:rsid w:val="008B7A6D"/>
    <w:rsid w:val="008C072D"/>
    <w:rsid w:val="008C0FBC"/>
    <w:rsid w:val="008C3F0C"/>
    <w:rsid w:val="008C4FFA"/>
    <w:rsid w:val="008C74B1"/>
    <w:rsid w:val="008D08CB"/>
    <w:rsid w:val="008D0F21"/>
    <w:rsid w:val="008D1BEC"/>
    <w:rsid w:val="008D29CC"/>
    <w:rsid w:val="008D2E4D"/>
    <w:rsid w:val="008D3E4A"/>
    <w:rsid w:val="008D446F"/>
    <w:rsid w:val="008D6D76"/>
    <w:rsid w:val="008E00FF"/>
    <w:rsid w:val="008E41D4"/>
    <w:rsid w:val="008E4BC7"/>
    <w:rsid w:val="008E4E9B"/>
    <w:rsid w:val="008E7F1F"/>
    <w:rsid w:val="008F0E42"/>
    <w:rsid w:val="008F1893"/>
    <w:rsid w:val="008F20E1"/>
    <w:rsid w:val="008F353E"/>
    <w:rsid w:val="008F396F"/>
    <w:rsid w:val="008F5FBA"/>
    <w:rsid w:val="0090271F"/>
    <w:rsid w:val="00902DB9"/>
    <w:rsid w:val="00902E8C"/>
    <w:rsid w:val="0090466A"/>
    <w:rsid w:val="00906243"/>
    <w:rsid w:val="009066F9"/>
    <w:rsid w:val="00911238"/>
    <w:rsid w:val="00912F37"/>
    <w:rsid w:val="009145EC"/>
    <w:rsid w:val="00916508"/>
    <w:rsid w:val="009178EF"/>
    <w:rsid w:val="009204B8"/>
    <w:rsid w:val="00922EA9"/>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473F6"/>
    <w:rsid w:val="0095157A"/>
    <w:rsid w:val="00952E67"/>
    <w:rsid w:val="00954AF8"/>
    <w:rsid w:val="009562B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9A"/>
    <w:rsid w:val="009B7000"/>
    <w:rsid w:val="009B7011"/>
    <w:rsid w:val="009B7121"/>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420A"/>
    <w:rsid w:val="009E521E"/>
    <w:rsid w:val="009E5699"/>
    <w:rsid w:val="009E5999"/>
    <w:rsid w:val="009E739C"/>
    <w:rsid w:val="009E78F9"/>
    <w:rsid w:val="009F0F65"/>
    <w:rsid w:val="009F18B0"/>
    <w:rsid w:val="009F2D07"/>
    <w:rsid w:val="009F4AF8"/>
    <w:rsid w:val="009F6779"/>
    <w:rsid w:val="00A0272A"/>
    <w:rsid w:val="00A0318F"/>
    <w:rsid w:val="00A06FA7"/>
    <w:rsid w:val="00A10F02"/>
    <w:rsid w:val="00A1115F"/>
    <w:rsid w:val="00A12D6A"/>
    <w:rsid w:val="00A151EB"/>
    <w:rsid w:val="00A204CA"/>
    <w:rsid w:val="00A20F40"/>
    <w:rsid w:val="00A23142"/>
    <w:rsid w:val="00A235EB"/>
    <w:rsid w:val="00A2423B"/>
    <w:rsid w:val="00A26B05"/>
    <w:rsid w:val="00A317EB"/>
    <w:rsid w:val="00A31E01"/>
    <w:rsid w:val="00A32C6D"/>
    <w:rsid w:val="00A34340"/>
    <w:rsid w:val="00A351EC"/>
    <w:rsid w:val="00A35482"/>
    <w:rsid w:val="00A3703E"/>
    <w:rsid w:val="00A40340"/>
    <w:rsid w:val="00A42D80"/>
    <w:rsid w:val="00A45552"/>
    <w:rsid w:val="00A47F8C"/>
    <w:rsid w:val="00A50A8B"/>
    <w:rsid w:val="00A53724"/>
    <w:rsid w:val="00A5665B"/>
    <w:rsid w:val="00A568AE"/>
    <w:rsid w:val="00A61B56"/>
    <w:rsid w:val="00A62122"/>
    <w:rsid w:val="00A64183"/>
    <w:rsid w:val="00A6488F"/>
    <w:rsid w:val="00A66404"/>
    <w:rsid w:val="00A7114B"/>
    <w:rsid w:val="00A72676"/>
    <w:rsid w:val="00A73AC5"/>
    <w:rsid w:val="00A76041"/>
    <w:rsid w:val="00A76D58"/>
    <w:rsid w:val="00A77E1A"/>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3F6E"/>
    <w:rsid w:val="00AA6373"/>
    <w:rsid w:val="00AA65FF"/>
    <w:rsid w:val="00AA697F"/>
    <w:rsid w:val="00AB4710"/>
    <w:rsid w:val="00AB7714"/>
    <w:rsid w:val="00AC201E"/>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646F"/>
    <w:rsid w:val="00B4753E"/>
    <w:rsid w:val="00B479B0"/>
    <w:rsid w:val="00B47FD1"/>
    <w:rsid w:val="00B516BB"/>
    <w:rsid w:val="00B51C71"/>
    <w:rsid w:val="00B5206C"/>
    <w:rsid w:val="00B54FCB"/>
    <w:rsid w:val="00B568FD"/>
    <w:rsid w:val="00B5736A"/>
    <w:rsid w:val="00B6026F"/>
    <w:rsid w:val="00B706CD"/>
    <w:rsid w:val="00B71A84"/>
    <w:rsid w:val="00B72F69"/>
    <w:rsid w:val="00B76AB1"/>
    <w:rsid w:val="00B76E87"/>
    <w:rsid w:val="00B81C73"/>
    <w:rsid w:val="00B81D03"/>
    <w:rsid w:val="00B840DA"/>
    <w:rsid w:val="00B84524"/>
    <w:rsid w:val="00B90649"/>
    <w:rsid w:val="00B91A33"/>
    <w:rsid w:val="00B9251D"/>
    <w:rsid w:val="00B947C0"/>
    <w:rsid w:val="00B95523"/>
    <w:rsid w:val="00BA0C61"/>
    <w:rsid w:val="00BA1063"/>
    <w:rsid w:val="00BA3A5D"/>
    <w:rsid w:val="00BB0B22"/>
    <w:rsid w:val="00BB4E4B"/>
    <w:rsid w:val="00BB63F6"/>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97E"/>
    <w:rsid w:val="00C2087D"/>
    <w:rsid w:val="00C214F8"/>
    <w:rsid w:val="00C21770"/>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46A7"/>
    <w:rsid w:val="00C45B21"/>
    <w:rsid w:val="00C46603"/>
    <w:rsid w:val="00C47F88"/>
    <w:rsid w:val="00C52334"/>
    <w:rsid w:val="00C55079"/>
    <w:rsid w:val="00C5681A"/>
    <w:rsid w:val="00C61310"/>
    <w:rsid w:val="00C639BE"/>
    <w:rsid w:val="00C63CD0"/>
    <w:rsid w:val="00C63D5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C2959"/>
    <w:rsid w:val="00CD00FE"/>
    <w:rsid w:val="00CD117E"/>
    <w:rsid w:val="00CD12AD"/>
    <w:rsid w:val="00CD2B7C"/>
    <w:rsid w:val="00CD2B84"/>
    <w:rsid w:val="00CD4C7B"/>
    <w:rsid w:val="00CD5795"/>
    <w:rsid w:val="00CD7707"/>
    <w:rsid w:val="00CE1681"/>
    <w:rsid w:val="00CE172A"/>
    <w:rsid w:val="00CE29EF"/>
    <w:rsid w:val="00CE2CEE"/>
    <w:rsid w:val="00CE3230"/>
    <w:rsid w:val="00CE5D7F"/>
    <w:rsid w:val="00CE6889"/>
    <w:rsid w:val="00CE75DF"/>
    <w:rsid w:val="00CE7ABA"/>
    <w:rsid w:val="00CF1951"/>
    <w:rsid w:val="00CF1AC7"/>
    <w:rsid w:val="00CF3640"/>
    <w:rsid w:val="00CF6D18"/>
    <w:rsid w:val="00D040BB"/>
    <w:rsid w:val="00D05935"/>
    <w:rsid w:val="00D10707"/>
    <w:rsid w:val="00D10B5E"/>
    <w:rsid w:val="00D1188D"/>
    <w:rsid w:val="00D145BC"/>
    <w:rsid w:val="00D1632C"/>
    <w:rsid w:val="00D17979"/>
    <w:rsid w:val="00D217EC"/>
    <w:rsid w:val="00D222E0"/>
    <w:rsid w:val="00D24D6A"/>
    <w:rsid w:val="00D2617D"/>
    <w:rsid w:val="00D26182"/>
    <w:rsid w:val="00D3050D"/>
    <w:rsid w:val="00D31234"/>
    <w:rsid w:val="00D31C30"/>
    <w:rsid w:val="00D32476"/>
    <w:rsid w:val="00D3377B"/>
    <w:rsid w:val="00D33BE3"/>
    <w:rsid w:val="00D36096"/>
    <w:rsid w:val="00D3792D"/>
    <w:rsid w:val="00D37CC2"/>
    <w:rsid w:val="00D37F6C"/>
    <w:rsid w:val="00D40C2E"/>
    <w:rsid w:val="00D43A23"/>
    <w:rsid w:val="00D46373"/>
    <w:rsid w:val="00D4691D"/>
    <w:rsid w:val="00D47E35"/>
    <w:rsid w:val="00D504CD"/>
    <w:rsid w:val="00D505A9"/>
    <w:rsid w:val="00D5063C"/>
    <w:rsid w:val="00D5183B"/>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48EA"/>
    <w:rsid w:val="00DA5157"/>
    <w:rsid w:val="00DA5F0A"/>
    <w:rsid w:val="00DA7A03"/>
    <w:rsid w:val="00DB0427"/>
    <w:rsid w:val="00DB0DB8"/>
    <w:rsid w:val="00DB1818"/>
    <w:rsid w:val="00DB42E7"/>
    <w:rsid w:val="00DB51E7"/>
    <w:rsid w:val="00DB6B26"/>
    <w:rsid w:val="00DC04F9"/>
    <w:rsid w:val="00DC08C5"/>
    <w:rsid w:val="00DC1E72"/>
    <w:rsid w:val="00DC309B"/>
    <w:rsid w:val="00DC36AA"/>
    <w:rsid w:val="00DC4DA2"/>
    <w:rsid w:val="00DC6508"/>
    <w:rsid w:val="00DC6F3B"/>
    <w:rsid w:val="00DC7746"/>
    <w:rsid w:val="00DC7D7F"/>
    <w:rsid w:val="00DD3638"/>
    <w:rsid w:val="00DD4159"/>
    <w:rsid w:val="00DD6B7F"/>
    <w:rsid w:val="00DE2EDA"/>
    <w:rsid w:val="00DE321C"/>
    <w:rsid w:val="00DE3ABE"/>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3CA3"/>
    <w:rsid w:val="00E54510"/>
    <w:rsid w:val="00E56643"/>
    <w:rsid w:val="00E569D6"/>
    <w:rsid w:val="00E56FD9"/>
    <w:rsid w:val="00E61AB1"/>
    <w:rsid w:val="00E626A1"/>
    <w:rsid w:val="00E62835"/>
    <w:rsid w:val="00E64DDE"/>
    <w:rsid w:val="00E70886"/>
    <w:rsid w:val="00E74E9C"/>
    <w:rsid w:val="00E75D9F"/>
    <w:rsid w:val="00E77645"/>
    <w:rsid w:val="00E7764A"/>
    <w:rsid w:val="00E818D8"/>
    <w:rsid w:val="00E81926"/>
    <w:rsid w:val="00E82E1E"/>
    <w:rsid w:val="00E83697"/>
    <w:rsid w:val="00E83E6A"/>
    <w:rsid w:val="00E842B4"/>
    <w:rsid w:val="00E9191C"/>
    <w:rsid w:val="00E96D46"/>
    <w:rsid w:val="00E97623"/>
    <w:rsid w:val="00EA1721"/>
    <w:rsid w:val="00EA1FA4"/>
    <w:rsid w:val="00EA3AB0"/>
    <w:rsid w:val="00EA3AD9"/>
    <w:rsid w:val="00EA58F7"/>
    <w:rsid w:val="00EA65CB"/>
    <w:rsid w:val="00EB0AF6"/>
    <w:rsid w:val="00EB4383"/>
    <w:rsid w:val="00EB4DD7"/>
    <w:rsid w:val="00EC023D"/>
    <w:rsid w:val="00EC1527"/>
    <w:rsid w:val="00EC2B71"/>
    <w:rsid w:val="00EC404A"/>
    <w:rsid w:val="00EC44DF"/>
    <w:rsid w:val="00EC4751"/>
    <w:rsid w:val="00EC4A25"/>
    <w:rsid w:val="00EC7720"/>
    <w:rsid w:val="00EC7D7B"/>
    <w:rsid w:val="00ED1E19"/>
    <w:rsid w:val="00ED2561"/>
    <w:rsid w:val="00ED288D"/>
    <w:rsid w:val="00ED2F90"/>
    <w:rsid w:val="00ED45BC"/>
    <w:rsid w:val="00ED602D"/>
    <w:rsid w:val="00ED6037"/>
    <w:rsid w:val="00EE0160"/>
    <w:rsid w:val="00EE5772"/>
    <w:rsid w:val="00EE5F4E"/>
    <w:rsid w:val="00EF2481"/>
    <w:rsid w:val="00EF31F5"/>
    <w:rsid w:val="00EF65E9"/>
    <w:rsid w:val="00F013C5"/>
    <w:rsid w:val="00F025A2"/>
    <w:rsid w:val="00F03B62"/>
    <w:rsid w:val="00F04CF5"/>
    <w:rsid w:val="00F0501F"/>
    <w:rsid w:val="00F059C7"/>
    <w:rsid w:val="00F07388"/>
    <w:rsid w:val="00F07E60"/>
    <w:rsid w:val="00F1051E"/>
    <w:rsid w:val="00F10B28"/>
    <w:rsid w:val="00F1235D"/>
    <w:rsid w:val="00F13B63"/>
    <w:rsid w:val="00F1799F"/>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A5A"/>
    <w:rsid w:val="00F56CA9"/>
    <w:rsid w:val="00F604EC"/>
    <w:rsid w:val="00F621B4"/>
    <w:rsid w:val="00F62D82"/>
    <w:rsid w:val="00F653B8"/>
    <w:rsid w:val="00F66189"/>
    <w:rsid w:val="00F70D36"/>
    <w:rsid w:val="00F71B89"/>
    <w:rsid w:val="00F71D1E"/>
    <w:rsid w:val="00F71F52"/>
    <w:rsid w:val="00F7353C"/>
    <w:rsid w:val="00F75E26"/>
    <w:rsid w:val="00F76F8F"/>
    <w:rsid w:val="00F8497A"/>
    <w:rsid w:val="00F85AE7"/>
    <w:rsid w:val="00F9050C"/>
    <w:rsid w:val="00F91EAB"/>
    <w:rsid w:val="00F92010"/>
    <w:rsid w:val="00F92A3A"/>
    <w:rsid w:val="00F9324A"/>
    <w:rsid w:val="00F932AE"/>
    <w:rsid w:val="00F941DF"/>
    <w:rsid w:val="00F970DB"/>
    <w:rsid w:val="00FA1266"/>
    <w:rsid w:val="00FA2A51"/>
    <w:rsid w:val="00FA2AFC"/>
    <w:rsid w:val="00FA30C4"/>
    <w:rsid w:val="00FA66E4"/>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EAC"/>
    <w:rsid w:val="00FE65FC"/>
    <w:rsid w:val="00FF2081"/>
    <w:rsid w:val="00FF26B8"/>
    <w:rsid w:val="00FF3602"/>
    <w:rsid w:val="00FF426E"/>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8C0F1DF-420C-4BDD-9998-B506F16A1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812</TotalTime>
  <Pages>2</Pages>
  <Words>822</Words>
  <Characters>4690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Jeong/Communication Standards /SRA/Staff Engineer/삼성전자</cp:lastModifiedBy>
  <cp:revision>23</cp:revision>
  <dcterms:created xsi:type="dcterms:W3CDTF">2021-01-12T02:50:00Z</dcterms:created>
  <dcterms:modified xsi:type="dcterms:W3CDTF">2021-01-14T23:58:00Z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