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43D2" w:rsidRPr="00D1695D" w:rsidRDefault="000E43D2" w:rsidP="000E43D2">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#11</w:t>
      </w:r>
      <w:r w:rsidR="000072DC">
        <w:rPr>
          <w:bCs/>
          <w:noProof w:val="0"/>
          <w:sz w:val="24"/>
          <w:szCs w:val="24"/>
        </w:rPr>
        <w:t>2</w:t>
      </w:r>
      <w:r>
        <w:rPr>
          <w:bCs/>
          <w:noProof w:val="0"/>
          <w:sz w:val="24"/>
          <w:szCs w:val="24"/>
        </w:rPr>
        <w:t>e</w:t>
      </w:r>
      <w:r>
        <w:rPr>
          <w:bCs/>
          <w:noProof w:val="0"/>
          <w:sz w:val="24"/>
          <w:szCs w:val="24"/>
        </w:rPr>
        <w:tab/>
      </w:r>
      <w:r w:rsidR="000072DC" w:rsidRPr="000072DC">
        <w:rPr>
          <w:bCs/>
          <w:noProof w:val="0"/>
          <w:sz w:val="24"/>
          <w:szCs w:val="24"/>
        </w:rPr>
        <w:t>R2-2009780</w:t>
      </w:r>
    </w:p>
    <w:p w:rsidR="000E43D2" w:rsidRDefault="000072DC" w:rsidP="000E43D2">
      <w:pPr>
        <w:pStyle w:val="Header"/>
        <w:tabs>
          <w:tab w:val="right" w:pos="9639"/>
        </w:tabs>
        <w:rPr>
          <w:rFonts w:eastAsia="SimSun"/>
          <w:bCs/>
          <w:sz w:val="24"/>
          <w:szCs w:val="24"/>
          <w:lang w:eastAsia="zh-CN"/>
        </w:rPr>
      </w:pPr>
      <w:r w:rsidRPr="000072DC">
        <w:rPr>
          <w:rFonts w:eastAsia="SimSun"/>
          <w:bCs/>
          <w:sz w:val="24"/>
          <w:szCs w:val="24"/>
          <w:lang w:eastAsia="zh-CN"/>
        </w:rPr>
        <w:t>Online, 2</w:t>
      </w:r>
      <w:r w:rsidR="00F96072" w:rsidRPr="00F96072">
        <w:rPr>
          <w:rFonts w:eastAsia="SimSun"/>
          <w:bCs/>
          <w:sz w:val="24"/>
          <w:szCs w:val="24"/>
          <w:vertAlign w:val="superscript"/>
          <w:lang w:eastAsia="zh-CN"/>
        </w:rPr>
        <w:t>nd</w:t>
      </w:r>
      <w:r w:rsidRPr="000072DC">
        <w:rPr>
          <w:rFonts w:eastAsia="SimSun"/>
          <w:bCs/>
          <w:sz w:val="24"/>
          <w:szCs w:val="24"/>
          <w:lang w:eastAsia="zh-CN"/>
        </w:rPr>
        <w:t xml:space="preserve"> </w:t>
      </w:r>
      <w:r w:rsidR="00F96072">
        <w:rPr>
          <w:rFonts w:eastAsia="SimSun"/>
          <w:bCs/>
          <w:sz w:val="24"/>
          <w:szCs w:val="24"/>
          <w:lang w:eastAsia="zh-CN"/>
        </w:rPr>
        <w:t>–</w:t>
      </w:r>
      <w:r w:rsidRPr="000072DC">
        <w:rPr>
          <w:rFonts w:eastAsia="SimSun"/>
          <w:bCs/>
          <w:sz w:val="24"/>
          <w:szCs w:val="24"/>
          <w:lang w:eastAsia="zh-CN"/>
        </w:rPr>
        <w:t xml:space="preserve"> 13</w:t>
      </w:r>
      <w:r w:rsidR="00F96072" w:rsidRPr="00F96072">
        <w:rPr>
          <w:rFonts w:eastAsia="SimSun"/>
          <w:bCs/>
          <w:sz w:val="24"/>
          <w:szCs w:val="24"/>
          <w:vertAlign w:val="superscript"/>
          <w:lang w:eastAsia="zh-CN"/>
        </w:rPr>
        <w:t>th</w:t>
      </w:r>
      <w:r w:rsidR="00F96072">
        <w:rPr>
          <w:rFonts w:eastAsia="SimSun"/>
          <w:bCs/>
          <w:sz w:val="24"/>
          <w:szCs w:val="24"/>
          <w:lang w:eastAsia="zh-CN"/>
        </w:rPr>
        <w:t xml:space="preserve"> </w:t>
      </w:r>
      <w:r w:rsidRPr="000072DC">
        <w:rPr>
          <w:rFonts w:eastAsia="SimSun"/>
          <w:bCs/>
          <w:sz w:val="24"/>
          <w:szCs w:val="24"/>
          <w:lang w:eastAsia="zh-CN"/>
        </w:rPr>
        <w:t xml:space="preserve"> November, 2020</w:t>
      </w:r>
      <w:r w:rsidR="005A0AB0">
        <w:rPr>
          <w:rFonts w:eastAsia="SimSun"/>
          <w:bCs/>
          <w:sz w:val="24"/>
          <w:szCs w:val="24"/>
          <w:lang w:eastAsia="zh-CN"/>
        </w:rPr>
        <w:tab/>
      </w:r>
      <w:r w:rsidR="005A0AB0" w:rsidRPr="005A0AB0">
        <w:rPr>
          <w:rFonts w:eastAsia="SimSun"/>
          <w:bCs/>
          <w:sz w:val="20"/>
          <w:lang w:eastAsia="zh-CN"/>
        </w:rPr>
        <w:t>(</w:t>
      </w:r>
      <w:r w:rsidR="005A0AB0">
        <w:rPr>
          <w:rFonts w:eastAsia="SimSun"/>
          <w:bCs/>
          <w:sz w:val="20"/>
          <w:lang w:eastAsia="zh-CN"/>
        </w:rPr>
        <w:t xml:space="preserve">Previous </w:t>
      </w:r>
      <w:r w:rsidR="005A0AB0" w:rsidRPr="005A0AB0">
        <w:rPr>
          <w:rFonts w:eastAsia="SimSun"/>
          <w:bCs/>
          <w:sz w:val="20"/>
          <w:lang w:eastAsia="zh-CN"/>
        </w:rPr>
        <w:t>R2-2006540)</w:t>
      </w:r>
    </w:p>
    <w:p w:rsidR="000072DC" w:rsidRPr="00B266B0" w:rsidRDefault="000072DC" w:rsidP="000E43D2">
      <w:pPr>
        <w:pStyle w:val="Header"/>
        <w:tabs>
          <w:tab w:val="right" w:pos="9639"/>
        </w:tabs>
        <w:rPr>
          <w:bCs/>
          <w:noProof w:val="0"/>
          <w:sz w:val="24"/>
        </w:rPr>
      </w:pPr>
    </w:p>
    <w:p w:rsidR="000E43D2" w:rsidRPr="00B266B0" w:rsidRDefault="000E43D2" w:rsidP="000E43D2">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40377C">
        <w:rPr>
          <w:rFonts w:cs="Arial"/>
          <w:b/>
          <w:bCs/>
          <w:sz w:val="24"/>
        </w:rPr>
        <w:tab/>
      </w:r>
      <w:r w:rsidR="00011FB5">
        <w:rPr>
          <w:rFonts w:cs="Arial"/>
          <w:b/>
          <w:bCs/>
          <w:sz w:val="24"/>
        </w:rPr>
        <w:t>8.3</w:t>
      </w:r>
      <w:r w:rsidR="005A0AB0">
        <w:rPr>
          <w:rFonts w:cs="Arial"/>
          <w:b/>
          <w:bCs/>
          <w:sz w:val="24"/>
        </w:rPr>
        <w:t>.2</w:t>
      </w:r>
    </w:p>
    <w:p w:rsidR="000E43D2" w:rsidRPr="00B266B0" w:rsidRDefault="000E43D2" w:rsidP="000E43D2">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40377C">
        <w:rPr>
          <w:rFonts w:ascii="Arial" w:hAnsi="Arial" w:cs="Arial"/>
          <w:b/>
          <w:bCs/>
          <w:sz w:val="24"/>
        </w:rPr>
        <w:tab/>
      </w:r>
      <w:r>
        <w:rPr>
          <w:rFonts w:ascii="Arial" w:hAnsi="Arial" w:cs="Arial"/>
          <w:b/>
          <w:bCs/>
          <w:sz w:val="24"/>
        </w:rPr>
        <w:t xml:space="preserve">Vodafone </w:t>
      </w:r>
    </w:p>
    <w:p w:rsidR="005A13B4" w:rsidRDefault="000E43D2" w:rsidP="000E43D2">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5A13B4">
        <w:rPr>
          <w:rFonts w:ascii="Arial" w:hAnsi="Arial" w:cs="Arial"/>
          <w:b/>
          <w:bCs/>
          <w:sz w:val="24"/>
        </w:rPr>
        <w:tab/>
      </w:r>
      <w:r w:rsidR="003439D1">
        <w:rPr>
          <w:rFonts w:ascii="Arial" w:hAnsi="Arial" w:cs="Arial"/>
          <w:b/>
          <w:bCs/>
          <w:sz w:val="24"/>
        </w:rPr>
        <w:t xml:space="preserve">Guidance for SA2 on Solution #16 for Key Issue 2 </w:t>
      </w:r>
    </w:p>
    <w:p w:rsidR="000E43D2" w:rsidRDefault="003439D1" w:rsidP="005A13B4">
      <w:pPr>
        <w:ind w:left="1985" w:firstLine="175"/>
        <w:rPr>
          <w:rFonts w:ascii="Arial" w:hAnsi="Arial" w:cs="Arial"/>
          <w:b/>
          <w:bCs/>
          <w:sz w:val="24"/>
        </w:rPr>
      </w:pPr>
      <w:r>
        <w:rPr>
          <w:rFonts w:ascii="Arial" w:hAnsi="Arial" w:cs="Arial"/>
          <w:b/>
          <w:bCs/>
          <w:sz w:val="24"/>
        </w:rPr>
        <w:t>(Paging Occasion Collision) in MUSIM TR 23.761</w:t>
      </w:r>
    </w:p>
    <w:p w:rsidR="00DC290E" w:rsidRDefault="000E43D2" w:rsidP="00DC290E">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r>
      <w:r w:rsidR="0040377C">
        <w:rPr>
          <w:rFonts w:ascii="Arial" w:hAnsi="Arial" w:cs="Arial"/>
          <w:b/>
          <w:bCs/>
          <w:sz w:val="24"/>
        </w:rPr>
        <w:tab/>
      </w:r>
      <w:r>
        <w:rPr>
          <w:rFonts w:ascii="Arial" w:hAnsi="Arial" w:cs="Arial"/>
          <w:b/>
          <w:bCs/>
          <w:sz w:val="24"/>
        </w:rPr>
        <w:t xml:space="preserve">Discussion and Decision </w:t>
      </w:r>
    </w:p>
    <w:p w:rsidR="00DC290E" w:rsidRDefault="0040377C" w:rsidP="00DC290E">
      <w:pPr>
        <w:tabs>
          <w:tab w:val="left" w:pos="1985"/>
        </w:tabs>
        <w:rPr>
          <w:rFonts w:ascii="Arial" w:hAnsi="Arial" w:cs="Arial"/>
          <w:b/>
          <w:bCs/>
          <w:sz w:val="24"/>
        </w:rPr>
      </w:pPr>
      <w:r>
        <w:rPr>
          <w:rFonts w:ascii="Arial" w:hAnsi="Arial" w:cs="Arial"/>
          <w:b/>
          <w:bCs/>
          <w:sz w:val="24"/>
        </w:rPr>
        <w:t xml:space="preserve">Work Item Code: </w:t>
      </w:r>
      <w:r>
        <w:rPr>
          <w:rFonts w:ascii="Arial" w:hAnsi="Arial" w:cs="Arial"/>
          <w:b/>
          <w:bCs/>
          <w:sz w:val="24"/>
        </w:rPr>
        <w:tab/>
      </w:r>
      <w:r>
        <w:rPr>
          <w:rFonts w:ascii="Arial" w:hAnsi="Arial" w:cs="Arial"/>
          <w:b/>
          <w:bCs/>
          <w:sz w:val="24"/>
        </w:rPr>
        <w:tab/>
      </w:r>
      <w:r w:rsidRPr="0040377C">
        <w:rPr>
          <w:rFonts w:ascii="Arial" w:hAnsi="Arial" w:cs="Arial"/>
          <w:b/>
          <w:bCs/>
          <w:sz w:val="24"/>
        </w:rPr>
        <w:t>LTE_NR_MUSIM</w:t>
      </w:r>
    </w:p>
    <w:p w:rsidR="00DC290E" w:rsidRDefault="00DC290E" w:rsidP="00DC290E">
      <w:pPr>
        <w:pStyle w:val="Heading1"/>
      </w:pPr>
      <w:r>
        <w:t xml:space="preserve">Introduction </w:t>
      </w:r>
    </w:p>
    <w:p w:rsidR="0036542B" w:rsidRDefault="00215350" w:rsidP="0036542B">
      <w:r>
        <w:t xml:space="preserve">The </w:t>
      </w:r>
      <w:r w:rsidR="0036542B">
        <w:t>work item</w:t>
      </w:r>
      <w:r>
        <w:t>s</w:t>
      </w:r>
      <w:r w:rsidR="0036542B">
        <w:t xml:space="preserve"> for the Multi-SIM Feature for LTE and NR </w:t>
      </w:r>
      <w:r>
        <w:t xml:space="preserve">have been </w:t>
      </w:r>
      <w:r w:rsidR="0036542B">
        <w:t>approved</w:t>
      </w:r>
      <w:r>
        <w:t xml:space="preserve"> by RAN and SA plenaries and are now in the work programme for Release 17</w:t>
      </w:r>
      <w:r w:rsidR="0036542B">
        <w:t xml:space="preserve">. </w:t>
      </w:r>
    </w:p>
    <w:p w:rsidR="00215350" w:rsidRDefault="00215350" w:rsidP="0036542B">
      <w:r>
        <w:t xml:space="preserve">SA2 has made progress on multiple </w:t>
      </w:r>
      <w:r w:rsidR="002E4823">
        <w:t xml:space="preserve">potential </w:t>
      </w:r>
      <w:r>
        <w:t>solutions and the</w:t>
      </w:r>
      <w:r w:rsidR="002E4823">
        <w:t>y</w:t>
      </w:r>
      <w:r>
        <w:t xml:space="preserve"> are expected to ask for RAN 2 feedback on several of them,</w:t>
      </w:r>
    </w:p>
    <w:p w:rsidR="00215350" w:rsidRDefault="00215350" w:rsidP="0036542B">
      <w:r>
        <w:t>The SA2 work is currently collated in TR 23.761, which had reached version 0.</w:t>
      </w:r>
      <w:r w:rsidR="00DE16AF">
        <w:t>4.0 in June 2020.</w:t>
      </w:r>
      <w:r w:rsidR="002E4823">
        <w:t xml:space="preserve"> Further updates to this TR are expected to be made as a result of the SA2 meeting</w:t>
      </w:r>
      <w:r w:rsidR="00370BED">
        <w:t xml:space="preserve"> in August</w:t>
      </w:r>
      <w:r w:rsidR="002E4823">
        <w:t>.</w:t>
      </w:r>
    </w:p>
    <w:p w:rsidR="00DE16AF" w:rsidRDefault="00DE16AF" w:rsidP="00DE16AF">
      <w:r>
        <w:t xml:space="preserve">This document addresses TR 23.761 Solution </w:t>
      </w:r>
      <w:r w:rsidR="002E4823">
        <w:t>#</w:t>
      </w:r>
      <w:r>
        <w:t>16 which relates to the EPC/LTE aspects of Key Issue 2 “</w:t>
      </w:r>
      <w:r w:rsidRPr="00A92AF2">
        <w:rPr>
          <w:lang w:val="en-US"/>
        </w:rPr>
        <w:t>Enabling Paging Reception for Multi-USIM Device</w:t>
      </w:r>
      <w:r>
        <w:rPr>
          <w:lang w:val="en-US"/>
        </w:rPr>
        <w:t>”.</w:t>
      </w:r>
      <w:r w:rsidRPr="00DE16AF">
        <w:t xml:space="preserve"> </w:t>
      </w:r>
    </w:p>
    <w:p w:rsidR="003439D1" w:rsidRDefault="002E4823" w:rsidP="00F70EF8">
      <w:pPr>
        <w:pStyle w:val="NO"/>
        <w:rPr>
          <w:lang w:val="en-US"/>
        </w:rPr>
      </w:pPr>
      <w:r>
        <w:t xml:space="preserve">Note: </w:t>
      </w:r>
      <w:r w:rsidR="00370BED">
        <w:tab/>
        <w:t>S</w:t>
      </w:r>
      <w:r>
        <w:t>ome aspects of this document might also be useful in providing feedback to TR 23.761 solution #14: “</w:t>
      </w:r>
      <w:r w:rsidRPr="00A92AF2">
        <w:rPr>
          <w:lang w:val="en-US"/>
        </w:rPr>
        <w:t>Paging collision avoidance by changing NAS paramete</w:t>
      </w:r>
      <w:r>
        <w:rPr>
          <w:lang w:val="en-US"/>
        </w:rPr>
        <w:t>rs”.</w:t>
      </w:r>
    </w:p>
    <w:p w:rsidR="0040377C" w:rsidRDefault="003C681D" w:rsidP="0040377C">
      <w:r>
        <w:t>TR 23.761 indicates that Solution #16 is intended to not impact the LTE RAN, but it indicates that SA2 need</w:t>
      </w:r>
      <w:r w:rsidR="00370BED">
        <w:t>s</w:t>
      </w:r>
      <w:r>
        <w:t xml:space="preserve"> RAN 2 advice in order to design the MME and UE functionality. </w:t>
      </w:r>
    </w:p>
    <w:p w:rsidR="0040377C" w:rsidRDefault="00724CE7" w:rsidP="0040377C">
      <w:r>
        <w:t xml:space="preserve">In this contribution we </w:t>
      </w:r>
      <w:r w:rsidR="003C681D">
        <w:t>attempt to provide information that can help RAN 2 provide the relevant advice to SA2.</w:t>
      </w:r>
      <w:r w:rsidR="00647C88">
        <w:t xml:space="preserve"> </w:t>
      </w:r>
    </w:p>
    <w:p w:rsidR="008D6E93" w:rsidRDefault="00C906D3" w:rsidP="008D6E93">
      <w:pPr>
        <w:pStyle w:val="Heading1"/>
      </w:pPr>
      <w:r>
        <w:t xml:space="preserve">Current </w:t>
      </w:r>
      <w:r w:rsidR="008D6E93">
        <w:t xml:space="preserve">Problem </w:t>
      </w:r>
    </w:p>
    <w:p w:rsidR="00724CE7" w:rsidRDefault="00723AC7" w:rsidP="00724CE7">
      <w:r>
        <w:t>The Key Issue 2 discussed in T</w:t>
      </w:r>
      <w:r w:rsidR="009220BB">
        <w:t>R</w:t>
      </w:r>
      <w:r>
        <w:t xml:space="preserve"> 23.761 deals with </w:t>
      </w:r>
      <w:r w:rsidR="00CF602D">
        <w:t xml:space="preserve">both </w:t>
      </w:r>
      <w:r>
        <w:t>5G Core</w:t>
      </w:r>
      <w:r w:rsidR="00CF602D">
        <w:t>,</w:t>
      </w:r>
      <w:r>
        <w:t xml:space="preserve"> EPS</w:t>
      </w:r>
      <w:r w:rsidR="00C75E91">
        <w:t>,</w:t>
      </w:r>
      <w:r>
        <w:t xml:space="preserve"> </w:t>
      </w:r>
      <w:r w:rsidR="00CF602D">
        <w:t>and ’mixed’ situations</w:t>
      </w:r>
      <w:r>
        <w:t xml:space="preserve">, </w:t>
      </w:r>
      <w:r w:rsidR="009220BB">
        <w:t xml:space="preserve">for </w:t>
      </w:r>
      <w:r w:rsidR="00CF602D">
        <w:t>a UE that is idle on both USIMs and for which the paging occasions collide in time</w:t>
      </w:r>
      <w:r w:rsidR="00C75E91">
        <w:t>.</w:t>
      </w:r>
      <w:r w:rsidR="009220BB">
        <w:t xml:space="preserve"> </w:t>
      </w:r>
      <w:r w:rsidR="00C75E91">
        <w:t>I</w:t>
      </w:r>
      <w:r w:rsidR="009220BB">
        <w:t xml:space="preserve">n conventional scenarios this </w:t>
      </w:r>
      <w:r w:rsidR="009220BB" w:rsidRPr="00A92AF2">
        <w:rPr>
          <w:lang w:val="en-US"/>
        </w:rPr>
        <w:t>can lead to unsuccessful paging on the other paging channel(s</w:t>
      </w:r>
      <w:r w:rsidR="009220BB">
        <w:t>).  The solution presented in this technical contribution only deals with the EPS solution.</w:t>
      </w:r>
    </w:p>
    <w:p w:rsidR="009220BB" w:rsidRPr="007501BB" w:rsidRDefault="00CF602D" w:rsidP="00DC290E">
      <w:pPr>
        <w:rPr>
          <w:highlight w:val="green"/>
        </w:rPr>
      </w:pPr>
      <w:r>
        <w:t>The f</w:t>
      </w:r>
      <w:r w:rsidR="009220BB">
        <w:t>ollowing Section</w:t>
      </w:r>
      <w:r w:rsidR="00723AC7">
        <w:t xml:space="preserve"> </w:t>
      </w:r>
      <w:r w:rsidR="00723AC7">
        <w:fldChar w:fldCharType="begin"/>
      </w:r>
      <w:r w:rsidR="00723AC7">
        <w:instrText xml:space="preserve"> REF _Ref46415690 \r \h </w:instrText>
      </w:r>
      <w:r w:rsidR="00723AC7">
        <w:fldChar w:fldCharType="separate"/>
      </w:r>
      <w:r w:rsidR="00AF2BE6">
        <w:t>2.1</w:t>
      </w:r>
      <w:r w:rsidR="00723AC7">
        <w:fldChar w:fldCharType="end"/>
      </w:r>
      <w:r w:rsidR="00723AC7">
        <w:t xml:space="preserve"> </w:t>
      </w:r>
      <w:r w:rsidR="00216B1A">
        <w:t>is an extract from SA2 TR23.761 V0.4</w:t>
      </w:r>
      <w:r>
        <w:t>.0</w:t>
      </w:r>
      <w:r w:rsidR="009220BB">
        <w:t>:</w:t>
      </w:r>
    </w:p>
    <w:p w:rsidR="00216B1A" w:rsidRPr="00A92AF2" w:rsidRDefault="00216B1A" w:rsidP="00216B1A">
      <w:pPr>
        <w:pStyle w:val="Heading2"/>
        <w:rPr>
          <w:lang w:val="en-US" w:eastAsia="ko-KR"/>
        </w:rPr>
      </w:pPr>
      <w:bookmarkStart w:id="0" w:name="_Ref46415690"/>
      <w:r w:rsidRPr="00A92AF2">
        <w:rPr>
          <w:lang w:val="en-US" w:eastAsia="ko-KR"/>
        </w:rPr>
        <w:t xml:space="preserve">Key </w:t>
      </w:r>
      <w:r w:rsidRPr="00A92AF2">
        <w:rPr>
          <w:lang w:val="en-US"/>
        </w:rPr>
        <w:t>Issue</w:t>
      </w:r>
      <w:r w:rsidRPr="00A92AF2">
        <w:rPr>
          <w:lang w:val="en-US" w:eastAsia="ko-KR"/>
        </w:rPr>
        <w:t xml:space="preserve"> 2: </w:t>
      </w:r>
      <w:r w:rsidRPr="00A92AF2">
        <w:rPr>
          <w:lang w:val="en-US"/>
        </w:rPr>
        <w:t>Enabling Paging Reception for Multi-USIM Device</w:t>
      </w:r>
      <w:bookmarkEnd w:id="0"/>
      <w:r>
        <w:rPr>
          <w:lang w:val="en-US"/>
        </w:rPr>
        <w:t xml:space="preserve"> </w:t>
      </w:r>
    </w:p>
    <w:p w:rsidR="00216B1A" w:rsidRPr="007501BB" w:rsidRDefault="00216B1A" w:rsidP="00216B1A">
      <w:pPr>
        <w:pStyle w:val="Heading3"/>
        <w:rPr>
          <w:rStyle w:val="Heading2Char"/>
          <w:rFonts w:eastAsia="MS Mincho"/>
        </w:rPr>
      </w:pPr>
      <w:bookmarkStart w:id="1" w:name="_Toc23232147"/>
      <w:bookmarkStart w:id="2" w:name="_Toc23238455"/>
      <w:bookmarkStart w:id="3" w:name="_Toc23239061"/>
      <w:bookmarkStart w:id="4" w:name="_Toc23244481"/>
      <w:bookmarkStart w:id="5" w:name="_Toc26520129"/>
      <w:bookmarkStart w:id="6" w:name="_Toc26530867"/>
      <w:bookmarkStart w:id="7" w:name="_Toc26530917"/>
      <w:bookmarkStart w:id="8" w:name="_Toc26530966"/>
      <w:bookmarkStart w:id="9" w:name="_Toc30685073"/>
      <w:bookmarkStart w:id="10" w:name="_Toc31014348"/>
      <w:bookmarkStart w:id="11" w:name="_Toc31109389"/>
      <w:bookmarkStart w:id="12" w:name="_Toc31109459"/>
      <w:bookmarkStart w:id="13" w:name="_Toc31109550"/>
      <w:bookmarkStart w:id="14" w:name="_Toc43819863"/>
      <w:bookmarkStart w:id="15" w:name="_Toc43882345"/>
      <w:bookmarkStart w:id="16" w:name="_Toc43882519"/>
      <w:r w:rsidRPr="007501BB">
        <w:rPr>
          <w:rStyle w:val="Heading2Char"/>
          <w:rFonts w:eastAsia="MS Mincho"/>
        </w:rPr>
        <w:t>Description</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216B1A" w:rsidRPr="009220BB" w:rsidRDefault="00216B1A" w:rsidP="00216B1A">
      <w:pPr>
        <w:rPr>
          <w:color w:val="002060"/>
          <w:lang w:val="en-US"/>
        </w:rPr>
      </w:pPr>
      <w:r w:rsidRPr="009220BB">
        <w:rPr>
          <w:color w:val="002060"/>
          <w:lang w:val="en-US"/>
        </w:rPr>
        <w:t>Paging Occasions (POs) are calculated based on the UE identifier i.e. IMSI and 5G-S-TMSI for EPS and 5GS, respectively. The formulae for determination of the POs are specified in TS 36.304 [2] and TS 38.304 [3] for E-UTRA and NR, respectively.</w:t>
      </w:r>
    </w:p>
    <w:p w:rsidR="00216B1A" w:rsidRPr="009220BB" w:rsidRDefault="00216B1A" w:rsidP="00216B1A">
      <w:pPr>
        <w:rPr>
          <w:color w:val="002060"/>
          <w:lang w:val="en-US"/>
        </w:rPr>
      </w:pPr>
      <w:r w:rsidRPr="009220BB">
        <w:rPr>
          <w:color w:val="002060"/>
          <w:lang w:val="en-US"/>
        </w:rPr>
        <w:lastRenderedPageBreak/>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 The present key issue shall study:</w:t>
      </w:r>
    </w:p>
    <w:p w:rsidR="00216B1A" w:rsidRPr="009220BB" w:rsidRDefault="00216B1A" w:rsidP="00216B1A">
      <w:pPr>
        <w:pStyle w:val="B1"/>
        <w:rPr>
          <w:color w:val="002060"/>
          <w:lang w:val="en-US"/>
        </w:rPr>
      </w:pPr>
      <w:r w:rsidRPr="009220BB">
        <w:rPr>
          <w:color w:val="002060"/>
          <w:lang w:val="en-US"/>
        </w:rPr>
        <w:t>-</w:t>
      </w:r>
      <w:r w:rsidRPr="009220BB">
        <w:rPr>
          <w:color w:val="002060"/>
          <w:lang w:val="en-US"/>
        </w:rPr>
        <w:tab/>
        <w:t>How the system can enable operation when the paging associated with the 3GPP RATs and systems in which the Multi-USIM device is in Idle state or RRC_Inactive state (for 5GS) overlap in time?</w:t>
      </w:r>
    </w:p>
    <w:p w:rsidR="00216B1A" w:rsidRPr="009220BB" w:rsidRDefault="00216B1A" w:rsidP="00216B1A">
      <w:pPr>
        <w:pStyle w:val="NO"/>
        <w:rPr>
          <w:color w:val="002060"/>
          <w:lang w:val="en-US"/>
        </w:rPr>
      </w:pPr>
      <w:r w:rsidRPr="009220BB">
        <w:rPr>
          <w:color w:val="002060"/>
          <w:lang w:val="en-US"/>
        </w:rPr>
        <w:t>NOTE 1:</w:t>
      </w:r>
      <w:r w:rsidRPr="009220BB">
        <w:rPr>
          <w:color w:val="002060"/>
          <w:lang w:val="en-US"/>
        </w:rPr>
        <w:tab/>
        <w:t>The exact timing of paging on the radio interface is managed by RAN, therefore coordination with the RAN Groups will be necessary.</w:t>
      </w:r>
    </w:p>
    <w:p w:rsidR="00216B1A" w:rsidRPr="009220BB" w:rsidRDefault="00216B1A" w:rsidP="00216B1A">
      <w:pPr>
        <w:pStyle w:val="B1"/>
        <w:rPr>
          <w:color w:val="002060"/>
          <w:lang w:val="en-US"/>
        </w:rPr>
      </w:pPr>
      <w:r w:rsidRPr="009220BB">
        <w:rPr>
          <w:color w:val="002060"/>
          <w:lang w:val="en-US"/>
        </w:rPr>
        <w:t>-</w:t>
      </w:r>
      <w:r w:rsidRPr="009220BB">
        <w:rPr>
          <w:color w:val="002060"/>
          <w:lang w:val="en-US"/>
        </w:rPr>
        <w:tab/>
        <w:t>Whether and how the network needs to be aware of specific UE communication constraints (e.g. Single Rx) in order to enable the Multi-USIM device to receive paging for each of the registered USIMs?</w:t>
      </w:r>
    </w:p>
    <w:p w:rsidR="00216B1A" w:rsidRPr="009220BB" w:rsidRDefault="00216B1A" w:rsidP="00216B1A">
      <w:pPr>
        <w:rPr>
          <w:color w:val="002060"/>
          <w:lang w:val="en-US"/>
        </w:rPr>
      </w:pPr>
      <w:r w:rsidRPr="009220BB">
        <w:rPr>
          <w:color w:val="002060"/>
          <w:lang w:val="en-US"/>
        </w:rPr>
        <w:t>The solutions for enabling receiving paging for each of the registered USIMs in 5GS and EPS may not be based on the same principles.</w:t>
      </w:r>
    </w:p>
    <w:p w:rsidR="00216B1A" w:rsidRPr="009220BB" w:rsidRDefault="00216B1A" w:rsidP="00216B1A">
      <w:pPr>
        <w:pStyle w:val="NO"/>
        <w:rPr>
          <w:color w:val="002060"/>
          <w:lang w:val="en-US"/>
        </w:rPr>
      </w:pPr>
      <w:r w:rsidRPr="009220BB">
        <w:rPr>
          <w:color w:val="002060"/>
          <w:lang w:val="en-US"/>
        </w:rPr>
        <w:t>NOTE 2:</w:t>
      </w:r>
      <w:r w:rsidRPr="009220BB">
        <w:rPr>
          <w:color w:val="002060"/>
          <w:lang w:val="en-US"/>
        </w:rPr>
        <w:tab/>
        <w:t>For this key issue, coordination with RAN WGs is needed for final solution decision. No E-UTRA radio interface impact is expected in RAN WGs.</w:t>
      </w:r>
    </w:p>
    <w:p w:rsidR="00723AC7" w:rsidRDefault="00CF602D" w:rsidP="00F70EF8">
      <w:pPr>
        <w:jc w:val="center"/>
      </w:pPr>
      <w:r>
        <w:t>*** end of extract from TR 23.761 ***</w:t>
      </w:r>
    </w:p>
    <w:p w:rsidR="00221950" w:rsidRPr="00216B1A" w:rsidRDefault="00216B1A" w:rsidP="00DC290E">
      <w:r w:rsidRPr="007501BB">
        <w:t>For this key issue one of the solution</w:t>
      </w:r>
      <w:r w:rsidR="00CF602D">
        <w:t xml:space="preserve"> candidate</w:t>
      </w:r>
      <w:r w:rsidR="007501BB">
        <w:t>s</w:t>
      </w:r>
      <w:r w:rsidRPr="007501BB">
        <w:t xml:space="preserve"> is solution 16</w:t>
      </w:r>
      <w:r w:rsidR="00723AC7">
        <w:t xml:space="preserve">. </w:t>
      </w:r>
      <w:r w:rsidR="00221950" w:rsidRPr="00216B1A">
        <w:t xml:space="preserve">See the following </w:t>
      </w:r>
      <w:r w:rsidR="00CE6F0C" w:rsidRPr="00216B1A">
        <w:fldChar w:fldCharType="begin"/>
      </w:r>
      <w:r w:rsidR="00CE6F0C" w:rsidRPr="007501BB">
        <w:instrText xml:space="preserve"> REF _Ref45883842 \h </w:instrText>
      </w:r>
      <w:r w:rsidR="009A1903" w:rsidRPr="007501BB">
        <w:instrText xml:space="preserve"> \* MERGEFORMAT </w:instrText>
      </w:r>
      <w:r w:rsidR="00CE6F0C" w:rsidRPr="00216B1A">
        <w:fldChar w:fldCharType="separate"/>
      </w:r>
      <w:r w:rsidR="00AF2BE6" w:rsidRPr="007501BB">
        <w:t xml:space="preserve">Figure </w:t>
      </w:r>
      <w:r w:rsidR="00AF2BE6">
        <w:rPr>
          <w:noProof/>
        </w:rPr>
        <w:t>1</w:t>
      </w:r>
      <w:r w:rsidR="00CE6F0C" w:rsidRPr="00216B1A">
        <w:fldChar w:fldCharType="end"/>
      </w:r>
    </w:p>
    <w:p w:rsidR="00A26261" w:rsidRPr="007501BB" w:rsidRDefault="007501BB" w:rsidP="00A26261">
      <w:pPr>
        <w:keepNext/>
        <w:jc w:val="center"/>
        <w:rPr>
          <w:highlight w:val="yellow"/>
        </w:rPr>
      </w:pPr>
      <w:r>
        <w:rPr>
          <w:noProof/>
          <w:lang w:eastAsia="en-GB"/>
        </w:rPr>
        <w:drawing>
          <wp:inline distT="0" distB="0" distL="0" distR="0" wp14:anchorId="6F08FC32" wp14:editId="46C0057F">
            <wp:extent cx="3333750" cy="3121259"/>
            <wp:effectExtent l="0" t="0" r="0" b="3175"/>
            <wp:docPr id="11" name="Picture 1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ulti_SIM_1.jpg"/>
                    <pic:cNvPicPr/>
                  </pic:nvPicPr>
                  <pic:blipFill>
                    <a:blip r:embed="rId11">
                      <a:extLst>
                        <a:ext uri="{28A0092B-C50C-407E-A947-70E740481C1C}">
                          <a14:useLocalDpi xmlns:a14="http://schemas.microsoft.com/office/drawing/2010/main" val="0"/>
                        </a:ext>
                      </a:extLst>
                    </a:blip>
                    <a:stretch>
                      <a:fillRect/>
                    </a:stretch>
                  </pic:blipFill>
                  <pic:spPr>
                    <a:xfrm>
                      <a:off x="0" y="0"/>
                      <a:ext cx="3336017" cy="3123381"/>
                    </a:xfrm>
                    <a:prstGeom prst="rect">
                      <a:avLst/>
                    </a:prstGeom>
                  </pic:spPr>
                </pic:pic>
              </a:graphicData>
            </a:graphic>
          </wp:inline>
        </w:drawing>
      </w:r>
    </w:p>
    <w:p w:rsidR="007F6D2D" w:rsidRPr="007501BB" w:rsidRDefault="00A26261" w:rsidP="00A26261">
      <w:pPr>
        <w:pStyle w:val="Caption"/>
        <w:jc w:val="center"/>
      </w:pPr>
      <w:bookmarkStart w:id="17" w:name="_Ref45883842"/>
      <w:r w:rsidRPr="007501BB">
        <w:t xml:space="preserve">Figure </w:t>
      </w:r>
      <w:fldSimple w:instr=" SEQ Figure \* ARABIC ">
        <w:r w:rsidR="00AF2BE6">
          <w:rPr>
            <w:noProof/>
          </w:rPr>
          <w:t>1</w:t>
        </w:r>
      </w:fldSimple>
      <w:bookmarkEnd w:id="17"/>
      <w:r w:rsidRPr="007501BB">
        <w:t xml:space="preserve"> Multi-SIM UE </w:t>
      </w:r>
      <w:r w:rsidR="00CF602D">
        <w:t xml:space="preserve">camped on </w:t>
      </w:r>
      <w:r w:rsidRPr="007501BB">
        <w:t>two networks</w:t>
      </w:r>
    </w:p>
    <w:p w:rsidR="00605982" w:rsidRPr="007501BB" w:rsidRDefault="00605982" w:rsidP="007501BB">
      <w:pPr>
        <w:ind w:left="720" w:hanging="720"/>
      </w:pPr>
    </w:p>
    <w:p w:rsidR="007F6D2D" w:rsidRPr="007501BB" w:rsidRDefault="007C45E7" w:rsidP="007F6D2D">
      <w:r w:rsidRPr="007501BB">
        <w:t xml:space="preserve">For this comparison we are </w:t>
      </w:r>
      <w:r w:rsidR="00CF602D">
        <w:t xml:space="preserve">using the </w:t>
      </w:r>
      <w:r w:rsidR="006D0E83">
        <w:t>terminology in TS 36</w:t>
      </w:r>
      <w:r w:rsidR="00CF602D">
        <w:t xml:space="preserve">.304 clause 7. </w:t>
      </w:r>
      <w:r w:rsidR="00A26261" w:rsidRPr="007501BB">
        <w:fldChar w:fldCharType="begin"/>
      </w:r>
      <w:r w:rsidR="00A26261" w:rsidRPr="007501BB">
        <w:instrText xml:space="preserve"> REF _Ref45882891 \h </w:instrText>
      </w:r>
      <w:r w:rsidR="009A1903" w:rsidRPr="007501BB">
        <w:instrText xml:space="preserve"> \* MERGEFORMAT </w:instrText>
      </w:r>
      <w:r w:rsidR="00A26261" w:rsidRPr="007501BB">
        <w:fldChar w:fldCharType="separate"/>
      </w:r>
      <w:r w:rsidR="00AF2BE6" w:rsidRPr="007501BB">
        <w:t xml:space="preserve">Figure </w:t>
      </w:r>
      <w:r w:rsidR="00AF2BE6">
        <w:rPr>
          <w:noProof/>
        </w:rPr>
        <w:t>2</w:t>
      </w:r>
      <w:r w:rsidR="00A26261" w:rsidRPr="007501BB">
        <w:fldChar w:fldCharType="end"/>
      </w:r>
      <w:r w:rsidR="00A26261" w:rsidRPr="007501BB">
        <w:t xml:space="preserve"> </w:t>
      </w:r>
      <w:r w:rsidR="00B27E57">
        <w:t>shows an example of Paging Occasion collis</w:t>
      </w:r>
      <w:bookmarkStart w:id="18" w:name="_GoBack"/>
      <w:bookmarkEnd w:id="18"/>
      <w:r w:rsidR="00B27E57">
        <w:t>ion</w:t>
      </w:r>
      <w:r w:rsidR="007F6D2D" w:rsidRPr="007501BB">
        <w:t>:</w:t>
      </w:r>
    </w:p>
    <w:p w:rsidR="00A26261" w:rsidRPr="007501BB" w:rsidRDefault="00A26261" w:rsidP="00A26261">
      <w:pPr>
        <w:keepNext/>
        <w:rPr>
          <w:highlight w:val="yellow"/>
        </w:rPr>
      </w:pPr>
      <w:r w:rsidRPr="007501BB">
        <w:rPr>
          <w:noProof/>
          <w:highlight w:val="yellow"/>
          <w:lang w:eastAsia="en-GB"/>
        </w:rPr>
        <w:lastRenderedPageBreak/>
        <w:drawing>
          <wp:inline distT="0" distB="0" distL="0" distR="0" wp14:anchorId="4F9FB260" wp14:editId="3C8AF387">
            <wp:extent cx="5731510" cy="3441065"/>
            <wp:effectExtent l="0" t="0" r="2540" b="6985"/>
            <wp:docPr id="5" name="Picture 5" descr="A picture containing clock,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ulti_SIM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441065"/>
                    </a:xfrm>
                    <a:prstGeom prst="rect">
                      <a:avLst/>
                    </a:prstGeom>
                  </pic:spPr>
                </pic:pic>
              </a:graphicData>
            </a:graphic>
          </wp:inline>
        </w:drawing>
      </w:r>
    </w:p>
    <w:p w:rsidR="004E4636" w:rsidRPr="007501BB" w:rsidRDefault="00A26261" w:rsidP="00A26261">
      <w:pPr>
        <w:pStyle w:val="Caption"/>
      </w:pPr>
      <w:bookmarkStart w:id="19" w:name="_Ref45882891"/>
      <w:r w:rsidRPr="007501BB">
        <w:t xml:space="preserve">Figure </w:t>
      </w:r>
      <w:fldSimple w:instr=" SEQ Figure \* ARABIC ">
        <w:r w:rsidR="00AF2BE6">
          <w:rPr>
            <w:noProof/>
          </w:rPr>
          <w:t>2</w:t>
        </w:r>
      </w:fldSimple>
      <w:bookmarkEnd w:id="19"/>
      <w:r w:rsidRPr="007501BB">
        <w:t xml:space="preserve"> Paging Collision of a Multi-SIM UE</w:t>
      </w:r>
    </w:p>
    <w:p w:rsidR="007501BB" w:rsidRDefault="007501BB" w:rsidP="00A26261"/>
    <w:p w:rsidR="00A26261" w:rsidRPr="007501BB" w:rsidRDefault="00A26261" w:rsidP="00A26261">
      <w:r w:rsidRPr="007501BB">
        <w:t xml:space="preserve">One way to circumvent this collision is to move the Paging Occasion in one </w:t>
      </w:r>
      <w:r w:rsidR="00CF602D">
        <w:t xml:space="preserve">of the </w:t>
      </w:r>
      <w:r w:rsidRPr="007501BB">
        <w:t>network</w:t>
      </w:r>
      <w:r w:rsidR="00CF602D">
        <w:t>s</w:t>
      </w:r>
      <w:r w:rsidRPr="007501BB">
        <w:t xml:space="preserve"> </w:t>
      </w:r>
      <w:r w:rsidR="00CF602D">
        <w:t>to another Frame and/or to another Sub-Frame</w:t>
      </w:r>
      <w:r w:rsidRPr="007501BB">
        <w:t xml:space="preserve">, see following </w:t>
      </w:r>
      <w:r w:rsidRPr="007501BB">
        <w:fldChar w:fldCharType="begin"/>
      </w:r>
      <w:r w:rsidRPr="007501BB">
        <w:instrText xml:space="preserve"> REF _Ref45883065 \h </w:instrText>
      </w:r>
      <w:r w:rsidR="009A1903" w:rsidRPr="007501BB">
        <w:instrText xml:space="preserve"> \* MERGEFORMAT </w:instrText>
      </w:r>
      <w:r w:rsidRPr="007501BB">
        <w:fldChar w:fldCharType="separate"/>
      </w:r>
      <w:r w:rsidR="00F70EF8" w:rsidRPr="00F70EF8">
        <w:t xml:space="preserve">Figure </w:t>
      </w:r>
      <w:r w:rsidR="00F70EF8">
        <w:rPr>
          <w:noProof/>
        </w:rPr>
        <w:t>3</w:t>
      </w:r>
      <w:r w:rsidRPr="007501BB">
        <w:fldChar w:fldCharType="end"/>
      </w:r>
      <w:r w:rsidRPr="007501BB">
        <w:t>.</w:t>
      </w:r>
    </w:p>
    <w:p w:rsidR="00A26261" w:rsidRPr="007501BB" w:rsidRDefault="00066CF1" w:rsidP="00A26261">
      <w:pPr>
        <w:keepNext/>
        <w:rPr>
          <w:highlight w:val="yellow"/>
        </w:rPr>
      </w:pPr>
      <w:r>
        <w:rPr>
          <w:noProof/>
        </w:rPr>
        <w:drawing>
          <wp:inline distT="0" distB="0" distL="0" distR="0">
            <wp:extent cx="5731510" cy="3441065"/>
            <wp:effectExtent l="0" t="0" r="2540" b="6985"/>
            <wp:docPr id="2" name="Picture 2"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ulti_SIM_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441065"/>
                    </a:xfrm>
                    <a:prstGeom prst="rect">
                      <a:avLst/>
                    </a:prstGeom>
                  </pic:spPr>
                </pic:pic>
              </a:graphicData>
            </a:graphic>
          </wp:inline>
        </w:drawing>
      </w:r>
    </w:p>
    <w:p w:rsidR="00A26261" w:rsidRPr="007501BB" w:rsidRDefault="00A26261" w:rsidP="00A26261">
      <w:pPr>
        <w:pStyle w:val="Caption"/>
      </w:pPr>
      <w:bookmarkStart w:id="20" w:name="_Ref45883065"/>
      <w:r w:rsidRPr="00F70EF8">
        <w:t xml:space="preserve">Figure </w:t>
      </w:r>
      <w:fldSimple w:instr=" SEQ Figure \* ARABIC ">
        <w:r w:rsidR="00F70EF8">
          <w:rPr>
            <w:noProof/>
          </w:rPr>
          <w:t>3</w:t>
        </w:r>
      </w:fldSimple>
      <w:bookmarkEnd w:id="20"/>
      <w:r w:rsidRPr="00F70EF8">
        <w:t xml:space="preserve"> Paging Collision is avoided by shifting the Paging Frame of one of the SIMs</w:t>
      </w:r>
      <w:r w:rsidR="00B27E57" w:rsidRPr="00F70EF8">
        <w:t xml:space="preserve"> </w:t>
      </w:r>
    </w:p>
    <w:p w:rsidR="004E4636" w:rsidRPr="007501BB" w:rsidRDefault="00B27E57" w:rsidP="007F6D2D">
      <w:r>
        <w:t>As specified in clause 7.1 of TS 36.304</w:t>
      </w:r>
      <w:r w:rsidR="00437F18">
        <w:t xml:space="preserve"> and TS 38.304</w:t>
      </w:r>
      <w:r>
        <w:t>, and</w:t>
      </w:r>
      <w:r w:rsidR="00AE3297" w:rsidRPr="007501BB">
        <w:t>,</w:t>
      </w:r>
      <w:r w:rsidR="00285D58" w:rsidRPr="007501BB">
        <w:t xml:space="preserve"> a</w:t>
      </w:r>
      <w:r w:rsidR="004E4636" w:rsidRPr="007501BB">
        <w:t xml:space="preserve">s can be observed </w:t>
      </w:r>
      <w:r w:rsidR="00285D58" w:rsidRPr="007501BB">
        <w:t>from</w:t>
      </w:r>
      <w:r w:rsidR="004E4636" w:rsidRPr="007501BB">
        <w:t xml:space="preserve"> the calculations that </w:t>
      </w:r>
      <w:r>
        <w:t xml:space="preserve">are </w:t>
      </w:r>
      <w:r w:rsidR="004E4636" w:rsidRPr="007501BB">
        <w:t>presented in the Technical Annex, for both LTE and NR cases, the P</w:t>
      </w:r>
      <w:r w:rsidR="00437F18">
        <w:t xml:space="preserve">aging </w:t>
      </w:r>
      <w:r w:rsidR="004E4636" w:rsidRPr="007501BB">
        <w:t>F</w:t>
      </w:r>
      <w:r w:rsidR="00437F18">
        <w:t>rame</w:t>
      </w:r>
      <w:r w:rsidR="004E4636" w:rsidRPr="007501BB">
        <w:t xml:space="preserve"> and </w:t>
      </w:r>
      <w:r w:rsidR="00437F18">
        <w:t>Sub-</w:t>
      </w:r>
      <w:r w:rsidR="00437F18">
        <w:lastRenderedPageBreak/>
        <w:t xml:space="preserve">Frame of the </w:t>
      </w:r>
      <w:r w:rsidR="004E4636" w:rsidRPr="007501BB">
        <w:t>P</w:t>
      </w:r>
      <w:r w:rsidR="00437F18">
        <w:t xml:space="preserve">aging </w:t>
      </w:r>
      <w:r w:rsidR="004E4636" w:rsidRPr="007501BB">
        <w:t>O</w:t>
      </w:r>
      <w:r w:rsidR="00437F18">
        <w:t>ccasion</w:t>
      </w:r>
      <w:r w:rsidR="004E4636" w:rsidRPr="007501BB">
        <w:t xml:space="preserve"> </w:t>
      </w:r>
      <w:r w:rsidR="00437F18">
        <w:t>are</w:t>
      </w:r>
      <w:r w:rsidR="004E4636" w:rsidRPr="007501BB">
        <w:t xml:space="preserve"> calculated from SFN, DRX Cycle, UE Identit</w:t>
      </w:r>
      <w:r w:rsidR="00437F18">
        <w:t>y</w:t>
      </w:r>
      <w:r w:rsidR="00006973">
        <w:t xml:space="preserve">, and </w:t>
      </w:r>
      <w:r w:rsidR="00955F32">
        <w:t xml:space="preserve">nB (which relates to </w:t>
      </w:r>
      <w:r w:rsidR="00006973">
        <w:t xml:space="preserve">the </w:t>
      </w:r>
      <w:r w:rsidR="00955F32">
        <w:t>amount of paging capacity allocated in the eNB)</w:t>
      </w:r>
      <w:r w:rsidR="00285D58" w:rsidRPr="007501BB">
        <w:t xml:space="preserve">. </w:t>
      </w:r>
    </w:p>
    <w:p w:rsidR="004E4636" w:rsidRDefault="00955F32" w:rsidP="007F6D2D">
      <w:r>
        <w:t>SFN and nB are parameters that the UE cannot influence. The UE can request a different DRX cycle, but, as all the DRX cycles are a multiple of the smaller ones, changing the DRX value will not avoid paging collisions.</w:t>
      </w:r>
    </w:p>
    <w:p w:rsidR="007F6D2D" w:rsidRDefault="007F6D2D" w:rsidP="007F6D2D">
      <w:pPr>
        <w:ind w:left="720" w:hanging="720"/>
      </w:pPr>
    </w:p>
    <w:p w:rsidR="00DC290E" w:rsidRPr="00DC290E" w:rsidRDefault="00DC290E" w:rsidP="00DC290E">
      <w:pPr>
        <w:pStyle w:val="Heading1"/>
      </w:pPr>
      <w:r>
        <w:t>Solution Propos</w:t>
      </w:r>
      <w:r w:rsidR="00732B80">
        <w:t>al #16 in TR 23.761:</w:t>
      </w:r>
      <w:r>
        <w:t xml:space="preserve"> </w:t>
      </w:r>
    </w:p>
    <w:p w:rsidR="002C4289" w:rsidRDefault="00221950" w:rsidP="00DC290E">
      <w:r>
        <w:t xml:space="preserve">In this proposed solution the </w:t>
      </w:r>
      <w:r w:rsidRPr="00221950">
        <w:t xml:space="preserve">UE and the MME </w:t>
      </w:r>
      <w:r>
        <w:t>negotiate an offset to the UE Identity Index Value</w:t>
      </w:r>
      <w:r w:rsidR="00955F32">
        <w:t xml:space="preserve"> </w:t>
      </w:r>
      <w:r>
        <w:t>s</w:t>
      </w:r>
      <w:r w:rsidR="00955F32">
        <w:t>ent</w:t>
      </w:r>
      <w:r>
        <w:t xml:space="preserve"> in the S1-AP paging messages</w:t>
      </w:r>
      <w:r w:rsidR="00955F32">
        <w:t xml:space="preserve"> and used in the UE’s calculation of the Paging Occasion</w:t>
      </w:r>
      <w:r>
        <w:t xml:space="preserve">. </w:t>
      </w:r>
    </w:p>
    <w:p w:rsidR="00221950" w:rsidRDefault="00221950" w:rsidP="00DC290E">
      <w:r>
        <w:t xml:space="preserve">See the following </w:t>
      </w:r>
      <w:r w:rsidR="00A26261">
        <w:fldChar w:fldCharType="begin"/>
      </w:r>
      <w:r w:rsidR="00A26261">
        <w:instrText xml:space="preserve"> REF _Ref45883171 \h </w:instrText>
      </w:r>
      <w:r w:rsidR="00A26261">
        <w:fldChar w:fldCharType="separate"/>
      </w:r>
      <w:r w:rsidR="00AF2BE6">
        <w:t xml:space="preserve">Figure </w:t>
      </w:r>
      <w:r w:rsidR="00AF2BE6">
        <w:rPr>
          <w:noProof/>
        </w:rPr>
        <w:t>4</w:t>
      </w:r>
      <w:r w:rsidR="00A26261">
        <w:fldChar w:fldCharType="end"/>
      </w:r>
    </w:p>
    <w:p w:rsidR="00A26261" w:rsidRDefault="00C65B6B" w:rsidP="00A26261">
      <w:pPr>
        <w:keepNext/>
      </w:pPr>
      <w:r>
        <w:rPr>
          <w:noProof/>
          <w:lang w:eastAsia="en-GB"/>
        </w:rPr>
        <w:drawing>
          <wp:inline distT="0" distB="0" distL="0" distR="0" wp14:anchorId="79F147D8" wp14:editId="385E2733">
            <wp:extent cx="5731510" cy="3650615"/>
            <wp:effectExtent l="0" t="0" r="2540" b="6985"/>
            <wp:docPr id="12" name="Picture 1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ulti_SIM_4.jpg"/>
                    <pic:cNvPicPr/>
                  </pic:nvPicPr>
                  <pic:blipFill>
                    <a:blip r:embed="rId14">
                      <a:extLst>
                        <a:ext uri="{28A0092B-C50C-407E-A947-70E740481C1C}">
                          <a14:useLocalDpi xmlns:a14="http://schemas.microsoft.com/office/drawing/2010/main" val="0"/>
                        </a:ext>
                      </a:extLst>
                    </a:blip>
                    <a:stretch>
                      <a:fillRect/>
                    </a:stretch>
                  </pic:blipFill>
                  <pic:spPr>
                    <a:xfrm>
                      <a:off x="0" y="0"/>
                      <a:ext cx="5731510" cy="3650615"/>
                    </a:xfrm>
                    <a:prstGeom prst="rect">
                      <a:avLst/>
                    </a:prstGeom>
                  </pic:spPr>
                </pic:pic>
              </a:graphicData>
            </a:graphic>
          </wp:inline>
        </w:drawing>
      </w:r>
    </w:p>
    <w:p w:rsidR="00A26261" w:rsidRDefault="00A26261" w:rsidP="00A26261">
      <w:pPr>
        <w:pStyle w:val="Caption"/>
      </w:pPr>
      <w:bookmarkStart w:id="21" w:name="_Ref45883171"/>
      <w:r>
        <w:t xml:space="preserve">Figure </w:t>
      </w:r>
      <w:fldSimple w:instr=" SEQ Figure \* ARABIC ">
        <w:r w:rsidR="00AF2BE6">
          <w:rPr>
            <w:noProof/>
          </w:rPr>
          <w:t>4</w:t>
        </w:r>
      </w:fldSimple>
      <w:bookmarkEnd w:id="21"/>
      <w:r>
        <w:t xml:space="preserve"> Solution </w:t>
      </w:r>
      <w:r w:rsidR="00495E63">
        <w:t>#</w:t>
      </w:r>
      <w:r w:rsidR="00605982">
        <w:t>16 from TR 23.</w:t>
      </w:r>
      <w:r w:rsidR="00B11EFB">
        <w:t>761</w:t>
      </w:r>
      <w:r w:rsidR="00605982">
        <w:t xml:space="preserve"> </w:t>
      </w:r>
    </w:p>
    <w:p w:rsidR="00177438" w:rsidRDefault="00177438" w:rsidP="00177438">
      <w:r>
        <w:t xml:space="preserve">The sequence of the events are as follows: </w:t>
      </w:r>
    </w:p>
    <w:p w:rsidR="00D15C2E" w:rsidRDefault="00D15C2E" w:rsidP="00177438">
      <w:pPr>
        <w:pStyle w:val="ListParagraph"/>
        <w:numPr>
          <w:ilvl w:val="0"/>
          <w:numId w:val="10"/>
        </w:numPr>
      </w:pPr>
      <w:r>
        <w:t xml:space="preserve">UE detects Paging Occasion clash </w:t>
      </w:r>
      <w:r w:rsidR="00957C54">
        <w:t>and decides upon what ‘offset’ will solve the clash.</w:t>
      </w:r>
      <w:r w:rsidR="00957C54">
        <w:br/>
        <w:t>(For a device with three or four SIMs, multiple PO clashes may need to be avoided and hence the UE may need a set of offset values to choose from) .</w:t>
      </w:r>
    </w:p>
    <w:p w:rsidR="00177438" w:rsidRDefault="00177438" w:rsidP="00177438">
      <w:pPr>
        <w:pStyle w:val="ListParagraph"/>
        <w:numPr>
          <w:ilvl w:val="0"/>
          <w:numId w:val="10"/>
        </w:numPr>
      </w:pPr>
      <w:r>
        <w:t xml:space="preserve">UE sends a Tracking </w:t>
      </w:r>
      <w:r w:rsidR="00CF0560">
        <w:t xml:space="preserve">Area </w:t>
      </w:r>
      <w:r>
        <w:t xml:space="preserve">Update to </w:t>
      </w:r>
      <w:r w:rsidR="00957C54">
        <w:t xml:space="preserve">one of </w:t>
      </w:r>
      <w:r>
        <w:t>the MME</w:t>
      </w:r>
      <w:r w:rsidR="00957C54">
        <w:t>s</w:t>
      </w:r>
      <w:r>
        <w:t xml:space="preserve"> requesting a</w:t>
      </w:r>
      <w:r w:rsidR="00CF0560">
        <w:t xml:space="preserve"> specific</w:t>
      </w:r>
      <w:r>
        <w:t xml:space="preserve"> Offset Value</w:t>
      </w:r>
      <w:r w:rsidR="00957C54">
        <w:t>.</w:t>
      </w:r>
      <w:r>
        <w:t xml:space="preserve"> </w:t>
      </w:r>
    </w:p>
    <w:p w:rsidR="00177438" w:rsidRDefault="00177438" w:rsidP="00177438">
      <w:pPr>
        <w:pStyle w:val="ListParagraph"/>
        <w:numPr>
          <w:ilvl w:val="0"/>
          <w:numId w:val="10"/>
        </w:numPr>
      </w:pPr>
      <w:r>
        <w:t xml:space="preserve">MME </w:t>
      </w:r>
      <w:r w:rsidR="00CF0560">
        <w:t>accepts or rejects</w:t>
      </w:r>
      <w:r w:rsidR="00C65B6B">
        <w:t xml:space="preserve"> </w:t>
      </w:r>
      <w:r>
        <w:t xml:space="preserve">the new Offset Value </w:t>
      </w:r>
      <w:r w:rsidR="00CF0560">
        <w:t xml:space="preserve">(Typically only MMEs </w:t>
      </w:r>
      <w:r w:rsidR="00957C54">
        <w:t>that do not</w:t>
      </w:r>
      <w:r w:rsidR="00CF0560">
        <w:t xml:space="preserve"> support the feature would reject the offset value) </w:t>
      </w:r>
    </w:p>
    <w:p w:rsidR="00177438" w:rsidRDefault="00177438" w:rsidP="00177438">
      <w:pPr>
        <w:pStyle w:val="ListParagraph"/>
        <w:numPr>
          <w:ilvl w:val="0"/>
          <w:numId w:val="10"/>
        </w:numPr>
      </w:pPr>
      <w:r>
        <w:t xml:space="preserve">MME </w:t>
      </w:r>
      <w:r w:rsidR="009A1903">
        <w:t xml:space="preserve">signals its agreement to use </w:t>
      </w:r>
      <w:r>
        <w:t xml:space="preserve">the new Offset Value to the UE </w:t>
      </w:r>
      <w:r w:rsidR="00CF0560">
        <w:t>in the</w:t>
      </w:r>
      <w:r>
        <w:t xml:space="preserve"> Tracking Area </w:t>
      </w:r>
      <w:r w:rsidR="00957C54">
        <w:t xml:space="preserve">Update </w:t>
      </w:r>
      <w:r>
        <w:t xml:space="preserve">Accept </w:t>
      </w:r>
    </w:p>
    <w:p w:rsidR="00177438" w:rsidRDefault="00177438" w:rsidP="00177438">
      <w:pPr>
        <w:pStyle w:val="ListParagraph"/>
        <w:numPr>
          <w:ilvl w:val="0"/>
          <w:numId w:val="10"/>
        </w:numPr>
      </w:pPr>
      <w:r>
        <w:t>UE send</w:t>
      </w:r>
      <w:r w:rsidR="00957C54">
        <w:t>s</w:t>
      </w:r>
      <w:r>
        <w:t xml:space="preserve"> Tracking Area </w:t>
      </w:r>
      <w:r w:rsidR="00957C54">
        <w:t xml:space="preserve">Update </w:t>
      </w:r>
      <w:r>
        <w:t>Complete message back to the MME</w:t>
      </w:r>
      <w:r w:rsidR="009A1903" w:rsidRPr="009A1903">
        <w:t xml:space="preserve"> </w:t>
      </w:r>
      <w:r w:rsidR="009A1903">
        <w:t>and, upon entering RRC IDLE the UE uses the Offset values in its calculation of its Paging Occasion.</w:t>
      </w:r>
    </w:p>
    <w:p w:rsidR="009A1903" w:rsidRDefault="009A1903" w:rsidP="00F94BB7">
      <w:pPr>
        <w:pStyle w:val="ListParagraph"/>
        <w:numPr>
          <w:ilvl w:val="0"/>
          <w:numId w:val="10"/>
        </w:numPr>
      </w:pPr>
      <w:r>
        <w:lastRenderedPageBreak/>
        <w:t xml:space="preserve">In S1-AP Paging messages, the </w:t>
      </w:r>
      <w:r w:rsidR="00177438">
        <w:t xml:space="preserve">MME </w:t>
      </w:r>
      <w:r>
        <w:t>set</w:t>
      </w:r>
      <w:r w:rsidR="00A5717B">
        <w:t>s</w:t>
      </w:r>
      <w:r>
        <w:t xml:space="preserve"> the UE Identity to “(IMSI</w:t>
      </w:r>
      <w:r w:rsidR="00115010">
        <w:t xml:space="preserve"> </w:t>
      </w:r>
      <w:r>
        <w:t>+</w:t>
      </w:r>
      <w:r w:rsidR="00115010">
        <w:t xml:space="preserve"> O</w:t>
      </w:r>
      <w:r>
        <w:t xml:space="preserve">ffset) </w:t>
      </w:r>
      <w:r w:rsidR="00C65B6B">
        <w:t>MOD</w:t>
      </w:r>
      <w:r w:rsidRPr="00C65B6B">
        <w:t xml:space="preserve"> 1024”</w:t>
      </w:r>
      <w:r w:rsidR="00A5717B">
        <w:t>.</w:t>
      </w:r>
      <w:r w:rsidRPr="00C65B6B">
        <w:t xml:space="preserve"> </w:t>
      </w:r>
      <w:r>
        <w:t>Upon receiving the S1-AP paging message, the RAN acts according to legacy specifications (i.e. no RAN changes are needed).</w:t>
      </w:r>
    </w:p>
    <w:p w:rsidR="00177438" w:rsidRDefault="00A5717B" w:rsidP="00DC290E">
      <w:r>
        <w:t>T</w:t>
      </w:r>
      <w:r w:rsidR="00177438">
        <w:t xml:space="preserve">he signalling flow required to implement these changes </w:t>
      </w:r>
      <w:r>
        <w:t>is</w:t>
      </w:r>
      <w:r w:rsidR="00177438">
        <w:t xml:space="preserve"> as follows:</w:t>
      </w:r>
    </w:p>
    <w:p w:rsidR="00C65B6B" w:rsidRDefault="007A6F8D" w:rsidP="00CE6F0C">
      <w:pPr>
        <w:pStyle w:val="Caption"/>
      </w:pPr>
      <w:r>
        <w:rPr>
          <w:noProof/>
        </w:rPr>
        <w:drawing>
          <wp:inline distT="0" distB="0" distL="0" distR="0">
            <wp:extent cx="5731510" cy="5953125"/>
            <wp:effectExtent l="0" t="0" r="2540" b="9525"/>
            <wp:docPr id="3" name="Picture 3"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ulti_SIM_5.jpg"/>
                    <pic:cNvPicPr/>
                  </pic:nvPicPr>
                  <pic:blipFill>
                    <a:blip r:embed="rId15">
                      <a:extLst>
                        <a:ext uri="{28A0092B-C50C-407E-A947-70E740481C1C}">
                          <a14:useLocalDpi xmlns:a14="http://schemas.microsoft.com/office/drawing/2010/main" val="0"/>
                        </a:ext>
                      </a:extLst>
                    </a:blip>
                    <a:stretch>
                      <a:fillRect/>
                    </a:stretch>
                  </pic:blipFill>
                  <pic:spPr>
                    <a:xfrm>
                      <a:off x="0" y="0"/>
                      <a:ext cx="5731510" cy="5953125"/>
                    </a:xfrm>
                    <a:prstGeom prst="rect">
                      <a:avLst/>
                    </a:prstGeom>
                  </pic:spPr>
                </pic:pic>
              </a:graphicData>
            </a:graphic>
          </wp:inline>
        </w:drawing>
      </w:r>
    </w:p>
    <w:p w:rsidR="00C65B6B" w:rsidRDefault="00CE6F0C" w:rsidP="00CE6F0C">
      <w:pPr>
        <w:pStyle w:val="Caption"/>
      </w:pPr>
      <w:r>
        <w:t xml:space="preserve">Figure </w:t>
      </w:r>
      <w:fldSimple w:instr=" SEQ Figure \* ARABIC ">
        <w:r w:rsidR="00AF2BE6">
          <w:rPr>
            <w:noProof/>
          </w:rPr>
          <w:t>5</w:t>
        </w:r>
      </w:fldSimple>
      <w:r>
        <w:t xml:space="preserve"> Signalling Flow of the SA2's Proposed Solution</w:t>
      </w:r>
      <w:r w:rsidR="00B86D0C">
        <w:t xml:space="preserve"> #16</w:t>
      </w:r>
    </w:p>
    <w:p w:rsidR="00177438" w:rsidRDefault="009A1903" w:rsidP="00CE6F0C">
      <w:pPr>
        <w:pStyle w:val="Caption"/>
      </w:pPr>
      <w:r>
        <w:t xml:space="preserve"> </w:t>
      </w:r>
    </w:p>
    <w:p w:rsidR="00B86D0C" w:rsidRDefault="00CC6744" w:rsidP="007501BB">
      <w:pPr>
        <w:rPr>
          <w:b/>
          <w:bCs/>
          <w:i/>
        </w:rPr>
      </w:pPr>
      <w:r w:rsidRPr="00F70EF8">
        <w:rPr>
          <w:b/>
          <w:bCs/>
          <w:i/>
        </w:rPr>
        <w:t>Anticipated SA2 Request:</w:t>
      </w:r>
    </w:p>
    <w:p w:rsidR="009A75F4" w:rsidRPr="00F70EF8" w:rsidRDefault="009A75F4" w:rsidP="007501BB">
      <w:pPr>
        <w:rPr>
          <w:b/>
          <w:bCs/>
          <w:i/>
        </w:rPr>
      </w:pPr>
      <w:r w:rsidRPr="00F70EF8">
        <w:rPr>
          <w:b/>
          <w:bCs/>
          <w:i/>
        </w:rPr>
        <w:t xml:space="preserve">Based on this flow we anticipate SA2 requiring guidance on offset value that would cause a shift of PO. </w:t>
      </w:r>
      <w:r w:rsidR="00B86D0C">
        <w:rPr>
          <w:b/>
          <w:bCs/>
          <w:i/>
        </w:rPr>
        <w:t>T</w:t>
      </w:r>
      <w:r w:rsidRPr="00F70EF8">
        <w:rPr>
          <w:b/>
          <w:bCs/>
          <w:i/>
        </w:rPr>
        <w:t>he current version 0.4</w:t>
      </w:r>
      <w:r w:rsidR="00CC6744" w:rsidRPr="00F70EF8">
        <w:rPr>
          <w:b/>
          <w:bCs/>
          <w:i/>
        </w:rPr>
        <w:t>.0</w:t>
      </w:r>
      <w:r w:rsidRPr="00F70EF8">
        <w:rPr>
          <w:b/>
          <w:bCs/>
          <w:i/>
        </w:rPr>
        <w:t xml:space="preserve"> </w:t>
      </w:r>
      <w:r w:rsidR="00B86D0C">
        <w:rPr>
          <w:b/>
          <w:bCs/>
          <w:i/>
        </w:rPr>
        <w:t xml:space="preserve">of TR 23.761 </w:t>
      </w:r>
      <w:r w:rsidRPr="00F70EF8">
        <w:rPr>
          <w:b/>
          <w:bCs/>
          <w:i/>
        </w:rPr>
        <w:t>suggest</w:t>
      </w:r>
      <w:r w:rsidR="00B86D0C">
        <w:rPr>
          <w:b/>
          <w:bCs/>
          <w:i/>
        </w:rPr>
        <w:t>s</w:t>
      </w:r>
      <w:r w:rsidRPr="00F70EF8">
        <w:rPr>
          <w:b/>
          <w:bCs/>
          <w:i/>
        </w:rPr>
        <w:t xml:space="preserve"> </w:t>
      </w:r>
      <w:r w:rsidR="00B86D0C">
        <w:rPr>
          <w:b/>
          <w:bCs/>
          <w:i/>
        </w:rPr>
        <w:t xml:space="preserve">that </w:t>
      </w:r>
      <w:r w:rsidRPr="00F70EF8">
        <w:rPr>
          <w:b/>
          <w:bCs/>
          <w:i/>
        </w:rPr>
        <w:t>offset value</w:t>
      </w:r>
      <w:r w:rsidR="00B86D0C">
        <w:rPr>
          <w:b/>
          <w:bCs/>
          <w:i/>
        </w:rPr>
        <w:t>s</w:t>
      </w:r>
      <w:r w:rsidRPr="00F70EF8">
        <w:rPr>
          <w:b/>
          <w:bCs/>
          <w:i/>
        </w:rPr>
        <w:t xml:space="preserve"> based on prime numbers i.e. 1, 3, 5, 7, 11 etc. may be appropriate. This document investigates it further. </w:t>
      </w:r>
    </w:p>
    <w:p w:rsidR="00221950" w:rsidRDefault="00BC76AE" w:rsidP="00BC76AE">
      <w:pPr>
        <w:pStyle w:val="Heading1"/>
      </w:pPr>
      <w:r>
        <w:lastRenderedPageBreak/>
        <w:t>Paging Occasion</w:t>
      </w:r>
      <w:r w:rsidR="00647C88">
        <w:t>s</w:t>
      </w:r>
      <w:r w:rsidR="00FE51B0">
        <w:t xml:space="preserve"> and Applied</w:t>
      </w:r>
      <w:r>
        <w:t xml:space="preserve"> </w:t>
      </w:r>
      <w:r w:rsidR="00131DF0">
        <w:t xml:space="preserve">IMSI </w:t>
      </w:r>
      <w:r>
        <w:t>Shift</w:t>
      </w:r>
    </w:p>
    <w:p w:rsidR="00B86D0C" w:rsidRDefault="00B86D0C" w:rsidP="00FB1B47">
      <w:r>
        <w:t xml:space="preserve">The Technical Annex to this document shows (in </w:t>
      </w:r>
      <w:r w:rsidR="00BF6754">
        <w:fldChar w:fldCharType="begin"/>
      </w:r>
      <w:r w:rsidR="00BF6754">
        <w:instrText xml:space="preserve"> REF _Ref46237076 \h </w:instrText>
      </w:r>
      <w:r w:rsidR="00BF6754">
        <w:fldChar w:fldCharType="separate"/>
      </w:r>
      <w:r w:rsidR="00BF6754">
        <w:t xml:space="preserve">Table </w:t>
      </w:r>
      <w:r w:rsidR="00BF6754">
        <w:rPr>
          <w:noProof/>
        </w:rPr>
        <w:t>6</w:t>
      </w:r>
      <w:r w:rsidR="00BF6754">
        <w:fldChar w:fldCharType="end"/>
      </w:r>
      <w:r w:rsidR="00BF6754">
        <w:t xml:space="preserve"> and </w:t>
      </w:r>
      <w:r w:rsidR="00BF6754">
        <w:fldChar w:fldCharType="begin"/>
      </w:r>
      <w:r w:rsidR="00BF6754">
        <w:instrText xml:space="preserve"> REF _Ref46237086 \h </w:instrText>
      </w:r>
      <w:r w:rsidR="00BF6754">
        <w:fldChar w:fldCharType="separate"/>
      </w:r>
      <w:r w:rsidR="00BF6754">
        <w:t xml:space="preserve">Table </w:t>
      </w:r>
      <w:r w:rsidR="00BF6754">
        <w:rPr>
          <w:noProof/>
        </w:rPr>
        <w:t>7</w:t>
      </w:r>
      <w:r w:rsidR="00BF6754">
        <w:fldChar w:fldCharType="end"/>
      </w:r>
      <w:r>
        <w:t>)</w:t>
      </w:r>
      <w:r w:rsidR="00BF6754">
        <w:t xml:space="preserve"> </w:t>
      </w:r>
      <w:r>
        <w:t>how the Paging Occasion changes for an example IMSI and a set of offset values.</w:t>
      </w:r>
    </w:p>
    <w:p w:rsidR="005A13B4" w:rsidRDefault="00B327EB" w:rsidP="00FB1B47">
      <w:r>
        <w:t>F</w:t>
      </w:r>
      <w:r w:rsidR="008C6DC1">
        <w:t>or brevity</w:t>
      </w:r>
      <w:r>
        <w:t>,</w:t>
      </w:r>
      <w:r w:rsidR="007A6DF7">
        <w:t xml:space="preserve"> </w:t>
      </w:r>
      <w:r>
        <w:t xml:space="preserve">four </w:t>
      </w:r>
      <w:r w:rsidR="007A6DF7">
        <w:t xml:space="preserve">extreme cases i.e. DRX=32 and </w:t>
      </w:r>
      <w:r w:rsidR="00C82B3E">
        <w:t>DRX=</w:t>
      </w:r>
      <w:r w:rsidR="007A6DF7">
        <w:t>256</w:t>
      </w:r>
      <w:r>
        <w:t>, and nB=4T and nB=T/16,</w:t>
      </w:r>
      <w:r w:rsidR="007A6DF7">
        <w:t xml:space="preserve"> are illustrated </w:t>
      </w:r>
      <w:r>
        <w:t>below.</w:t>
      </w:r>
      <w:r w:rsidR="005A13B4">
        <w:t xml:space="preserve"> </w:t>
      </w:r>
    </w:p>
    <w:p w:rsidR="007A6DF7" w:rsidRDefault="005A13B4" w:rsidP="00FB1B47">
      <w:r>
        <w:t xml:space="preserve">In the following tables, SFN denotes System Frame Number and i_s determines the sub-frame number. </w:t>
      </w:r>
    </w:p>
    <w:p w:rsidR="007A6DF7" w:rsidRDefault="007A6DF7" w:rsidP="007A6DF7">
      <w:pPr>
        <w:pStyle w:val="Caption"/>
        <w:keepNext/>
      </w:pPr>
      <w:bookmarkStart w:id="22" w:name="_Ref46327854"/>
      <w:r>
        <w:t xml:space="preserve">Table </w:t>
      </w:r>
      <w:fldSimple w:instr=" SEQ Table \* ARABIC ">
        <w:r w:rsidR="00AF2BE6">
          <w:rPr>
            <w:noProof/>
          </w:rPr>
          <w:t>1</w:t>
        </w:r>
      </w:fldSimple>
      <w:bookmarkEnd w:id="22"/>
      <w:r>
        <w:t xml:space="preserve"> Paging Occasions for DRX=32, nB=</w:t>
      </w:r>
      <w:r w:rsidR="007F3862">
        <w:t>4T=</w:t>
      </w:r>
      <w:r>
        <w:t>128, for ascending values of the IMSI</w:t>
      </w:r>
    </w:p>
    <w:tbl>
      <w:tblPr>
        <w:tblStyle w:val="TableGrid"/>
        <w:tblW w:w="5000" w:type="pct"/>
        <w:tblLook w:val="04A0" w:firstRow="1" w:lastRow="0" w:firstColumn="1" w:lastColumn="0" w:noHBand="0" w:noVBand="1"/>
      </w:tblPr>
      <w:tblGrid>
        <w:gridCol w:w="1695"/>
        <w:gridCol w:w="786"/>
        <w:gridCol w:w="1048"/>
        <w:gridCol w:w="1048"/>
        <w:gridCol w:w="1048"/>
        <w:gridCol w:w="1048"/>
        <w:gridCol w:w="1048"/>
        <w:gridCol w:w="1295"/>
      </w:tblGrid>
      <w:tr w:rsidR="00F70EF8" w:rsidRPr="007A6DF7" w:rsidTr="005A13B4">
        <w:trPr>
          <w:trHeight w:val="312"/>
        </w:trPr>
        <w:tc>
          <w:tcPr>
            <w:tcW w:w="940" w:type="pct"/>
            <w:noWrap/>
          </w:tcPr>
          <w:p w:rsidR="00596DB2" w:rsidRPr="007A6DF7" w:rsidRDefault="00596DB2" w:rsidP="007A6DF7">
            <w:r>
              <w:t>DRX=T=32</w:t>
            </w:r>
          </w:p>
        </w:tc>
        <w:tc>
          <w:tcPr>
            <w:tcW w:w="436"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718" w:type="pct"/>
          </w:tcPr>
          <w:p w:rsidR="00596DB2" w:rsidRPr="007A6DF7" w:rsidRDefault="00596DB2" w:rsidP="007A6DF7"/>
        </w:tc>
      </w:tr>
      <w:tr w:rsidR="00F70EF8" w:rsidRPr="007A6DF7" w:rsidTr="005A13B4">
        <w:trPr>
          <w:trHeight w:val="312"/>
        </w:trPr>
        <w:tc>
          <w:tcPr>
            <w:tcW w:w="940" w:type="pct"/>
            <w:noWrap/>
          </w:tcPr>
          <w:p w:rsidR="00596DB2" w:rsidRDefault="00596DB2" w:rsidP="007A6DF7">
            <w:r>
              <w:t>nB=4T=128</w:t>
            </w:r>
          </w:p>
          <w:p w:rsidR="00596DB2" w:rsidRPr="00B9289F" w:rsidRDefault="00596DB2" w:rsidP="00B9289F">
            <w:r w:rsidRPr="00B9289F">
              <w:t>Ns =4</w:t>
            </w:r>
          </w:p>
        </w:tc>
        <w:tc>
          <w:tcPr>
            <w:tcW w:w="436"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581" w:type="pct"/>
            <w:noWrap/>
          </w:tcPr>
          <w:p w:rsidR="00596DB2" w:rsidRPr="007A6DF7" w:rsidRDefault="00596DB2" w:rsidP="007A6DF7"/>
        </w:tc>
        <w:tc>
          <w:tcPr>
            <w:tcW w:w="718" w:type="pct"/>
          </w:tcPr>
          <w:p w:rsidR="00596DB2" w:rsidRPr="007A6DF7" w:rsidRDefault="00596DB2" w:rsidP="007A6DF7"/>
        </w:tc>
      </w:tr>
      <w:tr w:rsidR="00F70EF8" w:rsidRPr="007A6DF7" w:rsidTr="005A13B4">
        <w:trPr>
          <w:trHeight w:val="312"/>
        </w:trPr>
        <w:tc>
          <w:tcPr>
            <w:tcW w:w="940" w:type="pct"/>
            <w:noWrap/>
            <w:hideMark/>
          </w:tcPr>
          <w:p w:rsidR="00596DB2" w:rsidRPr="007A6DF7" w:rsidRDefault="00596DB2" w:rsidP="007A6DF7"/>
        </w:tc>
        <w:tc>
          <w:tcPr>
            <w:tcW w:w="436" w:type="pct"/>
            <w:noWrap/>
            <w:hideMark/>
          </w:tcPr>
          <w:p w:rsidR="00596DB2" w:rsidRPr="007A6DF7" w:rsidRDefault="00596DB2" w:rsidP="007A6DF7">
            <w:r w:rsidRPr="007A6DF7">
              <w:t>IMSI</w:t>
            </w:r>
          </w:p>
        </w:tc>
        <w:tc>
          <w:tcPr>
            <w:tcW w:w="581" w:type="pct"/>
            <w:noWrap/>
            <w:hideMark/>
          </w:tcPr>
          <w:p w:rsidR="00596DB2" w:rsidRPr="007A6DF7" w:rsidRDefault="00596DB2" w:rsidP="007A6DF7">
            <w:r w:rsidRPr="007A6DF7">
              <w:t>IMSI+1</w:t>
            </w:r>
          </w:p>
        </w:tc>
        <w:tc>
          <w:tcPr>
            <w:tcW w:w="581" w:type="pct"/>
            <w:noWrap/>
            <w:hideMark/>
          </w:tcPr>
          <w:p w:rsidR="00596DB2" w:rsidRPr="007A6DF7" w:rsidRDefault="00596DB2" w:rsidP="007A6DF7">
            <w:r w:rsidRPr="007A6DF7">
              <w:t>IMSI+2</w:t>
            </w:r>
          </w:p>
        </w:tc>
        <w:tc>
          <w:tcPr>
            <w:tcW w:w="581" w:type="pct"/>
            <w:noWrap/>
            <w:hideMark/>
          </w:tcPr>
          <w:p w:rsidR="00596DB2" w:rsidRPr="007A6DF7" w:rsidRDefault="00596DB2" w:rsidP="007A6DF7">
            <w:r w:rsidRPr="007A6DF7">
              <w:t>IMSI+3</w:t>
            </w:r>
          </w:p>
        </w:tc>
        <w:tc>
          <w:tcPr>
            <w:tcW w:w="581" w:type="pct"/>
            <w:noWrap/>
            <w:hideMark/>
          </w:tcPr>
          <w:p w:rsidR="00596DB2" w:rsidRPr="007A6DF7" w:rsidRDefault="00596DB2" w:rsidP="007A6DF7">
            <w:r w:rsidRPr="007A6DF7">
              <w:t>IMSI+5</w:t>
            </w:r>
          </w:p>
        </w:tc>
        <w:tc>
          <w:tcPr>
            <w:tcW w:w="581" w:type="pct"/>
            <w:noWrap/>
            <w:hideMark/>
          </w:tcPr>
          <w:p w:rsidR="00596DB2" w:rsidRPr="007A6DF7" w:rsidRDefault="00596DB2" w:rsidP="007A6DF7">
            <w:r w:rsidRPr="007A6DF7">
              <w:t>IMSI+7</w:t>
            </w:r>
          </w:p>
        </w:tc>
        <w:tc>
          <w:tcPr>
            <w:tcW w:w="718" w:type="pct"/>
          </w:tcPr>
          <w:p w:rsidR="00596DB2" w:rsidRPr="007A6DF7" w:rsidRDefault="00596DB2" w:rsidP="007A6DF7">
            <w:r>
              <w:t>IMSI + 32</w:t>
            </w:r>
          </w:p>
        </w:tc>
      </w:tr>
      <w:tr w:rsidR="00F70EF8" w:rsidRPr="007A6DF7" w:rsidTr="005A13B4">
        <w:trPr>
          <w:trHeight w:val="312"/>
        </w:trPr>
        <w:tc>
          <w:tcPr>
            <w:tcW w:w="940" w:type="pct"/>
            <w:noWrap/>
            <w:hideMark/>
          </w:tcPr>
          <w:p w:rsidR="00F70EF8" w:rsidRPr="007A6DF7" w:rsidRDefault="00907F0D" w:rsidP="00F70EF8">
            <w:pPr>
              <w:jc w:val="left"/>
            </w:pPr>
            <w:r w:rsidRPr="007A6DF7">
              <w:t>First PO,</w:t>
            </w:r>
            <w:r w:rsidR="00B327EB">
              <w:t xml:space="preserve"> </w:t>
            </w:r>
            <w:r w:rsidR="00F70EF8">
              <w:t>SFN</w:t>
            </w:r>
          </w:p>
        </w:tc>
        <w:tc>
          <w:tcPr>
            <w:tcW w:w="436" w:type="pct"/>
            <w:noWrap/>
            <w:hideMark/>
          </w:tcPr>
          <w:p w:rsidR="00907F0D" w:rsidRPr="00732F1B" w:rsidRDefault="00907F0D" w:rsidP="00907F0D">
            <w:r w:rsidRPr="00732F1B">
              <w:t>10</w:t>
            </w:r>
          </w:p>
        </w:tc>
        <w:tc>
          <w:tcPr>
            <w:tcW w:w="581" w:type="pct"/>
            <w:noWrap/>
            <w:hideMark/>
          </w:tcPr>
          <w:p w:rsidR="00907F0D" w:rsidRPr="00732F1B" w:rsidRDefault="00907F0D" w:rsidP="00907F0D">
            <w:r w:rsidRPr="00732F1B">
              <w:t>11</w:t>
            </w:r>
          </w:p>
        </w:tc>
        <w:tc>
          <w:tcPr>
            <w:tcW w:w="581" w:type="pct"/>
            <w:noWrap/>
            <w:hideMark/>
          </w:tcPr>
          <w:p w:rsidR="00907F0D" w:rsidRPr="00732F1B" w:rsidRDefault="00907F0D" w:rsidP="00907F0D">
            <w:r w:rsidRPr="00732F1B">
              <w:t>12</w:t>
            </w:r>
          </w:p>
        </w:tc>
        <w:tc>
          <w:tcPr>
            <w:tcW w:w="581" w:type="pct"/>
            <w:noWrap/>
            <w:hideMark/>
          </w:tcPr>
          <w:p w:rsidR="00907F0D" w:rsidRPr="00732F1B" w:rsidRDefault="00907F0D" w:rsidP="00907F0D">
            <w:r w:rsidRPr="00732F1B">
              <w:t>13</w:t>
            </w:r>
          </w:p>
        </w:tc>
        <w:tc>
          <w:tcPr>
            <w:tcW w:w="581" w:type="pct"/>
            <w:noWrap/>
            <w:hideMark/>
          </w:tcPr>
          <w:p w:rsidR="00907F0D" w:rsidRPr="00732F1B" w:rsidRDefault="00907F0D" w:rsidP="00907F0D">
            <w:r w:rsidRPr="00732F1B">
              <w:t>15</w:t>
            </w:r>
          </w:p>
        </w:tc>
        <w:tc>
          <w:tcPr>
            <w:tcW w:w="581" w:type="pct"/>
            <w:noWrap/>
            <w:hideMark/>
          </w:tcPr>
          <w:p w:rsidR="00907F0D" w:rsidRPr="00732F1B" w:rsidRDefault="00907F0D" w:rsidP="00907F0D">
            <w:r w:rsidRPr="00732F1B">
              <w:t>17</w:t>
            </w:r>
          </w:p>
        </w:tc>
        <w:tc>
          <w:tcPr>
            <w:tcW w:w="718" w:type="pct"/>
          </w:tcPr>
          <w:p w:rsidR="00907F0D" w:rsidRPr="00732F1B" w:rsidRDefault="00907F0D" w:rsidP="00907F0D">
            <w:r w:rsidRPr="00732F1B">
              <w:t>10</w:t>
            </w:r>
          </w:p>
        </w:tc>
      </w:tr>
      <w:tr w:rsidR="00F70EF8" w:rsidRPr="007A6DF7" w:rsidTr="005A13B4">
        <w:trPr>
          <w:trHeight w:val="312"/>
        </w:trPr>
        <w:tc>
          <w:tcPr>
            <w:tcW w:w="940" w:type="pct"/>
            <w:noWrap/>
            <w:hideMark/>
          </w:tcPr>
          <w:p w:rsidR="00907F0D" w:rsidRPr="007A6DF7" w:rsidRDefault="00907F0D" w:rsidP="00907F0D">
            <w:r w:rsidRPr="007A6DF7">
              <w:t>Next PO, SFN</w:t>
            </w:r>
          </w:p>
        </w:tc>
        <w:tc>
          <w:tcPr>
            <w:tcW w:w="436" w:type="pct"/>
            <w:noWrap/>
            <w:hideMark/>
          </w:tcPr>
          <w:p w:rsidR="00907F0D" w:rsidRPr="00732F1B" w:rsidRDefault="00907F0D" w:rsidP="00907F0D">
            <w:r w:rsidRPr="00732F1B">
              <w:t>42</w:t>
            </w:r>
          </w:p>
        </w:tc>
        <w:tc>
          <w:tcPr>
            <w:tcW w:w="581" w:type="pct"/>
            <w:noWrap/>
            <w:hideMark/>
          </w:tcPr>
          <w:p w:rsidR="00907F0D" w:rsidRPr="00732F1B" w:rsidRDefault="00907F0D" w:rsidP="00907F0D">
            <w:r w:rsidRPr="00732F1B">
              <w:t>43</w:t>
            </w:r>
          </w:p>
        </w:tc>
        <w:tc>
          <w:tcPr>
            <w:tcW w:w="581" w:type="pct"/>
            <w:noWrap/>
            <w:hideMark/>
          </w:tcPr>
          <w:p w:rsidR="00907F0D" w:rsidRPr="00732F1B" w:rsidRDefault="00907F0D" w:rsidP="00907F0D">
            <w:r w:rsidRPr="00732F1B">
              <w:t>44</w:t>
            </w:r>
          </w:p>
        </w:tc>
        <w:tc>
          <w:tcPr>
            <w:tcW w:w="581" w:type="pct"/>
            <w:noWrap/>
            <w:hideMark/>
          </w:tcPr>
          <w:p w:rsidR="00907F0D" w:rsidRPr="00732F1B" w:rsidRDefault="00907F0D" w:rsidP="00907F0D">
            <w:r w:rsidRPr="00732F1B">
              <w:t>45</w:t>
            </w:r>
          </w:p>
        </w:tc>
        <w:tc>
          <w:tcPr>
            <w:tcW w:w="581" w:type="pct"/>
            <w:noWrap/>
            <w:hideMark/>
          </w:tcPr>
          <w:p w:rsidR="00907F0D" w:rsidRPr="00732F1B" w:rsidRDefault="00907F0D" w:rsidP="00907F0D">
            <w:r w:rsidRPr="00732F1B">
              <w:t>47</w:t>
            </w:r>
          </w:p>
        </w:tc>
        <w:tc>
          <w:tcPr>
            <w:tcW w:w="581" w:type="pct"/>
            <w:noWrap/>
            <w:hideMark/>
          </w:tcPr>
          <w:p w:rsidR="00907F0D" w:rsidRPr="00732F1B" w:rsidRDefault="00907F0D" w:rsidP="00907F0D">
            <w:r w:rsidRPr="00732F1B">
              <w:t>49</w:t>
            </w:r>
          </w:p>
        </w:tc>
        <w:tc>
          <w:tcPr>
            <w:tcW w:w="718" w:type="pct"/>
          </w:tcPr>
          <w:p w:rsidR="00907F0D" w:rsidRPr="00732F1B" w:rsidRDefault="00907F0D" w:rsidP="00907F0D">
            <w:r w:rsidRPr="00732F1B">
              <w:t>42</w:t>
            </w:r>
          </w:p>
        </w:tc>
      </w:tr>
      <w:tr w:rsidR="00F70EF8" w:rsidRPr="007A6DF7" w:rsidTr="005A13B4">
        <w:trPr>
          <w:trHeight w:val="312"/>
        </w:trPr>
        <w:tc>
          <w:tcPr>
            <w:tcW w:w="940" w:type="pct"/>
            <w:noWrap/>
            <w:hideMark/>
          </w:tcPr>
          <w:p w:rsidR="00907F0D" w:rsidRPr="007A6DF7" w:rsidRDefault="00907F0D" w:rsidP="00907F0D"/>
        </w:tc>
        <w:tc>
          <w:tcPr>
            <w:tcW w:w="436"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581" w:type="pct"/>
            <w:noWrap/>
            <w:hideMark/>
          </w:tcPr>
          <w:p w:rsidR="00907F0D" w:rsidRPr="00732F1B" w:rsidRDefault="00907F0D" w:rsidP="00907F0D"/>
        </w:tc>
        <w:tc>
          <w:tcPr>
            <w:tcW w:w="718" w:type="pct"/>
          </w:tcPr>
          <w:p w:rsidR="00907F0D" w:rsidRPr="00732F1B" w:rsidRDefault="00907F0D" w:rsidP="00907F0D"/>
        </w:tc>
      </w:tr>
      <w:tr w:rsidR="00F70EF8" w:rsidRPr="007A6DF7" w:rsidTr="005A13B4">
        <w:trPr>
          <w:trHeight w:val="312"/>
        </w:trPr>
        <w:tc>
          <w:tcPr>
            <w:tcW w:w="940" w:type="pct"/>
            <w:noWrap/>
            <w:hideMark/>
          </w:tcPr>
          <w:p w:rsidR="00907F0D" w:rsidRPr="007A6DF7" w:rsidRDefault="00907F0D" w:rsidP="00F70EF8">
            <w:pPr>
              <w:jc w:val="left"/>
            </w:pPr>
            <w:r w:rsidRPr="007A6DF7">
              <w:t>i_s</w:t>
            </w:r>
          </w:p>
        </w:tc>
        <w:tc>
          <w:tcPr>
            <w:tcW w:w="436"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581" w:type="pct"/>
            <w:noWrap/>
            <w:hideMark/>
          </w:tcPr>
          <w:p w:rsidR="00907F0D" w:rsidRPr="00732F1B" w:rsidRDefault="00907F0D" w:rsidP="00907F0D">
            <w:r w:rsidRPr="00732F1B">
              <w:t>3</w:t>
            </w:r>
          </w:p>
        </w:tc>
        <w:tc>
          <w:tcPr>
            <w:tcW w:w="718" w:type="pct"/>
          </w:tcPr>
          <w:p w:rsidR="00907F0D" w:rsidRDefault="00907F0D" w:rsidP="00907F0D">
            <w:r w:rsidRPr="00732F1B">
              <w:t>0</w:t>
            </w:r>
          </w:p>
        </w:tc>
      </w:tr>
    </w:tbl>
    <w:p w:rsidR="007A6DF7" w:rsidRDefault="007A6DF7" w:rsidP="00FB1B47"/>
    <w:p w:rsidR="007A6DF7" w:rsidRDefault="007A6DF7" w:rsidP="00FB1B47"/>
    <w:p w:rsidR="00B83C4F" w:rsidRDefault="00B83C4F" w:rsidP="00B83C4F">
      <w:pPr>
        <w:pStyle w:val="Caption"/>
        <w:keepNext/>
      </w:pPr>
      <w:bookmarkStart w:id="23" w:name="_Ref46327861"/>
      <w:r>
        <w:t xml:space="preserve">Table </w:t>
      </w:r>
      <w:fldSimple w:instr=" SEQ Table \* ARABIC ">
        <w:r w:rsidR="00AF2BE6">
          <w:rPr>
            <w:noProof/>
          </w:rPr>
          <w:t>2</w:t>
        </w:r>
      </w:fldSimple>
      <w:bookmarkEnd w:id="23"/>
      <w:r>
        <w:t xml:space="preserve"> </w:t>
      </w:r>
      <w:r w:rsidRPr="0079293F">
        <w:t>Paging Occasions for DRX=32, nB=</w:t>
      </w:r>
      <w:r w:rsidR="007F3862">
        <w:t>T/16=</w:t>
      </w:r>
      <w:r>
        <w:t>2</w:t>
      </w:r>
      <w:r w:rsidRPr="0079293F">
        <w:t>, for ascending values of the IMSI</w:t>
      </w:r>
    </w:p>
    <w:tbl>
      <w:tblPr>
        <w:tblStyle w:val="TableGrid"/>
        <w:tblW w:w="5000" w:type="pct"/>
        <w:tblLook w:val="04A0" w:firstRow="1" w:lastRow="0" w:firstColumn="1" w:lastColumn="0" w:noHBand="0" w:noVBand="1"/>
      </w:tblPr>
      <w:tblGrid>
        <w:gridCol w:w="1379"/>
        <w:gridCol w:w="1114"/>
        <w:gridCol w:w="1077"/>
        <w:gridCol w:w="1123"/>
        <w:gridCol w:w="1183"/>
        <w:gridCol w:w="1114"/>
        <w:gridCol w:w="852"/>
        <w:gridCol w:w="1174"/>
      </w:tblGrid>
      <w:tr w:rsidR="00B9289F" w:rsidRPr="007A6DF7" w:rsidTr="00907F0D">
        <w:trPr>
          <w:trHeight w:val="312"/>
        </w:trPr>
        <w:tc>
          <w:tcPr>
            <w:tcW w:w="764" w:type="pct"/>
            <w:noWrap/>
          </w:tcPr>
          <w:p w:rsidR="00B9289F" w:rsidRPr="007A6DF7" w:rsidRDefault="00B9289F" w:rsidP="00B83C4F">
            <w:r>
              <w:t>DRX=T=32</w:t>
            </w:r>
          </w:p>
        </w:tc>
        <w:tc>
          <w:tcPr>
            <w:tcW w:w="618" w:type="pct"/>
            <w:noWrap/>
          </w:tcPr>
          <w:p w:rsidR="00B9289F" w:rsidRPr="007A6DF7" w:rsidRDefault="00B9289F" w:rsidP="00B83C4F"/>
        </w:tc>
        <w:tc>
          <w:tcPr>
            <w:tcW w:w="597" w:type="pct"/>
            <w:noWrap/>
          </w:tcPr>
          <w:p w:rsidR="00B9289F" w:rsidRPr="007A6DF7" w:rsidRDefault="00B9289F" w:rsidP="00B83C4F"/>
        </w:tc>
        <w:tc>
          <w:tcPr>
            <w:tcW w:w="623" w:type="pct"/>
            <w:noWrap/>
          </w:tcPr>
          <w:p w:rsidR="00B9289F" w:rsidRPr="007A6DF7" w:rsidRDefault="00B9289F" w:rsidP="00B83C4F"/>
        </w:tc>
        <w:tc>
          <w:tcPr>
            <w:tcW w:w="656" w:type="pct"/>
            <w:noWrap/>
          </w:tcPr>
          <w:p w:rsidR="00B9289F" w:rsidRPr="007A6DF7" w:rsidRDefault="00B9289F" w:rsidP="00B83C4F"/>
        </w:tc>
        <w:tc>
          <w:tcPr>
            <w:tcW w:w="618" w:type="pct"/>
            <w:noWrap/>
          </w:tcPr>
          <w:p w:rsidR="00B9289F" w:rsidRPr="007A6DF7" w:rsidRDefault="00B9289F" w:rsidP="00B83C4F"/>
        </w:tc>
        <w:tc>
          <w:tcPr>
            <w:tcW w:w="472" w:type="pct"/>
            <w:noWrap/>
          </w:tcPr>
          <w:p w:rsidR="00B9289F" w:rsidRPr="007A6DF7" w:rsidRDefault="00B9289F" w:rsidP="00B83C4F"/>
        </w:tc>
        <w:tc>
          <w:tcPr>
            <w:tcW w:w="651" w:type="pct"/>
          </w:tcPr>
          <w:p w:rsidR="00B9289F" w:rsidRPr="007A6DF7" w:rsidRDefault="00B9289F" w:rsidP="00B83C4F"/>
        </w:tc>
      </w:tr>
      <w:tr w:rsidR="00B9289F" w:rsidRPr="007A6DF7" w:rsidTr="00907F0D">
        <w:trPr>
          <w:trHeight w:val="312"/>
        </w:trPr>
        <w:tc>
          <w:tcPr>
            <w:tcW w:w="764" w:type="pct"/>
            <w:noWrap/>
          </w:tcPr>
          <w:p w:rsidR="00B9289F" w:rsidRDefault="00B9289F" w:rsidP="00B83C4F">
            <w:r>
              <w:t>nB=T/16=2</w:t>
            </w:r>
          </w:p>
          <w:p w:rsidR="00B30CB8" w:rsidRPr="007A6DF7" w:rsidRDefault="00B30CB8" w:rsidP="00B83C4F">
            <w:r>
              <w:t>Ns=1</w:t>
            </w:r>
          </w:p>
        </w:tc>
        <w:tc>
          <w:tcPr>
            <w:tcW w:w="618" w:type="pct"/>
            <w:noWrap/>
          </w:tcPr>
          <w:p w:rsidR="00B9289F" w:rsidRPr="007A6DF7" w:rsidRDefault="00B9289F" w:rsidP="00B83C4F"/>
        </w:tc>
        <w:tc>
          <w:tcPr>
            <w:tcW w:w="597" w:type="pct"/>
            <w:noWrap/>
          </w:tcPr>
          <w:p w:rsidR="00B9289F" w:rsidRPr="007A6DF7" w:rsidRDefault="00B9289F" w:rsidP="00B83C4F"/>
        </w:tc>
        <w:tc>
          <w:tcPr>
            <w:tcW w:w="623" w:type="pct"/>
            <w:noWrap/>
          </w:tcPr>
          <w:p w:rsidR="00B9289F" w:rsidRPr="007A6DF7" w:rsidRDefault="00B9289F" w:rsidP="00B83C4F"/>
        </w:tc>
        <w:tc>
          <w:tcPr>
            <w:tcW w:w="656" w:type="pct"/>
            <w:noWrap/>
          </w:tcPr>
          <w:p w:rsidR="00B9289F" w:rsidRPr="007A6DF7" w:rsidRDefault="00B9289F" w:rsidP="00B83C4F"/>
        </w:tc>
        <w:tc>
          <w:tcPr>
            <w:tcW w:w="618" w:type="pct"/>
            <w:noWrap/>
          </w:tcPr>
          <w:p w:rsidR="00B9289F" w:rsidRPr="007A6DF7" w:rsidRDefault="00B9289F" w:rsidP="00B83C4F"/>
        </w:tc>
        <w:tc>
          <w:tcPr>
            <w:tcW w:w="472" w:type="pct"/>
            <w:noWrap/>
          </w:tcPr>
          <w:p w:rsidR="00B9289F" w:rsidRPr="007A6DF7" w:rsidRDefault="00B9289F" w:rsidP="00B83C4F"/>
        </w:tc>
        <w:tc>
          <w:tcPr>
            <w:tcW w:w="651" w:type="pct"/>
          </w:tcPr>
          <w:p w:rsidR="00B9289F" w:rsidRPr="007A6DF7" w:rsidRDefault="00B9289F" w:rsidP="00B83C4F"/>
        </w:tc>
      </w:tr>
      <w:tr w:rsidR="00B9289F" w:rsidRPr="007A6DF7" w:rsidTr="00907F0D">
        <w:trPr>
          <w:trHeight w:val="312"/>
        </w:trPr>
        <w:tc>
          <w:tcPr>
            <w:tcW w:w="764" w:type="pct"/>
            <w:noWrap/>
            <w:hideMark/>
          </w:tcPr>
          <w:p w:rsidR="00B9289F" w:rsidRPr="007A6DF7" w:rsidRDefault="00B9289F" w:rsidP="00B83C4F"/>
        </w:tc>
        <w:tc>
          <w:tcPr>
            <w:tcW w:w="618" w:type="pct"/>
            <w:noWrap/>
            <w:hideMark/>
          </w:tcPr>
          <w:p w:rsidR="00B9289F" w:rsidRPr="007A6DF7" w:rsidRDefault="00B9289F" w:rsidP="00B83C4F">
            <w:r w:rsidRPr="007A6DF7">
              <w:t>IMSI</w:t>
            </w:r>
          </w:p>
        </w:tc>
        <w:tc>
          <w:tcPr>
            <w:tcW w:w="597" w:type="pct"/>
            <w:noWrap/>
            <w:hideMark/>
          </w:tcPr>
          <w:p w:rsidR="00B9289F" w:rsidRPr="007A6DF7" w:rsidRDefault="00B9289F" w:rsidP="00B83C4F">
            <w:r w:rsidRPr="007A6DF7">
              <w:t>IMSI+1</w:t>
            </w:r>
          </w:p>
        </w:tc>
        <w:tc>
          <w:tcPr>
            <w:tcW w:w="623" w:type="pct"/>
            <w:noWrap/>
            <w:hideMark/>
          </w:tcPr>
          <w:p w:rsidR="00B9289F" w:rsidRPr="007A6DF7" w:rsidRDefault="00B9289F" w:rsidP="00B83C4F">
            <w:r w:rsidRPr="007A6DF7">
              <w:t>IMSI+2</w:t>
            </w:r>
          </w:p>
        </w:tc>
        <w:tc>
          <w:tcPr>
            <w:tcW w:w="656" w:type="pct"/>
            <w:noWrap/>
            <w:hideMark/>
          </w:tcPr>
          <w:p w:rsidR="00B9289F" w:rsidRPr="007A6DF7" w:rsidRDefault="00B9289F" w:rsidP="00B83C4F">
            <w:r w:rsidRPr="007A6DF7">
              <w:t>IMSI+3</w:t>
            </w:r>
          </w:p>
        </w:tc>
        <w:tc>
          <w:tcPr>
            <w:tcW w:w="618" w:type="pct"/>
            <w:noWrap/>
            <w:hideMark/>
          </w:tcPr>
          <w:p w:rsidR="00B9289F" w:rsidRPr="007A6DF7" w:rsidRDefault="00B9289F" w:rsidP="00B83C4F">
            <w:r w:rsidRPr="007A6DF7">
              <w:t>IMSI+5</w:t>
            </w:r>
          </w:p>
        </w:tc>
        <w:tc>
          <w:tcPr>
            <w:tcW w:w="472" w:type="pct"/>
            <w:noWrap/>
            <w:hideMark/>
          </w:tcPr>
          <w:p w:rsidR="00B9289F" w:rsidRPr="007A6DF7" w:rsidRDefault="00B9289F" w:rsidP="00B83C4F">
            <w:r w:rsidRPr="007A6DF7">
              <w:t>IMSI+7</w:t>
            </w:r>
          </w:p>
        </w:tc>
        <w:tc>
          <w:tcPr>
            <w:tcW w:w="651" w:type="pct"/>
          </w:tcPr>
          <w:p w:rsidR="00B9289F" w:rsidRPr="007A6DF7" w:rsidRDefault="00B9289F" w:rsidP="00B83C4F">
            <w:r>
              <w:t>IMSI+32</w:t>
            </w:r>
          </w:p>
        </w:tc>
      </w:tr>
      <w:tr w:rsidR="00907F0D" w:rsidRPr="007A6DF7" w:rsidTr="00907F0D">
        <w:trPr>
          <w:trHeight w:val="312"/>
        </w:trPr>
        <w:tc>
          <w:tcPr>
            <w:tcW w:w="764" w:type="pct"/>
            <w:noWrap/>
            <w:hideMark/>
          </w:tcPr>
          <w:p w:rsidR="00907F0D" w:rsidRPr="007A6DF7" w:rsidRDefault="00907F0D" w:rsidP="00907F0D">
            <w:r w:rsidRPr="007A6DF7">
              <w:t>First PO, SFN</w:t>
            </w:r>
          </w:p>
        </w:tc>
        <w:tc>
          <w:tcPr>
            <w:tcW w:w="618" w:type="pct"/>
            <w:noWrap/>
            <w:hideMark/>
          </w:tcPr>
          <w:p w:rsidR="00907F0D" w:rsidRPr="00B37A19" w:rsidRDefault="00907F0D" w:rsidP="00907F0D">
            <w:r w:rsidRPr="00B37A19">
              <w:t>0</w:t>
            </w:r>
          </w:p>
        </w:tc>
        <w:tc>
          <w:tcPr>
            <w:tcW w:w="597" w:type="pct"/>
            <w:noWrap/>
            <w:hideMark/>
          </w:tcPr>
          <w:p w:rsidR="00907F0D" w:rsidRPr="00B37A19" w:rsidRDefault="00907F0D" w:rsidP="00907F0D">
            <w:r w:rsidRPr="00B37A19">
              <w:t>16</w:t>
            </w:r>
          </w:p>
        </w:tc>
        <w:tc>
          <w:tcPr>
            <w:tcW w:w="623" w:type="pct"/>
            <w:noWrap/>
            <w:hideMark/>
          </w:tcPr>
          <w:p w:rsidR="00907F0D" w:rsidRPr="00B37A19" w:rsidRDefault="00907F0D" w:rsidP="00907F0D">
            <w:r w:rsidRPr="00B37A19">
              <w:t>0</w:t>
            </w:r>
          </w:p>
        </w:tc>
        <w:tc>
          <w:tcPr>
            <w:tcW w:w="656" w:type="pct"/>
            <w:noWrap/>
            <w:hideMark/>
          </w:tcPr>
          <w:p w:rsidR="00907F0D" w:rsidRPr="00B37A19" w:rsidRDefault="00907F0D" w:rsidP="00907F0D">
            <w:r w:rsidRPr="00B37A19">
              <w:t>16</w:t>
            </w:r>
          </w:p>
        </w:tc>
        <w:tc>
          <w:tcPr>
            <w:tcW w:w="618" w:type="pct"/>
            <w:noWrap/>
            <w:hideMark/>
          </w:tcPr>
          <w:p w:rsidR="00907F0D" w:rsidRPr="00B37A19" w:rsidRDefault="00907F0D" w:rsidP="00907F0D">
            <w:r w:rsidRPr="00B37A19">
              <w:t>16</w:t>
            </w:r>
          </w:p>
        </w:tc>
        <w:tc>
          <w:tcPr>
            <w:tcW w:w="472" w:type="pct"/>
            <w:noWrap/>
            <w:hideMark/>
          </w:tcPr>
          <w:p w:rsidR="00907F0D" w:rsidRPr="00B37A19" w:rsidRDefault="00907F0D" w:rsidP="00907F0D">
            <w:r w:rsidRPr="00B37A19">
              <w:t>16</w:t>
            </w:r>
          </w:p>
        </w:tc>
        <w:tc>
          <w:tcPr>
            <w:tcW w:w="651" w:type="pct"/>
          </w:tcPr>
          <w:p w:rsidR="00907F0D" w:rsidRPr="00B37A19" w:rsidRDefault="00907F0D" w:rsidP="00907F0D">
            <w:r w:rsidRPr="00B37A19">
              <w:t>0</w:t>
            </w:r>
          </w:p>
        </w:tc>
      </w:tr>
      <w:tr w:rsidR="00907F0D" w:rsidRPr="007A6DF7" w:rsidTr="00907F0D">
        <w:trPr>
          <w:trHeight w:val="312"/>
        </w:trPr>
        <w:tc>
          <w:tcPr>
            <w:tcW w:w="764" w:type="pct"/>
            <w:noWrap/>
            <w:hideMark/>
          </w:tcPr>
          <w:p w:rsidR="00907F0D" w:rsidRPr="007A6DF7" w:rsidRDefault="00907F0D" w:rsidP="00907F0D">
            <w:r w:rsidRPr="007A6DF7">
              <w:t>Next PO, SFN</w:t>
            </w:r>
          </w:p>
        </w:tc>
        <w:tc>
          <w:tcPr>
            <w:tcW w:w="618" w:type="pct"/>
            <w:noWrap/>
            <w:hideMark/>
          </w:tcPr>
          <w:p w:rsidR="00907F0D" w:rsidRPr="00B37A19" w:rsidRDefault="00907F0D" w:rsidP="00907F0D">
            <w:r w:rsidRPr="00B37A19">
              <w:t>32</w:t>
            </w:r>
          </w:p>
        </w:tc>
        <w:tc>
          <w:tcPr>
            <w:tcW w:w="597" w:type="pct"/>
            <w:noWrap/>
            <w:hideMark/>
          </w:tcPr>
          <w:p w:rsidR="00907F0D" w:rsidRPr="00B37A19" w:rsidRDefault="00907F0D" w:rsidP="00907F0D">
            <w:r w:rsidRPr="00B37A19">
              <w:t>48</w:t>
            </w:r>
          </w:p>
        </w:tc>
        <w:tc>
          <w:tcPr>
            <w:tcW w:w="623" w:type="pct"/>
            <w:noWrap/>
            <w:hideMark/>
          </w:tcPr>
          <w:p w:rsidR="00907F0D" w:rsidRPr="00B37A19" w:rsidRDefault="00907F0D" w:rsidP="00907F0D">
            <w:r w:rsidRPr="00B37A19">
              <w:t>32</w:t>
            </w:r>
          </w:p>
        </w:tc>
        <w:tc>
          <w:tcPr>
            <w:tcW w:w="656" w:type="pct"/>
            <w:noWrap/>
            <w:hideMark/>
          </w:tcPr>
          <w:p w:rsidR="00907F0D" w:rsidRPr="00B37A19" w:rsidRDefault="00907F0D" w:rsidP="00907F0D">
            <w:r w:rsidRPr="00B37A19">
              <w:t>48</w:t>
            </w:r>
          </w:p>
        </w:tc>
        <w:tc>
          <w:tcPr>
            <w:tcW w:w="618" w:type="pct"/>
            <w:noWrap/>
            <w:hideMark/>
          </w:tcPr>
          <w:p w:rsidR="00907F0D" w:rsidRPr="00B37A19" w:rsidRDefault="00907F0D" w:rsidP="00907F0D">
            <w:r w:rsidRPr="00B37A19">
              <w:t>48</w:t>
            </w:r>
          </w:p>
        </w:tc>
        <w:tc>
          <w:tcPr>
            <w:tcW w:w="472" w:type="pct"/>
            <w:noWrap/>
            <w:hideMark/>
          </w:tcPr>
          <w:p w:rsidR="00907F0D" w:rsidRPr="00B37A19" w:rsidRDefault="00907F0D" w:rsidP="00907F0D">
            <w:r w:rsidRPr="00B37A19">
              <w:t>48</w:t>
            </w:r>
          </w:p>
        </w:tc>
        <w:tc>
          <w:tcPr>
            <w:tcW w:w="651" w:type="pct"/>
          </w:tcPr>
          <w:p w:rsidR="00907F0D" w:rsidRPr="00B37A19" w:rsidRDefault="00907F0D" w:rsidP="00907F0D">
            <w:r w:rsidRPr="00B37A19">
              <w:t>32</w:t>
            </w:r>
          </w:p>
        </w:tc>
      </w:tr>
      <w:tr w:rsidR="00907F0D" w:rsidRPr="007A6DF7" w:rsidTr="00907F0D">
        <w:trPr>
          <w:trHeight w:val="312"/>
        </w:trPr>
        <w:tc>
          <w:tcPr>
            <w:tcW w:w="764" w:type="pct"/>
            <w:noWrap/>
            <w:hideMark/>
          </w:tcPr>
          <w:p w:rsidR="00907F0D" w:rsidRPr="007A6DF7" w:rsidRDefault="00907F0D" w:rsidP="00907F0D"/>
        </w:tc>
        <w:tc>
          <w:tcPr>
            <w:tcW w:w="618" w:type="pct"/>
            <w:noWrap/>
            <w:hideMark/>
          </w:tcPr>
          <w:p w:rsidR="00907F0D" w:rsidRPr="00B37A19" w:rsidRDefault="00907F0D" w:rsidP="00907F0D"/>
        </w:tc>
        <w:tc>
          <w:tcPr>
            <w:tcW w:w="597" w:type="pct"/>
            <w:noWrap/>
            <w:hideMark/>
          </w:tcPr>
          <w:p w:rsidR="00907F0D" w:rsidRPr="00B37A19" w:rsidRDefault="00907F0D" w:rsidP="00907F0D"/>
        </w:tc>
        <w:tc>
          <w:tcPr>
            <w:tcW w:w="623" w:type="pct"/>
            <w:noWrap/>
            <w:hideMark/>
          </w:tcPr>
          <w:p w:rsidR="00907F0D" w:rsidRPr="00B37A19" w:rsidRDefault="00907F0D" w:rsidP="00907F0D"/>
        </w:tc>
        <w:tc>
          <w:tcPr>
            <w:tcW w:w="656" w:type="pct"/>
            <w:noWrap/>
            <w:hideMark/>
          </w:tcPr>
          <w:p w:rsidR="00907F0D" w:rsidRPr="00B37A19" w:rsidRDefault="00907F0D" w:rsidP="00907F0D"/>
        </w:tc>
        <w:tc>
          <w:tcPr>
            <w:tcW w:w="618" w:type="pct"/>
            <w:noWrap/>
            <w:hideMark/>
          </w:tcPr>
          <w:p w:rsidR="00907F0D" w:rsidRPr="00B37A19" w:rsidRDefault="00907F0D" w:rsidP="00907F0D"/>
        </w:tc>
        <w:tc>
          <w:tcPr>
            <w:tcW w:w="472" w:type="pct"/>
            <w:noWrap/>
            <w:hideMark/>
          </w:tcPr>
          <w:p w:rsidR="00907F0D" w:rsidRPr="00B37A19" w:rsidRDefault="00907F0D" w:rsidP="00907F0D"/>
        </w:tc>
        <w:tc>
          <w:tcPr>
            <w:tcW w:w="651" w:type="pct"/>
          </w:tcPr>
          <w:p w:rsidR="00907F0D" w:rsidRPr="00B37A19" w:rsidRDefault="00907F0D" w:rsidP="00907F0D"/>
        </w:tc>
      </w:tr>
      <w:tr w:rsidR="00907F0D" w:rsidRPr="007A6DF7" w:rsidTr="00907F0D">
        <w:trPr>
          <w:trHeight w:val="312"/>
        </w:trPr>
        <w:tc>
          <w:tcPr>
            <w:tcW w:w="764" w:type="pct"/>
            <w:noWrap/>
            <w:hideMark/>
          </w:tcPr>
          <w:p w:rsidR="00907F0D" w:rsidRPr="007A6DF7" w:rsidRDefault="00907F0D" w:rsidP="00907F0D">
            <w:r w:rsidRPr="007A6DF7">
              <w:t>i_s</w:t>
            </w:r>
          </w:p>
        </w:tc>
        <w:tc>
          <w:tcPr>
            <w:tcW w:w="618" w:type="pct"/>
            <w:noWrap/>
            <w:hideMark/>
          </w:tcPr>
          <w:p w:rsidR="00907F0D" w:rsidRPr="00B37A19" w:rsidRDefault="00907F0D" w:rsidP="00907F0D">
            <w:r w:rsidRPr="00B37A19">
              <w:t>0</w:t>
            </w:r>
          </w:p>
        </w:tc>
        <w:tc>
          <w:tcPr>
            <w:tcW w:w="597" w:type="pct"/>
            <w:noWrap/>
            <w:hideMark/>
          </w:tcPr>
          <w:p w:rsidR="00907F0D" w:rsidRPr="00B37A19" w:rsidRDefault="00907F0D" w:rsidP="00907F0D">
            <w:r w:rsidRPr="00B37A19">
              <w:t>0</w:t>
            </w:r>
          </w:p>
        </w:tc>
        <w:tc>
          <w:tcPr>
            <w:tcW w:w="623" w:type="pct"/>
            <w:noWrap/>
            <w:hideMark/>
          </w:tcPr>
          <w:p w:rsidR="00907F0D" w:rsidRPr="00B37A19" w:rsidRDefault="00907F0D" w:rsidP="00907F0D">
            <w:r w:rsidRPr="00B37A19">
              <w:t>0</w:t>
            </w:r>
          </w:p>
        </w:tc>
        <w:tc>
          <w:tcPr>
            <w:tcW w:w="656" w:type="pct"/>
            <w:noWrap/>
            <w:hideMark/>
          </w:tcPr>
          <w:p w:rsidR="00907F0D" w:rsidRPr="00B37A19" w:rsidRDefault="00907F0D" w:rsidP="00907F0D">
            <w:r w:rsidRPr="00B37A19">
              <w:t>0</w:t>
            </w:r>
          </w:p>
        </w:tc>
        <w:tc>
          <w:tcPr>
            <w:tcW w:w="618" w:type="pct"/>
            <w:noWrap/>
            <w:hideMark/>
          </w:tcPr>
          <w:p w:rsidR="00907F0D" w:rsidRPr="00B37A19" w:rsidRDefault="00907F0D" w:rsidP="00907F0D">
            <w:r w:rsidRPr="00B37A19">
              <w:t>0</w:t>
            </w:r>
          </w:p>
        </w:tc>
        <w:tc>
          <w:tcPr>
            <w:tcW w:w="472" w:type="pct"/>
            <w:noWrap/>
            <w:hideMark/>
          </w:tcPr>
          <w:p w:rsidR="00907F0D" w:rsidRPr="00B37A19" w:rsidRDefault="00907F0D" w:rsidP="00907F0D">
            <w:r w:rsidRPr="00B37A19">
              <w:t>0</w:t>
            </w:r>
          </w:p>
        </w:tc>
        <w:tc>
          <w:tcPr>
            <w:tcW w:w="651" w:type="pct"/>
          </w:tcPr>
          <w:p w:rsidR="00907F0D" w:rsidRDefault="00907F0D" w:rsidP="00907F0D">
            <w:r w:rsidRPr="00B37A19">
              <w:t>0</w:t>
            </w:r>
          </w:p>
        </w:tc>
      </w:tr>
    </w:tbl>
    <w:p w:rsidR="007A6DF7" w:rsidRDefault="007A6DF7" w:rsidP="00FB1B47"/>
    <w:p w:rsidR="00B9289F" w:rsidRDefault="00B9289F" w:rsidP="00FB1B47"/>
    <w:p w:rsidR="00B9289F" w:rsidRDefault="00B9289F" w:rsidP="00FB1B47"/>
    <w:p w:rsidR="00B9289F" w:rsidRDefault="00B9289F" w:rsidP="00FB1B47"/>
    <w:p w:rsidR="00AF2BE6" w:rsidRDefault="00AF2BE6" w:rsidP="00FB1B47"/>
    <w:p w:rsidR="00907F0D" w:rsidRDefault="00907F0D" w:rsidP="00FB1B47"/>
    <w:p w:rsidR="00B9289F" w:rsidRDefault="00B9289F" w:rsidP="00FB1B47"/>
    <w:p w:rsidR="00B83C4F" w:rsidRDefault="00B83C4F" w:rsidP="00FB1B47"/>
    <w:p w:rsidR="002E2212" w:rsidRDefault="002E2212" w:rsidP="002E2212">
      <w:pPr>
        <w:pStyle w:val="Caption"/>
        <w:keepNext/>
      </w:pPr>
      <w:bookmarkStart w:id="24" w:name="_Ref46327752"/>
      <w:r>
        <w:t xml:space="preserve">Table </w:t>
      </w:r>
      <w:fldSimple w:instr=" SEQ Table \* ARABIC ">
        <w:r w:rsidR="00AF2BE6">
          <w:rPr>
            <w:noProof/>
          </w:rPr>
          <w:t>3</w:t>
        </w:r>
      </w:fldSimple>
      <w:bookmarkEnd w:id="24"/>
      <w:r>
        <w:t xml:space="preserve"> </w:t>
      </w:r>
      <w:r w:rsidRPr="006F7DBF">
        <w:t>Paging Occasions for DRX=</w:t>
      </w:r>
      <w:r>
        <w:t>256</w:t>
      </w:r>
      <w:r w:rsidRPr="006F7DBF">
        <w:t>, nB=</w:t>
      </w:r>
      <w:r w:rsidR="007F3862">
        <w:t>4T=</w:t>
      </w:r>
      <w:r>
        <w:t>1024</w:t>
      </w:r>
      <w:r w:rsidRPr="006F7DBF">
        <w:t>, for ascending values of the IMSI</w:t>
      </w:r>
    </w:p>
    <w:tbl>
      <w:tblPr>
        <w:tblStyle w:val="TableGrid"/>
        <w:tblW w:w="5000" w:type="pct"/>
        <w:tblLook w:val="04A0" w:firstRow="1" w:lastRow="0" w:firstColumn="1" w:lastColumn="0" w:noHBand="0" w:noVBand="1"/>
      </w:tblPr>
      <w:tblGrid>
        <w:gridCol w:w="1379"/>
        <w:gridCol w:w="1140"/>
        <w:gridCol w:w="1098"/>
        <w:gridCol w:w="1149"/>
        <w:gridCol w:w="1206"/>
        <w:gridCol w:w="1140"/>
        <w:gridCol w:w="852"/>
        <w:gridCol w:w="1052"/>
      </w:tblGrid>
      <w:tr w:rsidR="0002147A" w:rsidRPr="005939D1" w:rsidTr="00907F0D">
        <w:trPr>
          <w:trHeight w:val="312"/>
        </w:trPr>
        <w:tc>
          <w:tcPr>
            <w:tcW w:w="764" w:type="pct"/>
            <w:noWrap/>
          </w:tcPr>
          <w:p w:rsidR="00B9289F" w:rsidRPr="005939D1" w:rsidRDefault="00B9289F" w:rsidP="008E1B52">
            <w:r>
              <w:t>DRX=T=256</w:t>
            </w:r>
          </w:p>
        </w:tc>
        <w:tc>
          <w:tcPr>
            <w:tcW w:w="632" w:type="pct"/>
            <w:noWrap/>
          </w:tcPr>
          <w:p w:rsidR="00B9289F" w:rsidRPr="005939D1" w:rsidRDefault="00B9289F" w:rsidP="008E1B52"/>
        </w:tc>
        <w:tc>
          <w:tcPr>
            <w:tcW w:w="609" w:type="pct"/>
            <w:noWrap/>
          </w:tcPr>
          <w:p w:rsidR="00B9289F" w:rsidRPr="005939D1" w:rsidRDefault="00B9289F" w:rsidP="008E1B52"/>
        </w:tc>
        <w:tc>
          <w:tcPr>
            <w:tcW w:w="637" w:type="pct"/>
            <w:noWrap/>
          </w:tcPr>
          <w:p w:rsidR="00B9289F" w:rsidRPr="005939D1" w:rsidRDefault="00B9289F" w:rsidP="008E1B52"/>
        </w:tc>
        <w:tc>
          <w:tcPr>
            <w:tcW w:w="669" w:type="pct"/>
            <w:noWrap/>
          </w:tcPr>
          <w:p w:rsidR="00B9289F" w:rsidRPr="005939D1" w:rsidRDefault="00B9289F" w:rsidP="008E1B52"/>
        </w:tc>
        <w:tc>
          <w:tcPr>
            <w:tcW w:w="632" w:type="pct"/>
            <w:noWrap/>
          </w:tcPr>
          <w:p w:rsidR="00B9289F" w:rsidRPr="005939D1" w:rsidRDefault="00B9289F" w:rsidP="008E1B52"/>
        </w:tc>
        <w:tc>
          <w:tcPr>
            <w:tcW w:w="472" w:type="pct"/>
            <w:noWrap/>
          </w:tcPr>
          <w:p w:rsidR="00B9289F" w:rsidRPr="005939D1" w:rsidRDefault="00B9289F" w:rsidP="008E1B52"/>
        </w:tc>
        <w:tc>
          <w:tcPr>
            <w:tcW w:w="583" w:type="pct"/>
          </w:tcPr>
          <w:p w:rsidR="00B9289F" w:rsidRPr="005939D1" w:rsidRDefault="00B9289F" w:rsidP="008E1B52"/>
        </w:tc>
      </w:tr>
      <w:tr w:rsidR="0002147A" w:rsidRPr="005939D1" w:rsidTr="00907F0D">
        <w:trPr>
          <w:trHeight w:val="312"/>
        </w:trPr>
        <w:tc>
          <w:tcPr>
            <w:tcW w:w="764" w:type="pct"/>
            <w:noWrap/>
          </w:tcPr>
          <w:p w:rsidR="0002147A" w:rsidRDefault="00B9289F" w:rsidP="0002147A">
            <w:r>
              <w:t>nB=4T=1024</w:t>
            </w:r>
          </w:p>
          <w:p w:rsidR="00B30CB8" w:rsidRPr="005939D1" w:rsidRDefault="00B30CB8" w:rsidP="0002147A">
            <w:r>
              <w:t>Ns=4</w:t>
            </w:r>
          </w:p>
        </w:tc>
        <w:tc>
          <w:tcPr>
            <w:tcW w:w="632" w:type="pct"/>
            <w:noWrap/>
          </w:tcPr>
          <w:p w:rsidR="00B9289F" w:rsidRPr="005939D1" w:rsidRDefault="00B9289F" w:rsidP="008E1B52"/>
        </w:tc>
        <w:tc>
          <w:tcPr>
            <w:tcW w:w="609" w:type="pct"/>
            <w:noWrap/>
          </w:tcPr>
          <w:p w:rsidR="00B9289F" w:rsidRPr="005939D1" w:rsidRDefault="00B9289F" w:rsidP="008E1B52"/>
        </w:tc>
        <w:tc>
          <w:tcPr>
            <w:tcW w:w="637" w:type="pct"/>
            <w:noWrap/>
          </w:tcPr>
          <w:p w:rsidR="00B9289F" w:rsidRPr="005939D1" w:rsidRDefault="00B9289F" w:rsidP="008E1B52"/>
        </w:tc>
        <w:tc>
          <w:tcPr>
            <w:tcW w:w="669" w:type="pct"/>
            <w:noWrap/>
          </w:tcPr>
          <w:p w:rsidR="00B9289F" w:rsidRPr="005939D1" w:rsidRDefault="00B9289F" w:rsidP="008E1B52"/>
        </w:tc>
        <w:tc>
          <w:tcPr>
            <w:tcW w:w="632" w:type="pct"/>
            <w:noWrap/>
          </w:tcPr>
          <w:p w:rsidR="00B9289F" w:rsidRPr="005939D1" w:rsidRDefault="00B9289F" w:rsidP="008E1B52"/>
        </w:tc>
        <w:tc>
          <w:tcPr>
            <w:tcW w:w="472" w:type="pct"/>
            <w:noWrap/>
          </w:tcPr>
          <w:p w:rsidR="00B9289F" w:rsidRPr="005939D1" w:rsidRDefault="00B9289F" w:rsidP="008E1B52"/>
        </w:tc>
        <w:tc>
          <w:tcPr>
            <w:tcW w:w="583" w:type="pct"/>
          </w:tcPr>
          <w:p w:rsidR="00B9289F" w:rsidRPr="005939D1" w:rsidRDefault="00B9289F" w:rsidP="008E1B52"/>
        </w:tc>
      </w:tr>
      <w:tr w:rsidR="0002147A" w:rsidRPr="005939D1" w:rsidTr="00907F0D">
        <w:trPr>
          <w:trHeight w:val="312"/>
        </w:trPr>
        <w:tc>
          <w:tcPr>
            <w:tcW w:w="764" w:type="pct"/>
            <w:noWrap/>
          </w:tcPr>
          <w:p w:rsidR="00B9289F" w:rsidRDefault="00B9289F" w:rsidP="002E2212"/>
        </w:tc>
        <w:tc>
          <w:tcPr>
            <w:tcW w:w="632" w:type="pct"/>
            <w:noWrap/>
          </w:tcPr>
          <w:p w:rsidR="00B9289F" w:rsidRPr="005939D1" w:rsidRDefault="00B9289F" w:rsidP="002E2212">
            <w:r w:rsidRPr="005939D1">
              <w:t>IMSI</w:t>
            </w:r>
          </w:p>
        </w:tc>
        <w:tc>
          <w:tcPr>
            <w:tcW w:w="609" w:type="pct"/>
            <w:noWrap/>
          </w:tcPr>
          <w:p w:rsidR="00B9289F" w:rsidRPr="005939D1" w:rsidRDefault="00B9289F" w:rsidP="002E2212">
            <w:r w:rsidRPr="005939D1">
              <w:t>IMSI+1</w:t>
            </w:r>
          </w:p>
        </w:tc>
        <w:tc>
          <w:tcPr>
            <w:tcW w:w="637" w:type="pct"/>
            <w:noWrap/>
          </w:tcPr>
          <w:p w:rsidR="00B9289F" w:rsidRPr="005939D1" w:rsidRDefault="00B9289F" w:rsidP="002E2212">
            <w:r w:rsidRPr="005939D1">
              <w:t>IMSI+2</w:t>
            </w:r>
          </w:p>
        </w:tc>
        <w:tc>
          <w:tcPr>
            <w:tcW w:w="669" w:type="pct"/>
            <w:noWrap/>
          </w:tcPr>
          <w:p w:rsidR="00B9289F" w:rsidRPr="005939D1" w:rsidRDefault="00B9289F" w:rsidP="002E2212">
            <w:r w:rsidRPr="005939D1">
              <w:t>IMSI+3</w:t>
            </w:r>
          </w:p>
        </w:tc>
        <w:tc>
          <w:tcPr>
            <w:tcW w:w="632" w:type="pct"/>
            <w:noWrap/>
          </w:tcPr>
          <w:p w:rsidR="00B9289F" w:rsidRPr="005939D1" w:rsidRDefault="00B9289F" w:rsidP="002E2212">
            <w:r w:rsidRPr="005939D1">
              <w:t>IMSI+5</w:t>
            </w:r>
          </w:p>
        </w:tc>
        <w:tc>
          <w:tcPr>
            <w:tcW w:w="472" w:type="pct"/>
            <w:noWrap/>
          </w:tcPr>
          <w:p w:rsidR="00B9289F" w:rsidRPr="005939D1" w:rsidRDefault="00B9289F" w:rsidP="002E2212">
            <w:r w:rsidRPr="005939D1">
              <w:t>IMSI+7</w:t>
            </w:r>
          </w:p>
        </w:tc>
        <w:tc>
          <w:tcPr>
            <w:tcW w:w="583" w:type="pct"/>
          </w:tcPr>
          <w:p w:rsidR="00B9289F" w:rsidRPr="005939D1" w:rsidRDefault="00B9289F" w:rsidP="002E2212">
            <w:r>
              <w:t>IMSI+256</w:t>
            </w:r>
          </w:p>
        </w:tc>
      </w:tr>
      <w:tr w:rsidR="00907F0D" w:rsidRPr="005939D1" w:rsidTr="00907F0D">
        <w:trPr>
          <w:trHeight w:val="312"/>
        </w:trPr>
        <w:tc>
          <w:tcPr>
            <w:tcW w:w="764" w:type="pct"/>
            <w:noWrap/>
            <w:hideMark/>
          </w:tcPr>
          <w:p w:rsidR="00907F0D" w:rsidRPr="005939D1" w:rsidRDefault="00907F0D" w:rsidP="00907F0D">
            <w:pPr>
              <w:jc w:val="left"/>
            </w:pPr>
            <w:r w:rsidRPr="005939D1">
              <w:t>First PO, SFN</w:t>
            </w:r>
          </w:p>
        </w:tc>
        <w:tc>
          <w:tcPr>
            <w:tcW w:w="632" w:type="pct"/>
            <w:noWrap/>
            <w:hideMark/>
          </w:tcPr>
          <w:p w:rsidR="00907F0D" w:rsidRPr="001501D1" w:rsidRDefault="00907F0D" w:rsidP="00907F0D">
            <w:r w:rsidRPr="001501D1">
              <w:t>234</w:t>
            </w:r>
          </w:p>
        </w:tc>
        <w:tc>
          <w:tcPr>
            <w:tcW w:w="609" w:type="pct"/>
            <w:noWrap/>
            <w:hideMark/>
          </w:tcPr>
          <w:p w:rsidR="00907F0D" w:rsidRPr="001501D1" w:rsidRDefault="00907F0D" w:rsidP="00907F0D">
            <w:r w:rsidRPr="001501D1">
              <w:t>235</w:t>
            </w:r>
          </w:p>
        </w:tc>
        <w:tc>
          <w:tcPr>
            <w:tcW w:w="637" w:type="pct"/>
            <w:noWrap/>
            <w:hideMark/>
          </w:tcPr>
          <w:p w:rsidR="00907F0D" w:rsidRPr="001501D1" w:rsidRDefault="00907F0D" w:rsidP="00907F0D">
            <w:r w:rsidRPr="001501D1">
              <w:t>236</w:t>
            </w:r>
          </w:p>
        </w:tc>
        <w:tc>
          <w:tcPr>
            <w:tcW w:w="669" w:type="pct"/>
            <w:noWrap/>
            <w:hideMark/>
          </w:tcPr>
          <w:p w:rsidR="00907F0D" w:rsidRPr="001501D1" w:rsidRDefault="00907F0D" w:rsidP="00907F0D">
            <w:r w:rsidRPr="001501D1">
              <w:t>237</w:t>
            </w:r>
          </w:p>
        </w:tc>
        <w:tc>
          <w:tcPr>
            <w:tcW w:w="632" w:type="pct"/>
            <w:noWrap/>
            <w:hideMark/>
          </w:tcPr>
          <w:p w:rsidR="00907F0D" w:rsidRPr="001501D1" w:rsidRDefault="00907F0D" w:rsidP="00907F0D">
            <w:r w:rsidRPr="001501D1">
              <w:t>239</w:t>
            </w:r>
          </w:p>
        </w:tc>
        <w:tc>
          <w:tcPr>
            <w:tcW w:w="472" w:type="pct"/>
            <w:noWrap/>
            <w:hideMark/>
          </w:tcPr>
          <w:p w:rsidR="00907F0D" w:rsidRPr="001501D1" w:rsidRDefault="00907F0D" w:rsidP="00907F0D">
            <w:r w:rsidRPr="001501D1">
              <w:t>241</w:t>
            </w:r>
          </w:p>
        </w:tc>
        <w:tc>
          <w:tcPr>
            <w:tcW w:w="583" w:type="pct"/>
          </w:tcPr>
          <w:p w:rsidR="00907F0D" w:rsidRPr="001501D1" w:rsidRDefault="00907F0D" w:rsidP="00907F0D">
            <w:r w:rsidRPr="001501D1">
              <w:t>234</w:t>
            </w:r>
          </w:p>
        </w:tc>
      </w:tr>
      <w:tr w:rsidR="00907F0D" w:rsidRPr="005939D1" w:rsidTr="00907F0D">
        <w:trPr>
          <w:trHeight w:val="312"/>
        </w:trPr>
        <w:tc>
          <w:tcPr>
            <w:tcW w:w="764" w:type="pct"/>
            <w:noWrap/>
            <w:hideMark/>
          </w:tcPr>
          <w:p w:rsidR="00907F0D" w:rsidRPr="005939D1" w:rsidRDefault="00907F0D" w:rsidP="00907F0D">
            <w:pPr>
              <w:jc w:val="left"/>
            </w:pPr>
            <w:r w:rsidRPr="005939D1">
              <w:t>Next PO, SFN</w:t>
            </w:r>
          </w:p>
        </w:tc>
        <w:tc>
          <w:tcPr>
            <w:tcW w:w="632" w:type="pct"/>
            <w:noWrap/>
            <w:hideMark/>
          </w:tcPr>
          <w:p w:rsidR="00907F0D" w:rsidRPr="001501D1" w:rsidRDefault="00907F0D" w:rsidP="00907F0D">
            <w:r w:rsidRPr="001501D1">
              <w:t>490</w:t>
            </w:r>
          </w:p>
        </w:tc>
        <w:tc>
          <w:tcPr>
            <w:tcW w:w="609" w:type="pct"/>
            <w:noWrap/>
            <w:hideMark/>
          </w:tcPr>
          <w:p w:rsidR="00907F0D" w:rsidRPr="001501D1" w:rsidRDefault="00907F0D" w:rsidP="00907F0D">
            <w:r w:rsidRPr="001501D1">
              <w:t>491</w:t>
            </w:r>
          </w:p>
        </w:tc>
        <w:tc>
          <w:tcPr>
            <w:tcW w:w="637" w:type="pct"/>
            <w:noWrap/>
            <w:hideMark/>
          </w:tcPr>
          <w:p w:rsidR="00907F0D" w:rsidRPr="001501D1" w:rsidRDefault="00907F0D" w:rsidP="00907F0D">
            <w:r w:rsidRPr="001501D1">
              <w:t>492</w:t>
            </w:r>
          </w:p>
        </w:tc>
        <w:tc>
          <w:tcPr>
            <w:tcW w:w="669" w:type="pct"/>
            <w:noWrap/>
            <w:hideMark/>
          </w:tcPr>
          <w:p w:rsidR="00907F0D" w:rsidRPr="001501D1" w:rsidRDefault="00907F0D" w:rsidP="00907F0D">
            <w:r w:rsidRPr="001501D1">
              <w:t>493</w:t>
            </w:r>
          </w:p>
        </w:tc>
        <w:tc>
          <w:tcPr>
            <w:tcW w:w="632" w:type="pct"/>
            <w:noWrap/>
            <w:hideMark/>
          </w:tcPr>
          <w:p w:rsidR="00907F0D" w:rsidRPr="001501D1" w:rsidRDefault="00907F0D" w:rsidP="00907F0D">
            <w:r w:rsidRPr="001501D1">
              <w:t>495</w:t>
            </w:r>
          </w:p>
        </w:tc>
        <w:tc>
          <w:tcPr>
            <w:tcW w:w="472" w:type="pct"/>
            <w:noWrap/>
            <w:hideMark/>
          </w:tcPr>
          <w:p w:rsidR="00907F0D" w:rsidRPr="001501D1" w:rsidRDefault="00907F0D" w:rsidP="00907F0D">
            <w:r w:rsidRPr="001501D1">
              <w:t>497</w:t>
            </w:r>
          </w:p>
        </w:tc>
        <w:tc>
          <w:tcPr>
            <w:tcW w:w="583" w:type="pct"/>
          </w:tcPr>
          <w:p w:rsidR="00907F0D" w:rsidRPr="001501D1" w:rsidRDefault="00907F0D" w:rsidP="00907F0D">
            <w:r w:rsidRPr="001501D1">
              <w:t>490</w:t>
            </w:r>
          </w:p>
        </w:tc>
      </w:tr>
      <w:tr w:rsidR="00907F0D" w:rsidRPr="005939D1" w:rsidTr="00907F0D">
        <w:trPr>
          <w:trHeight w:val="312"/>
        </w:trPr>
        <w:tc>
          <w:tcPr>
            <w:tcW w:w="764" w:type="pct"/>
            <w:noWrap/>
            <w:hideMark/>
          </w:tcPr>
          <w:p w:rsidR="00907F0D" w:rsidRPr="005939D1" w:rsidRDefault="00907F0D" w:rsidP="00907F0D">
            <w:pPr>
              <w:jc w:val="left"/>
            </w:pPr>
          </w:p>
        </w:tc>
        <w:tc>
          <w:tcPr>
            <w:tcW w:w="632" w:type="pct"/>
            <w:noWrap/>
            <w:hideMark/>
          </w:tcPr>
          <w:p w:rsidR="00907F0D" w:rsidRPr="001501D1" w:rsidRDefault="00907F0D" w:rsidP="00907F0D"/>
        </w:tc>
        <w:tc>
          <w:tcPr>
            <w:tcW w:w="609" w:type="pct"/>
            <w:noWrap/>
            <w:hideMark/>
          </w:tcPr>
          <w:p w:rsidR="00907F0D" w:rsidRPr="001501D1" w:rsidRDefault="00907F0D" w:rsidP="00907F0D"/>
        </w:tc>
        <w:tc>
          <w:tcPr>
            <w:tcW w:w="637" w:type="pct"/>
            <w:noWrap/>
            <w:hideMark/>
          </w:tcPr>
          <w:p w:rsidR="00907F0D" w:rsidRPr="001501D1" w:rsidRDefault="00907F0D" w:rsidP="00907F0D"/>
        </w:tc>
        <w:tc>
          <w:tcPr>
            <w:tcW w:w="669" w:type="pct"/>
            <w:noWrap/>
            <w:hideMark/>
          </w:tcPr>
          <w:p w:rsidR="00907F0D" w:rsidRPr="001501D1" w:rsidRDefault="00907F0D" w:rsidP="00907F0D"/>
        </w:tc>
        <w:tc>
          <w:tcPr>
            <w:tcW w:w="632" w:type="pct"/>
            <w:noWrap/>
            <w:hideMark/>
          </w:tcPr>
          <w:p w:rsidR="00907F0D" w:rsidRPr="001501D1" w:rsidRDefault="00907F0D" w:rsidP="00907F0D"/>
        </w:tc>
        <w:tc>
          <w:tcPr>
            <w:tcW w:w="472" w:type="pct"/>
            <w:noWrap/>
            <w:hideMark/>
          </w:tcPr>
          <w:p w:rsidR="00907F0D" w:rsidRPr="001501D1" w:rsidRDefault="00907F0D" w:rsidP="00907F0D"/>
        </w:tc>
        <w:tc>
          <w:tcPr>
            <w:tcW w:w="583" w:type="pct"/>
          </w:tcPr>
          <w:p w:rsidR="00907F0D" w:rsidRPr="001501D1" w:rsidRDefault="00907F0D" w:rsidP="00907F0D"/>
        </w:tc>
      </w:tr>
      <w:tr w:rsidR="00907F0D" w:rsidRPr="005939D1" w:rsidTr="00907F0D">
        <w:trPr>
          <w:trHeight w:val="312"/>
        </w:trPr>
        <w:tc>
          <w:tcPr>
            <w:tcW w:w="764" w:type="pct"/>
            <w:noWrap/>
            <w:hideMark/>
          </w:tcPr>
          <w:p w:rsidR="00907F0D" w:rsidRPr="005939D1" w:rsidRDefault="00907F0D" w:rsidP="00907F0D">
            <w:pPr>
              <w:jc w:val="left"/>
            </w:pPr>
            <w:r w:rsidRPr="005939D1">
              <w:t>i_s</w:t>
            </w:r>
          </w:p>
        </w:tc>
        <w:tc>
          <w:tcPr>
            <w:tcW w:w="632" w:type="pct"/>
            <w:noWrap/>
            <w:hideMark/>
          </w:tcPr>
          <w:p w:rsidR="00907F0D" w:rsidRPr="001501D1" w:rsidRDefault="00907F0D" w:rsidP="00907F0D">
            <w:r w:rsidRPr="001501D1">
              <w:t>2</w:t>
            </w:r>
          </w:p>
        </w:tc>
        <w:tc>
          <w:tcPr>
            <w:tcW w:w="609" w:type="pct"/>
            <w:noWrap/>
            <w:hideMark/>
          </w:tcPr>
          <w:p w:rsidR="00907F0D" w:rsidRPr="001501D1" w:rsidRDefault="00907F0D" w:rsidP="00907F0D">
            <w:r w:rsidRPr="001501D1">
              <w:t>2</w:t>
            </w:r>
          </w:p>
        </w:tc>
        <w:tc>
          <w:tcPr>
            <w:tcW w:w="637" w:type="pct"/>
            <w:noWrap/>
            <w:hideMark/>
          </w:tcPr>
          <w:p w:rsidR="00907F0D" w:rsidRPr="001501D1" w:rsidRDefault="00907F0D" w:rsidP="00907F0D">
            <w:r w:rsidRPr="001501D1">
              <w:t>2</w:t>
            </w:r>
          </w:p>
        </w:tc>
        <w:tc>
          <w:tcPr>
            <w:tcW w:w="669" w:type="pct"/>
            <w:noWrap/>
            <w:hideMark/>
          </w:tcPr>
          <w:p w:rsidR="00907F0D" w:rsidRPr="001501D1" w:rsidRDefault="00907F0D" w:rsidP="00907F0D">
            <w:r w:rsidRPr="001501D1">
              <w:t>2</w:t>
            </w:r>
          </w:p>
        </w:tc>
        <w:tc>
          <w:tcPr>
            <w:tcW w:w="632" w:type="pct"/>
            <w:noWrap/>
            <w:hideMark/>
          </w:tcPr>
          <w:p w:rsidR="00907F0D" w:rsidRPr="001501D1" w:rsidRDefault="00907F0D" w:rsidP="00907F0D">
            <w:r w:rsidRPr="001501D1">
              <w:t>2</w:t>
            </w:r>
          </w:p>
        </w:tc>
        <w:tc>
          <w:tcPr>
            <w:tcW w:w="472" w:type="pct"/>
            <w:noWrap/>
            <w:hideMark/>
          </w:tcPr>
          <w:p w:rsidR="00907F0D" w:rsidRPr="001501D1" w:rsidRDefault="00907F0D" w:rsidP="00907F0D">
            <w:r w:rsidRPr="001501D1">
              <w:t>2</w:t>
            </w:r>
          </w:p>
        </w:tc>
        <w:tc>
          <w:tcPr>
            <w:tcW w:w="583" w:type="pct"/>
          </w:tcPr>
          <w:p w:rsidR="00907F0D" w:rsidRDefault="00907F0D" w:rsidP="00907F0D">
            <w:r w:rsidRPr="001501D1">
              <w:t>3</w:t>
            </w:r>
          </w:p>
        </w:tc>
      </w:tr>
    </w:tbl>
    <w:p w:rsidR="00B83C4F" w:rsidRDefault="00B83C4F" w:rsidP="00FB1B47"/>
    <w:p w:rsidR="002E2212" w:rsidRDefault="002E2212" w:rsidP="002E2212">
      <w:pPr>
        <w:pStyle w:val="Caption"/>
        <w:keepNext/>
      </w:pPr>
      <w:bookmarkStart w:id="25" w:name="_Ref46327825"/>
      <w:r>
        <w:t xml:space="preserve">Table </w:t>
      </w:r>
      <w:fldSimple w:instr=" SEQ Table \* ARABIC ">
        <w:r w:rsidR="00AF2BE6">
          <w:rPr>
            <w:noProof/>
          </w:rPr>
          <w:t>4</w:t>
        </w:r>
      </w:fldSimple>
      <w:bookmarkEnd w:id="25"/>
      <w:r>
        <w:t xml:space="preserve"> </w:t>
      </w:r>
      <w:r w:rsidRPr="00A175F4">
        <w:t>Paging Occasions for DRX=256, nB=</w:t>
      </w:r>
      <w:r w:rsidR="007F3862">
        <w:t>T/16=</w:t>
      </w:r>
      <w:r w:rsidRPr="00A175F4">
        <w:t>1</w:t>
      </w:r>
      <w:r>
        <w:t>6</w:t>
      </w:r>
      <w:r w:rsidRPr="00A175F4">
        <w:t>, for ascending values of the IMSI</w:t>
      </w:r>
    </w:p>
    <w:tbl>
      <w:tblPr>
        <w:tblStyle w:val="TableGrid"/>
        <w:tblW w:w="5000" w:type="pct"/>
        <w:tblLook w:val="04A0" w:firstRow="1" w:lastRow="0" w:firstColumn="1" w:lastColumn="0" w:noHBand="0" w:noVBand="1"/>
      </w:tblPr>
      <w:tblGrid>
        <w:gridCol w:w="1379"/>
        <w:gridCol w:w="1136"/>
        <w:gridCol w:w="1096"/>
        <w:gridCol w:w="1145"/>
        <w:gridCol w:w="1203"/>
        <w:gridCol w:w="1136"/>
        <w:gridCol w:w="869"/>
        <w:gridCol w:w="1052"/>
      </w:tblGrid>
      <w:tr w:rsidR="00B9289F" w:rsidRPr="002E2212" w:rsidTr="00B30CB8">
        <w:trPr>
          <w:trHeight w:val="312"/>
        </w:trPr>
        <w:tc>
          <w:tcPr>
            <w:tcW w:w="764" w:type="pct"/>
            <w:noWrap/>
            <w:hideMark/>
          </w:tcPr>
          <w:p w:rsidR="00B9289F" w:rsidRPr="002E2212" w:rsidRDefault="00B9289F" w:rsidP="002E2212">
            <w:r>
              <w:t>DRX=T=256</w:t>
            </w:r>
          </w:p>
        </w:tc>
        <w:tc>
          <w:tcPr>
            <w:tcW w:w="630" w:type="pct"/>
            <w:noWrap/>
          </w:tcPr>
          <w:p w:rsidR="00B9289F" w:rsidRPr="002E2212" w:rsidRDefault="00B9289F" w:rsidP="002E2212">
            <w:pPr>
              <w:jc w:val="left"/>
            </w:pPr>
          </w:p>
        </w:tc>
        <w:tc>
          <w:tcPr>
            <w:tcW w:w="608" w:type="pct"/>
            <w:noWrap/>
          </w:tcPr>
          <w:p w:rsidR="00B9289F" w:rsidRPr="002E2212" w:rsidRDefault="00B9289F" w:rsidP="002E2212">
            <w:pPr>
              <w:jc w:val="left"/>
            </w:pPr>
          </w:p>
        </w:tc>
        <w:tc>
          <w:tcPr>
            <w:tcW w:w="635" w:type="pct"/>
            <w:noWrap/>
          </w:tcPr>
          <w:p w:rsidR="00B9289F" w:rsidRPr="002E2212" w:rsidRDefault="00B9289F" w:rsidP="002E2212">
            <w:pPr>
              <w:jc w:val="left"/>
            </w:pPr>
          </w:p>
        </w:tc>
        <w:tc>
          <w:tcPr>
            <w:tcW w:w="667" w:type="pct"/>
            <w:noWrap/>
          </w:tcPr>
          <w:p w:rsidR="00B9289F" w:rsidRPr="002E2212" w:rsidRDefault="00B9289F" w:rsidP="002E2212">
            <w:pPr>
              <w:jc w:val="left"/>
            </w:pPr>
          </w:p>
        </w:tc>
        <w:tc>
          <w:tcPr>
            <w:tcW w:w="630" w:type="pct"/>
            <w:noWrap/>
          </w:tcPr>
          <w:p w:rsidR="00B9289F" w:rsidRPr="002E2212" w:rsidRDefault="00B9289F" w:rsidP="002E2212">
            <w:pPr>
              <w:jc w:val="left"/>
            </w:pPr>
          </w:p>
        </w:tc>
        <w:tc>
          <w:tcPr>
            <w:tcW w:w="482" w:type="pct"/>
            <w:noWrap/>
          </w:tcPr>
          <w:p w:rsidR="00B9289F" w:rsidRPr="002E2212" w:rsidRDefault="00B9289F" w:rsidP="002E2212">
            <w:pPr>
              <w:jc w:val="left"/>
            </w:pPr>
          </w:p>
        </w:tc>
        <w:tc>
          <w:tcPr>
            <w:tcW w:w="583" w:type="pct"/>
          </w:tcPr>
          <w:p w:rsidR="00B9289F" w:rsidRPr="002E2212" w:rsidRDefault="00B9289F" w:rsidP="002E2212">
            <w:pPr>
              <w:jc w:val="left"/>
            </w:pPr>
          </w:p>
        </w:tc>
      </w:tr>
      <w:tr w:rsidR="00B9289F" w:rsidRPr="002E2212" w:rsidTr="00B30CB8">
        <w:trPr>
          <w:trHeight w:val="312"/>
        </w:trPr>
        <w:tc>
          <w:tcPr>
            <w:tcW w:w="764" w:type="pct"/>
            <w:noWrap/>
            <w:hideMark/>
          </w:tcPr>
          <w:p w:rsidR="00B9289F" w:rsidRDefault="00B9289F" w:rsidP="002E2212">
            <w:pPr>
              <w:jc w:val="left"/>
            </w:pPr>
            <w:r>
              <w:t>nB=T/16=16</w:t>
            </w:r>
          </w:p>
          <w:p w:rsidR="00B30CB8" w:rsidRPr="002E2212" w:rsidRDefault="00B30CB8" w:rsidP="002E2212">
            <w:pPr>
              <w:jc w:val="left"/>
            </w:pPr>
            <w:r>
              <w:t>Ns=1</w:t>
            </w:r>
          </w:p>
        </w:tc>
        <w:tc>
          <w:tcPr>
            <w:tcW w:w="630" w:type="pct"/>
            <w:noWrap/>
            <w:hideMark/>
          </w:tcPr>
          <w:p w:rsidR="00B9289F" w:rsidRPr="002E2212" w:rsidRDefault="00B9289F" w:rsidP="002E2212">
            <w:pPr>
              <w:jc w:val="left"/>
            </w:pPr>
          </w:p>
        </w:tc>
        <w:tc>
          <w:tcPr>
            <w:tcW w:w="608" w:type="pct"/>
            <w:noWrap/>
            <w:hideMark/>
          </w:tcPr>
          <w:p w:rsidR="00B9289F" w:rsidRPr="002E2212" w:rsidRDefault="00B9289F" w:rsidP="002E2212">
            <w:pPr>
              <w:jc w:val="left"/>
            </w:pPr>
          </w:p>
        </w:tc>
        <w:tc>
          <w:tcPr>
            <w:tcW w:w="635" w:type="pct"/>
            <w:noWrap/>
            <w:hideMark/>
          </w:tcPr>
          <w:p w:rsidR="00B9289F" w:rsidRPr="002E2212" w:rsidRDefault="00B9289F" w:rsidP="002E2212">
            <w:pPr>
              <w:jc w:val="left"/>
            </w:pPr>
          </w:p>
        </w:tc>
        <w:tc>
          <w:tcPr>
            <w:tcW w:w="667" w:type="pct"/>
            <w:noWrap/>
            <w:hideMark/>
          </w:tcPr>
          <w:p w:rsidR="00B9289F" w:rsidRPr="002E2212" w:rsidRDefault="00B9289F" w:rsidP="002E2212">
            <w:pPr>
              <w:jc w:val="left"/>
            </w:pPr>
          </w:p>
        </w:tc>
        <w:tc>
          <w:tcPr>
            <w:tcW w:w="630" w:type="pct"/>
            <w:noWrap/>
            <w:hideMark/>
          </w:tcPr>
          <w:p w:rsidR="00B9289F" w:rsidRPr="002E2212" w:rsidRDefault="00B9289F" w:rsidP="002E2212">
            <w:pPr>
              <w:jc w:val="left"/>
            </w:pPr>
          </w:p>
        </w:tc>
        <w:tc>
          <w:tcPr>
            <w:tcW w:w="482" w:type="pct"/>
            <w:noWrap/>
            <w:hideMark/>
          </w:tcPr>
          <w:p w:rsidR="00B9289F" w:rsidRPr="002E2212" w:rsidRDefault="00B9289F" w:rsidP="002E2212">
            <w:pPr>
              <w:jc w:val="left"/>
            </w:pPr>
          </w:p>
        </w:tc>
        <w:tc>
          <w:tcPr>
            <w:tcW w:w="583" w:type="pct"/>
          </w:tcPr>
          <w:p w:rsidR="00B9289F" w:rsidRPr="002E2212" w:rsidRDefault="00B9289F" w:rsidP="002E2212">
            <w:pPr>
              <w:jc w:val="left"/>
            </w:pPr>
          </w:p>
        </w:tc>
      </w:tr>
      <w:tr w:rsidR="00B9289F" w:rsidRPr="002E2212" w:rsidTr="00B30CB8">
        <w:trPr>
          <w:trHeight w:val="312"/>
        </w:trPr>
        <w:tc>
          <w:tcPr>
            <w:tcW w:w="764" w:type="pct"/>
            <w:noWrap/>
            <w:hideMark/>
          </w:tcPr>
          <w:p w:rsidR="00B9289F" w:rsidRPr="002E2212" w:rsidRDefault="00B9289F" w:rsidP="002E2212">
            <w:pPr>
              <w:jc w:val="left"/>
            </w:pPr>
          </w:p>
        </w:tc>
        <w:tc>
          <w:tcPr>
            <w:tcW w:w="630" w:type="pct"/>
            <w:noWrap/>
          </w:tcPr>
          <w:p w:rsidR="00B9289F" w:rsidRPr="002E2212" w:rsidRDefault="00B9289F" w:rsidP="002E2212">
            <w:pPr>
              <w:jc w:val="left"/>
            </w:pPr>
            <w:r w:rsidRPr="005939D1">
              <w:t>IMSI</w:t>
            </w:r>
          </w:p>
        </w:tc>
        <w:tc>
          <w:tcPr>
            <w:tcW w:w="608" w:type="pct"/>
            <w:noWrap/>
          </w:tcPr>
          <w:p w:rsidR="00B9289F" w:rsidRPr="002E2212" w:rsidRDefault="00B9289F" w:rsidP="002E2212">
            <w:pPr>
              <w:jc w:val="left"/>
            </w:pPr>
            <w:r w:rsidRPr="005939D1">
              <w:t>IMSI+1</w:t>
            </w:r>
          </w:p>
        </w:tc>
        <w:tc>
          <w:tcPr>
            <w:tcW w:w="635" w:type="pct"/>
            <w:noWrap/>
          </w:tcPr>
          <w:p w:rsidR="00B9289F" w:rsidRPr="002E2212" w:rsidRDefault="00B9289F" w:rsidP="002E2212">
            <w:pPr>
              <w:jc w:val="left"/>
            </w:pPr>
            <w:r w:rsidRPr="005939D1">
              <w:t>IMSI+2</w:t>
            </w:r>
          </w:p>
        </w:tc>
        <w:tc>
          <w:tcPr>
            <w:tcW w:w="667" w:type="pct"/>
            <w:noWrap/>
          </w:tcPr>
          <w:p w:rsidR="00B9289F" w:rsidRPr="002E2212" w:rsidRDefault="00B9289F" w:rsidP="002E2212">
            <w:pPr>
              <w:jc w:val="left"/>
            </w:pPr>
            <w:r w:rsidRPr="005939D1">
              <w:t>IMSI+3</w:t>
            </w:r>
          </w:p>
        </w:tc>
        <w:tc>
          <w:tcPr>
            <w:tcW w:w="630" w:type="pct"/>
            <w:noWrap/>
          </w:tcPr>
          <w:p w:rsidR="00B9289F" w:rsidRPr="002E2212" w:rsidRDefault="00B9289F" w:rsidP="002E2212">
            <w:pPr>
              <w:jc w:val="left"/>
            </w:pPr>
            <w:r w:rsidRPr="005939D1">
              <w:t>IMSI+5</w:t>
            </w:r>
          </w:p>
        </w:tc>
        <w:tc>
          <w:tcPr>
            <w:tcW w:w="482" w:type="pct"/>
            <w:noWrap/>
          </w:tcPr>
          <w:p w:rsidR="00B9289F" w:rsidRPr="002E2212" w:rsidRDefault="00B9289F" w:rsidP="002E2212">
            <w:pPr>
              <w:jc w:val="left"/>
            </w:pPr>
            <w:r w:rsidRPr="005939D1">
              <w:t>IMSI+7</w:t>
            </w:r>
          </w:p>
        </w:tc>
        <w:tc>
          <w:tcPr>
            <w:tcW w:w="583" w:type="pct"/>
          </w:tcPr>
          <w:p w:rsidR="00B9289F" w:rsidRPr="005939D1" w:rsidRDefault="00B9289F" w:rsidP="002E2212">
            <w:pPr>
              <w:jc w:val="left"/>
            </w:pPr>
            <w:r>
              <w:t>IMSI+256</w:t>
            </w:r>
          </w:p>
        </w:tc>
      </w:tr>
      <w:tr w:rsidR="00B30CB8" w:rsidRPr="002E2212" w:rsidTr="00B30CB8">
        <w:trPr>
          <w:trHeight w:val="312"/>
        </w:trPr>
        <w:tc>
          <w:tcPr>
            <w:tcW w:w="764" w:type="pct"/>
            <w:noWrap/>
            <w:hideMark/>
          </w:tcPr>
          <w:p w:rsidR="00B30CB8" w:rsidRPr="002E2212" w:rsidRDefault="00B30CB8" w:rsidP="00B30CB8">
            <w:pPr>
              <w:jc w:val="left"/>
            </w:pPr>
            <w:r w:rsidRPr="002E2212">
              <w:t>First PO, SFN</w:t>
            </w:r>
          </w:p>
        </w:tc>
        <w:tc>
          <w:tcPr>
            <w:tcW w:w="630" w:type="pct"/>
            <w:noWrap/>
            <w:hideMark/>
          </w:tcPr>
          <w:p w:rsidR="00B30CB8" w:rsidRPr="00C75F91" w:rsidRDefault="00B30CB8" w:rsidP="00B30CB8">
            <w:r w:rsidRPr="00C75F91">
              <w:t>160</w:t>
            </w:r>
          </w:p>
        </w:tc>
        <w:tc>
          <w:tcPr>
            <w:tcW w:w="608" w:type="pct"/>
            <w:noWrap/>
            <w:hideMark/>
          </w:tcPr>
          <w:p w:rsidR="00B30CB8" w:rsidRPr="00C75F91" w:rsidRDefault="00B30CB8" w:rsidP="00B30CB8">
            <w:r w:rsidRPr="00C75F91">
              <w:t>176</w:t>
            </w:r>
          </w:p>
        </w:tc>
        <w:tc>
          <w:tcPr>
            <w:tcW w:w="635" w:type="pct"/>
            <w:noWrap/>
            <w:hideMark/>
          </w:tcPr>
          <w:p w:rsidR="00B30CB8" w:rsidRPr="00C75F91" w:rsidRDefault="00B30CB8" w:rsidP="00B30CB8">
            <w:r w:rsidRPr="00C75F91">
              <w:t>192</w:t>
            </w:r>
          </w:p>
        </w:tc>
        <w:tc>
          <w:tcPr>
            <w:tcW w:w="667" w:type="pct"/>
            <w:noWrap/>
            <w:hideMark/>
          </w:tcPr>
          <w:p w:rsidR="00B30CB8" w:rsidRPr="00C75F91" w:rsidRDefault="00B30CB8" w:rsidP="00B30CB8">
            <w:r w:rsidRPr="00C75F91">
              <w:t>208</w:t>
            </w:r>
          </w:p>
        </w:tc>
        <w:tc>
          <w:tcPr>
            <w:tcW w:w="630" w:type="pct"/>
            <w:noWrap/>
            <w:hideMark/>
          </w:tcPr>
          <w:p w:rsidR="00B30CB8" w:rsidRPr="00C75F91" w:rsidRDefault="00B30CB8" w:rsidP="00B30CB8">
            <w:r w:rsidRPr="00C75F91">
              <w:t>240</w:t>
            </w:r>
          </w:p>
        </w:tc>
        <w:tc>
          <w:tcPr>
            <w:tcW w:w="482" w:type="pct"/>
            <w:noWrap/>
            <w:hideMark/>
          </w:tcPr>
          <w:p w:rsidR="00B30CB8" w:rsidRPr="00C75F91" w:rsidRDefault="00B30CB8" w:rsidP="00B30CB8">
            <w:r w:rsidRPr="00C75F91">
              <w:t>16</w:t>
            </w:r>
          </w:p>
        </w:tc>
        <w:tc>
          <w:tcPr>
            <w:tcW w:w="583" w:type="pct"/>
          </w:tcPr>
          <w:p w:rsidR="00B30CB8" w:rsidRPr="00C75F91" w:rsidRDefault="00B30CB8" w:rsidP="00B30CB8">
            <w:r w:rsidRPr="00C75F91">
              <w:t>160</w:t>
            </w:r>
          </w:p>
        </w:tc>
      </w:tr>
      <w:tr w:rsidR="00B30CB8" w:rsidRPr="002E2212" w:rsidTr="00B30CB8">
        <w:trPr>
          <w:trHeight w:val="312"/>
        </w:trPr>
        <w:tc>
          <w:tcPr>
            <w:tcW w:w="764" w:type="pct"/>
            <w:noWrap/>
            <w:hideMark/>
          </w:tcPr>
          <w:p w:rsidR="00B30CB8" w:rsidRPr="002E2212" w:rsidRDefault="00B30CB8" w:rsidP="00B30CB8">
            <w:pPr>
              <w:jc w:val="left"/>
            </w:pPr>
            <w:r w:rsidRPr="002E2212">
              <w:t>Next PO, SFN</w:t>
            </w:r>
          </w:p>
        </w:tc>
        <w:tc>
          <w:tcPr>
            <w:tcW w:w="630" w:type="pct"/>
            <w:noWrap/>
            <w:hideMark/>
          </w:tcPr>
          <w:p w:rsidR="00B30CB8" w:rsidRPr="00C75F91" w:rsidRDefault="00B30CB8" w:rsidP="00B30CB8">
            <w:r w:rsidRPr="00C75F91">
              <w:t>416</w:t>
            </w:r>
          </w:p>
        </w:tc>
        <w:tc>
          <w:tcPr>
            <w:tcW w:w="608" w:type="pct"/>
            <w:noWrap/>
            <w:hideMark/>
          </w:tcPr>
          <w:p w:rsidR="00B30CB8" w:rsidRPr="00C75F91" w:rsidRDefault="00B30CB8" w:rsidP="00B30CB8">
            <w:r w:rsidRPr="00C75F91">
              <w:t>432</w:t>
            </w:r>
          </w:p>
        </w:tc>
        <w:tc>
          <w:tcPr>
            <w:tcW w:w="635" w:type="pct"/>
            <w:noWrap/>
            <w:hideMark/>
          </w:tcPr>
          <w:p w:rsidR="00B30CB8" w:rsidRPr="00C75F91" w:rsidRDefault="00B30CB8" w:rsidP="00B30CB8">
            <w:r w:rsidRPr="00C75F91">
              <w:t>448</w:t>
            </w:r>
          </w:p>
        </w:tc>
        <w:tc>
          <w:tcPr>
            <w:tcW w:w="667" w:type="pct"/>
            <w:noWrap/>
            <w:hideMark/>
          </w:tcPr>
          <w:p w:rsidR="00B30CB8" w:rsidRPr="00C75F91" w:rsidRDefault="00B30CB8" w:rsidP="00B30CB8">
            <w:r w:rsidRPr="00C75F91">
              <w:t>464</w:t>
            </w:r>
          </w:p>
        </w:tc>
        <w:tc>
          <w:tcPr>
            <w:tcW w:w="630" w:type="pct"/>
            <w:noWrap/>
            <w:hideMark/>
          </w:tcPr>
          <w:p w:rsidR="00B30CB8" w:rsidRPr="00C75F91" w:rsidRDefault="00B30CB8" w:rsidP="00B30CB8">
            <w:r w:rsidRPr="00C75F91">
              <w:t>496</w:t>
            </w:r>
          </w:p>
        </w:tc>
        <w:tc>
          <w:tcPr>
            <w:tcW w:w="482" w:type="pct"/>
            <w:noWrap/>
            <w:hideMark/>
          </w:tcPr>
          <w:p w:rsidR="00B30CB8" w:rsidRPr="00C75F91" w:rsidRDefault="00B30CB8" w:rsidP="00B30CB8">
            <w:r w:rsidRPr="00C75F91">
              <w:t>272</w:t>
            </w:r>
          </w:p>
        </w:tc>
        <w:tc>
          <w:tcPr>
            <w:tcW w:w="583" w:type="pct"/>
          </w:tcPr>
          <w:p w:rsidR="00B30CB8" w:rsidRPr="00C75F91" w:rsidRDefault="00B30CB8" w:rsidP="00B30CB8">
            <w:r w:rsidRPr="00C75F91">
              <w:t>416</w:t>
            </w:r>
          </w:p>
        </w:tc>
      </w:tr>
      <w:tr w:rsidR="00B30CB8" w:rsidRPr="002E2212" w:rsidTr="00B30CB8">
        <w:trPr>
          <w:trHeight w:val="312"/>
        </w:trPr>
        <w:tc>
          <w:tcPr>
            <w:tcW w:w="764" w:type="pct"/>
            <w:noWrap/>
            <w:hideMark/>
          </w:tcPr>
          <w:p w:rsidR="00B30CB8" w:rsidRPr="002E2212" w:rsidRDefault="00B30CB8" w:rsidP="00B30CB8">
            <w:pPr>
              <w:jc w:val="left"/>
            </w:pPr>
          </w:p>
        </w:tc>
        <w:tc>
          <w:tcPr>
            <w:tcW w:w="630" w:type="pct"/>
            <w:noWrap/>
            <w:hideMark/>
          </w:tcPr>
          <w:p w:rsidR="00B30CB8" w:rsidRPr="00C75F91" w:rsidRDefault="00B30CB8" w:rsidP="00B30CB8"/>
        </w:tc>
        <w:tc>
          <w:tcPr>
            <w:tcW w:w="608" w:type="pct"/>
            <w:noWrap/>
            <w:hideMark/>
          </w:tcPr>
          <w:p w:rsidR="00B30CB8" w:rsidRPr="00C75F91" w:rsidRDefault="00B30CB8" w:rsidP="00B30CB8"/>
        </w:tc>
        <w:tc>
          <w:tcPr>
            <w:tcW w:w="635" w:type="pct"/>
            <w:noWrap/>
            <w:hideMark/>
          </w:tcPr>
          <w:p w:rsidR="00B30CB8" w:rsidRPr="00C75F91" w:rsidRDefault="00B30CB8" w:rsidP="00B30CB8"/>
        </w:tc>
        <w:tc>
          <w:tcPr>
            <w:tcW w:w="667" w:type="pct"/>
            <w:noWrap/>
            <w:hideMark/>
          </w:tcPr>
          <w:p w:rsidR="00B30CB8" w:rsidRPr="00C75F91" w:rsidRDefault="00B30CB8" w:rsidP="00B30CB8"/>
        </w:tc>
        <w:tc>
          <w:tcPr>
            <w:tcW w:w="630" w:type="pct"/>
            <w:noWrap/>
            <w:hideMark/>
          </w:tcPr>
          <w:p w:rsidR="00B30CB8" w:rsidRPr="00C75F91" w:rsidRDefault="00B30CB8" w:rsidP="00B30CB8"/>
        </w:tc>
        <w:tc>
          <w:tcPr>
            <w:tcW w:w="482" w:type="pct"/>
            <w:noWrap/>
            <w:hideMark/>
          </w:tcPr>
          <w:p w:rsidR="00B30CB8" w:rsidRPr="00C75F91" w:rsidRDefault="00B30CB8" w:rsidP="00B30CB8"/>
        </w:tc>
        <w:tc>
          <w:tcPr>
            <w:tcW w:w="583" w:type="pct"/>
          </w:tcPr>
          <w:p w:rsidR="00B30CB8" w:rsidRPr="00C75F91" w:rsidRDefault="00B30CB8" w:rsidP="00B30CB8"/>
        </w:tc>
      </w:tr>
      <w:tr w:rsidR="00B30CB8" w:rsidRPr="002E2212" w:rsidTr="00B30CB8">
        <w:trPr>
          <w:trHeight w:val="312"/>
        </w:trPr>
        <w:tc>
          <w:tcPr>
            <w:tcW w:w="764" w:type="pct"/>
            <w:noWrap/>
            <w:hideMark/>
          </w:tcPr>
          <w:p w:rsidR="00B30CB8" w:rsidRPr="002E2212" w:rsidRDefault="00B30CB8" w:rsidP="00B30CB8">
            <w:pPr>
              <w:jc w:val="left"/>
            </w:pPr>
            <w:r w:rsidRPr="002E2212">
              <w:t>i_s</w:t>
            </w:r>
          </w:p>
        </w:tc>
        <w:tc>
          <w:tcPr>
            <w:tcW w:w="630" w:type="pct"/>
            <w:noWrap/>
            <w:hideMark/>
          </w:tcPr>
          <w:p w:rsidR="00B30CB8" w:rsidRPr="00C75F91" w:rsidRDefault="00B30CB8" w:rsidP="00B30CB8">
            <w:r w:rsidRPr="00C75F91">
              <w:t>0</w:t>
            </w:r>
          </w:p>
        </w:tc>
        <w:tc>
          <w:tcPr>
            <w:tcW w:w="608" w:type="pct"/>
            <w:noWrap/>
            <w:hideMark/>
          </w:tcPr>
          <w:p w:rsidR="00B30CB8" w:rsidRPr="00C75F91" w:rsidRDefault="00B30CB8" w:rsidP="00B30CB8">
            <w:r w:rsidRPr="00C75F91">
              <w:t>0</w:t>
            </w:r>
          </w:p>
        </w:tc>
        <w:tc>
          <w:tcPr>
            <w:tcW w:w="635" w:type="pct"/>
            <w:noWrap/>
            <w:hideMark/>
          </w:tcPr>
          <w:p w:rsidR="00B30CB8" w:rsidRPr="00C75F91" w:rsidRDefault="00B30CB8" w:rsidP="00B30CB8">
            <w:r w:rsidRPr="00C75F91">
              <w:t>0</w:t>
            </w:r>
          </w:p>
        </w:tc>
        <w:tc>
          <w:tcPr>
            <w:tcW w:w="667" w:type="pct"/>
            <w:noWrap/>
            <w:hideMark/>
          </w:tcPr>
          <w:p w:rsidR="00B30CB8" w:rsidRPr="00C75F91" w:rsidRDefault="00B30CB8" w:rsidP="00B30CB8">
            <w:r w:rsidRPr="00C75F91">
              <w:t>0</w:t>
            </w:r>
          </w:p>
        </w:tc>
        <w:tc>
          <w:tcPr>
            <w:tcW w:w="630" w:type="pct"/>
            <w:noWrap/>
            <w:hideMark/>
          </w:tcPr>
          <w:p w:rsidR="00B30CB8" w:rsidRPr="00C75F91" w:rsidRDefault="00B30CB8" w:rsidP="00B30CB8">
            <w:r w:rsidRPr="00C75F91">
              <w:t>0</w:t>
            </w:r>
          </w:p>
        </w:tc>
        <w:tc>
          <w:tcPr>
            <w:tcW w:w="482" w:type="pct"/>
            <w:noWrap/>
            <w:hideMark/>
          </w:tcPr>
          <w:p w:rsidR="00B30CB8" w:rsidRPr="00C75F91" w:rsidRDefault="00B30CB8" w:rsidP="00B30CB8">
            <w:r w:rsidRPr="00C75F91">
              <w:t>0</w:t>
            </w:r>
          </w:p>
        </w:tc>
        <w:tc>
          <w:tcPr>
            <w:tcW w:w="583" w:type="pct"/>
          </w:tcPr>
          <w:p w:rsidR="00B30CB8" w:rsidRDefault="00B30CB8" w:rsidP="00B30CB8">
            <w:r w:rsidRPr="00C75F91">
              <w:t>0</w:t>
            </w:r>
          </w:p>
        </w:tc>
      </w:tr>
    </w:tbl>
    <w:p w:rsidR="002A2374" w:rsidRDefault="002A2374" w:rsidP="00FB1B47"/>
    <w:p w:rsidR="00FC2534" w:rsidRDefault="00C82B3E" w:rsidP="00FB1B47">
      <w:r>
        <w:t xml:space="preserve">By reference to the </w:t>
      </w:r>
      <w:r w:rsidR="00181154">
        <w:fldChar w:fldCharType="begin"/>
      </w:r>
      <w:r w:rsidR="00181154">
        <w:instrText xml:space="preserve"> REF _Ref46327854 \h </w:instrText>
      </w:r>
      <w:r w:rsidR="00181154">
        <w:fldChar w:fldCharType="separate"/>
      </w:r>
      <w:r w:rsidR="00AF2BE6">
        <w:t xml:space="preserve">Table </w:t>
      </w:r>
      <w:r w:rsidR="00AF2BE6">
        <w:rPr>
          <w:noProof/>
        </w:rPr>
        <w:t>1</w:t>
      </w:r>
      <w:r w:rsidR="00181154">
        <w:fldChar w:fldCharType="end"/>
      </w:r>
      <w:r w:rsidR="00181154">
        <w:t xml:space="preserve">- </w:t>
      </w:r>
      <w:r w:rsidR="00181154">
        <w:fldChar w:fldCharType="begin"/>
      </w:r>
      <w:r w:rsidR="00181154">
        <w:instrText xml:space="preserve"> REF _Ref46327825 \h </w:instrText>
      </w:r>
      <w:r w:rsidR="00181154">
        <w:fldChar w:fldCharType="separate"/>
      </w:r>
      <w:r w:rsidR="00AF2BE6">
        <w:t xml:space="preserve">Table </w:t>
      </w:r>
      <w:r w:rsidR="00AF2BE6">
        <w:rPr>
          <w:noProof/>
        </w:rPr>
        <w:t>4</w:t>
      </w:r>
      <w:r w:rsidR="00181154">
        <w:fldChar w:fldCharType="end"/>
      </w:r>
      <w:r w:rsidR="00181154">
        <w:t>,</w:t>
      </w:r>
      <w:r>
        <w:t xml:space="preserve"> we can observe that </w:t>
      </w:r>
      <w:r w:rsidR="00D24C6A">
        <w:t xml:space="preserve">by shifting </w:t>
      </w:r>
      <w:r w:rsidR="000B15B6">
        <w:t>one</w:t>
      </w:r>
      <w:r w:rsidR="00D24C6A">
        <w:t xml:space="preserve"> </w:t>
      </w:r>
      <w:r w:rsidR="000B15B6">
        <w:t>UE Identity</w:t>
      </w:r>
      <w:r w:rsidR="00D24C6A">
        <w:t xml:space="preserve"> value by 1</w:t>
      </w:r>
      <w:r>
        <w:t>-7</w:t>
      </w:r>
      <w:r w:rsidR="00D24C6A">
        <w:t>, the Paging Occasion</w:t>
      </w:r>
      <w:r w:rsidR="000B15B6">
        <w:t>’s</w:t>
      </w:r>
      <w:r w:rsidR="00D24C6A">
        <w:t xml:space="preserve"> </w:t>
      </w:r>
      <w:r w:rsidR="000B15B6">
        <w:t xml:space="preserve">System </w:t>
      </w:r>
      <w:r w:rsidR="00D24C6A">
        <w:t xml:space="preserve">Frame is moved </w:t>
      </w:r>
      <w:r>
        <w:t xml:space="preserve">up, </w:t>
      </w:r>
      <w:r w:rsidR="000B15B6">
        <w:t xml:space="preserve">generally </w:t>
      </w:r>
      <w:r>
        <w:t xml:space="preserve">alleviating the PO clash.  </w:t>
      </w:r>
      <w:r w:rsidR="000B15B6">
        <w:t>W</w:t>
      </w:r>
      <w:r>
        <w:t>e can observe from the lowest case, i.e. DRX=32 and nB=</w:t>
      </w:r>
      <w:r w:rsidR="000B15B6">
        <w:t>T</w:t>
      </w:r>
      <w:r>
        <w:t xml:space="preserve">/16=2 , see </w:t>
      </w:r>
      <w:r w:rsidR="00181154">
        <w:fldChar w:fldCharType="begin"/>
      </w:r>
      <w:r w:rsidR="00181154">
        <w:instrText xml:space="preserve"> REF _Ref46327861 \h </w:instrText>
      </w:r>
      <w:r w:rsidR="00181154">
        <w:fldChar w:fldCharType="separate"/>
      </w:r>
      <w:r w:rsidR="00AF2BE6">
        <w:t xml:space="preserve">Table </w:t>
      </w:r>
      <w:r w:rsidR="00AF2BE6">
        <w:rPr>
          <w:noProof/>
        </w:rPr>
        <w:t>2</w:t>
      </w:r>
      <w:r w:rsidR="00181154">
        <w:fldChar w:fldCharType="end"/>
      </w:r>
      <w:r>
        <w:t xml:space="preserve">, </w:t>
      </w:r>
      <w:r w:rsidR="000B15B6">
        <w:t>there are only 2 paging occasions per DRX period</w:t>
      </w:r>
      <w:r w:rsidR="00F70EF8">
        <w:t xml:space="preserve"> </w:t>
      </w:r>
      <w:r>
        <w:t xml:space="preserve">we have limited choice of IMSI value, where addition of 1, 3, 5 and 7 produce the same result and IMSI+2, has no effect in PO shifting. For higher DRX=256 we can observe from </w:t>
      </w:r>
      <w:r w:rsidR="00181154">
        <w:fldChar w:fldCharType="begin"/>
      </w:r>
      <w:r w:rsidR="00181154">
        <w:instrText xml:space="preserve"> REF _Ref46327752 \h </w:instrText>
      </w:r>
      <w:r w:rsidR="00181154">
        <w:fldChar w:fldCharType="separate"/>
      </w:r>
      <w:r w:rsidR="00AF2BE6">
        <w:t xml:space="preserve">Table </w:t>
      </w:r>
      <w:r w:rsidR="00AF2BE6">
        <w:rPr>
          <w:noProof/>
        </w:rPr>
        <w:t>3</w:t>
      </w:r>
      <w:r w:rsidR="00181154">
        <w:fldChar w:fldCharType="end"/>
      </w:r>
      <w:r w:rsidR="00181154">
        <w:t xml:space="preserve"> and </w:t>
      </w:r>
      <w:r w:rsidR="00181154">
        <w:fldChar w:fldCharType="begin"/>
      </w:r>
      <w:r w:rsidR="00181154">
        <w:instrText xml:space="preserve"> REF _Ref46327825 \h </w:instrText>
      </w:r>
      <w:r w:rsidR="00181154">
        <w:fldChar w:fldCharType="separate"/>
      </w:r>
      <w:r w:rsidR="00AF2BE6">
        <w:t xml:space="preserve">Table </w:t>
      </w:r>
      <w:r w:rsidR="00AF2BE6">
        <w:rPr>
          <w:noProof/>
        </w:rPr>
        <w:t>4</w:t>
      </w:r>
      <w:r w:rsidR="00181154">
        <w:fldChar w:fldCharType="end"/>
      </w:r>
      <w:r w:rsidR="00181154">
        <w:t>,</w:t>
      </w:r>
      <w:r>
        <w:t xml:space="preserve"> that </w:t>
      </w:r>
      <w:r w:rsidR="00131DF0">
        <w:t>for bot</w:t>
      </w:r>
      <w:r w:rsidR="00181154">
        <w:t>h</w:t>
      </w:r>
      <w:r w:rsidR="00131DF0">
        <w:t xml:space="preserve"> nB=4T and nB=1/16 we still have enough choices along the frames to allocate the next PO.</w:t>
      </w:r>
      <w:r w:rsidR="00647C88">
        <w:t xml:space="preserve"> </w:t>
      </w:r>
      <w:r w:rsidR="00FC2534">
        <w:t xml:space="preserve">See following </w:t>
      </w:r>
      <w:r w:rsidR="00F70EF8">
        <w:fldChar w:fldCharType="begin"/>
      </w:r>
      <w:r w:rsidR="00F70EF8">
        <w:instrText xml:space="preserve"> REF _Ref45883451 \h </w:instrText>
      </w:r>
      <w:r w:rsidR="00F70EF8">
        <w:fldChar w:fldCharType="separate"/>
      </w:r>
      <w:r w:rsidR="00F70EF8">
        <w:t xml:space="preserve">Figure </w:t>
      </w:r>
      <w:r w:rsidR="00F70EF8">
        <w:rPr>
          <w:noProof/>
        </w:rPr>
        <w:t>6</w:t>
      </w:r>
      <w:r w:rsidR="00F70EF8">
        <w:fldChar w:fldCharType="end"/>
      </w:r>
    </w:p>
    <w:p w:rsidR="00C82B3E" w:rsidRDefault="00131DF0" w:rsidP="00FB1B47">
      <w:pPr>
        <w:rPr>
          <w:b/>
          <w:bCs/>
        </w:rPr>
      </w:pPr>
      <w:r w:rsidRPr="00647C88">
        <w:rPr>
          <w:b/>
          <w:bCs/>
        </w:rPr>
        <w:t xml:space="preserve">Observation </w:t>
      </w:r>
      <w:r w:rsidR="00181154" w:rsidRPr="00647C88">
        <w:rPr>
          <w:b/>
          <w:bCs/>
        </w:rPr>
        <w:t>1</w:t>
      </w:r>
      <w:r w:rsidRPr="00647C88">
        <w:rPr>
          <w:b/>
          <w:bCs/>
        </w:rPr>
        <w:t xml:space="preserve">: </w:t>
      </w:r>
      <w:r w:rsidR="00596DB2">
        <w:rPr>
          <w:b/>
          <w:bCs/>
        </w:rPr>
        <w:t>Increasing IMSI by 1 changes the System Fra</w:t>
      </w:r>
      <w:r w:rsidR="00F94BB7">
        <w:rPr>
          <w:b/>
          <w:bCs/>
        </w:rPr>
        <w:t>m</w:t>
      </w:r>
      <w:r w:rsidR="00596DB2">
        <w:rPr>
          <w:b/>
          <w:bCs/>
        </w:rPr>
        <w:t xml:space="preserve">e Number (and does not normally change the sub frame number) </w:t>
      </w:r>
    </w:p>
    <w:p w:rsidR="00596DB2" w:rsidRPr="00647C88" w:rsidRDefault="00596DB2" w:rsidP="00FB1B47">
      <w:pPr>
        <w:rPr>
          <w:b/>
          <w:bCs/>
        </w:rPr>
      </w:pPr>
      <w:r>
        <w:rPr>
          <w:b/>
          <w:bCs/>
        </w:rPr>
        <w:t>Observation 2: Increasing the IMSI by the DRX value results in the PO staying in the same SFN but chang</w:t>
      </w:r>
      <w:r w:rsidR="000B54B1">
        <w:rPr>
          <w:b/>
          <w:bCs/>
        </w:rPr>
        <w:t>es</w:t>
      </w:r>
      <w:r>
        <w:rPr>
          <w:b/>
          <w:bCs/>
        </w:rPr>
        <w:t xml:space="preserve"> the subframe number</w:t>
      </w:r>
      <w:r w:rsidR="00A17CEA">
        <w:rPr>
          <w:b/>
          <w:bCs/>
        </w:rPr>
        <w:t xml:space="preserve"> </w:t>
      </w:r>
      <w:r w:rsidR="00C75E91">
        <w:rPr>
          <w:b/>
          <w:bCs/>
        </w:rPr>
        <w:t>(</w:t>
      </w:r>
      <w:r w:rsidR="00A17CEA">
        <w:rPr>
          <w:b/>
          <w:bCs/>
        </w:rPr>
        <w:t>when Ns&gt;1</w:t>
      </w:r>
      <w:r w:rsidR="00C75E91">
        <w:rPr>
          <w:b/>
          <w:bCs/>
        </w:rPr>
        <w:t>)</w:t>
      </w:r>
      <w:r>
        <w:rPr>
          <w:b/>
          <w:bCs/>
        </w:rPr>
        <w:t>.</w:t>
      </w:r>
    </w:p>
    <w:p w:rsidR="00F94BB7" w:rsidRDefault="00F94BB7" w:rsidP="00FB1B47">
      <w:pPr>
        <w:rPr>
          <w:b/>
          <w:bCs/>
        </w:rPr>
      </w:pPr>
      <w:r w:rsidRPr="00AF2BE6">
        <w:rPr>
          <w:b/>
          <w:bCs/>
        </w:rPr>
        <w:t xml:space="preserve">Observation 3: </w:t>
      </w:r>
      <w:r w:rsidR="000B54B1">
        <w:rPr>
          <w:b/>
          <w:bCs/>
        </w:rPr>
        <w:t>S</w:t>
      </w:r>
      <w:r w:rsidR="000B54B1" w:rsidRPr="00AF2BE6">
        <w:rPr>
          <w:b/>
          <w:bCs/>
        </w:rPr>
        <w:t>ection 7 of TS 36.340</w:t>
      </w:r>
      <w:r w:rsidR="000B54B1">
        <w:rPr>
          <w:b/>
          <w:bCs/>
        </w:rPr>
        <w:t xml:space="preserve"> uses the same </w:t>
      </w:r>
      <w:r w:rsidR="00114533" w:rsidRPr="00AF2BE6">
        <w:rPr>
          <w:b/>
          <w:bCs/>
        </w:rPr>
        <w:t>calculation</w:t>
      </w:r>
      <w:r w:rsidR="000B54B1">
        <w:rPr>
          <w:b/>
          <w:bCs/>
        </w:rPr>
        <w:t>s for both TDD and FDD</w:t>
      </w:r>
      <w:r w:rsidR="00114533" w:rsidRPr="00AF2BE6">
        <w:rPr>
          <w:b/>
          <w:bCs/>
        </w:rPr>
        <w:t xml:space="preserve"> </w:t>
      </w:r>
      <w:r w:rsidR="00AF2BE6" w:rsidRPr="00AF2BE6">
        <w:rPr>
          <w:b/>
          <w:bCs/>
        </w:rPr>
        <w:t>case</w:t>
      </w:r>
      <w:r w:rsidR="000B54B1">
        <w:rPr>
          <w:b/>
          <w:bCs/>
        </w:rPr>
        <w:t xml:space="preserve">s. Hence </w:t>
      </w:r>
      <w:r w:rsidR="00F70EF8">
        <w:rPr>
          <w:b/>
          <w:bCs/>
        </w:rPr>
        <w:t>observations</w:t>
      </w:r>
      <w:r w:rsidR="000B54B1">
        <w:rPr>
          <w:b/>
          <w:bCs/>
        </w:rPr>
        <w:t xml:space="preserve"> 1 and 2 </w:t>
      </w:r>
      <w:r w:rsidR="00F70EF8">
        <w:rPr>
          <w:b/>
          <w:bCs/>
        </w:rPr>
        <w:t>also</w:t>
      </w:r>
      <w:r w:rsidR="000B54B1">
        <w:rPr>
          <w:b/>
          <w:bCs/>
        </w:rPr>
        <w:t xml:space="preserve"> apply to LTE </w:t>
      </w:r>
      <w:r w:rsidR="00114533" w:rsidRPr="00AF2BE6">
        <w:rPr>
          <w:b/>
          <w:bCs/>
        </w:rPr>
        <w:t xml:space="preserve">TDD scenarios. </w:t>
      </w:r>
    </w:p>
    <w:p w:rsidR="00AF2BE6" w:rsidRDefault="00AF2BE6" w:rsidP="00FB1B47">
      <w:pPr>
        <w:rPr>
          <w:b/>
          <w:bCs/>
        </w:rPr>
      </w:pPr>
      <w:r>
        <w:rPr>
          <w:b/>
          <w:bCs/>
        </w:rPr>
        <w:t xml:space="preserve">Observation 4: </w:t>
      </w:r>
      <w:r w:rsidR="000B54B1">
        <w:rPr>
          <w:b/>
          <w:bCs/>
        </w:rPr>
        <w:t>fo</w:t>
      </w:r>
      <w:r w:rsidR="000B54B1" w:rsidRPr="00C27711">
        <w:rPr>
          <w:b/>
          <w:bCs/>
        </w:rPr>
        <w:t xml:space="preserve">r the extreme case of </w:t>
      </w:r>
      <w:r w:rsidR="000B54B1" w:rsidRPr="00F70EF8">
        <w:rPr>
          <w:b/>
        </w:rPr>
        <w:t xml:space="preserve">DRX=32 and nB=T/16=2 (see </w:t>
      </w:r>
      <w:r w:rsidR="000B54B1" w:rsidRPr="00F70EF8">
        <w:rPr>
          <w:b/>
        </w:rPr>
        <w:fldChar w:fldCharType="begin"/>
      </w:r>
      <w:r w:rsidR="000B54B1" w:rsidRPr="00F70EF8">
        <w:rPr>
          <w:b/>
        </w:rPr>
        <w:instrText xml:space="preserve"> REF _Ref46327861 \h </w:instrText>
      </w:r>
      <w:r w:rsidR="00C27711" w:rsidRPr="00F70EF8">
        <w:rPr>
          <w:b/>
        </w:rPr>
        <w:instrText xml:space="preserve"> \* MERGEFORMAT </w:instrText>
      </w:r>
      <w:r w:rsidR="000B54B1" w:rsidRPr="00F70EF8">
        <w:rPr>
          <w:b/>
        </w:rPr>
      </w:r>
      <w:r w:rsidR="000B54B1" w:rsidRPr="00F70EF8">
        <w:rPr>
          <w:b/>
        </w:rPr>
        <w:fldChar w:fldCharType="separate"/>
      </w:r>
      <w:r w:rsidR="000B54B1" w:rsidRPr="00F70EF8">
        <w:rPr>
          <w:b/>
        </w:rPr>
        <w:t xml:space="preserve">Table </w:t>
      </w:r>
      <w:r w:rsidR="000B54B1" w:rsidRPr="00F70EF8">
        <w:rPr>
          <w:b/>
          <w:noProof/>
        </w:rPr>
        <w:t>2</w:t>
      </w:r>
      <w:r w:rsidR="000B54B1" w:rsidRPr="00F70EF8">
        <w:rPr>
          <w:b/>
        </w:rPr>
        <w:fldChar w:fldCharType="end"/>
      </w:r>
      <w:r w:rsidR="000B54B1" w:rsidRPr="00F70EF8">
        <w:rPr>
          <w:b/>
        </w:rPr>
        <w:t xml:space="preserve">), there are only 2 Paging Occasions per DRX period. If this rare network configuration is used by 3 or 4 </w:t>
      </w:r>
      <w:r w:rsidR="00F70EF8" w:rsidRPr="00F70EF8">
        <w:rPr>
          <w:b/>
        </w:rPr>
        <w:t>networks,</w:t>
      </w:r>
      <w:r w:rsidR="000B54B1" w:rsidRPr="00F70EF8">
        <w:rPr>
          <w:b/>
        </w:rPr>
        <w:t xml:space="preserve"> then a 3 or 4 SIM device </w:t>
      </w:r>
      <w:r w:rsidR="00F70EF8" w:rsidRPr="00F70EF8">
        <w:rPr>
          <w:b/>
        </w:rPr>
        <w:t>might not</w:t>
      </w:r>
      <w:r w:rsidR="000B54B1" w:rsidRPr="00F70EF8">
        <w:rPr>
          <w:b/>
        </w:rPr>
        <w:t xml:space="preserve"> be able to resolve all paging occasion </w:t>
      </w:r>
      <w:r w:rsidR="00F70EF8" w:rsidRPr="00F70EF8">
        <w:rPr>
          <w:b/>
        </w:rPr>
        <w:t>collisions.</w:t>
      </w:r>
      <w:r w:rsidR="00145881">
        <w:rPr>
          <w:b/>
          <w:bCs/>
        </w:rPr>
        <w:t xml:space="preserve"> </w:t>
      </w:r>
    </w:p>
    <w:p w:rsidR="00C27711" w:rsidRDefault="00C27711" w:rsidP="00FB1B47">
      <w:pPr>
        <w:rPr>
          <w:b/>
          <w:bCs/>
        </w:rPr>
      </w:pPr>
      <w:r>
        <w:rPr>
          <w:b/>
          <w:bCs/>
        </w:rPr>
        <w:lastRenderedPageBreak/>
        <w:t>Observation 5: an offset value set of {1, 2, 3, 4} is sufficient for up to quad SIM device, and, is slightly better than using a set of prime numbers.</w:t>
      </w:r>
    </w:p>
    <w:p w:rsidR="00C27711" w:rsidRDefault="00C27711" w:rsidP="00FB1B47">
      <w:pPr>
        <w:rPr>
          <w:b/>
          <w:bCs/>
        </w:rPr>
      </w:pPr>
      <w:r>
        <w:rPr>
          <w:b/>
          <w:bCs/>
        </w:rPr>
        <w:t>Observation 6: if there is a systematic clash of NR and LTE paging occasions, shifting the SFN of</w:t>
      </w:r>
      <w:r w:rsidR="00A17CEA">
        <w:rPr>
          <w:b/>
          <w:bCs/>
        </w:rPr>
        <w:t xml:space="preserve"> the LTE paging occasion (e.g. b</w:t>
      </w:r>
      <w:r>
        <w:rPr>
          <w:b/>
          <w:bCs/>
        </w:rPr>
        <w:t>y offsetting the IMSI by 1) will remove the clash</w:t>
      </w:r>
    </w:p>
    <w:p w:rsidR="00C27711" w:rsidRPr="00AF2BE6" w:rsidRDefault="00C27711" w:rsidP="00FB1B47">
      <w:pPr>
        <w:rPr>
          <w:b/>
          <w:bCs/>
        </w:rPr>
      </w:pPr>
      <w:r>
        <w:rPr>
          <w:b/>
          <w:bCs/>
        </w:rPr>
        <w:t>Proposal 1: RAN 2 should reply to SA2 to indicate that the IMSI offset solution can work, and, that an offset value set of {1, 2, 3, 4} is appropriate.</w:t>
      </w:r>
    </w:p>
    <w:p w:rsidR="001A410C" w:rsidRDefault="001A410C" w:rsidP="001A410C">
      <w:pPr>
        <w:keepNext/>
      </w:pPr>
      <w:r>
        <w:rPr>
          <w:noProof/>
          <w:lang w:eastAsia="en-GB"/>
        </w:rPr>
        <w:drawing>
          <wp:inline distT="0" distB="0" distL="0" distR="0" wp14:anchorId="590CE90C" wp14:editId="5F556559">
            <wp:extent cx="5731510" cy="3747135"/>
            <wp:effectExtent l="0" t="0" r="2540" b="5715"/>
            <wp:docPr id="10"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ulti_SIM._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747135"/>
                    </a:xfrm>
                    <a:prstGeom prst="rect">
                      <a:avLst/>
                    </a:prstGeom>
                  </pic:spPr>
                </pic:pic>
              </a:graphicData>
            </a:graphic>
          </wp:inline>
        </w:drawing>
      </w:r>
    </w:p>
    <w:p w:rsidR="00B138F9" w:rsidRDefault="001A410C" w:rsidP="001A410C">
      <w:pPr>
        <w:pStyle w:val="Caption"/>
      </w:pPr>
      <w:bookmarkStart w:id="26" w:name="_Ref45883451"/>
      <w:r>
        <w:t xml:space="preserve">Figure </w:t>
      </w:r>
      <w:fldSimple w:instr=" SEQ Figure \* ARABIC ">
        <w:r w:rsidR="00AF2BE6">
          <w:rPr>
            <w:noProof/>
          </w:rPr>
          <w:t>6</w:t>
        </w:r>
      </w:fldSimple>
      <w:bookmarkEnd w:id="26"/>
      <w:r>
        <w:t xml:space="preserve"> Paging Frames of regular IMSI and </w:t>
      </w:r>
      <w:r w:rsidR="006C2518">
        <w:t>shifted</w:t>
      </w:r>
      <w:r>
        <w:t xml:space="preserve"> IMSI</w:t>
      </w:r>
      <w:r w:rsidR="006C2518">
        <w:t xml:space="preserve"> values</w:t>
      </w:r>
      <w:r w:rsidR="00F94BB7">
        <w:t xml:space="preserve">, for an example IMSI </w:t>
      </w:r>
    </w:p>
    <w:p w:rsidR="00FC2534" w:rsidRDefault="00FC2534" w:rsidP="00FC2534">
      <w:pPr>
        <w:pStyle w:val="Caption"/>
        <w:keepNext/>
      </w:pPr>
      <w:bookmarkStart w:id="27" w:name="_Ref46328159"/>
      <w:r>
        <w:t xml:space="preserve">Table </w:t>
      </w:r>
      <w:fldSimple w:instr=" SEQ Table \* ARABIC ">
        <w:r w:rsidR="00AF2BE6">
          <w:rPr>
            <w:noProof/>
          </w:rPr>
          <w:t>5</w:t>
        </w:r>
      </w:fldSimple>
      <w:bookmarkEnd w:id="27"/>
      <w:r>
        <w:t xml:space="preserve"> Ns and i_</w:t>
      </w:r>
      <w:r w:rsidR="000B54B1">
        <w:t>s</w:t>
      </w:r>
      <w:r>
        <w:t xml:space="preserve"> values</w:t>
      </w:r>
      <w:r w:rsidR="000B54B1">
        <w:t>:</w:t>
      </w:r>
      <w:r>
        <w:t xml:space="preserve"> extract from TS 36.304 Section 7.2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0"/>
        <w:gridCol w:w="1809"/>
        <w:gridCol w:w="1809"/>
        <w:gridCol w:w="1809"/>
        <w:gridCol w:w="1809"/>
      </w:tblGrid>
      <w:tr w:rsidR="00FC2534" w:rsidRPr="002B5396" w:rsidTr="002E4823">
        <w:tc>
          <w:tcPr>
            <w:tcW w:w="1780" w:type="dxa"/>
            <w:shd w:val="clear" w:color="auto" w:fill="auto"/>
          </w:tcPr>
          <w:p w:rsidR="00FC2534" w:rsidRPr="002B5396" w:rsidRDefault="00FC2534" w:rsidP="002E4823">
            <w:pPr>
              <w:pStyle w:val="TAH"/>
              <w:rPr>
                <w:lang w:val="en-GB" w:eastAsia="ja-JP"/>
              </w:rPr>
            </w:pPr>
            <w:r w:rsidRPr="002B5396">
              <w:rPr>
                <w:lang w:val="en-GB" w:eastAsia="ja-JP"/>
              </w:rPr>
              <w:t>Ns</w:t>
            </w:r>
          </w:p>
        </w:tc>
        <w:tc>
          <w:tcPr>
            <w:tcW w:w="1809" w:type="dxa"/>
            <w:shd w:val="clear" w:color="auto" w:fill="auto"/>
          </w:tcPr>
          <w:p w:rsidR="00FC2534" w:rsidRPr="002B5396" w:rsidRDefault="00FC2534" w:rsidP="002E4823">
            <w:pPr>
              <w:pStyle w:val="TAH"/>
              <w:rPr>
                <w:lang w:val="en-GB" w:eastAsia="ja-JP"/>
              </w:rPr>
            </w:pPr>
            <w:r w:rsidRPr="002B5396">
              <w:rPr>
                <w:lang w:val="en-GB" w:eastAsia="ja-JP"/>
              </w:rPr>
              <w:t>PO when i_s=0</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PO when i_s=1</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PO when i_s=2</w:t>
            </w:r>
          </w:p>
        </w:tc>
        <w:tc>
          <w:tcPr>
            <w:tcW w:w="1809" w:type="dxa"/>
            <w:shd w:val="clear" w:color="auto" w:fill="auto"/>
          </w:tcPr>
          <w:p w:rsidR="00FC2534" w:rsidRPr="002B5396" w:rsidDel="003C4A3D" w:rsidRDefault="00FC2534" w:rsidP="002E4823">
            <w:pPr>
              <w:pStyle w:val="TAH"/>
              <w:rPr>
                <w:lang w:val="en-GB" w:eastAsia="ja-JP"/>
              </w:rPr>
            </w:pPr>
            <w:r w:rsidRPr="002B5396">
              <w:rPr>
                <w:lang w:val="en-GB" w:eastAsia="ja-JP"/>
              </w:rPr>
              <w:t>PO when i_s=3</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1</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2</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N/A</w:t>
            </w:r>
          </w:p>
        </w:tc>
      </w:tr>
      <w:tr w:rsidR="00FC2534" w:rsidRPr="002B5396" w:rsidTr="002E4823">
        <w:tc>
          <w:tcPr>
            <w:tcW w:w="1780"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0</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4</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5</w:t>
            </w:r>
          </w:p>
        </w:tc>
        <w:tc>
          <w:tcPr>
            <w:tcW w:w="1809" w:type="dxa"/>
            <w:shd w:val="clear" w:color="auto" w:fill="auto"/>
          </w:tcPr>
          <w:p w:rsidR="00FC2534" w:rsidRPr="002B5396" w:rsidRDefault="00FC2534" w:rsidP="002E4823">
            <w:pPr>
              <w:pStyle w:val="TAC"/>
              <w:rPr>
                <w:lang w:val="en-GB" w:eastAsia="ja-JP"/>
              </w:rPr>
            </w:pPr>
            <w:r w:rsidRPr="002B5396">
              <w:rPr>
                <w:lang w:val="en-GB" w:eastAsia="ja-JP"/>
              </w:rPr>
              <w:t>9</w:t>
            </w:r>
          </w:p>
        </w:tc>
      </w:tr>
    </w:tbl>
    <w:p w:rsidR="00FC2534" w:rsidRDefault="00FC2534" w:rsidP="00FC2534"/>
    <w:p w:rsidR="00FC2534" w:rsidRDefault="00FC2534" w:rsidP="00FC2534">
      <w:r>
        <w:t xml:space="preserve">The following </w:t>
      </w:r>
      <w:r w:rsidR="008C6DC1">
        <w:fldChar w:fldCharType="begin"/>
      </w:r>
      <w:r w:rsidR="008C6DC1">
        <w:instrText xml:space="preserve"> REF _Ref46328256 \h </w:instrText>
      </w:r>
      <w:r w:rsidR="008C6DC1">
        <w:fldChar w:fldCharType="separate"/>
      </w:r>
      <w:r w:rsidR="00AF2BE6">
        <w:t xml:space="preserve">Figure </w:t>
      </w:r>
      <w:r w:rsidR="00AF2BE6">
        <w:rPr>
          <w:noProof/>
        </w:rPr>
        <w:t>7</w:t>
      </w:r>
      <w:r w:rsidR="008C6DC1">
        <w:fldChar w:fldCharType="end"/>
      </w:r>
      <w:r w:rsidR="008C6DC1">
        <w:t xml:space="preserve">- </w:t>
      </w:r>
      <w:r w:rsidR="008C6DC1">
        <w:fldChar w:fldCharType="begin"/>
      </w:r>
      <w:r w:rsidR="008C6DC1">
        <w:instrText xml:space="preserve"> REF _Ref46328265 \h </w:instrText>
      </w:r>
      <w:r w:rsidR="008C6DC1">
        <w:fldChar w:fldCharType="separate"/>
      </w:r>
      <w:r w:rsidR="00AF2BE6">
        <w:t xml:space="preserve">Figure </w:t>
      </w:r>
      <w:r w:rsidR="00AF2BE6">
        <w:rPr>
          <w:noProof/>
        </w:rPr>
        <w:t>10</w:t>
      </w:r>
      <w:r w:rsidR="008C6DC1">
        <w:fldChar w:fldCharType="end"/>
      </w:r>
      <w:r w:rsidR="008C6DC1">
        <w:t xml:space="preserve"> </w:t>
      </w:r>
      <w:r>
        <w:t xml:space="preserve">illustrate the Paging Frames and </w:t>
      </w:r>
      <w:r w:rsidR="000B54B1">
        <w:t xml:space="preserve">Subframes for the </w:t>
      </w:r>
      <w:r>
        <w:t>Paging Occasions in the examples above</w:t>
      </w:r>
      <w:r w:rsidR="000B54B1">
        <w:t xml:space="preserve"> for an example IMSI and “IMSI+1”</w:t>
      </w:r>
      <w:r>
        <w:t xml:space="preserve">: </w:t>
      </w:r>
    </w:p>
    <w:p w:rsidR="00FC2534" w:rsidRDefault="00FC2534" w:rsidP="00DC290E"/>
    <w:p w:rsidR="00FF224C" w:rsidRDefault="00C72CF1" w:rsidP="00FF224C">
      <w:pPr>
        <w:keepNext/>
      </w:pPr>
      <w:r>
        <w:rPr>
          <w:noProof/>
          <w:lang w:eastAsia="en-GB"/>
        </w:rPr>
        <w:lastRenderedPageBreak/>
        <w:drawing>
          <wp:inline distT="0" distB="0" distL="0" distR="0" wp14:anchorId="6A1DE810" wp14:editId="185C9AC3">
            <wp:extent cx="5731510" cy="3538220"/>
            <wp:effectExtent l="0" t="0" r="2540" b="5080"/>
            <wp:docPr id="8" name="Picture 8"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ulti_SIM_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538220"/>
                    </a:xfrm>
                    <a:prstGeom prst="rect">
                      <a:avLst/>
                    </a:prstGeom>
                  </pic:spPr>
                </pic:pic>
              </a:graphicData>
            </a:graphic>
          </wp:inline>
        </w:drawing>
      </w:r>
    </w:p>
    <w:p w:rsidR="004F3398" w:rsidRDefault="00FF224C" w:rsidP="00FF224C">
      <w:pPr>
        <w:pStyle w:val="Caption"/>
        <w:jc w:val="left"/>
      </w:pPr>
      <w:bookmarkStart w:id="28" w:name="_Ref46328256"/>
      <w:r>
        <w:t xml:space="preserve">Figure </w:t>
      </w:r>
      <w:fldSimple w:instr=" SEQ Figure \* ARABIC ">
        <w:r w:rsidR="00AF2BE6">
          <w:rPr>
            <w:noProof/>
          </w:rPr>
          <w:t>7</w:t>
        </w:r>
      </w:fldSimple>
      <w:bookmarkEnd w:id="28"/>
      <w:r>
        <w:t xml:space="preserve"> Location of the </w:t>
      </w:r>
      <w:r w:rsidR="00F70EF8">
        <w:t>P</w:t>
      </w:r>
      <w:r>
        <w:t xml:space="preserve">aging </w:t>
      </w:r>
      <w:r w:rsidR="00F70EF8">
        <w:t>O</w:t>
      </w:r>
      <w:r>
        <w:t>ccasions</w:t>
      </w:r>
      <w:r w:rsidR="00F70EF8">
        <w:t xml:space="preserve"> </w:t>
      </w:r>
      <w:r w:rsidR="000B54B1">
        <w:t>for IMSI and IMSI+1</w:t>
      </w:r>
      <w:r w:rsidR="00F70EF8">
        <w:t xml:space="preserve"> of two UEs</w:t>
      </w:r>
      <w:r>
        <w:t>, DRX=32, nB=4T</w:t>
      </w:r>
    </w:p>
    <w:p w:rsidR="004F3398" w:rsidRDefault="004F3398" w:rsidP="00DC290E"/>
    <w:p w:rsidR="00FF224C" w:rsidRDefault="00C72CF1" w:rsidP="00FF224C">
      <w:pPr>
        <w:keepNext/>
      </w:pPr>
      <w:r>
        <w:rPr>
          <w:noProof/>
          <w:lang w:eastAsia="en-GB"/>
        </w:rPr>
        <w:drawing>
          <wp:inline distT="0" distB="0" distL="0" distR="0" wp14:anchorId="33A9E25D" wp14:editId="175DD41E">
            <wp:extent cx="5731510" cy="3589655"/>
            <wp:effectExtent l="0" t="0" r="2540" b="0"/>
            <wp:docPr id="9" name="Picture 9"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ulti_SIM_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3589655"/>
                    </a:xfrm>
                    <a:prstGeom prst="rect">
                      <a:avLst/>
                    </a:prstGeom>
                  </pic:spPr>
                </pic:pic>
              </a:graphicData>
            </a:graphic>
          </wp:inline>
        </w:drawing>
      </w:r>
    </w:p>
    <w:p w:rsidR="00FF224C" w:rsidRDefault="00FF224C" w:rsidP="00FF224C">
      <w:pPr>
        <w:pStyle w:val="Caption"/>
        <w:jc w:val="left"/>
      </w:pPr>
      <w:r>
        <w:t xml:space="preserve">Figure </w:t>
      </w:r>
      <w:fldSimple w:instr=" SEQ Figure \* ARABIC ">
        <w:r w:rsidR="00AF2BE6">
          <w:rPr>
            <w:noProof/>
          </w:rPr>
          <w:t>8</w:t>
        </w:r>
      </w:fldSimple>
      <w:r>
        <w:t xml:space="preserve"> </w:t>
      </w:r>
      <w:r w:rsidR="00F70EF8" w:rsidRPr="007A6958">
        <w:t>Location of</w:t>
      </w:r>
      <w:r w:rsidRPr="007A6958">
        <w:t xml:space="preserve"> </w:t>
      </w:r>
      <w:r w:rsidR="00F70EF8">
        <w:t xml:space="preserve">the Paging Occasions for IMSI and IMSI+1 of </w:t>
      </w:r>
      <w:r w:rsidRPr="007A6958">
        <w:t>two UEs, DRX=32, nB=</w:t>
      </w:r>
      <w:r>
        <w:t>T/16</w:t>
      </w:r>
    </w:p>
    <w:p w:rsidR="001E1868" w:rsidRPr="001E1868" w:rsidRDefault="001E1868" w:rsidP="007501BB"/>
    <w:p w:rsidR="004F3398" w:rsidRDefault="004F3398" w:rsidP="00DC290E"/>
    <w:p w:rsidR="00FF224C" w:rsidRDefault="00C72CF1" w:rsidP="00FF224C">
      <w:pPr>
        <w:keepNext/>
      </w:pPr>
      <w:r>
        <w:rPr>
          <w:noProof/>
          <w:lang w:eastAsia="en-GB"/>
        </w:rPr>
        <w:lastRenderedPageBreak/>
        <w:drawing>
          <wp:inline distT="0" distB="0" distL="0" distR="0" wp14:anchorId="059F3D92" wp14:editId="4909C622">
            <wp:extent cx="5731510" cy="3730625"/>
            <wp:effectExtent l="0" t="0" r="2540" b="3175"/>
            <wp:docPr id="14" name="Picture 14"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ulti_SIM_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730625"/>
                    </a:xfrm>
                    <a:prstGeom prst="rect">
                      <a:avLst/>
                    </a:prstGeom>
                  </pic:spPr>
                </pic:pic>
              </a:graphicData>
            </a:graphic>
          </wp:inline>
        </w:drawing>
      </w:r>
    </w:p>
    <w:p w:rsidR="00FF224C" w:rsidRDefault="00FF224C" w:rsidP="00FF224C">
      <w:pPr>
        <w:pStyle w:val="Caption"/>
      </w:pPr>
      <w:r>
        <w:t xml:space="preserve">Figure </w:t>
      </w:r>
      <w:fldSimple w:instr=" SEQ Figure \* ARABIC ">
        <w:r w:rsidR="00AF2BE6">
          <w:rPr>
            <w:noProof/>
          </w:rPr>
          <w:t>9</w:t>
        </w:r>
      </w:fldSimple>
      <w:r>
        <w:t xml:space="preserve"> </w:t>
      </w:r>
      <w:r w:rsidRPr="00FC7609">
        <w:t xml:space="preserve">Location </w:t>
      </w:r>
      <w:r w:rsidR="00F70EF8">
        <w:t xml:space="preserve">the Paging Occasions for IMSI and IMSI+1 </w:t>
      </w:r>
      <w:r w:rsidRPr="00FC7609">
        <w:t>of two UEs, DRX=</w:t>
      </w:r>
      <w:r>
        <w:t>256</w:t>
      </w:r>
      <w:r w:rsidRPr="00FC7609">
        <w:t>, nB=</w:t>
      </w:r>
      <w:r>
        <w:t>4</w:t>
      </w:r>
      <w:r w:rsidRPr="00FC7609">
        <w:t>T</w:t>
      </w:r>
    </w:p>
    <w:p w:rsidR="00175A3F" w:rsidRDefault="00C72CF1" w:rsidP="00175A3F">
      <w:pPr>
        <w:keepNext/>
      </w:pPr>
      <w:r>
        <w:rPr>
          <w:noProof/>
          <w:lang w:eastAsia="en-GB"/>
        </w:rPr>
        <w:drawing>
          <wp:inline distT="0" distB="0" distL="0" distR="0" wp14:anchorId="1702D3C1" wp14:editId="62825EF0">
            <wp:extent cx="5731510" cy="3408680"/>
            <wp:effectExtent l="0" t="0" r="2540" b="1270"/>
            <wp:docPr id="16" name="Picture 16"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ulti_SIM_1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408680"/>
                    </a:xfrm>
                    <a:prstGeom prst="rect">
                      <a:avLst/>
                    </a:prstGeom>
                  </pic:spPr>
                </pic:pic>
              </a:graphicData>
            </a:graphic>
          </wp:inline>
        </w:drawing>
      </w:r>
    </w:p>
    <w:p w:rsidR="00FF224C" w:rsidRDefault="00175A3F" w:rsidP="00175A3F">
      <w:pPr>
        <w:pStyle w:val="Caption"/>
        <w:jc w:val="left"/>
      </w:pPr>
      <w:bookmarkStart w:id="29" w:name="_Ref46328265"/>
      <w:r>
        <w:t xml:space="preserve">Figure </w:t>
      </w:r>
      <w:fldSimple w:instr=" SEQ Figure \* ARABIC ">
        <w:r w:rsidR="00AF2BE6">
          <w:rPr>
            <w:noProof/>
          </w:rPr>
          <w:t>10</w:t>
        </w:r>
      </w:fldSimple>
      <w:bookmarkEnd w:id="29"/>
      <w:r>
        <w:t xml:space="preserve"> </w:t>
      </w:r>
      <w:r w:rsidRPr="003D1650">
        <w:t xml:space="preserve">Location </w:t>
      </w:r>
      <w:r w:rsidR="00F70EF8">
        <w:t xml:space="preserve">the Paging Occasions for IMSI and IMSI+1 </w:t>
      </w:r>
      <w:r w:rsidRPr="003D1650">
        <w:t>of two UEs, DRX=256, nB=T</w:t>
      </w:r>
      <w:r>
        <w:t>/16</w:t>
      </w:r>
    </w:p>
    <w:p w:rsidR="00FF224C" w:rsidRDefault="00FF224C" w:rsidP="00FF224C"/>
    <w:p w:rsidR="0002147A" w:rsidRDefault="0002147A" w:rsidP="00FF224C"/>
    <w:p w:rsidR="0002147A" w:rsidRDefault="0002147A" w:rsidP="00FF224C"/>
    <w:p w:rsidR="008D6E93" w:rsidRPr="00145881" w:rsidRDefault="008D6E93" w:rsidP="00DC290E"/>
    <w:p w:rsidR="001A410C" w:rsidRDefault="001A410C" w:rsidP="00DC290E"/>
    <w:p w:rsidR="008D6E93" w:rsidRDefault="00C906D3" w:rsidP="00C906D3">
      <w:pPr>
        <w:pStyle w:val="Heading1"/>
      </w:pPr>
      <w:r>
        <w:t>Discussion and Conclusions</w:t>
      </w:r>
    </w:p>
    <w:p w:rsidR="008C6DC1" w:rsidRDefault="008C6DC1" w:rsidP="00DC290E">
      <w:r>
        <w:t>In this technical discussion we have demonstrated that the solution proposed by SA2, i.e. shifting the value of IMSI</w:t>
      </w:r>
      <w:r w:rsidR="00647C88">
        <w:t>,</w:t>
      </w:r>
      <w:r>
        <w:t xml:space="preserve"> is a practical solution to the problem of Paging Frame </w:t>
      </w:r>
      <w:r w:rsidR="00145881">
        <w:t>C</w:t>
      </w:r>
      <w:r>
        <w:t>ollision between the two IMSIs.</w:t>
      </w:r>
    </w:p>
    <w:p w:rsidR="00647C88" w:rsidRDefault="00145881" w:rsidP="00DC290E">
      <w:r>
        <w:t>In our analysis we have made the following observations:</w:t>
      </w:r>
    </w:p>
    <w:p w:rsidR="00F70EF8" w:rsidRDefault="00F70EF8" w:rsidP="00F70EF8">
      <w:pPr>
        <w:ind w:left="720"/>
        <w:rPr>
          <w:b/>
          <w:bCs/>
        </w:rPr>
      </w:pPr>
      <w:r w:rsidRPr="00647C88">
        <w:rPr>
          <w:b/>
          <w:bCs/>
        </w:rPr>
        <w:t xml:space="preserve">Observation 1: </w:t>
      </w:r>
      <w:r>
        <w:rPr>
          <w:b/>
          <w:bCs/>
        </w:rPr>
        <w:t xml:space="preserve">Increasing IMSI by 1 changes the System Frame Number (and does not normally change the sub frame number) </w:t>
      </w:r>
    </w:p>
    <w:p w:rsidR="00F70EF8" w:rsidRPr="00647C88" w:rsidRDefault="00F70EF8" w:rsidP="00F70EF8">
      <w:pPr>
        <w:ind w:left="720"/>
        <w:rPr>
          <w:b/>
          <w:bCs/>
        </w:rPr>
      </w:pPr>
      <w:r>
        <w:rPr>
          <w:b/>
          <w:bCs/>
        </w:rPr>
        <w:t>Observation 2: Increasing the IMSI by the DRX value results in the PO staying in the same SFN but changes the subframe number</w:t>
      </w:r>
      <w:r w:rsidR="00C75E91">
        <w:rPr>
          <w:b/>
          <w:bCs/>
        </w:rPr>
        <w:t xml:space="preserve"> (when Ns&gt;1)</w:t>
      </w:r>
      <w:r>
        <w:rPr>
          <w:b/>
          <w:bCs/>
        </w:rPr>
        <w:t>.</w:t>
      </w:r>
    </w:p>
    <w:p w:rsidR="00F70EF8" w:rsidRDefault="00F70EF8" w:rsidP="00F70EF8">
      <w:pPr>
        <w:ind w:left="720"/>
        <w:rPr>
          <w:b/>
          <w:bCs/>
        </w:rPr>
      </w:pPr>
      <w:r w:rsidRPr="00AF2BE6">
        <w:rPr>
          <w:b/>
          <w:bCs/>
        </w:rPr>
        <w:t xml:space="preserve">Observation 3: </w:t>
      </w:r>
      <w:r>
        <w:rPr>
          <w:b/>
          <w:bCs/>
        </w:rPr>
        <w:t>S</w:t>
      </w:r>
      <w:r w:rsidRPr="00AF2BE6">
        <w:rPr>
          <w:b/>
          <w:bCs/>
        </w:rPr>
        <w:t>ection 7 of TS 36.340</w:t>
      </w:r>
      <w:r>
        <w:rPr>
          <w:b/>
          <w:bCs/>
        </w:rPr>
        <w:t xml:space="preserve"> uses the same </w:t>
      </w:r>
      <w:r w:rsidRPr="00AF2BE6">
        <w:rPr>
          <w:b/>
          <w:bCs/>
        </w:rPr>
        <w:t>calculation</w:t>
      </w:r>
      <w:r>
        <w:rPr>
          <w:b/>
          <w:bCs/>
        </w:rPr>
        <w:t>s for both TDD and FDD</w:t>
      </w:r>
      <w:r w:rsidRPr="00AF2BE6">
        <w:rPr>
          <w:b/>
          <w:bCs/>
        </w:rPr>
        <w:t xml:space="preserve"> case</w:t>
      </w:r>
      <w:r>
        <w:rPr>
          <w:b/>
          <w:bCs/>
        </w:rPr>
        <w:t xml:space="preserve">s. Hence observations 1 and 2 also apply to LTE </w:t>
      </w:r>
      <w:r w:rsidRPr="00AF2BE6">
        <w:rPr>
          <w:b/>
          <w:bCs/>
        </w:rPr>
        <w:t xml:space="preserve">TDD scenarios. </w:t>
      </w:r>
    </w:p>
    <w:p w:rsidR="00F70EF8" w:rsidRDefault="00F70EF8" w:rsidP="00F70EF8">
      <w:pPr>
        <w:ind w:left="720"/>
        <w:rPr>
          <w:b/>
          <w:bCs/>
        </w:rPr>
      </w:pPr>
      <w:r>
        <w:rPr>
          <w:b/>
          <w:bCs/>
        </w:rPr>
        <w:t>Observation 4: fo</w:t>
      </w:r>
      <w:r w:rsidRPr="00C27711">
        <w:rPr>
          <w:b/>
          <w:bCs/>
        </w:rPr>
        <w:t xml:space="preserve">r the extreme case of </w:t>
      </w:r>
      <w:r w:rsidRPr="00F70EF8">
        <w:rPr>
          <w:b/>
        </w:rPr>
        <w:t xml:space="preserve">DRX=32 and nB=T/16=2 (see </w:t>
      </w:r>
      <w:r w:rsidRPr="00F70EF8">
        <w:rPr>
          <w:b/>
        </w:rPr>
        <w:fldChar w:fldCharType="begin"/>
      </w:r>
      <w:r w:rsidRPr="00F70EF8">
        <w:rPr>
          <w:b/>
        </w:rPr>
        <w:instrText xml:space="preserve"> REF _Ref46327861 \h  \* MERGEFORMAT </w:instrText>
      </w:r>
      <w:r w:rsidRPr="00F70EF8">
        <w:rPr>
          <w:b/>
        </w:rPr>
      </w:r>
      <w:r w:rsidRPr="00F70EF8">
        <w:rPr>
          <w:b/>
        </w:rPr>
        <w:fldChar w:fldCharType="separate"/>
      </w:r>
      <w:r w:rsidRPr="00F70EF8">
        <w:rPr>
          <w:b/>
        </w:rPr>
        <w:t xml:space="preserve">Table </w:t>
      </w:r>
      <w:r w:rsidRPr="00F70EF8">
        <w:rPr>
          <w:b/>
          <w:noProof/>
        </w:rPr>
        <w:t>2</w:t>
      </w:r>
      <w:r w:rsidRPr="00F70EF8">
        <w:rPr>
          <w:b/>
        </w:rPr>
        <w:fldChar w:fldCharType="end"/>
      </w:r>
      <w:r w:rsidRPr="00F70EF8">
        <w:rPr>
          <w:b/>
        </w:rPr>
        <w:t xml:space="preserve">), there are only 2 Paging Occasions per DRX period. If this rare network configuration is used by 3 or 4 </w:t>
      </w:r>
      <w:r w:rsidR="00BF6754" w:rsidRPr="00F70EF8">
        <w:rPr>
          <w:b/>
        </w:rPr>
        <w:t>networks,</w:t>
      </w:r>
      <w:r w:rsidRPr="00F70EF8">
        <w:rPr>
          <w:b/>
        </w:rPr>
        <w:t xml:space="preserve"> then a 3 or 4 SIM device might not be able to resolve all paging occasion collisions.</w:t>
      </w:r>
      <w:r>
        <w:rPr>
          <w:b/>
          <w:bCs/>
        </w:rPr>
        <w:t xml:space="preserve"> </w:t>
      </w:r>
    </w:p>
    <w:p w:rsidR="00F70EF8" w:rsidRDefault="00F70EF8" w:rsidP="00F70EF8">
      <w:pPr>
        <w:ind w:left="720"/>
        <w:rPr>
          <w:b/>
          <w:bCs/>
        </w:rPr>
      </w:pPr>
      <w:r>
        <w:rPr>
          <w:b/>
          <w:bCs/>
        </w:rPr>
        <w:t>Observation 5: an offset value set of {1, 2, 3, 4} is sufficient for up to quad SIM device, and, is slightly better than using a set of prime numbers.</w:t>
      </w:r>
    </w:p>
    <w:p w:rsidR="00F70EF8" w:rsidRDefault="00F70EF8" w:rsidP="00F70EF8">
      <w:pPr>
        <w:ind w:left="720"/>
        <w:rPr>
          <w:b/>
          <w:bCs/>
        </w:rPr>
      </w:pPr>
      <w:r>
        <w:rPr>
          <w:b/>
          <w:bCs/>
        </w:rPr>
        <w:t xml:space="preserve">Observation 6: if there is a systematic clash of NR and LTE paging occasions, shifting the SFN of the LTE paging occasion (e.g. </w:t>
      </w:r>
      <w:r w:rsidR="00C75E91">
        <w:rPr>
          <w:b/>
          <w:bCs/>
        </w:rPr>
        <w:t>b</w:t>
      </w:r>
      <w:r>
        <w:rPr>
          <w:b/>
          <w:bCs/>
        </w:rPr>
        <w:t>y offsetting the IMSI by 1) will remove the clash</w:t>
      </w:r>
    </w:p>
    <w:p w:rsidR="009C6AA7" w:rsidRDefault="000948F8" w:rsidP="00DC290E">
      <w:r>
        <w:t xml:space="preserve">From our studies it can be </w:t>
      </w:r>
      <w:r w:rsidR="00145881">
        <w:t xml:space="preserve">concluded that </w:t>
      </w:r>
      <w:r w:rsidR="009C6AA7">
        <w:t xml:space="preserve">solution proposed by SA2 is a practical </w:t>
      </w:r>
      <w:r w:rsidR="007129CD">
        <w:t>mechanism</w:t>
      </w:r>
      <w:r w:rsidR="009C6AA7">
        <w:t xml:space="preserve"> </w:t>
      </w:r>
      <w:r w:rsidR="007129CD">
        <w:t>to</w:t>
      </w:r>
      <w:r w:rsidR="009C6AA7">
        <w:t xml:space="preserve"> shift</w:t>
      </w:r>
      <w:r w:rsidR="007129CD">
        <w:t xml:space="preserve"> </w:t>
      </w:r>
      <w:r w:rsidR="009C6AA7">
        <w:t>the PO to avoid collision.</w:t>
      </w:r>
      <w:r>
        <w:t xml:space="preserve"> </w:t>
      </w:r>
      <w:r w:rsidR="00011FB5">
        <w:t>Moreover,</w:t>
      </w:r>
      <w:r>
        <w:t xml:space="preserve"> t</w:t>
      </w:r>
      <w:r w:rsidR="009C6AA7">
        <w:t xml:space="preserve">he proposed solution has no impact on the RAN as it is the MME that </w:t>
      </w:r>
      <w:r w:rsidR="007129CD">
        <w:t xml:space="preserve">is modified while still </w:t>
      </w:r>
      <w:r w:rsidR="009C6AA7">
        <w:t>provid</w:t>
      </w:r>
      <w:r w:rsidR="007129CD">
        <w:t xml:space="preserve">ing “Release 8” compliant </w:t>
      </w:r>
      <w:r w:rsidR="00C75E91">
        <w:t xml:space="preserve">S1-AP </w:t>
      </w:r>
      <w:r w:rsidR="007129CD">
        <w:t>signalling to the RAN</w:t>
      </w:r>
      <w:r>
        <w:t xml:space="preserve">. </w:t>
      </w:r>
      <w:r w:rsidR="009C6AA7">
        <w:t xml:space="preserve"> </w:t>
      </w:r>
    </w:p>
    <w:p w:rsidR="00647C88" w:rsidRDefault="00647C88" w:rsidP="00DC290E">
      <w:r>
        <w:t xml:space="preserve">The calculation spreadsheet is attached with this contribution </w:t>
      </w:r>
    </w:p>
    <w:p w:rsidR="00F70EF8" w:rsidRPr="00AF2BE6" w:rsidRDefault="00F70EF8" w:rsidP="00F70EF8">
      <w:pPr>
        <w:rPr>
          <w:b/>
          <w:bCs/>
        </w:rPr>
      </w:pPr>
      <w:r>
        <w:rPr>
          <w:b/>
          <w:bCs/>
        </w:rPr>
        <w:t>Proposal 1: RAN 2 should reply to SA2 to indicate that the IMSI offset solution can work, and, that an offset value set of {1, 2, 3, 4} is appropriate.</w:t>
      </w:r>
    </w:p>
    <w:p w:rsidR="003C41A7" w:rsidRDefault="003C41A7" w:rsidP="00DC290E"/>
    <w:p w:rsidR="008D6E93" w:rsidRDefault="008D6E93" w:rsidP="00DC290E"/>
    <w:p w:rsidR="008D6E93" w:rsidRDefault="008D6E93" w:rsidP="00DC290E"/>
    <w:p w:rsidR="008D6E93" w:rsidRDefault="008D6E93" w:rsidP="00DC290E"/>
    <w:p w:rsidR="008D6E93" w:rsidRDefault="008D6E93" w:rsidP="00DC290E"/>
    <w:p w:rsidR="002B5369" w:rsidRDefault="002B5369">
      <w:pPr>
        <w:overflowPunct/>
        <w:autoSpaceDE/>
        <w:autoSpaceDN/>
        <w:adjustRightInd/>
        <w:spacing w:after="160" w:line="259" w:lineRule="auto"/>
        <w:textAlignment w:val="auto"/>
      </w:pPr>
      <w:r>
        <w:br w:type="page"/>
      </w:r>
    </w:p>
    <w:p w:rsidR="002B5369" w:rsidRDefault="002B5369" w:rsidP="00DC290E">
      <w:pPr>
        <w:sectPr w:rsidR="002B5369" w:rsidSect="00DC290E">
          <w:headerReference w:type="even" r:id="rId21"/>
          <w:headerReference w:type="default" r:id="rId22"/>
          <w:footerReference w:type="even" r:id="rId23"/>
          <w:footerReference w:type="default" r:id="rId24"/>
          <w:headerReference w:type="first" r:id="rId25"/>
          <w:footerReference w:type="first" r:id="rId26"/>
          <w:pgSz w:w="11906" w:h="16838"/>
          <w:pgMar w:top="1440" w:right="1440" w:bottom="1440" w:left="1440" w:header="708" w:footer="708" w:gutter="0"/>
          <w:cols w:space="708"/>
          <w:titlePg/>
          <w:docGrid w:linePitch="360"/>
        </w:sectPr>
      </w:pPr>
    </w:p>
    <w:p w:rsidR="008D6E93" w:rsidRDefault="008E0C48" w:rsidP="008E0C48">
      <w:pPr>
        <w:pStyle w:val="Heading1"/>
      </w:pPr>
      <w:bookmarkStart w:id="30" w:name="_Ref46328372"/>
      <w:r>
        <w:lastRenderedPageBreak/>
        <w:t>Technical Annex</w:t>
      </w:r>
      <w:bookmarkEnd w:id="30"/>
    </w:p>
    <w:p w:rsidR="00114533" w:rsidRDefault="008E0C48" w:rsidP="00114533">
      <w:pPr>
        <w:overflowPunct/>
        <w:autoSpaceDE/>
        <w:autoSpaceDN/>
        <w:adjustRightInd/>
        <w:spacing w:after="0"/>
        <w:textAlignment w:val="auto"/>
      </w:pPr>
      <w:r>
        <w:t>In this section the Paging Occasion (PO) Calculation for LTE are presented</w:t>
      </w:r>
      <w:r w:rsidR="002B5369">
        <w:t xml:space="preserve"> for DRX cycles of 32, 64, 128 and 256. The calculations are based on the calculations shown in TS 36.304 Section 7.1. For brevity two examples of DRX=32 and DRX-256 have been presented</w:t>
      </w:r>
      <w:r w:rsidR="00114533">
        <w:t xml:space="preserve"> respectively, see following </w:t>
      </w:r>
      <w:r w:rsidR="00114533">
        <w:fldChar w:fldCharType="begin"/>
      </w:r>
      <w:r w:rsidR="00114533">
        <w:instrText xml:space="preserve"> REF _Ref46237076 \h </w:instrText>
      </w:r>
      <w:r w:rsidR="00114533">
        <w:fldChar w:fldCharType="separate"/>
      </w:r>
      <w:r w:rsidR="00AF2BE6">
        <w:t xml:space="preserve">Table </w:t>
      </w:r>
      <w:r w:rsidR="00AF2BE6">
        <w:rPr>
          <w:noProof/>
        </w:rPr>
        <w:t>6</w:t>
      </w:r>
      <w:r w:rsidR="00114533">
        <w:fldChar w:fldCharType="end"/>
      </w:r>
      <w:r w:rsidR="00114533">
        <w:t xml:space="preserve"> and </w:t>
      </w:r>
      <w:r w:rsidR="00114533">
        <w:fldChar w:fldCharType="begin"/>
      </w:r>
      <w:r w:rsidR="00114533">
        <w:instrText xml:space="preserve"> REF _Ref46237086 \h </w:instrText>
      </w:r>
      <w:r w:rsidR="00114533">
        <w:fldChar w:fldCharType="separate"/>
      </w:r>
      <w:r w:rsidR="00AF2BE6">
        <w:t xml:space="preserve">Table </w:t>
      </w:r>
      <w:r w:rsidR="00AF2BE6">
        <w:rPr>
          <w:noProof/>
        </w:rPr>
        <w:t>7</w:t>
      </w:r>
      <w:r w:rsidR="00114533">
        <w:fldChar w:fldCharType="end"/>
      </w:r>
      <w:r w:rsidR="002B5369">
        <w:t xml:space="preserve">. </w:t>
      </w:r>
      <w:r w:rsidR="00114533">
        <w:t xml:space="preserve"> </w:t>
      </w:r>
    </w:p>
    <w:p w:rsidR="00114533" w:rsidRPr="00114533" w:rsidRDefault="00114533" w:rsidP="00114533">
      <w:pPr>
        <w:overflowPunct/>
        <w:autoSpaceDE/>
        <w:autoSpaceDN/>
        <w:adjustRightInd/>
        <w:spacing w:after="0"/>
        <w:textAlignment w:val="auto"/>
        <w:rPr>
          <w:rFonts w:ascii="Calibri" w:hAnsi="Calibri"/>
          <w:color w:val="000000"/>
          <w:szCs w:val="22"/>
          <w:lang w:eastAsia="en-GB"/>
        </w:rPr>
      </w:pPr>
      <w:r>
        <w:t>A</w:t>
      </w:r>
      <w:r w:rsidR="003C41A7">
        <w:t>n example</w:t>
      </w:r>
      <w:r>
        <w:t xml:space="preserve"> IMSI with the value of 235999876543210 is used for these calculations. </w:t>
      </w:r>
    </w:p>
    <w:p w:rsidR="002B5369" w:rsidRDefault="002B5369" w:rsidP="00DC290E"/>
    <w:p w:rsidR="00131DF0" w:rsidRDefault="00131DF0" w:rsidP="00DC290E">
      <w:r>
        <w:t>The Spreadsheet used for these calculations are attached with this contribution.</w:t>
      </w:r>
    </w:p>
    <w:p w:rsidR="008D6E93" w:rsidRDefault="008D6E93" w:rsidP="00DC290E"/>
    <w:p w:rsidR="008A0DF6" w:rsidRDefault="002B5369" w:rsidP="008A0DF6">
      <w:pPr>
        <w:pStyle w:val="Caption"/>
        <w:keepNext/>
      </w:pPr>
      <w:bookmarkStart w:id="31" w:name="_Ref46237076"/>
      <w:r>
        <w:t xml:space="preserve">Table </w:t>
      </w:r>
      <w:fldSimple w:instr=" SEQ Table \* ARABIC ">
        <w:r w:rsidR="00AF2BE6">
          <w:rPr>
            <w:noProof/>
          </w:rPr>
          <w:t>6</w:t>
        </w:r>
      </w:fldSimple>
      <w:bookmarkEnd w:id="31"/>
      <w:r>
        <w:t xml:space="preserve"> Paging Occasion Calculations for DRX=32 and for ascending IMSI values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31"/>
        <w:gridCol w:w="1630"/>
        <w:gridCol w:w="1301"/>
        <w:gridCol w:w="1254"/>
        <w:gridCol w:w="1313"/>
        <w:gridCol w:w="1389"/>
        <w:gridCol w:w="1302"/>
        <w:gridCol w:w="1486"/>
        <w:gridCol w:w="1927"/>
      </w:tblGrid>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nB=4T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nB=2T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lastRenderedPageBreak/>
              <w:t>nB=T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nB=T/2</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34</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nB=T/4</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52</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nB=T/8</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nB=T/16 </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bl>
    <w:p w:rsidR="008D6E93" w:rsidRDefault="008D6E93" w:rsidP="00DC290E"/>
    <w:p w:rsidR="002B5369" w:rsidRDefault="002B5369" w:rsidP="00DC290E"/>
    <w:p w:rsidR="002B5369" w:rsidRDefault="002B5369" w:rsidP="00DC290E"/>
    <w:p w:rsidR="002B5369" w:rsidRDefault="002B5369" w:rsidP="00DC290E"/>
    <w:p w:rsidR="008A0DF6" w:rsidRDefault="008A0DF6" w:rsidP="00DC290E"/>
    <w:p w:rsidR="008A0DF6" w:rsidRDefault="008A0DF6" w:rsidP="00DC290E"/>
    <w:p w:rsidR="002B5369" w:rsidRDefault="002B5369" w:rsidP="00DC290E"/>
    <w:p w:rsidR="002B5369" w:rsidRDefault="002B5369" w:rsidP="00DC290E"/>
    <w:p w:rsidR="002B5369" w:rsidRDefault="002B5369" w:rsidP="00DC290E"/>
    <w:p w:rsidR="002B5369" w:rsidRDefault="002B5369" w:rsidP="00DC290E"/>
    <w:p w:rsidR="00322937" w:rsidRDefault="00322937" w:rsidP="00DC290E"/>
    <w:p w:rsidR="00322937" w:rsidRDefault="00322937" w:rsidP="00322937">
      <w:pPr>
        <w:pStyle w:val="Caption"/>
        <w:keepNext/>
      </w:pPr>
      <w:bookmarkStart w:id="32" w:name="_Ref46237086"/>
      <w:r>
        <w:lastRenderedPageBreak/>
        <w:t xml:space="preserve">Table </w:t>
      </w:r>
      <w:fldSimple w:instr=" SEQ Table \* ARABIC ">
        <w:r w:rsidR="00AF2BE6">
          <w:rPr>
            <w:noProof/>
          </w:rPr>
          <w:t>7</w:t>
        </w:r>
      </w:fldSimple>
      <w:bookmarkEnd w:id="32"/>
      <w:r>
        <w:t xml:space="preserve"> Paging Occasion Calculations</w:t>
      </w:r>
      <w:r w:rsidR="00D845BD">
        <w:t xml:space="preserve"> for DRX=256 and for ascending IMSI values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31"/>
        <w:gridCol w:w="1630"/>
        <w:gridCol w:w="1301"/>
        <w:gridCol w:w="1254"/>
        <w:gridCol w:w="1313"/>
        <w:gridCol w:w="1389"/>
        <w:gridCol w:w="1302"/>
        <w:gridCol w:w="1486"/>
        <w:gridCol w:w="1927"/>
      </w:tblGrid>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nB=4T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1024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nB=2T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512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256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235</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237</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239</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241</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234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491</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493</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495</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497</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nB=T/2</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128</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212</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222</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226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212</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478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482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nB=T/4</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64</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168</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180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188</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196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168</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424</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436</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444</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452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424</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nB=T/8</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32</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88</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96</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104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120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136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80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336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344</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352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360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376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392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336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nB=T/16 </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w:t>
            </w: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IMSI+1</w:t>
            </w: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IMSI+2</w:t>
            </w: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IMSI+3</w:t>
            </w: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IMSI+5</w:t>
            </w: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IMSI+7</w:t>
            </w: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sz w:val="24"/>
                <w:szCs w:val="24"/>
                <w:lang w:eastAsia="en-GB"/>
              </w:rPr>
            </w:pPr>
            <w:r w:rsidRPr="008A0DF6">
              <w:rPr>
                <w:rFonts w:ascii="Calibri" w:hAnsi="Calibri"/>
                <w:sz w:val="24"/>
                <w:szCs w:val="24"/>
                <w:lang w:eastAsia="en-GB"/>
              </w:rPr>
              <w:t xml:space="preserve">IMSI+DRX </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Ns</w:t>
            </w: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w:t>
            </w: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First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176</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192</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208</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240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160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Next PO, SFN</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416</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432</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448</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464</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496</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272</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416</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57"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05"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40"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69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 xml:space="preserve">Subframe (i_s) </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57"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05"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474"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540"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c>
          <w:tcPr>
            <w:tcW w:w="698" w:type="pct"/>
            <w:shd w:val="clear" w:color="000000" w:fill="BDD7EE"/>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r w:rsidRPr="008A0DF6">
              <w:rPr>
                <w:rFonts w:ascii="Calibri" w:hAnsi="Calibri"/>
                <w:color w:val="000000"/>
                <w:sz w:val="24"/>
                <w:szCs w:val="24"/>
                <w:lang w:eastAsia="en-GB"/>
              </w:rPr>
              <w:t>0</w:t>
            </w: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rFonts w:ascii="Calibri" w:hAnsi="Calibri"/>
                <w:color w:val="000000"/>
                <w:sz w:val="24"/>
                <w:szCs w:val="24"/>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r w:rsidR="008A0DF6" w:rsidRPr="008A0DF6" w:rsidTr="008A0DF6">
        <w:trPr>
          <w:trHeight w:val="312"/>
        </w:trPr>
        <w:tc>
          <w:tcPr>
            <w:tcW w:w="443"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413" w:type="pct"/>
            <w:shd w:val="clear" w:color="auto" w:fill="auto"/>
            <w:noWrap/>
            <w:vAlign w:val="center"/>
            <w:hideMark/>
          </w:tcPr>
          <w:p w:rsidR="008A0DF6" w:rsidRPr="008A0DF6" w:rsidRDefault="008A0DF6" w:rsidP="008A0DF6">
            <w:pPr>
              <w:overflowPunct/>
              <w:autoSpaceDE/>
              <w:autoSpaceDN/>
              <w:adjustRightInd/>
              <w:spacing w:after="0"/>
              <w:jc w:val="center"/>
              <w:textAlignment w:val="auto"/>
              <w:rPr>
                <w:sz w:val="20"/>
                <w:lang w:eastAsia="en-GB"/>
              </w:rPr>
            </w:pPr>
          </w:p>
        </w:tc>
        <w:tc>
          <w:tcPr>
            <w:tcW w:w="518"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57"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478" w:type="pct"/>
            <w:shd w:val="clear" w:color="auto" w:fill="auto"/>
            <w:noWrap/>
            <w:vAlign w:val="center"/>
            <w:hideMark/>
          </w:tcPr>
          <w:p w:rsidR="008A0DF6" w:rsidRPr="008A0DF6" w:rsidRDefault="008A0DF6" w:rsidP="008A0DF6">
            <w:pPr>
              <w:overflowPunct/>
              <w:autoSpaceDE/>
              <w:autoSpaceDN/>
              <w:adjustRightInd/>
              <w:spacing w:after="0"/>
              <w:jc w:val="left"/>
              <w:textAlignment w:val="auto"/>
              <w:rPr>
                <w:sz w:val="20"/>
                <w:lang w:eastAsia="en-GB"/>
              </w:rPr>
            </w:pPr>
          </w:p>
        </w:tc>
        <w:tc>
          <w:tcPr>
            <w:tcW w:w="505" w:type="pct"/>
            <w:shd w:val="clear" w:color="auto" w:fill="auto"/>
            <w:noWrap/>
            <w:vAlign w:val="bottom"/>
            <w:hideMark/>
          </w:tcPr>
          <w:p w:rsidR="008A0DF6" w:rsidRPr="008A0DF6" w:rsidRDefault="008A0DF6" w:rsidP="008A0DF6">
            <w:pPr>
              <w:overflowPunct/>
              <w:autoSpaceDE/>
              <w:autoSpaceDN/>
              <w:adjustRightInd/>
              <w:spacing w:after="0"/>
              <w:jc w:val="center"/>
              <w:textAlignment w:val="auto"/>
              <w:rPr>
                <w:sz w:val="20"/>
                <w:lang w:eastAsia="en-GB"/>
              </w:rPr>
            </w:pPr>
          </w:p>
        </w:tc>
        <w:tc>
          <w:tcPr>
            <w:tcW w:w="474"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540"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c>
          <w:tcPr>
            <w:tcW w:w="698" w:type="pct"/>
            <w:shd w:val="clear" w:color="auto" w:fill="auto"/>
            <w:noWrap/>
            <w:vAlign w:val="bottom"/>
            <w:hideMark/>
          </w:tcPr>
          <w:p w:rsidR="008A0DF6" w:rsidRPr="008A0DF6" w:rsidRDefault="008A0DF6" w:rsidP="008A0DF6">
            <w:pPr>
              <w:overflowPunct/>
              <w:autoSpaceDE/>
              <w:autoSpaceDN/>
              <w:adjustRightInd/>
              <w:spacing w:after="0"/>
              <w:jc w:val="left"/>
              <w:textAlignment w:val="auto"/>
              <w:rPr>
                <w:sz w:val="20"/>
                <w:lang w:eastAsia="en-GB"/>
              </w:rPr>
            </w:pPr>
          </w:p>
        </w:tc>
      </w:tr>
    </w:tbl>
    <w:p w:rsidR="008A0DF6" w:rsidRPr="008A0DF6" w:rsidRDefault="008A0DF6" w:rsidP="008A0DF6"/>
    <w:p w:rsidR="002B5369" w:rsidRDefault="002B5369" w:rsidP="00DC290E"/>
    <w:sectPr w:rsidR="002B5369" w:rsidSect="002B5369">
      <w:pgSz w:w="16838" w:h="11906" w:orient="landscape"/>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0136" w:rsidRDefault="00C50136" w:rsidP="000E43D2">
      <w:pPr>
        <w:spacing w:after="0"/>
      </w:pPr>
      <w:r>
        <w:separator/>
      </w:r>
    </w:p>
  </w:endnote>
  <w:endnote w:type="continuationSeparator" w:id="0">
    <w:p w:rsidR="00C50136" w:rsidRDefault="00C50136" w:rsidP="000E43D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4E1B" w:rsidRDefault="005E4E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00471155"/>
      <w:docPartObj>
        <w:docPartGallery w:val="Page Numbers (Bottom of Page)"/>
        <w:docPartUnique/>
      </w:docPartObj>
    </w:sdtPr>
    <w:sdtEndPr>
      <w:rPr>
        <w:i w:val="0"/>
        <w:iCs/>
        <w:noProof/>
      </w:rPr>
    </w:sdtEndPr>
    <w:sdtContent>
      <w:p w:rsidR="00EE1CFD" w:rsidRPr="008E0C48" w:rsidRDefault="00EE1CFD">
        <w:pPr>
          <w:pStyle w:val="Footer"/>
          <w:rPr>
            <w:i w:val="0"/>
            <w:iCs/>
            <w:noProof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EE1CFD" w:rsidRPr="008E0C48" w:rsidTr="008D6E93">
          <w:tc>
            <w:tcPr>
              <w:tcW w:w="3005" w:type="dxa"/>
            </w:tcPr>
            <w:p w:rsidR="00EE1CFD" w:rsidRPr="008E0C48" w:rsidRDefault="00EE1CFD">
              <w:pPr>
                <w:pStyle w:val="Footer"/>
                <w:rPr>
                  <w:i w:val="0"/>
                  <w:iCs/>
                  <w:noProof w:val="0"/>
                </w:rPr>
              </w:pPr>
              <w:r w:rsidRPr="00F20C61">
                <w:rPr>
                  <w:i w:val="0"/>
                  <w:iCs/>
                  <w:noProof w:val="0"/>
                </w:rPr>
                <w:t>R2-200</w:t>
              </w:r>
              <w:r w:rsidR="005E4E1B">
                <w:rPr>
                  <w:i w:val="0"/>
                  <w:iCs/>
                  <w:noProof w:val="0"/>
                </w:rPr>
                <w:t>9780</w:t>
              </w:r>
            </w:p>
          </w:tc>
          <w:tc>
            <w:tcPr>
              <w:tcW w:w="3005" w:type="dxa"/>
            </w:tcPr>
            <w:p w:rsidR="00EE1CFD" w:rsidRPr="008E0C48" w:rsidRDefault="00EE1CFD">
              <w:pPr>
                <w:pStyle w:val="Footer"/>
                <w:rPr>
                  <w:i w:val="0"/>
                  <w:iCs/>
                  <w:noProof w:val="0"/>
                </w:rPr>
              </w:pPr>
            </w:p>
          </w:tc>
          <w:tc>
            <w:tcPr>
              <w:tcW w:w="3006" w:type="dxa"/>
            </w:tcPr>
            <w:p w:rsidR="00EE1CFD" w:rsidRPr="008E0C48" w:rsidRDefault="00EE1CFD" w:rsidP="008D6E93">
              <w:pPr>
                <w:pStyle w:val="Footer"/>
                <w:rPr>
                  <w:i w:val="0"/>
                  <w:iCs/>
                  <w:noProof w:val="0"/>
                </w:rPr>
              </w:pPr>
              <w:r w:rsidRPr="008E0C48">
                <w:rPr>
                  <w:i w:val="0"/>
                  <w:iCs/>
                  <w:noProof w:val="0"/>
                </w:rPr>
                <w:tab/>
              </w:r>
              <w:r w:rsidRPr="008E0C48">
                <w:rPr>
                  <w:i w:val="0"/>
                  <w:iCs/>
                  <w:noProof w:val="0"/>
                </w:rPr>
                <w:fldChar w:fldCharType="begin"/>
              </w:r>
              <w:r w:rsidRPr="008E0C48">
                <w:rPr>
                  <w:i w:val="0"/>
                  <w:iCs/>
                </w:rPr>
                <w:instrText xml:space="preserve"> PAGE   \* MERGEFORMAT </w:instrText>
              </w:r>
              <w:r w:rsidRPr="008E0C48">
                <w:rPr>
                  <w:i w:val="0"/>
                  <w:iCs/>
                  <w:noProof w:val="0"/>
                </w:rPr>
                <w:fldChar w:fldCharType="separate"/>
              </w:r>
              <w:r>
                <w:rPr>
                  <w:i w:val="0"/>
                  <w:iCs/>
                </w:rPr>
                <w:t>9</w:t>
              </w:r>
              <w:r w:rsidRPr="008E0C48">
                <w:rPr>
                  <w:i w:val="0"/>
                  <w:iCs/>
                </w:rPr>
                <w:fldChar w:fldCharType="end"/>
              </w:r>
              <w:r w:rsidRPr="008E0C48">
                <w:rPr>
                  <w:i w:val="0"/>
                  <w:iCs/>
                  <w:noProof w:val="0"/>
                </w:rPr>
                <w:tab/>
              </w:r>
            </w:p>
          </w:tc>
        </w:tr>
      </w:tbl>
    </w:sdtContent>
  </w:sdt>
  <w:p w:rsidR="00EE1CFD" w:rsidRDefault="00EE1C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4E1B" w:rsidRDefault="005E4E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0136" w:rsidRDefault="00C50136" w:rsidP="000E43D2">
      <w:pPr>
        <w:spacing w:after="0"/>
      </w:pPr>
      <w:r>
        <w:separator/>
      </w:r>
    </w:p>
  </w:footnote>
  <w:footnote w:type="continuationSeparator" w:id="0">
    <w:p w:rsidR="00C50136" w:rsidRDefault="00C50136" w:rsidP="000E43D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4E1B" w:rsidRDefault="005E4E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4E1B" w:rsidRDefault="005E4E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4E1B" w:rsidRDefault="005E4E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6B51F3"/>
    <w:multiLevelType w:val="hybridMultilevel"/>
    <w:tmpl w:val="2C0E9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DE2A24"/>
    <w:multiLevelType w:val="hybridMultilevel"/>
    <w:tmpl w:val="C8B43B70"/>
    <w:lvl w:ilvl="0" w:tplc="E64CA1BA">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55E593B"/>
    <w:multiLevelType w:val="multilevel"/>
    <w:tmpl w:val="FCF00E7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DA17042"/>
    <w:multiLevelType w:val="hybridMultilevel"/>
    <w:tmpl w:val="CEA2BD6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10"/>
  </w:num>
  <w:num w:numId="9">
    <w:abstractNumId w:val="8"/>
  </w:num>
  <w:num w:numId="10">
    <w:abstractNumId w:val="11"/>
  </w:num>
  <w:num w:numId="11">
    <w:abstractNumId w:val="7"/>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F03"/>
    <w:rsid w:val="00006973"/>
    <w:rsid w:val="000072DC"/>
    <w:rsid w:val="00011FB5"/>
    <w:rsid w:val="0001799E"/>
    <w:rsid w:val="0002147A"/>
    <w:rsid w:val="00032718"/>
    <w:rsid w:val="00066CF1"/>
    <w:rsid w:val="000948F8"/>
    <w:rsid w:val="000B15B6"/>
    <w:rsid w:val="000B54B1"/>
    <w:rsid w:val="000C3111"/>
    <w:rsid w:val="000E43D2"/>
    <w:rsid w:val="00114533"/>
    <w:rsid w:val="00115010"/>
    <w:rsid w:val="00131DF0"/>
    <w:rsid w:val="00145881"/>
    <w:rsid w:val="00175A3F"/>
    <w:rsid w:val="00177438"/>
    <w:rsid w:val="00181154"/>
    <w:rsid w:val="001A410C"/>
    <w:rsid w:val="001E1868"/>
    <w:rsid w:val="00215350"/>
    <w:rsid w:val="00215A99"/>
    <w:rsid w:val="00216B1A"/>
    <w:rsid w:val="00221950"/>
    <w:rsid w:val="00266D9F"/>
    <w:rsid w:val="00283661"/>
    <w:rsid w:val="00285D58"/>
    <w:rsid w:val="002A2374"/>
    <w:rsid w:val="002B5369"/>
    <w:rsid w:val="002C4289"/>
    <w:rsid w:val="002E2212"/>
    <w:rsid w:val="002E4823"/>
    <w:rsid w:val="00301024"/>
    <w:rsid w:val="00303CC1"/>
    <w:rsid w:val="00322937"/>
    <w:rsid w:val="00335BCE"/>
    <w:rsid w:val="003439D1"/>
    <w:rsid w:val="0036542B"/>
    <w:rsid w:val="00370BED"/>
    <w:rsid w:val="003C41A7"/>
    <w:rsid w:val="003C681D"/>
    <w:rsid w:val="003D597C"/>
    <w:rsid w:val="0040377C"/>
    <w:rsid w:val="00421897"/>
    <w:rsid w:val="00434CB8"/>
    <w:rsid w:val="00437F18"/>
    <w:rsid w:val="00457703"/>
    <w:rsid w:val="00495E63"/>
    <w:rsid w:val="004E4636"/>
    <w:rsid w:val="004F3398"/>
    <w:rsid w:val="004F353B"/>
    <w:rsid w:val="0052091B"/>
    <w:rsid w:val="00521E8A"/>
    <w:rsid w:val="005939D1"/>
    <w:rsid w:val="00596DB2"/>
    <w:rsid w:val="005A0AB0"/>
    <w:rsid w:val="005A13B4"/>
    <w:rsid w:val="005E0F03"/>
    <w:rsid w:val="005E4E1B"/>
    <w:rsid w:val="00605982"/>
    <w:rsid w:val="00647C88"/>
    <w:rsid w:val="006A2D08"/>
    <w:rsid w:val="006C2518"/>
    <w:rsid w:val="006D0E83"/>
    <w:rsid w:val="006E4962"/>
    <w:rsid w:val="00707116"/>
    <w:rsid w:val="007129CD"/>
    <w:rsid w:val="00723AC7"/>
    <w:rsid w:val="00724CE7"/>
    <w:rsid w:val="00732B80"/>
    <w:rsid w:val="00737C1E"/>
    <w:rsid w:val="007501BB"/>
    <w:rsid w:val="007A6DF7"/>
    <w:rsid w:val="007A6F8D"/>
    <w:rsid w:val="007C45E7"/>
    <w:rsid w:val="007D2961"/>
    <w:rsid w:val="007F3862"/>
    <w:rsid w:val="007F6D2D"/>
    <w:rsid w:val="00801615"/>
    <w:rsid w:val="0081231F"/>
    <w:rsid w:val="0082459F"/>
    <w:rsid w:val="0086191D"/>
    <w:rsid w:val="00887B70"/>
    <w:rsid w:val="008A0DF6"/>
    <w:rsid w:val="008B110C"/>
    <w:rsid w:val="008C6DC1"/>
    <w:rsid w:val="008D6E93"/>
    <w:rsid w:val="008E0C48"/>
    <w:rsid w:val="008E1B52"/>
    <w:rsid w:val="00907F0D"/>
    <w:rsid w:val="009220BB"/>
    <w:rsid w:val="00955F32"/>
    <w:rsid w:val="00957C54"/>
    <w:rsid w:val="009A1903"/>
    <w:rsid w:val="009A3B6E"/>
    <w:rsid w:val="009A75F4"/>
    <w:rsid w:val="009C6AA7"/>
    <w:rsid w:val="00A17CEA"/>
    <w:rsid w:val="00A26261"/>
    <w:rsid w:val="00A5717B"/>
    <w:rsid w:val="00AE3297"/>
    <w:rsid w:val="00AF2BE6"/>
    <w:rsid w:val="00B11EFB"/>
    <w:rsid w:val="00B138F9"/>
    <w:rsid w:val="00B27E57"/>
    <w:rsid w:val="00B30CB8"/>
    <w:rsid w:val="00B327EB"/>
    <w:rsid w:val="00B42AFE"/>
    <w:rsid w:val="00B83C4F"/>
    <w:rsid w:val="00B86D0C"/>
    <w:rsid w:val="00B9289F"/>
    <w:rsid w:val="00BC76AE"/>
    <w:rsid w:val="00BE68D2"/>
    <w:rsid w:val="00BF6754"/>
    <w:rsid w:val="00C10DD5"/>
    <w:rsid w:val="00C27711"/>
    <w:rsid w:val="00C50136"/>
    <w:rsid w:val="00C65B6B"/>
    <w:rsid w:val="00C72CF1"/>
    <w:rsid w:val="00C75E91"/>
    <w:rsid w:val="00C81836"/>
    <w:rsid w:val="00C82B3E"/>
    <w:rsid w:val="00C906D3"/>
    <w:rsid w:val="00CC6744"/>
    <w:rsid w:val="00CD027C"/>
    <w:rsid w:val="00CE6F0C"/>
    <w:rsid w:val="00CF0560"/>
    <w:rsid w:val="00CF602D"/>
    <w:rsid w:val="00D15C2E"/>
    <w:rsid w:val="00D24C6A"/>
    <w:rsid w:val="00D80926"/>
    <w:rsid w:val="00D845BD"/>
    <w:rsid w:val="00DC290E"/>
    <w:rsid w:val="00DE16AF"/>
    <w:rsid w:val="00E017AB"/>
    <w:rsid w:val="00E31181"/>
    <w:rsid w:val="00E31EC0"/>
    <w:rsid w:val="00E82928"/>
    <w:rsid w:val="00EE1CFD"/>
    <w:rsid w:val="00F20C61"/>
    <w:rsid w:val="00F45CD0"/>
    <w:rsid w:val="00F51A58"/>
    <w:rsid w:val="00F6125C"/>
    <w:rsid w:val="00F70EF8"/>
    <w:rsid w:val="00F8434B"/>
    <w:rsid w:val="00F94BB7"/>
    <w:rsid w:val="00F96072"/>
    <w:rsid w:val="00FA769F"/>
    <w:rsid w:val="00FB1B47"/>
    <w:rsid w:val="00FC2534"/>
    <w:rsid w:val="00FC62D9"/>
    <w:rsid w:val="00FE51B0"/>
    <w:rsid w:val="00FF22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C797C0"/>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81154"/>
    <w:pPr>
      <w:overflowPunct w:val="0"/>
      <w:autoSpaceDE w:val="0"/>
      <w:autoSpaceDN w:val="0"/>
      <w:adjustRightInd w:val="0"/>
      <w:spacing w:after="180" w:line="240" w:lineRule="auto"/>
      <w:jc w:val="both"/>
      <w:textAlignment w:val="baseline"/>
    </w:pPr>
    <w:rPr>
      <w:rFonts w:ascii="Times New Roman" w:eastAsia="Times New Roman" w:hAnsi="Times New Roman" w:cs="Times New Roman"/>
      <w:szCs w:val="20"/>
      <w:lang w:eastAsia="ja-JP"/>
    </w:rPr>
  </w:style>
  <w:style w:type="paragraph" w:styleId="Heading1">
    <w:name w:val="heading 1"/>
    <w:next w:val="Normal"/>
    <w:link w:val="Heading1Char"/>
    <w:qFormat/>
    <w:rsid w:val="005E0F03"/>
    <w:pPr>
      <w:keepNext/>
      <w:keepLines/>
      <w:numPr>
        <w:numId w:val="8"/>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ind w:left="0" w:firstLine="0"/>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lang w:val="en-US"/>
    </w:rPr>
  </w:style>
  <w:style w:type="paragraph" w:customStyle="1" w:styleId="11BodyText">
    <w:name w:val="11 BodyText"/>
    <w:basedOn w:val="Normal"/>
    <w:rsid w:val="005E0F03"/>
    <w:pPr>
      <w:spacing w:after="220"/>
      <w:ind w:left="1298"/>
    </w:pPr>
    <w:rPr>
      <w:rFonts w:ascii="Arial" w:hAnsi="Arial"/>
      <w:lang w:val="en-US"/>
    </w:rPr>
  </w:style>
  <w:style w:type="paragraph" w:styleId="List">
    <w:name w:val="List"/>
    <w:basedOn w:val="Normal"/>
    <w:rsid w:val="005E0F03"/>
    <w:pPr>
      <w:ind w:left="568" w:hanging="284"/>
    </w:pPr>
  </w:style>
  <w:style w:type="paragraph" w:customStyle="1" w:styleId="B1">
    <w:name w:val="B1"/>
    <w:basedOn w:val="List"/>
    <w:link w:val="B1Zchn"/>
    <w:qFormat/>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pPr>
      <w:spacing w:before="120"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link w:val="NOZchn"/>
    <w:qFormat/>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uiPriority w:val="99"/>
    <w:rsid w:val="005E0F03"/>
    <w:pPr>
      <w:jc w:val="center"/>
    </w:pPr>
    <w:rPr>
      <w:i/>
    </w:rPr>
  </w:style>
  <w:style w:type="character" w:customStyle="1" w:styleId="FooterChar">
    <w:name w:val="Footer Char"/>
    <w:basedOn w:val="DefaultParagraphFont"/>
    <w:link w:val="Footer"/>
    <w:uiPriority w:val="99"/>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uiPriority w:val="99"/>
    <w:qForma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DC290E"/>
    <w:pPr>
      <w:ind w:left="720"/>
      <w:contextualSpacing/>
    </w:pPr>
  </w:style>
  <w:style w:type="character" w:customStyle="1" w:styleId="B1Char">
    <w:name w:val="B1 Char"/>
    <w:rsid w:val="00216B1A"/>
    <w:rPr>
      <w:lang w:eastAsia="en-US"/>
    </w:rPr>
  </w:style>
  <w:style w:type="character" w:customStyle="1" w:styleId="NOZchn">
    <w:name w:val="NO Zchn"/>
    <w:link w:val="NO"/>
    <w:rsid w:val="00216B1A"/>
    <w:rPr>
      <w:rFonts w:ascii="Times New Roman" w:eastAsia="Times New Roman" w:hAnsi="Times New Roman" w:cs="Times New Roman"/>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7025388">
      <w:bodyDiv w:val="1"/>
      <w:marLeft w:val="0"/>
      <w:marRight w:val="0"/>
      <w:marTop w:val="0"/>
      <w:marBottom w:val="0"/>
      <w:divBdr>
        <w:top w:val="none" w:sz="0" w:space="0" w:color="auto"/>
        <w:left w:val="none" w:sz="0" w:space="0" w:color="auto"/>
        <w:bottom w:val="none" w:sz="0" w:space="0" w:color="auto"/>
        <w:right w:val="none" w:sz="0" w:space="0" w:color="auto"/>
      </w:divBdr>
    </w:div>
    <w:div w:id="406074351">
      <w:bodyDiv w:val="1"/>
      <w:marLeft w:val="0"/>
      <w:marRight w:val="0"/>
      <w:marTop w:val="0"/>
      <w:marBottom w:val="0"/>
      <w:divBdr>
        <w:top w:val="none" w:sz="0" w:space="0" w:color="auto"/>
        <w:left w:val="none" w:sz="0" w:space="0" w:color="auto"/>
        <w:bottom w:val="none" w:sz="0" w:space="0" w:color="auto"/>
        <w:right w:val="none" w:sz="0" w:space="0" w:color="auto"/>
      </w:divBdr>
    </w:div>
    <w:div w:id="438987684">
      <w:bodyDiv w:val="1"/>
      <w:marLeft w:val="0"/>
      <w:marRight w:val="0"/>
      <w:marTop w:val="0"/>
      <w:marBottom w:val="0"/>
      <w:divBdr>
        <w:top w:val="none" w:sz="0" w:space="0" w:color="auto"/>
        <w:left w:val="none" w:sz="0" w:space="0" w:color="auto"/>
        <w:bottom w:val="none" w:sz="0" w:space="0" w:color="auto"/>
        <w:right w:val="none" w:sz="0" w:space="0" w:color="auto"/>
      </w:divBdr>
    </w:div>
    <w:div w:id="540557308">
      <w:bodyDiv w:val="1"/>
      <w:marLeft w:val="0"/>
      <w:marRight w:val="0"/>
      <w:marTop w:val="0"/>
      <w:marBottom w:val="0"/>
      <w:divBdr>
        <w:top w:val="none" w:sz="0" w:space="0" w:color="auto"/>
        <w:left w:val="none" w:sz="0" w:space="0" w:color="auto"/>
        <w:bottom w:val="none" w:sz="0" w:space="0" w:color="auto"/>
        <w:right w:val="none" w:sz="0" w:space="0" w:color="auto"/>
      </w:divBdr>
    </w:div>
    <w:div w:id="1163476189">
      <w:bodyDiv w:val="1"/>
      <w:marLeft w:val="0"/>
      <w:marRight w:val="0"/>
      <w:marTop w:val="0"/>
      <w:marBottom w:val="0"/>
      <w:divBdr>
        <w:top w:val="none" w:sz="0" w:space="0" w:color="auto"/>
        <w:left w:val="none" w:sz="0" w:space="0" w:color="auto"/>
        <w:bottom w:val="none" w:sz="0" w:space="0" w:color="auto"/>
        <w:right w:val="none" w:sz="0" w:space="0" w:color="auto"/>
      </w:divBdr>
    </w:div>
    <w:div w:id="1243443892">
      <w:bodyDiv w:val="1"/>
      <w:marLeft w:val="0"/>
      <w:marRight w:val="0"/>
      <w:marTop w:val="0"/>
      <w:marBottom w:val="0"/>
      <w:divBdr>
        <w:top w:val="none" w:sz="0" w:space="0" w:color="auto"/>
        <w:left w:val="none" w:sz="0" w:space="0" w:color="auto"/>
        <w:bottom w:val="none" w:sz="0" w:space="0" w:color="auto"/>
        <w:right w:val="none" w:sz="0" w:space="0" w:color="auto"/>
      </w:divBdr>
      <w:divsChild>
        <w:div w:id="1399160262">
          <w:marLeft w:val="0"/>
          <w:marRight w:val="0"/>
          <w:marTop w:val="0"/>
          <w:marBottom w:val="0"/>
          <w:divBdr>
            <w:top w:val="none" w:sz="0" w:space="0" w:color="auto"/>
            <w:left w:val="none" w:sz="0" w:space="0" w:color="auto"/>
            <w:bottom w:val="none" w:sz="0" w:space="0" w:color="auto"/>
            <w:right w:val="none" w:sz="0" w:space="0" w:color="auto"/>
          </w:divBdr>
        </w:div>
      </w:divsChild>
    </w:div>
    <w:div w:id="1364403063">
      <w:bodyDiv w:val="1"/>
      <w:marLeft w:val="0"/>
      <w:marRight w:val="0"/>
      <w:marTop w:val="0"/>
      <w:marBottom w:val="0"/>
      <w:divBdr>
        <w:top w:val="none" w:sz="0" w:space="0" w:color="auto"/>
        <w:left w:val="none" w:sz="0" w:space="0" w:color="auto"/>
        <w:bottom w:val="none" w:sz="0" w:space="0" w:color="auto"/>
        <w:right w:val="none" w:sz="0" w:space="0" w:color="auto"/>
      </w:divBdr>
    </w:div>
    <w:div w:id="1385568767">
      <w:bodyDiv w:val="1"/>
      <w:marLeft w:val="0"/>
      <w:marRight w:val="0"/>
      <w:marTop w:val="0"/>
      <w:marBottom w:val="0"/>
      <w:divBdr>
        <w:top w:val="none" w:sz="0" w:space="0" w:color="auto"/>
        <w:left w:val="none" w:sz="0" w:space="0" w:color="auto"/>
        <w:bottom w:val="none" w:sz="0" w:space="0" w:color="auto"/>
        <w:right w:val="none" w:sz="0" w:space="0" w:color="auto"/>
      </w:divBdr>
    </w:div>
    <w:div w:id="1445075811">
      <w:bodyDiv w:val="1"/>
      <w:marLeft w:val="0"/>
      <w:marRight w:val="0"/>
      <w:marTop w:val="0"/>
      <w:marBottom w:val="0"/>
      <w:divBdr>
        <w:top w:val="none" w:sz="0" w:space="0" w:color="auto"/>
        <w:left w:val="none" w:sz="0" w:space="0" w:color="auto"/>
        <w:bottom w:val="none" w:sz="0" w:space="0" w:color="auto"/>
        <w:right w:val="none" w:sz="0" w:space="0" w:color="auto"/>
      </w:divBdr>
    </w:div>
    <w:div w:id="1498380591">
      <w:bodyDiv w:val="1"/>
      <w:marLeft w:val="0"/>
      <w:marRight w:val="0"/>
      <w:marTop w:val="0"/>
      <w:marBottom w:val="0"/>
      <w:divBdr>
        <w:top w:val="none" w:sz="0" w:space="0" w:color="auto"/>
        <w:left w:val="none" w:sz="0" w:space="0" w:color="auto"/>
        <w:bottom w:val="none" w:sz="0" w:space="0" w:color="auto"/>
        <w:right w:val="none" w:sz="0" w:space="0" w:color="auto"/>
      </w:divBdr>
    </w:div>
    <w:div w:id="1540240662">
      <w:bodyDiv w:val="1"/>
      <w:marLeft w:val="0"/>
      <w:marRight w:val="0"/>
      <w:marTop w:val="0"/>
      <w:marBottom w:val="0"/>
      <w:divBdr>
        <w:top w:val="none" w:sz="0" w:space="0" w:color="auto"/>
        <w:left w:val="none" w:sz="0" w:space="0" w:color="auto"/>
        <w:bottom w:val="none" w:sz="0" w:space="0" w:color="auto"/>
        <w:right w:val="none" w:sz="0" w:space="0" w:color="auto"/>
      </w:divBdr>
    </w:div>
    <w:div w:id="1556161628">
      <w:bodyDiv w:val="1"/>
      <w:marLeft w:val="0"/>
      <w:marRight w:val="0"/>
      <w:marTop w:val="0"/>
      <w:marBottom w:val="0"/>
      <w:divBdr>
        <w:top w:val="none" w:sz="0" w:space="0" w:color="auto"/>
        <w:left w:val="none" w:sz="0" w:space="0" w:color="auto"/>
        <w:bottom w:val="none" w:sz="0" w:space="0" w:color="auto"/>
        <w:right w:val="none" w:sz="0" w:space="0" w:color="auto"/>
      </w:divBdr>
    </w:div>
    <w:div w:id="1602107745">
      <w:bodyDiv w:val="1"/>
      <w:marLeft w:val="0"/>
      <w:marRight w:val="0"/>
      <w:marTop w:val="0"/>
      <w:marBottom w:val="0"/>
      <w:divBdr>
        <w:top w:val="none" w:sz="0" w:space="0" w:color="auto"/>
        <w:left w:val="none" w:sz="0" w:space="0" w:color="auto"/>
        <w:bottom w:val="none" w:sz="0" w:space="0" w:color="auto"/>
        <w:right w:val="none" w:sz="0" w:space="0" w:color="auto"/>
      </w:divBdr>
    </w:div>
    <w:div w:id="1647735252">
      <w:bodyDiv w:val="1"/>
      <w:marLeft w:val="0"/>
      <w:marRight w:val="0"/>
      <w:marTop w:val="0"/>
      <w:marBottom w:val="0"/>
      <w:divBdr>
        <w:top w:val="none" w:sz="0" w:space="0" w:color="auto"/>
        <w:left w:val="none" w:sz="0" w:space="0" w:color="auto"/>
        <w:bottom w:val="none" w:sz="0" w:space="0" w:color="auto"/>
        <w:right w:val="none" w:sz="0" w:space="0" w:color="auto"/>
      </w:divBdr>
    </w:div>
    <w:div w:id="1746414485">
      <w:bodyDiv w:val="1"/>
      <w:marLeft w:val="0"/>
      <w:marRight w:val="0"/>
      <w:marTop w:val="0"/>
      <w:marBottom w:val="0"/>
      <w:divBdr>
        <w:top w:val="none" w:sz="0" w:space="0" w:color="auto"/>
        <w:left w:val="none" w:sz="0" w:space="0" w:color="auto"/>
        <w:bottom w:val="none" w:sz="0" w:space="0" w:color="auto"/>
        <w:right w:val="none" w:sz="0" w:space="0" w:color="auto"/>
      </w:divBdr>
    </w:div>
    <w:div w:id="1755666658">
      <w:bodyDiv w:val="1"/>
      <w:marLeft w:val="0"/>
      <w:marRight w:val="0"/>
      <w:marTop w:val="0"/>
      <w:marBottom w:val="0"/>
      <w:divBdr>
        <w:top w:val="none" w:sz="0" w:space="0" w:color="auto"/>
        <w:left w:val="none" w:sz="0" w:space="0" w:color="auto"/>
        <w:bottom w:val="none" w:sz="0" w:space="0" w:color="auto"/>
        <w:right w:val="none" w:sz="0" w:space="0" w:color="auto"/>
      </w:divBdr>
    </w:div>
    <w:div w:id="1872961391">
      <w:bodyDiv w:val="1"/>
      <w:marLeft w:val="0"/>
      <w:marRight w:val="0"/>
      <w:marTop w:val="0"/>
      <w:marBottom w:val="0"/>
      <w:divBdr>
        <w:top w:val="none" w:sz="0" w:space="0" w:color="auto"/>
        <w:left w:val="none" w:sz="0" w:space="0" w:color="auto"/>
        <w:bottom w:val="none" w:sz="0" w:space="0" w:color="auto"/>
        <w:right w:val="none" w:sz="0" w:space="0" w:color="auto"/>
      </w:divBdr>
    </w:div>
    <w:div w:id="1894192286">
      <w:bodyDiv w:val="1"/>
      <w:marLeft w:val="0"/>
      <w:marRight w:val="0"/>
      <w:marTop w:val="0"/>
      <w:marBottom w:val="0"/>
      <w:divBdr>
        <w:top w:val="none" w:sz="0" w:space="0" w:color="auto"/>
        <w:left w:val="none" w:sz="0" w:space="0" w:color="auto"/>
        <w:bottom w:val="none" w:sz="0" w:space="0" w:color="auto"/>
        <w:right w:val="none" w:sz="0" w:space="0" w:color="auto"/>
      </w:divBdr>
    </w:div>
    <w:div w:id="2107533559">
      <w:bodyDiv w:val="1"/>
      <w:marLeft w:val="0"/>
      <w:marRight w:val="0"/>
      <w:marTop w:val="0"/>
      <w:marBottom w:val="0"/>
      <w:divBdr>
        <w:top w:val="none" w:sz="0" w:space="0" w:color="auto"/>
        <w:left w:val="none" w:sz="0" w:space="0" w:color="auto"/>
        <w:bottom w:val="none" w:sz="0" w:space="0" w:color="auto"/>
        <w:right w:val="none" w:sz="0" w:space="0" w:color="auto"/>
      </w:divBdr>
    </w:div>
    <w:div w:id="2146652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5" ma:contentTypeDescription="Create a new document." ma:contentTypeScope="" ma:versionID="c9a2305951f1cd8ecd8a88288c0306c6">
  <xsd:schema xmlns:xsd="http://www.w3.org/2001/XMLSchema" xmlns:xs="http://www.w3.org/2001/XMLSchema" xmlns:p="http://schemas.microsoft.com/office/2006/metadata/properties" xmlns:ns1="http://schemas.microsoft.com/sharepoint/v3" xmlns:ns3="b78ce9eb-5c7b-4813-a240-715ccd771d3b" xmlns:ns4="e0e1a830-3b82-4cc4-a11a-753d0d76b11c" targetNamespace="http://schemas.microsoft.com/office/2006/metadata/properties" ma:root="true" ma:fieldsID="8ad18b0fe5e260291e277a717c930e11" ns1:_="" ns3:_="" ns4:_="">
    <xsd:import namespace="http://schemas.microsoft.com/sharepoint/v3"/>
    <xsd:import namespace="b78ce9eb-5c7b-4813-a240-715ccd771d3b"/>
    <xsd:import namespace="e0e1a830-3b82-4cc4-a11a-753d0d76b11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0e1a830-3b82-4cc4-a11a-753d0d76b11c"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0417FC-6065-4AF4-A412-7210B7F19DAE}">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70DA7872-71E3-4B7F-9098-AA14D05B5D3B}">
  <ds:schemaRefs>
    <ds:schemaRef ds:uri="http://schemas.microsoft.com/sharepoint/v3/contenttype/forms"/>
  </ds:schemaRefs>
</ds:datastoreItem>
</file>

<file path=customXml/itemProps3.xml><?xml version="1.0" encoding="utf-8"?>
<ds:datastoreItem xmlns:ds="http://schemas.openxmlformats.org/officeDocument/2006/customXml" ds:itemID="{9B739CF3-9C05-4168-B6BD-6462D86C2F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e0e1a830-3b82-4cc4-a11a-753d0d76b1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20980C-7683-4589-8323-AB62D670B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17</Pages>
  <Words>2545</Words>
  <Characters>14513</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17024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4</cp:revision>
  <cp:lastPrinted>2020-07-28T11:49:00Z</cp:lastPrinted>
  <dcterms:created xsi:type="dcterms:W3CDTF">2020-10-22T10:38:00Z</dcterms:created>
  <dcterms:modified xsi:type="dcterms:W3CDTF">2020-10-22T10:42:00Z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2020-07-13T15:50:07Z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240c24f9-ec7e-445d-a92b-0000207f6ab1</vt:lpwstr>
  </property>
  <property fmtid="{D5CDD505-2E9C-101B-9397-08002B2CF9AE}" pid="8" name="MSIP_Label_17da11e7-ad83-4459-98c6-12a88e2eac78_ContentBits">
    <vt:lpwstr>0</vt:lpwstr>
  </property>
  <property fmtid="{D5CDD505-2E9C-101B-9397-08002B2CF9AE}" pid="9" name="ContentTypeId">
    <vt:lpwstr>0x010100563291C30C465443A43FFAF0D869B11A</vt:lpwstr>
  </property>
</Properties>
</file>