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6042C" w14:textId="76967B1F" w:rsidR="00CF1669" w:rsidRPr="00B266B0" w:rsidRDefault="00CF1669" w:rsidP="00CF166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C4842">
        <w:rPr>
          <w:bCs/>
          <w:noProof w:val="0"/>
          <w:sz w:val="24"/>
          <w:szCs w:val="24"/>
        </w:rPr>
        <w:t>9bis</w:t>
      </w:r>
      <w:r w:rsidRPr="00B266B0">
        <w:rPr>
          <w:bCs/>
          <w:noProof w:val="0"/>
          <w:sz w:val="24"/>
          <w:szCs w:val="24"/>
        </w:rPr>
        <w:tab/>
      </w:r>
      <w:r w:rsidR="00052C42" w:rsidRPr="00052C42">
        <w:rPr>
          <w:bCs/>
          <w:noProof w:val="0"/>
          <w:sz w:val="24"/>
          <w:szCs w:val="24"/>
        </w:rPr>
        <w:t>R2-</w:t>
      </w:r>
      <w:r w:rsidR="00CC4842">
        <w:rPr>
          <w:bCs/>
          <w:noProof w:val="0"/>
          <w:sz w:val="24"/>
          <w:szCs w:val="24"/>
        </w:rPr>
        <w:t>200</w:t>
      </w:r>
      <w:r w:rsidR="00DA69C4">
        <w:rPr>
          <w:bCs/>
          <w:noProof w:val="0"/>
          <w:sz w:val="24"/>
          <w:szCs w:val="24"/>
        </w:rPr>
        <w:t>2661</w:t>
      </w:r>
    </w:p>
    <w:p w14:paraId="11776FA6" w14:textId="38B3E841" w:rsidR="00A209D6" w:rsidRPr="00465587" w:rsidRDefault="00086678" w:rsidP="00A209D6">
      <w:pPr>
        <w:pStyle w:val="Header"/>
        <w:tabs>
          <w:tab w:val="right" w:pos="9639"/>
        </w:tabs>
        <w:rPr>
          <w:bCs/>
          <w:sz w:val="24"/>
          <w:szCs w:val="24"/>
          <w:lang w:eastAsia="zh-CN"/>
        </w:rPr>
      </w:pPr>
      <w:r w:rsidRPr="00B05F48">
        <w:rPr>
          <w:bCs/>
          <w:sz w:val="24"/>
          <w:szCs w:val="24"/>
          <w:lang w:eastAsia="zh-CN"/>
        </w:rPr>
        <w:t>Elbonia, 2</w:t>
      </w:r>
      <w:r w:rsidR="00654213">
        <w:rPr>
          <w:bCs/>
          <w:sz w:val="24"/>
          <w:szCs w:val="24"/>
          <w:lang w:eastAsia="zh-CN"/>
        </w:rPr>
        <w:t>0</w:t>
      </w:r>
      <w:r w:rsidRPr="00B05F48">
        <w:rPr>
          <w:bCs/>
          <w:sz w:val="24"/>
          <w:szCs w:val="24"/>
          <w:lang w:eastAsia="zh-CN"/>
        </w:rPr>
        <w:t xml:space="preserve"> </w:t>
      </w:r>
      <w:r w:rsidR="00654213">
        <w:rPr>
          <w:bCs/>
          <w:sz w:val="24"/>
          <w:szCs w:val="24"/>
          <w:lang w:eastAsia="zh-CN"/>
        </w:rPr>
        <w:t>April</w:t>
      </w:r>
      <w:r w:rsidRPr="00B05F48">
        <w:rPr>
          <w:bCs/>
          <w:sz w:val="24"/>
          <w:szCs w:val="24"/>
          <w:lang w:eastAsia="zh-CN"/>
        </w:rPr>
        <w:t xml:space="preserve"> – </w:t>
      </w:r>
      <w:r w:rsidR="00654213">
        <w:rPr>
          <w:bCs/>
          <w:sz w:val="24"/>
          <w:szCs w:val="24"/>
          <w:lang w:eastAsia="zh-CN"/>
        </w:rPr>
        <w:t>24</w:t>
      </w:r>
      <w:r w:rsidRPr="00B05F48">
        <w:rPr>
          <w:bCs/>
          <w:sz w:val="24"/>
          <w:szCs w:val="24"/>
          <w:lang w:eastAsia="zh-CN"/>
        </w:rPr>
        <w:t xml:space="preserve"> </w:t>
      </w:r>
      <w:r w:rsidR="00654213">
        <w:rPr>
          <w:bCs/>
          <w:sz w:val="24"/>
          <w:szCs w:val="24"/>
          <w:lang w:eastAsia="zh-CN"/>
        </w:rPr>
        <w:t>April</w:t>
      </w:r>
      <w:r w:rsidRPr="00B05F48">
        <w:rPr>
          <w:bCs/>
          <w:sz w:val="24"/>
          <w:szCs w:val="24"/>
          <w:lang w:eastAsia="zh-CN"/>
        </w:rPr>
        <w:t xml:space="preserve"> 2020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906B53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52C42">
        <w:rPr>
          <w:rFonts w:cs="Arial"/>
          <w:b/>
          <w:bCs/>
          <w:sz w:val="24"/>
          <w:lang w:eastAsia="ja-JP"/>
        </w:rPr>
        <w:t>6</w:t>
      </w:r>
      <w:r>
        <w:rPr>
          <w:rFonts w:cs="Arial"/>
          <w:b/>
          <w:bCs/>
          <w:sz w:val="24"/>
          <w:lang w:eastAsia="ja-JP"/>
        </w:rPr>
        <w:t>.</w:t>
      </w:r>
      <w:r w:rsidR="002025E8">
        <w:rPr>
          <w:rFonts w:cs="Arial"/>
          <w:b/>
          <w:bCs/>
          <w:sz w:val="24"/>
          <w:lang w:eastAsia="ja-JP"/>
        </w:rPr>
        <w:t>4</w:t>
      </w:r>
      <w:r>
        <w:rPr>
          <w:rFonts w:cs="Arial"/>
          <w:b/>
          <w:bCs/>
          <w:sz w:val="24"/>
          <w:lang w:eastAsia="ja-JP"/>
        </w:rPr>
        <w:t>.</w:t>
      </w:r>
      <w:r w:rsidR="00DA69C4">
        <w:rPr>
          <w:rFonts w:cs="Arial"/>
          <w:b/>
          <w:bCs/>
          <w:sz w:val="24"/>
          <w:lang w:eastAsia="ja-JP"/>
        </w:rPr>
        <w:t>2.2</w:t>
      </w:r>
      <w:bookmarkStart w:id="0" w:name="_GoBack"/>
      <w:bookmarkEnd w:id="0"/>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71AB53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C4842">
        <w:rPr>
          <w:rFonts w:ascii="Arial" w:hAnsi="Arial" w:cs="Arial"/>
          <w:b/>
          <w:bCs/>
          <w:sz w:val="24"/>
        </w:rPr>
        <w:t xml:space="preserve">Further </w:t>
      </w:r>
      <w:r w:rsidR="00D12500">
        <w:rPr>
          <w:rFonts w:ascii="Arial" w:hAnsi="Arial" w:cs="Arial"/>
          <w:b/>
          <w:bCs/>
          <w:sz w:val="24"/>
        </w:rPr>
        <w:t>i</w:t>
      </w:r>
      <w:r w:rsidR="00CC4842">
        <w:rPr>
          <w:rFonts w:ascii="Arial" w:hAnsi="Arial" w:cs="Arial"/>
          <w:b/>
          <w:bCs/>
          <w:sz w:val="24"/>
        </w:rPr>
        <w:t>ssues on</w:t>
      </w:r>
      <w:r w:rsidR="00D12500">
        <w:rPr>
          <w:rFonts w:ascii="Arial" w:hAnsi="Arial" w:cs="Arial"/>
          <w:b/>
          <w:bCs/>
          <w:sz w:val="24"/>
        </w:rPr>
        <w:t xml:space="preserve"> the mismatch of</w:t>
      </w:r>
      <w:r w:rsidR="00CC4842">
        <w:rPr>
          <w:rFonts w:ascii="Arial" w:hAnsi="Arial" w:cs="Arial"/>
          <w:b/>
          <w:bCs/>
          <w:sz w:val="24"/>
        </w:rPr>
        <w:t xml:space="preserve"> </w:t>
      </w:r>
      <w:r w:rsidR="00A425E7">
        <w:rPr>
          <w:rFonts w:ascii="Arial" w:hAnsi="Arial" w:cs="Arial"/>
          <w:b/>
          <w:bCs/>
          <w:sz w:val="24"/>
        </w:rPr>
        <w:t>UE capabilit</w:t>
      </w:r>
      <w:r w:rsidR="00D12500">
        <w:rPr>
          <w:rFonts w:ascii="Arial" w:hAnsi="Arial" w:cs="Arial"/>
          <w:b/>
          <w:bCs/>
          <w:sz w:val="24"/>
        </w:rPr>
        <w:t xml:space="preserve">ies in unicast </w:t>
      </w:r>
      <w:proofErr w:type="spellStart"/>
      <w:r w:rsidR="00D12500">
        <w:rPr>
          <w:rFonts w:ascii="Arial" w:hAnsi="Arial" w:cs="Arial"/>
          <w:b/>
          <w:bCs/>
          <w:sz w:val="24"/>
        </w:rPr>
        <w:t>sidelink</w:t>
      </w:r>
      <w:proofErr w:type="spellEnd"/>
      <w:r w:rsidR="00A425E7">
        <w:rPr>
          <w:rFonts w:ascii="Arial" w:hAnsi="Arial" w:cs="Arial"/>
          <w:b/>
          <w:bCs/>
          <w:sz w:val="24"/>
        </w:rPr>
        <w:t xml:space="preserve"> </w:t>
      </w:r>
    </w:p>
    <w:p w14:paraId="1F147C23" w14:textId="65F95AC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025E8" w:rsidRPr="00074875">
        <w:rPr>
          <w:rFonts w:ascii="Arial" w:hAnsi="Arial" w:cs="Arial"/>
          <w:b/>
          <w:bCs/>
          <w:sz w:val="24"/>
        </w:rPr>
        <w:t>5G_V2X_NRSL-Core</w:t>
      </w:r>
      <w:r w:rsidR="002025E8" w:rsidRPr="00F1475B">
        <w:rPr>
          <w:rFonts w:ascii="Arial" w:hAnsi="Arial" w:cs="Arial"/>
          <w:b/>
          <w:bCs/>
          <w:sz w:val="24"/>
        </w:rPr>
        <w:t xml:space="preserve"> </w:t>
      </w:r>
      <w:r w:rsidR="002025E8">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E2C9F1C" w14:textId="117E58A3" w:rsidR="0090426A" w:rsidRPr="00107684" w:rsidRDefault="6C3B2034" w:rsidP="6C3B2034">
      <w:pPr>
        <w:pStyle w:val="3GPPNormalText"/>
        <w:jc w:val="both"/>
      </w:pPr>
      <w:r w:rsidRPr="6C3B2034">
        <w:t>In the RAN</w:t>
      </w:r>
      <w:r w:rsidR="00124036">
        <w:t>2#109</w:t>
      </w:r>
      <w:r w:rsidR="001E13EC">
        <w:t>e</w:t>
      </w:r>
      <w:r w:rsidR="00831B1E">
        <w:t xml:space="preserve"> [</w:t>
      </w:r>
      <w:hyperlink r:id="rId12" w:history="1">
        <w:r w:rsidR="00831B1E" w:rsidRPr="008B47F0">
          <w:rPr>
            <w:rStyle w:val="Hyperlink"/>
          </w:rPr>
          <w:t>1</w:t>
        </w:r>
      </w:hyperlink>
      <w:r w:rsidR="00831B1E">
        <w:t xml:space="preserve">] </w:t>
      </w:r>
      <w:r w:rsidR="00124036">
        <w:t>meeting the AS configuration failure</w:t>
      </w:r>
      <w:r w:rsidR="00AF5CBB">
        <w:t xml:space="preserve"> handling</w:t>
      </w:r>
      <w:r w:rsidR="00124036">
        <w:t xml:space="preserve"> was discussed in</w:t>
      </w:r>
      <w:r w:rsidR="00AF5CBB">
        <w:t xml:space="preserve"> [</w:t>
      </w:r>
      <w:hyperlink r:id="rId13" w:history="1">
        <w:r w:rsidR="00AF5CBB" w:rsidRPr="00AF5CBB">
          <w:rPr>
            <w:rStyle w:val="Hyperlink"/>
          </w:rPr>
          <w:t>2</w:t>
        </w:r>
      </w:hyperlink>
      <w:r w:rsidR="00AF5CBB">
        <w:t>]</w:t>
      </w:r>
      <w:r w:rsidR="00124036">
        <w:t xml:space="preserve"> </w:t>
      </w:r>
      <w:r w:rsidRPr="6C3B2034">
        <w:t xml:space="preserve">and the following </w:t>
      </w:r>
      <w:r w:rsidR="00124036">
        <w:t>agreements</w:t>
      </w:r>
      <w:r w:rsidRPr="6C3B2034">
        <w:t xml:space="preserve"> were included:</w:t>
      </w:r>
    </w:p>
    <w:tbl>
      <w:tblPr>
        <w:tblStyle w:val="TableGrid"/>
        <w:tblW w:w="0" w:type="auto"/>
        <w:tblLook w:val="04A0" w:firstRow="1" w:lastRow="0" w:firstColumn="1" w:lastColumn="0" w:noHBand="0" w:noVBand="1"/>
      </w:tblPr>
      <w:tblGrid>
        <w:gridCol w:w="9631"/>
      </w:tblGrid>
      <w:tr w:rsidR="0090426A" w:rsidRPr="00107684" w14:paraId="5F90D43A" w14:textId="77777777" w:rsidTr="003475FA">
        <w:tc>
          <w:tcPr>
            <w:tcW w:w="9631" w:type="dxa"/>
          </w:tcPr>
          <w:p w14:paraId="339FB08C" w14:textId="77777777" w:rsidR="0090426A" w:rsidRDefault="00124036" w:rsidP="00124036">
            <w:pPr>
              <w:overflowPunct w:val="0"/>
              <w:autoSpaceDE w:val="0"/>
              <w:autoSpaceDN w:val="0"/>
              <w:adjustRightInd w:val="0"/>
              <w:spacing w:after="160" w:line="259" w:lineRule="auto"/>
              <w:textAlignment w:val="baseline"/>
              <w:rPr>
                <w:rFonts w:ascii="Times New Roman" w:hAnsi="Times New Roman"/>
              </w:rPr>
            </w:pPr>
            <w:r>
              <w:rPr>
                <w:rFonts w:ascii="Times New Roman" w:hAnsi="Times New Roman"/>
              </w:rPr>
              <w:t>RRC:</w:t>
            </w:r>
          </w:p>
          <w:p w14:paraId="700DB308" w14:textId="48F01700" w:rsidR="00831B1E" w:rsidRDefault="00AF5CBB" w:rsidP="00124036">
            <w:pPr>
              <w:overflowPunct w:val="0"/>
              <w:autoSpaceDE w:val="0"/>
              <w:autoSpaceDN w:val="0"/>
              <w:adjustRightInd w:val="0"/>
              <w:spacing w:after="160" w:line="259" w:lineRule="auto"/>
              <w:textAlignment w:val="baseline"/>
              <w:rPr>
                <w:rFonts w:ascii="Times New Roman" w:hAnsi="Times New Roman"/>
              </w:rPr>
            </w:pPr>
            <w:r>
              <w:t xml:space="preserve">3. </w:t>
            </w:r>
            <w:r w:rsidR="00831B1E" w:rsidRPr="00301114">
              <w:t xml:space="preserve">The </w:t>
            </w:r>
            <w:r w:rsidR="00831B1E">
              <w:t xml:space="preserve">RRC connected </w:t>
            </w:r>
            <w:r w:rsidR="00831B1E" w:rsidRPr="00301114">
              <w:t xml:space="preserve">TX UE reports a new failure cause to the NW upon the reception of </w:t>
            </w:r>
            <w:proofErr w:type="spellStart"/>
            <w:r w:rsidR="00831B1E" w:rsidRPr="00301114">
              <w:t>RRCReconfigurationFailureSidelink</w:t>
            </w:r>
            <w:proofErr w:type="spellEnd"/>
            <w:r w:rsidR="00831B1E" w:rsidRPr="00301114">
              <w:t xml:space="preserve"> from the RX UE</w:t>
            </w:r>
          </w:p>
          <w:p w14:paraId="397BDB17" w14:textId="3DAF465F" w:rsidR="00124036" w:rsidRPr="00107684" w:rsidRDefault="00124036" w:rsidP="00124036">
            <w:pPr>
              <w:overflowPunct w:val="0"/>
              <w:autoSpaceDE w:val="0"/>
              <w:autoSpaceDN w:val="0"/>
              <w:adjustRightInd w:val="0"/>
              <w:spacing w:after="160" w:line="259" w:lineRule="auto"/>
              <w:textAlignment w:val="baseline"/>
              <w:rPr>
                <w:rFonts w:ascii="Times New Roman" w:hAnsi="Times New Roman"/>
              </w:rPr>
            </w:pPr>
            <w:r>
              <w:rPr>
                <w:rFonts w:ascii="Times New Roman" w:hAnsi="Times New Roman"/>
              </w:rPr>
              <w:t xml:space="preserve">4. </w:t>
            </w:r>
            <w:r w:rsidR="00AF5CBB">
              <w:rPr>
                <w:rFonts w:ascii="Times New Roman" w:hAnsi="Times New Roman"/>
              </w:rPr>
              <w:t xml:space="preserve"> </w:t>
            </w:r>
            <w:r w:rsidR="00027AF3" w:rsidRPr="001255BF">
              <w:t>In case an AS configuration failure message is received from the RX UE, the TX UE shall not apply the SLRB configuration(s), which were included in the corresponding failed AS configuration message.</w:t>
            </w:r>
          </w:p>
        </w:tc>
      </w:tr>
    </w:tbl>
    <w:p w14:paraId="15E35E51" w14:textId="77777777" w:rsidR="00AF5CBB" w:rsidRDefault="00AF5CBB" w:rsidP="003605DE">
      <w:pPr>
        <w:jc w:val="both"/>
      </w:pPr>
    </w:p>
    <w:p w14:paraId="31EC6E66" w14:textId="0AD95E46" w:rsidR="007F2E08" w:rsidRPr="003605DE" w:rsidRDefault="0090426A" w:rsidP="003605DE">
      <w:pPr>
        <w:jc w:val="both"/>
      </w:pPr>
      <w:r w:rsidRPr="003605DE">
        <w:t>This contribution will discuss about the</w:t>
      </w:r>
      <w:r w:rsidR="00D11BE4">
        <w:t xml:space="preserve"> further</w:t>
      </w:r>
      <w:r w:rsidR="008B47F0">
        <w:t xml:space="preserve"> issue</w:t>
      </w:r>
      <w:r w:rsidR="00D11BE4">
        <w:t>s</w:t>
      </w:r>
      <w:r w:rsidR="008B47F0">
        <w:t xml:space="preserve"> of reporting the UE</w:t>
      </w:r>
      <w:r w:rsidR="00D11BE4">
        <w:t xml:space="preserve"> capability of the TX UE in the context of receiving a AS configuration failure.</w:t>
      </w:r>
    </w:p>
    <w:p w14:paraId="11C89833" w14:textId="20C523C7" w:rsidR="008B47F0" w:rsidRDefault="00A209D6" w:rsidP="00D11BE4">
      <w:pPr>
        <w:pStyle w:val="Heading1"/>
      </w:pPr>
      <w:r w:rsidRPr="006E13D1">
        <w:t>2</w:t>
      </w:r>
      <w:r w:rsidRPr="006E13D1">
        <w:tab/>
      </w:r>
      <w:r w:rsidR="008656C5">
        <w:t>Discussion</w:t>
      </w:r>
    </w:p>
    <w:p w14:paraId="45FA4802" w14:textId="625E9214" w:rsidR="00D11BE4" w:rsidRDefault="00D11BE4" w:rsidP="00D11BE4">
      <w:r>
        <w:t xml:space="preserve">Before the discussion on the UE capability report for </w:t>
      </w:r>
      <w:r w:rsidR="00DA30DD">
        <w:t xml:space="preserve">getting a </w:t>
      </w:r>
      <w:proofErr w:type="spellStart"/>
      <w:r w:rsidR="00DA30DD">
        <w:t>sidelink</w:t>
      </w:r>
      <w:proofErr w:type="spellEnd"/>
      <w:r w:rsidR="00DA30DD">
        <w:t xml:space="preserve"> configuration from the network, we would like to illustrate the problem that initiating UE</w:t>
      </w:r>
      <w:r w:rsidR="001E13EC">
        <w:t>-1</w:t>
      </w:r>
      <w:r w:rsidR="00DA30DD">
        <w:t xml:space="preserve"> (TX UE) and peer UE</w:t>
      </w:r>
      <w:r w:rsidR="001E13EC">
        <w:t>-2</w:t>
      </w:r>
      <w:r w:rsidR="00DA30DD">
        <w:t xml:space="preserve"> (RX UE) can have different UE capabilities</w:t>
      </w:r>
      <w:r>
        <w:t>.</w:t>
      </w:r>
      <w:r w:rsidR="00DA30DD">
        <w:t xml:space="preserve"> Let us take the example in Fig. 1, where the initiating UE</w:t>
      </w:r>
      <w:r w:rsidR="001E13EC">
        <w:t>-1</w:t>
      </w:r>
      <w:r w:rsidR="00DA30DD">
        <w:t xml:space="preserve"> (TX UE) is in RRC CONNECTED mode and wants to establish </w:t>
      </w:r>
      <w:proofErr w:type="spellStart"/>
      <w:r w:rsidR="00DA30DD">
        <w:t>sidelink</w:t>
      </w:r>
      <w:proofErr w:type="spellEnd"/>
      <w:r w:rsidR="00DA30DD">
        <w:t xml:space="preserve"> communication</w:t>
      </w:r>
      <w:r w:rsidR="00810494">
        <w:t xml:space="preserve"> with its peer UE</w:t>
      </w:r>
      <w:r w:rsidR="001E13EC">
        <w:t>-2</w:t>
      </w:r>
      <w:r w:rsidR="00810494">
        <w:t xml:space="preserve"> (RX UE)</w:t>
      </w:r>
      <w:r w:rsidR="00DA30DD">
        <w:t>. The initiating UE</w:t>
      </w:r>
      <w:r w:rsidR="001E13EC">
        <w:t>-1</w:t>
      </w:r>
      <w:r w:rsidR="00DA30DD">
        <w:t xml:space="preserve"> </w:t>
      </w:r>
      <w:r w:rsidR="00810494">
        <w:t>(</w:t>
      </w:r>
      <w:r w:rsidR="00DA30DD">
        <w:t xml:space="preserve">in </w:t>
      </w:r>
      <w:r w:rsidR="001E13EC">
        <w:t xml:space="preserve">resource allocation </w:t>
      </w:r>
      <w:r w:rsidR="00DA30DD">
        <w:t>mode 1) gets the PC5 configuration via dedicated signalling based on its reported UE capability.</w:t>
      </w:r>
    </w:p>
    <w:p w14:paraId="669100F4" w14:textId="4EF119B3" w:rsidR="00DA30DD" w:rsidRDefault="002B5BD9" w:rsidP="00DA30DD">
      <w:pPr>
        <w:keepNext/>
        <w:jc w:val="center"/>
      </w:pPr>
      <w:r>
        <w:rPr>
          <w:noProof/>
        </w:rPr>
        <w:drawing>
          <wp:inline distT="0" distB="0" distL="0" distR="0" wp14:anchorId="1273BCED" wp14:editId="5BB2A1BE">
            <wp:extent cx="5438775" cy="2200275"/>
            <wp:effectExtent l="0" t="0" r="9525" b="9525"/>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_capability_mismatch.png"/>
                    <pic:cNvPicPr/>
                  </pic:nvPicPr>
                  <pic:blipFill>
                    <a:blip r:embed="rId14">
                      <a:extLst>
                        <a:ext uri="{28A0092B-C50C-407E-A947-70E740481C1C}">
                          <a14:useLocalDpi xmlns:a14="http://schemas.microsoft.com/office/drawing/2010/main" val="0"/>
                        </a:ext>
                      </a:extLst>
                    </a:blip>
                    <a:stretch>
                      <a:fillRect/>
                    </a:stretch>
                  </pic:blipFill>
                  <pic:spPr>
                    <a:xfrm>
                      <a:off x="0" y="0"/>
                      <a:ext cx="5438775" cy="2200275"/>
                    </a:xfrm>
                    <a:prstGeom prst="rect">
                      <a:avLst/>
                    </a:prstGeom>
                  </pic:spPr>
                </pic:pic>
              </a:graphicData>
            </a:graphic>
          </wp:inline>
        </w:drawing>
      </w:r>
    </w:p>
    <w:p w14:paraId="26D960C1" w14:textId="5C171CC9" w:rsidR="00D11BE4" w:rsidRPr="00DA30DD" w:rsidRDefault="00DA30DD" w:rsidP="00DA30DD">
      <w:pPr>
        <w:pStyle w:val="Caption"/>
        <w:rPr>
          <w:i w:val="0"/>
          <w:iCs w:val="0"/>
        </w:rPr>
      </w:pPr>
      <w:r w:rsidRPr="00DA30DD">
        <w:rPr>
          <w:i w:val="0"/>
          <w:iCs w:val="0"/>
        </w:rPr>
        <w:t xml:space="preserve">Figure </w:t>
      </w:r>
      <w:r w:rsidRPr="00DA30DD">
        <w:rPr>
          <w:i w:val="0"/>
          <w:iCs w:val="0"/>
        </w:rPr>
        <w:fldChar w:fldCharType="begin"/>
      </w:r>
      <w:r w:rsidRPr="00DA30DD">
        <w:rPr>
          <w:i w:val="0"/>
          <w:iCs w:val="0"/>
        </w:rPr>
        <w:instrText xml:space="preserve"> SEQ Figure \* ARABIC </w:instrText>
      </w:r>
      <w:r w:rsidRPr="00DA30DD">
        <w:rPr>
          <w:i w:val="0"/>
          <w:iCs w:val="0"/>
        </w:rPr>
        <w:fldChar w:fldCharType="separate"/>
      </w:r>
      <w:r w:rsidRPr="00DA30DD">
        <w:rPr>
          <w:i w:val="0"/>
          <w:iCs w:val="0"/>
          <w:noProof/>
        </w:rPr>
        <w:t>1</w:t>
      </w:r>
      <w:r w:rsidRPr="00DA30DD">
        <w:rPr>
          <w:i w:val="0"/>
          <w:iCs w:val="0"/>
        </w:rPr>
        <w:fldChar w:fldCharType="end"/>
      </w:r>
      <w:r w:rsidRPr="00DA30DD">
        <w:rPr>
          <w:i w:val="0"/>
          <w:iCs w:val="0"/>
        </w:rPr>
        <w:t xml:space="preserve"> Unicast configuration with AS configuration failure due to different UE capabilities at TX UE and RX UE</w:t>
      </w:r>
    </w:p>
    <w:p w14:paraId="22D80F79" w14:textId="7700DD94" w:rsidR="00810494" w:rsidRDefault="00810494" w:rsidP="00810494">
      <w:pPr>
        <w:pStyle w:val="TAL"/>
        <w:rPr>
          <w:rFonts w:ascii="Times New Roman" w:hAnsi="Times New Roman"/>
          <w:sz w:val="20"/>
        </w:rPr>
      </w:pPr>
      <w:r w:rsidRPr="00810494">
        <w:rPr>
          <w:rFonts w:ascii="Times New Roman" w:hAnsi="Times New Roman"/>
          <w:sz w:val="20"/>
        </w:rPr>
        <w:lastRenderedPageBreak/>
        <w:t>An overview of the UE capabilities can be found in the UE feature list from RAN1 in [</w:t>
      </w:r>
      <w:hyperlink r:id="rId15" w:history="1">
        <w:r w:rsidRPr="001E13EC">
          <w:rPr>
            <w:rStyle w:val="Hyperlink"/>
            <w:rFonts w:ascii="Times New Roman" w:hAnsi="Times New Roman"/>
            <w:sz w:val="20"/>
          </w:rPr>
          <w:t>3</w:t>
        </w:r>
      </w:hyperlink>
      <w:r w:rsidRPr="00810494">
        <w:rPr>
          <w:rFonts w:ascii="Times New Roman" w:hAnsi="Times New Roman"/>
          <w:sz w:val="20"/>
        </w:rPr>
        <w:t xml:space="preserve">]. The problem occurs if TX UE and RX UE have different UE capabilities. As a practical example </w:t>
      </w:r>
      <w:r w:rsidR="002B5BD9" w:rsidRPr="00810494">
        <w:rPr>
          <w:rFonts w:ascii="Times New Roman" w:hAnsi="Times New Roman"/>
          <w:sz w:val="20"/>
        </w:rPr>
        <w:t>let’s</w:t>
      </w:r>
      <w:r w:rsidRPr="00810494">
        <w:rPr>
          <w:rFonts w:ascii="Times New Roman" w:hAnsi="Times New Roman"/>
          <w:sz w:val="20"/>
        </w:rPr>
        <w:t xml:space="preserve"> take the parameter 15-10 from section 15</w:t>
      </w:r>
      <w:r>
        <w:rPr>
          <w:rFonts w:ascii="Times New Roman" w:hAnsi="Times New Roman"/>
          <w:sz w:val="20"/>
        </w:rPr>
        <w:t xml:space="preserve"> </w:t>
      </w:r>
      <w:r w:rsidRPr="00810494">
        <w:rPr>
          <w:rFonts w:ascii="Times New Roman" w:hAnsi="Times New Roman"/>
          <w:sz w:val="20"/>
        </w:rPr>
        <w:t>5G_V2X_NRSL</w:t>
      </w:r>
      <w:r w:rsidR="00B16D7F">
        <w:rPr>
          <w:rFonts w:ascii="Times New Roman" w:hAnsi="Times New Roman"/>
          <w:sz w:val="20"/>
        </w:rPr>
        <w:t xml:space="preserve"> and assume two cases in Table 2:</w:t>
      </w:r>
    </w:p>
    <w:p w14:paraId="4B0B400C" w14:textId="77777777" w:rsidR="00B16D7F" w:rsidRPr="006E13D1" w:rsidRDefault="00B16D7F" w:rsidP="00B16D7F"/>
    <w:p w14:paraId="09A4D8DD" w14:textId="47D5E9FB" w:rsidR="00B16D7F" w:rsidRPr="006E13D1" w:rsidRDefault="00B16D7F" w:rsidP="00B16D7F">
      <w:pPr>
        <w:pStyle w:val="TH"/>
      </w:pPr>
      <w:r w:rsidRPr="006E13D1">
        <w:t xml:space="preserve">Table </w:t>
      </w:r>
      <w:r>
        <w:t>1</w:t>
      </w:r>
      <w:r w:rsidRPr="006E13D1">
        <w:t xml:space="preserve">: </w:t>
      </w:r>
      <w:r w:rsidR="002B5BD9">
        <w:t xml:space="preserve">UE feature lists (example for NR </w:t>
      </w:r>
      <w:proofErr w:type="spellStart"/>
      <w:r w:rsidR="002B5BD9">
        <w:t>sidelink</w:t>
      </w:r>
      <w:proofErr w:type="spellEnd"/>
      <w:r w:rsidR="002B5BD9">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88"/>
        <w:gridCol w:w="708"/>
        <w:gridCol w:w="2552"/>
        <w:gridCol w:w="4678"/>
      </w:tblGrid>
      <w:tr w:rsidR="00B16D7F" w:rsidRPr="006E13D1" w14:paraId="649D03A7" w14:textId="77777777" w:rsidTr="00B16D7F">
        <w:trPr>
          <w:trHeight w:val="240"/>
          <w:jc w:val="center"/>
        </w:trPr>
        <w:tc>
          <w:tcPr>
            <w:tcW w:w="988" w:type="dxa"/>
            <w:tcBorders>
              <w:top w:val="single" w:sz="4" w:space="0" w:color="auto"/>
              <w:left w:val="single" w:sz="4" w:space="0" w:color="auto"/>
              <w:bottom w:val="single" w:sz="4" w:space="0" w:color="auto"/>
              <w:right w:val="single" w:sz="4" w:space="0" w:color="auto"/>
            </w:tcBorders>
            <w:noWrap/>
            <w:vAlign w:val="bottom"/>
          </w:tcPr>
          <w:p w14:paraId="14205B39" w14:textId="6770C3A0" w:rsidR="00B16D7F" w:rsidRPr="006E13D1" w:rsidRDefault="00B16D7F" w:rsidP="00567076">
            <w:pPr>
              <w:pStyle w:val="TAH"/>
              <w:spacing w:before="20" w:after="20"/>
              <w:ind w:left="57" w:right="57"/>
            </w:pPr>
            <w:r>
              <w:t>Features</w:t>
            </w:r>
          </w:p>
        </w:tc>
        <w:tc>
          <w:tcPr>
            <w:tcW w:w="708" w:type="dxa"/>
            <w:tcBorders>
              <w:top w:val="single" w:sz="4" w:space="0" w:color="auto"/>
              <w:left w:val="single" w:sz="4" w:space="0" w:color="auto"/>
              <w:bottom w:val="single" w:sz="4" w:space="0" w:color="auto"/>
              <w:right w:val="single" w:sz="4" w:space="0" w:color="auto"/>
            </w:tcBorders>
            <w:vAlign w:val="bottom"/>
          </w:tcPr>
          <w:p w14:paraId="38585161" w14:textId="3652F027" w:rsidR="00B16D7F" w:rsidRPr="006E13D1" w:rsidRDefault="00B16D7F" w:rsidP="00567076">
            <w:pPr>
              <w:pStyle w:val="TAH"/>
              <w:spacing w:before="20" w:after="20"/>
              <w:ind w:left="57" w:right="57"/>
            </w:pPr>
            <w:r>
              <w:t>Index</w:t>
            </w:r>
          </w:p>
        </w:tc>
        <w:tc>
          <w:tcPr>
            <w:tcW w:w="2552" w:type="dxa"/>
            <w:tcBorders>
              <w:top w:val="single" w:sz="4" w:space="0" w:color="auto"/>
              <w:left w:val="single" w:sz="4" w:space="0" w:color="auto"/>
              <w:bottom w:val="single" w:sz="4" w:space="0" w:color="auto"/>
              <w:right w:val="single" w:sz="4" w:space="0" w:color="auto"/>
            </w:tcBorders>
          </w:tcPr>
          <w:p w14:paraId="3AC16D68" w14:textId="0A7EB644" w:rsidR="00B16D7F" w:rsidRPr="006E13D1" w:rsidRDefault="00B16D7F" w:rsidP="00567076">
            <w:pPr>
              <w:pStyle w:val="TAH"/>
              <w:spacing w:before="20" w:after="20"/>
              <w:ind w:left="57" w:right="57"/>
            </w:pPr>
            <w:r>
              <w:t>Feature Group</w:t>
            </w:r>
          </w:p>
        </w:tc>
        <w:tc>
          <w:tcPr>
            <w:tcW w:w="4678" w:type="dxa"/>
            <w:tcBorders>
              <w:top w:val="single" w:sz="4" w:space="0" w:color="auto"/>
              <w:left w:val="single" w:sz="4" w:space="0" w:color="auto"/>
              <w:bottom w:val="single" w:sz="4" w:space="0" w:color="auto"/>
              <w:right w:val="single" w:sz="4" w:space="0" w:color="auto"/>
            </w:tcBorders>
            <w:noWrap/>
            <w:vAlign w:val="bottom"/>
          </w:tcPr>
          <w:p w14:paraId="2F36CE81" w14:textId="6BAF45B3" w:rsidR="00B16D7F" w:rsidRPr="006E13D1" w:rsidRDefault="00B16D7F" w:rsidP="00567076">
            <w:pPr>
              <w:pStyle w:val="TAH"/>
              <w:spacing w:before="20" w:after="20"/>
              <w:ind w:left="57" w:right="57"/>
            </w:pPr>
            <w:r>
              <w:t>Component</w:t>
            </w:r>
          </w:p>
        </w:tc>
      </w:tr>
      <w:tr w:rsidR="00B16D7F" w:rsidRPr="006E13D1" w14:paraId="6520AA5B" w14:textId="77777777" w:rsidTr="00B16D7F">
        <w:trPr>
          <w:trHeight w:val="240"/>
          <w:jc w:val="center"/>
        </w:trPr>
        <w:tc>
          <w:tcPr>
            <w:tcW w:w="988" w:type="dxa"/>
            <w:tcBorders>
              <w:top w:val="single" w:sz="4" w:space="0" w:color="auto"/>
              <w:left w:val="single" w:sz="4" w:space="0" w:color="auto"/>
              <w:bottom w:val="single" w:sz="4" w:space="0" w:color="auto"/>
              <w:right w:val="single" w:sz="4" w:space="0" w:color="auto"/>
            </w:tcBorders>
            <w:noWrap/>
            <w:vAlign w:val="bottom"/>
          </w:tcPr>
          <w:p w14:paraId="76A200DF" w14:textId="17A17EA2" w:rsidR="00B16D7F" w:rsidRPr="006E13D1" w:rsidRDefault="00B16D7F" w:rsidP="00567076">
            <w:pPr>
              <w:pStyle w:val="TAC"/>
              <w:spacing w:before="20" w:after="20"/>
              <w:ind w:left="57" w:right="57"/>
            </w:pPr>
            <w:r>
              <w:t>15</w:t>
            </w:r>
          </w:p>
        </w:tc>
        <w:tc>
          <w:tcPr>
            <w:tcW w:w="708" w:type="dxa"/>
            <w:tcBorders>
              <w:top w:val="single" w:sz="4" w:space="0" w:color="auto"/>
              <w:left w:val="single" w:sz="4" w:space="0" w:color="auto"/>
              <w:bottom w:val="single" w:sz="4" w:space="0" w:color="auto"/>
              <w:right w:val="single" w:sz="4" w:space="0" w:color="auto"/>
            </w:tcBorders>
            <w:vAlign w:val="bottom"/>
          </w:tcPr>
          <w:p w14:paraId="400857BC" w14:textId="77D444A8" w:rsidR="00B16D7F" w:rsidRPr="006E13D1" w:rsidRDefault="00B16D7F" w:rsidP="00567076">
            <w:pPr>
              <w:pStyle w:val="TAC"/>
              <w:spacing w:before="20" w:after="20"/>
              <w:ind w:left="57" w:right="57"/>
            </w:pPr>
            <w:r>
              <w:t>15-10</w:t>
            </w:r>
          </w:p>
        </w:tc>
        <w:tc>
          <w:tcPr>
            <w:tcW w:w="2552" w:type="dxa"/>
            <w:tcBorders>
              <w:top w:val="single" w:sz="4" w:space="0" w:color="auto"/>
              <w:left w:val="single" w:sz="4" w:space="0" w:color="auto"/>
              <w:bottom w:val="single" w:sz="4" w:space="0" w:color="auto"/>
              <w:right w:val="single" w:sz="4" w:space="0" w:color="auto"/>
            </w:tcBorders>
          </w:tcPr>
          <w:p w14:paraId="6FF9E58B" w14:textId="2919ACAF" w:rsidR="00B16D7F" w:rsidRPr="006E13D1" w:rsidRDefault="00B16D7F" w:rsidP="00567076">
            <w:pPr>
              <w:pStyle w:val="TAC"/>
              <w:spacing w:before="20" w:after="20"/>
              <w:ind w:left="57" w:right="57"/>
            </w:pPr>
            <w:r w:rsidRPr="004642FF">
              <w:rPr>
                <w:rFonts w:hint="eastAsia"/>
              </w:rPr>
              <w:t xml:space="preserve">256QAM </w:t>
            </w:r>
            <w:proofErr w:type="spellStart"/>
            <w:r w:rsidRPr="004642FF">
              <w:t>sidelink</w:t>
            </w:r>
            <w:proofErr w:type="spellEnd"/>
            <w:r w:rsidRPr="004642FF">
              <w:t xml:space="preserve"> transmission</w:t>
            </w:r>
          </w:p>
        </w:tc>
        <w:tc>
          <w:tcPr>
            <w:tcW w:w="4678" w:type="dxa"/>
            <w:tcBorders>
              <w:top w:val="single" w:sz="4" w:space="0" w:color="auto"/>
              <w:left w:val="single" w:sz="4" w:space="0" w:color="auto"/>
              <w:bottom w:val="single" w:sz="4" w:space="0" w:color="auto"/>
              <w:right w:val="single" w:sz="4" w:space="0" w:color="auto"/>
            </w:tcBorders>
            <w:noWrap/>
            <w:vAlign w:val="bottom"/>
          </w:tcPr>
          <w:p w14:paraId="1B1A905B" w14:textId="7ABA6482" w:rsidR="00B16D7F" w:rsidRPr="006E13D1" w:rsidRDefault="00B16D7F" w:rsidP="00567076">
            <w:pPr>
              <w:pStyle w:val="TAC"/>
              <w:spacing w:before="20" w:after="20"/>
              <w:ind w:left="57" w:right="57"/>
            </w:pPr>
            <w:r>
              <w:t>1</w:t>
            </w:r>
            <w:r w:rsidRPr="004642FF">
              <w:rPr>
                <w:rFonts w:hint="eastAsia"/>
              </w:rPr>
              <w:t xml:space="preserve">) </w:t>
            </w:r>
            <w:r w:rsidRPr="004642FF">
              <w:t xml:space="preserve">UE can transmit PSSCH with 256QAM in NR </w:t>
            </w:r>
            <w:proofErr w:type="spellStart"/>
            <w:r w:rsidRPr="004642FF">
              <w:t>sidelink</w:t>
            </w:r>
            <w:proofErr w:type="spellEnd"/>
          </w:p>
        </w:tc>
      </w:tr>
    </w:tbl>
    <w:p w14:paraId="15FAA150" w14:textId="77777777" w:rsidR="00B16D7F" w:rsidRDefault="00B16D7F" w:rsidP="00D11BE4"/>
    <w:p w14:paraId="49C35CA4" w14:textId="77777777" w:rsidR="00B16D7F" w:rsidRPr="006E13D1" w:rsidRDefault="00B16D7F" w:rsidP="00B16D7F"/>
    <w:p w14:paraId="66C5E58E" w14:textId="5105C103" w:rsidR="00B16D7F" w:rsidRPr="006E13D1" w:rsidRDefault="00B16D7F" w:rsidP="00B16D7F">
      <w:pPr>
        <w:pStyle w:val="TH"/>
      </w:pPr>
      <w:r w:rsidRPr="006E13D1">
        <w:t xml:space="preserve">Table </w:t>
      </w:r>
      <w:r>
        <w:t>2</w:t>
      </w:r>
      <w:r w:rsidRPr="006E13D1">
        <w:t xml:space="preserve">: </w:t>
      </w:r>
      <w:r>
        <w:t>Example of two UE</w:t>
      </w:r>
      <w:r w:rsidR="00F92DF0">
        <w:t xml:space="preserve">s in </w:t>
      </w:r>
      <w:proofErr w:type="spellStart"/>
      <w:r w:rsidR="00F92DF0">
        <w:t>sidelink</w:t>
      </w:r>
      <w:proofErr w:type="spellEnd"/>
      <w:r>
        <w:t xml:space="preserve"> with support/no-support of Parameter 15-10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88"/>
        <w:gridCol w:w="2268"/>
        <w:gridCol w:w="2409"/>
      </w:tblGrid>
      <w:tr w:rsidR="00B16D7F" w:rsidRPr="006E13D1" w14:paraId="10A127E9" w14:textId="77777777" w:rsidTr="005E48B6">
        <w:trPr>
          <w:trHeight w:val="240"/>
          <w:jc w:val="center"/>
        </w:trPr>
        <w:tc>
          <w:tcPr>
            <w:tcW w:w="988" w:type="dxa"/>
            <w:tcBorders>
              <w:top w:val="single" w:sz="4" w:space="0" w:color="auto"/>
              <w:left w:val="single" w:sz="4" w:space="0" w:color="auto"/>
              <w:bottom w:val="single" w:sz="4" w:space="0" w:color="auto"/>
              <w:right w:val="single" w:sz="4" w:space="0" w:color="auto"/>
            </w:tcBorders>
            <w:noWrap/>
            <w:vAlign w:val="bottom"/>
          </w:tcPr>
          <w:p w14:paraId="51045A97" w14:textId="040AE5DA" w:rsidR="00B16D7F" w:rsidRPr="006E13D1" w:rsidRDefault="00B16D7F" w:rsidP="00567076">
            <w:pPr>
              <w:pStyle w:val="TAH"/>
              <w:spacing w:before="20" w:after="20"/>
              <w:ind w:left="57" w:right="57"/>
            </w:pPr>
            <w:r>
              <w:t>case</w:t>
            </w:r>
          </w:p>
        </w:tc>
        <w:tc>
          <w:tcPr>
            <w:tcW w:w="2268" w:type="dxa"/>
            <w:tcBorders>
              <w:top w:val="single" w:sz="4" w:space="0" w:color="auto"/>
              <w:left w:val="single" w:sz="4" w:space="0" w:color="auto"/>
              <w:bottom w:val="single" w:sz="4" w:space="0" w:color="auto"/>
              <w:right w:val="single" w:sz="4" w:space="0" w:color="auto"/>
            </w:tcBorders>
            <w:vAlign w:val="bottom"/>
          </w:tcPr>
          <w:p w14:paraId="2F14432D" w14:textId="1252D898" w:rsidR="00B16D7F" w:rsidRPr="006E13D1" w:rsidRDefault="00B16D7F" w:rsidP="00567076">
            <w:pPr>
              <w:pStyle w:val="TAH"/>
              <w:spacing w:before="20" w:after="20"/>
              <w:ind w:left="57" w:right="57"/>
            </w:pPr>
            <w:r>
              <w:t>TX UE supports 256QAM</w:t>
            </w:r>
          </w:p>
        </w:tc>
        <w:tc>
          <w:tcPr>
            <w:tcW w:w="2409" w:type="dxa"/>
            <w:tcBorders>
              <w:top w:val="single" w:sz="4" w:space="0" w:color="auto"/>
              <w:left w:val="single" w:sz="4" w:space="0" w:color="auto"/>
              <w:bottom w:val="single" w:sz="4" w:space="0" w:color="auto"/>
              <w:right w:val="single" w:sz="4" w:space="0" w:color="auto"/>
            </w:tcBorders>
          </w:tcPr>
          <w:p w14:paraId="3761D38A" w14:textId="39FA78C6" w:rsidR="00B16D7F" w:rsidRPr="006E13D1" w:rsidRDefault="00B16D7F" w:rsidP="00567076">
            <w:pPr>
              <w:pStyle w:val="TAH"/>
              <w:spacing w:before="20" w:after="20"/>
              <w:ind w:left="57" w:right="57"/>
            </w:pPr>
            <w:r>
              <w:t>RX UE supports 256 QAM</w:t>
            </w:r>
          </w:p>
        </w:tc>
      </w:tr>
      <w:tr w:rsidR="00B16D7F" w:rsidRPr="006E13D1" w14:paraId="34305BB8" w14:textId="77777777" w:rsidTr="005E48B6">
        <w:trPr>
          <w:trHeight w:val="240"/>
          <w:jc w:val="center"/>
        </w:trPr>
        <w:tc>
          <w:tcPr>
            <w:tcW w:w="988" w:type="dxa"/>
            <w:tcBorders>
              <w:top w:val="single" w:sz="4" w:space="0" w:color="auto"/>
              <w:left w:val="single" w:sz="4" w:space="0" w:color="auto"/>
              <w:bottom w:val="single" w:sz="4" w:space="0" w:color="auto"/>
              <w:right w:val="single" w:sz="4" w:space="0" w:color="auto"/>
            </w:tcBorders>
            <w:noWrap/>
            <w:vAlign w:val="bottom"/>
          </w:tcPr>
          <w:p w14:paraId="1184CCB8" w14:textId="71B0A3C6" w:rsidR="00B16D7F" w:rsidRPr="006E13D1" w:rsidRDefault="00B16D7F" w:rsidP="00567076">
            <w:pPr>
              <w:pStyle w:val="TAC"/>
              <w:spacing w:before="20" w:after="20"/>
              <w:ind w:left="57" w:right="57"/>
            </w:pPr>
            <w:r>
              <w:t>A</w:t>
            </w:r>
          </w:p>
        </w:tc>
        <w:tc>
          <w:tcPr>
            <w:tcW w:w="2268" w:type="dxa"/>
            <w:tcBorders>
              <w:top w:val="single" w:sz="4" w:space="0" w:color="auto"/>
              <w:left w:val="single" w:sz="4" w:space="0" w:color="auto"/>
              <w:bottom w:val="single" w:sz="4" w:space="0" w:color="auto"/>
              <w:right w:val="single" w:sz="4" w:space="0" w:color="auto"/>
            </w:tcBorders>
            <w:vAlign w:val="bottom"/>
          </w:tcPr>
          <w:p w14:paraId="2EAE75BA" w14:textId="0C2E2540" w:rsidR="00B16D7F" w:rsidRPr="006E13D1" w:rsidRDefault="00B16D7F" w:rsidP="00567076">
            <w:pPr>
              <w:pStyle w:val="TAC"/>
              <w:spacing w:before="20" w:after="20"/>
              <w:ind w:left="57" w:right="57"/>
            </w:pPr>
            <w:r>
              <w:t>Yes</w:t>
            </w:r>
          </w:p>
        </w:tc>
        <w:tc>
          <w:tcPr>
            <w:tcW w:w="2409" w:type="dxa"/>
            <w:tcBorders>
              <w:top w:val="single" w:sz="4" w:space="0" w:color="auto"/>
              <w:left w:val="single" w:sz="4" w:space="0" w:color="auto"/>
              <w:bottom w:val="single" w:sz="4" w:space="0" w:color="auto"/>
              <w:right w:val="single" w:sz="4" w:space="0" w:color="auto"/>
            </w:tcBorders>
          </w:tcPr>
          <w:p w14:paraId="75E733F6" w14:textId="7D6967D3" w:rsidR="00B16D7F" w:rsidRPr="006E13D1" w:rsidRDefault="00B16D7F" w:rsidP="00567076">
            <w:pPr>
              <w:pStyle w:val="TAC"/>
              <w:spacing w:before="20" w:after="20"/>
              <w:ind w:left="57" w:right="57"/>
            </w:pPr>
            <w:r>
              <w:t>No</w:t>
            </w:r>
          </w:p>
        </w:tc>
      </w:tr>
      <w:tr w:rsidR="00B16D7F" w:rsidRPr="006E13D1" w14:paraId="1345A0CC" w14:textId="77777777" w:rsidTr="005E48B6">
        <w:trPr>
          <w:trHeight w:val="240"/>
          <w:jc w:val="center"/>
        </w:trPr>
        <w:tc>
          <w:tcPr>
            <w:tcW w:w="988" w:type="dxa"/>
            <w:tcBorders>
              <w:top w:val="single" w:sz="4" w:space="0" w:color="auto"/>
              <w:left w:val="single" w:sz="4" w:space="0" w:color="auto"/>
              <w:bottom w:val="single" w:sz="4" w:space="0" w:color="auto"/>
              <w:right w:val="single" w:sz="4" w:space="0" w:color="auto"/>
            </w:tcBorders>
            <w:noWrap/>
            <w:vAlign w:val="bottom"/>
          </w:tcPr>
          <w:p w14:paraId="04A646B9" w14:textId="713675FE" w:rsidR="00B16D7F" w:rsidRDefault="00B16D7F" w:rsidP="00567076">
            <w:pPr>
              <w:pStyle w:val="TAC"/>
              <w:spacing w:before="20" w:after="20"/>
              <w:ind w:left="57" w:right="57"/>
            </w:pPr>
            <w:r>
              <w:t>B</w:t>
            </w:r>
          </w:p>
        </w:tc>
        <w:tc>
          <w:tcPr>
            <w:tcW w:w="2268" w:type="dxa"/>
            <w:tcBorders>
              <w:top w:val="single" w:sz="4" w:space="0" w:color="auto"/>
              <w:left w:val="single" w:sz="4" w:space="0" w:color="auto"/>
              <w:bottom w:val="single" w:sz="4" w:space="0" w:color="auto"/>
              <w:right w:val="single" w:sz="4" w:space="0" w:color="auto"/>
            </w:tcBorders>
            <w:vAlign w:val="bottom"/>
          </w:tcPr>
          <w:p w14:paraId="79F3C7DF" w14:textId="33841A75" w:rsidR="00B16D7F" w:rsidRDefault="00B16D7F" w:rsidP="00567076">
            <w:pPr>
              <w:pStyle w:val="TAC"/>
              <w:spacing w:before="20" w:after="20"/>
              <w:ind w:left="57" w:right="57"/>
            </w:pPr>
            <w:r>
              <w:t>No</w:t>
            </w:r>
          </w:p>
        </w:tc>
        <w:tc>
          <w:tcPr>
            <w:tcW w:w="2409" w:type="dxa"/>
            <w:tcBorders>
              <w:top w:val="single" w:sz="4" w:space="0" w:color="auto"/>
              <w:left w:val="single" w:sz="4" w:space="0" w:color="auto"/>
              <w:bottom w:val="single" w:sz="4" w:space="0" w:color="auto"/>
              <w:right w:val="single" w:sz="4" w:space="0" w:color="auto"/>
            </w:tcBorders>
          </w:tcPr>
          <w:p w14:paraId="1847BDB6" w14:textId="1C38F3BB" w:rsidR="00B16D7F" w:rsidRPr="004642FF" w:rsidRDefault="00B16D7F" w:rsidP="00567076">
            <w:pPr>
              <w:pStyle w:val="TAC"/>
              <w:spacing w:before="20" w:after="20"/>
              <w:ind w:left="57" w:right="57"/>
            </w:pPr>
            <w:r>
              <w:t>Yes</w:t>
            </w:r>
          </w:p>
        </w:tc>
      </w:tr>
    </w:tbl>
    <w:p w14:paraId="3E3B7637" w14:textId="77777777" w:rsidR="00B16D7F" w:rsidRDefault="00B16D7F" w:rsidP="00B16D7F"/>
    <w:p w14:paraId="60BE00C3" w14:textId="4C37FB9D" w:rsidR="00CB30B7" w:rsidRDefault="00085353" w:rsidP="00D11BE4">
      <w:r>
        <w:t xml:space="preserve">In both cases if the TX UE would report its own capabilities, the resulting PC5 configuration received from the </w:t>
      </w:r>
      <w:r w:rsidR="00D8322A">
        <w:t xml:space="preserve">serving </w:t>
      </w:r>
      <w:r>
        <w:t>network cannot be fulfilled by the RX UE. The RX UE feedbacks an AS configuration failure.</w:t>
      </w:r>
      <w:r w:rsidR="001E13EC">
        <w:t xml:space="preserve"> As </w:t>
      </w:r>
      <w:r w:rsidR="00462AD8">
        <w:t xml:space="preserve">also </w:t>
      </w:r>
      <w:r w:rsidR="001E13EC">
        <w:t>[</w:t>
      </w:r>
      <w:hyperlink r:id="rId16" w:history="1">
        <w:r w:rsidR="001E13EC" w:rsidRPr="00462AD8">
          <w:rPr>
            <w:rStyle w:val="Hyperlink"/>
          </w:rPr>
          <w:t>4</w:t>
        </w:r>
      </w:hyperlink>
      <w:r w:rsidR="001E13EC">
        <w:t>] observes that “</w:t>
      </w:r>
      <w:bookmarkStart w:id="1" w:name="_Toc32391055"/>
      <w:r w:rsidR="00CB30B7">
        <w:t>For unicast, the SL configuration/control from RAN depends on the capability of RX-UE.</w:t>
      </w:r>
      <w:bookmarkEnd w:id="1"/>
      <w:r w:rsidR="00CB30B7">
        <w:t xml:space="preserve"> To solve this issue, the capability has to be reported to network.”</w:t>
      </w:r>
    </w:p>
    <w:p w14:paraId="70DE9B21" w14:textId="1D28A4C0" w:rsidR="005B22B5" w:rsidRDefault="005B22B5" w:rsidP="00D11BE4">
      <w:r>
        <w:t>The discussion in [</w:t>
      </w:r>
      <w:hyperlink r:id="rId17" w:history="1">
        <w:r w:rsidRPr="00AF5CBB">
          <w:rPr>
            <w:rStyle w:val="Hyperlink"/>
          </w:rPr>
          <w:t>2</w:t>
        </w:r>
      </w:hyperlink>
      <w:r>
        <w:t>] resulted in the agreement that the AS configuration failure message does not indicate the root cause of the failure</w:t>
      </w:r>
      <w:r w:rsidR="003F30F9">
        <w:t xml:space="preserve">. Neither the TX UE receiving the AS configuration </w:t>
      </w:r>
      <w:r w:rsidR="00D34C68">
        <w:t>message,</w:t>
      </w:r>
      <w:r w:rsidR="003F30F9">
        <w:t xml:space="preserve"> nor the network</w:t>
      </w:r>
      <w:r w:rsidR="00D34C68">
        <w:t xml:space="preserve"> receiving the </w:t>
      </w:r>
      <w:proofErr w:type="spellStart"/>
      <w:r w:rsidR="00D34C68">
        <w:t>RRCReconfiguration</w:t>
      </w:r>
      <w:proofErr w:type="spellEnd"/>
      <w:r w:rsidR="00D34C68">
        <w:t xml:space="preserve"> failure from its UE (UE</w:t>
      </w:r>
      <w:r w:rsidR="00D8322A">
        <w:t>-1</w:t>
      </w:r>
      <w:r w:rsidR="00D34C68">
        <w:t>)</w:t>
      </w:r>
      <w:r w:rsidR="003F30F9">
        <w:t xml:space="preserve"> can know that the </w:t>
      </w:r>
      <w:r w:rsidR="00D34C68">
        <w:t xml:space="preserve">unicast </w:t>
      </w:r>
      <w:r w:rsidR="003F30F9">
        <w:t xml:space="preserve">PC5 connection establishment failed </w:t>
      </w:r>
      <w:r w:rsidR="0030783D">
        <w:t>since</w:t>
      </w:r>
      <w:r w:rsidR="00D34C68">
        <w:t xml:space="preserve"> </w:t>
      </w:r>
      <w:r w:rsidR="0030783D">
        <w:t xml:space="preserve">the </w:t>
      </w:r>
      <w:r w:rsidR="00D34C68">
        <w:t xml:space="preserve">peer UE (RX UE) cannot comply with the PC5 configuration from the TX UE. </w:t>
      </w:r>
    </w:p>
    <w:p w14:paraId="7AAE1211" w14:textId="77777777" w:rsidR="00D34C68" w:rsidRPr="00D34C68" w:rsidRDefault="00D34C68" w:rsidP="00D34C68">
      <w:pPr>
        <w:rPr>
          <w:b/>
          <w:bCs/>
        </w:rPr>
      </w:pPr>
      <w:r w:rsidRPr="00D34C68">
        <w:rPr>
          <w:b/>
          <w:bCs/>
        </w:rPr>
        <w:t>Observation 1: Different UE capabilities of initiating UE and peer UE cause AS configuration failure.</w:t>
      </w:r>
    </w:p>
    <w:p w14:paraId="34ADBE24" w14:textId="357201EC" w:rsidR="005B22B5" w:rsidRDefault="0030783D" w:rsidP="00B4785C">
      <w:pPr>
        <w:jc w:val="both"/>
      </w:pPr>
      <w:r>
        <w:t>An apparent solution might that the TX UE reports the capability of its peer UE instead of its own UE capabilities</w:t>
      </w:r>
      <w:r w:rsidR="00667BF9">
        <w:t xml:space="preserve"> as proposed in [</w:t>
      </w:r>
      <w:hyperlink r:id="rId18" w:history="1">
        <w:r w:rsidR="001E13EC" w:rsidRPr="001E13EC">
          <w:rPr>
            <w:rStyle w:val="Hyperlink"/>
          </w:rPr>
          <w:t>5</w:t>
        </w:r>
      </w:hyperlink>
      <w:r w:rsidR="00667BF9">
        <w:t>]</w:t>
      </w:r>
      <w:r>
        <w:t xml:space="preserve">. </w:t>
      </w:r>
      <w:r w:rsidR="0084486D">
        <w:t>However,</w:t>
      </w:r>
      <w:r>
        <w:t xml:space="preserve"> that would also cause an configuration</w:t>
      </w:r>
      <w:r w:rsidR="0084486D">
        <w:t xml:space="preserve"> failure</w:t>
      </w:r>
      <w:r>
        <w:t xml:space="preserve"> as the example in Table 2 B shows: If the peer UE supports UE features that the TX UE does not, but the TX UE reports th</w:t>
      </w:r>
      <w:r w:rsidR="00667BF9">
        <w:t>ese</w:t>
      </w:r>
      <w:r>
        <w:t xml:space="preserve"> UE capabilities</w:t>
      </w:r>
      <w:r w:rsidR="00667BF9">
        <w:t xml:space="preserve"> as its own to the network</w:t>
      </w:r>
      <w:r w:rsidR="00C06E2D">
        <w:t xml:space="preserve">, the TX UE </w:t>
      </w:r>
      <w:proofErr w:type="spellStart"/>
      <w:r w:rsidR="00C06E2D">
        <w:t>can not</w:t>
      </w:r>
      <w:proofErr w:type="spellEnd"/>
      <w:r w:rsidR="00C06E2D">
        <w:t xml:space="preserve"> comply with the PC5 configuration.</w:t>
      </w:r>
      <w:r w:rsidR="00D8322A">
        <w:t xml:space="preserve"> </w:t>
      </w:r>
      <w:proofErr w:type="gramStart"/>
      <w:r w:rsidR="00D8322A">
        <w:t>So</w:t>
      </w:r>
      <w:proofErr w:type="gramEnd"/>
      <w:r w:rsidR="00D8322A">
        <w:t xml:space="preserve"> the option that the TX UE is not truthfully reporting its own UE capability, but rather a another UE’s capability set should be ruled out. </w:t>
      </w:r>
    </w:p>
    <w:p w14:paraId="75412A19" w14:textId="77777777" w:rsidR="00C06E2D" w:rsidRDefault="00C06E2D" w:rsidP="00C06E2D">
      <w:pPr>
        <w:jc w:val="both"/>
        <w:rPr>
          <w:b/>
          <w:lang w:eastAsia="zh-CN"/>
        </w:rPr>
      </w:pPr>
      <w:r w:rsidRPr="00202DF7">
        <w:rPr>
          <w:b/>
          <w:lang w:eastAsia="zh-CN"/>
        </w:rPr>
        <w:t xml:space="preserve">Proposal </w:t>
      </w:r>
      <w:r>
        <w:rPr>
          <w:b/>
          <w:lang w:eastAsia="zh-CN"/>
        </w:rPr>
        <w:t>1</w:t>
      </w:r>
      <w:r w:rsidRPr="00202DF7">
        <w:rPr>
          <w:b/>
          <w:lang w:eastAsia="zh-CN"/>
        </w:rPr>
        <w:t xml:space="preserve">: </w:t>
      </w:r>
      <w:r>
        <w:rPr>
          <w:b/>
          <w:lang w:eastAsia="zh-CN"/>
        </w:rPr>
        <w:t xml:space="preserve">The initiating UE should </w:t>
      </w:r>
      <w:r w:rsidRPr="007B7D1C">
        <w:rPr>
          <w:b/>
          <w:u w:val="single"/>
          <w:lang w:eastAsia="zh-CN"/>
        </w:rPr>
        <w:t>not</w:t>
      </w:r>
      <w:r>
        <w:rPr>
          <w:b/>
          <w:lang w:eastAsia="zh-CN"/>
        </w:rPr>
        <w:t xml:space="preserve"> report its peer UEs capabilities to the network, since the network would interpret this as the TX UE capabilities. </w:t>
      </w:r>
    </w:p>
    <w:p w14:paraId="1C815A24" w14:textId="4C223537" w:rsidR="00C06E2D" w:rsidRPr="00C06E2D" w:rsidRDefault="00C06E2D" w:rsidP="00C06E2D">
      <w:pPr>
        <w:jc w:val="both"/>
      </w:pPr>
      <w:r w:rsidRPr="00C06E2D">
        <w:t>S</w:t>
      </w:r>
      <w:r>
        <w:t xml:space="preserve">o </w:t>
      </w:r>
      <w:r w:rsidRPr="00C06E2D">
        <w:t>RAN2 needs to define a solution</w:t>
      </w:r>
      <w:r>
        <w:t xml:space="preserve"> for the reporting of UE capabilities</w:t>
      </w:r>
      <w:r w:rsidR="003A601E">
        <w:t xml:space="preserve"> to the network</w:t>
      </w:r>
      <w:r>
        <w:t xml:space="preserve"> </w:t>
      </w:r>
      <w:r w:rsidR="003A601E">
        <w:t xml:space="preserve">for setting up </w:t>
      </w:r>
      <w:proofErr w:type="spellStart"/>
      <w:r>
        <w:t>sidelink</w:t>
      </w:r>
      <w:proofErr w:type="spellEnd"/>
      <w:r>
        <w:t xml:space="preserve"> unicast</w:t>
      </w:r>
      <w:r w:rsidR="003A601E">
        <w:t xml:space="preserve"> link that both UEs can comply with even </w:t>
      </w:r>
      <w:r>
        <w:t>when TX UE and RX UE have different sets of UE capabilities.</w:t>
      </w:r>
      <w:r w:rsidRPr="00C06E2D">
        <w:t xml:space="preserve"> </w:t>
      </w:r>
    </w:p>
    <w:p w14:paraId="735750A5" w14:textId="6A859FBA" w:rsidR="00EC5855" w:rsidRDefault="00C06E2D" w:rsidP="00C06E2D">
      <w:pPr>
        <w:jc w:val="both"/>
        <w:rPr>
          <w:b/>
          <w:lang w:eastAsia="zh-CN"/>
        </w:rPr>
      </w:pPr>
      <w:r w:rsidRPr="00202DF7">
        <w:rPr>
          <w:b/>
          <w:lang w:eastAsia="zh-CN"/>
        </w:rPr>
        <w:t xml:space="preserve">Proposal </w:t>
      </w:r>
      <w:r w:rsidR="005E56D2">
        <w:rPr>
          <w:b/>
          <w:lang w:eastAsia="zh-CN"/>
        </w:rPr>
        <w:t>2</w:t>
      </w:r>
      <w:r w:rsidRPr="00202DF7">
        <w:rPr>
          <w:b/>
          <w:lang w:eastAsia="zh-CN"/>
        </w:rPr>
        <w:t xml:space="preserve">: </w:t>
      </w:r>
      <w:r>
        <w:rPr>
          <w:b/>
          <w:lang w:eastAsia="zh-CN"/>
        </w:rPr>
        <w:t xml:space="preserve">The network should ensure </w:t>
      </w:r>
      <w:r w:rsidRPr="00DA30DD">
        <w:rPr>
          <w:b/>
          <w:lang w:eastAsia="zh-CN"/>
        </w:rPr>
        <w:t xml:space="preserve">that the </w:t>
      </w:r>
      <w:r w:rsidR="00D8322A">
        <w:rPr>
          <w:b/>
          <w:lang w:eastAsia="zh-CN"/>
        </w:rPr>
        <w:t xml:space="preserve">PC5 </w:t>
      </w:r>
      <w:r w:rsidRPr="00DA30DD">
        <w:rPr>
          <w:b/>
          <w:lang w:eastAsia="zh-CN"/>
        </w:rPr>
        <w:t xml:space="preserve">configuration for </w:t>
      </w:r>
      <w:proofErr w:type="spellStart"/>
      <w:r>
        <w:rPr>
          <w:b/>
          <w:lang w:eastAsia="zh-CN"/>
        </w:rPr>
        <w:t>sidelink</w:t>
      </w:r>
      <w:proofErr w:type="spellEnd"/>
      <w:r>
        <w:rPr>
          <w:b/>
          <w:lang w:eastAsia="zh-CN"/>
        </w:rPr>
        <w:t xml:space="preserve"> </w:t>
      </w:r>
      <w:r w:rsidRPr="00DA30DD">
        <w:rPr>
          <w:b/>
          <w:lang w:eastAsia="zh-CN"/>
        </w:rPr>
        <w:t>unicast can be applied by both Tx UE and Rx UE</w:t>
      </w:r>
      <w:r w:rsidR="003A601E">
        <w:rPr>
          <w:b/>
          <w:lang w:eastAsia="zh-CN"/>
        </w:rPr>
        <w:t>.</w:t>
      </w:r>
    </w:p>
    <w:p w14:paraId="717099DF" w14:textId="7C6AF9F1" w:rsidR="00D8322A" w:rsidRDefault="00D8322A" w:rsidP="00C06E2D">
      <w:pPr>
        <w:jc w:val="both"/>
      </w:pPr>
      <w:r>
        <w:t xml:space="preserve">In order to fulfil proposal </w:t>
      </w:r>
      <w:proofErr w:type="gramStart"/>
      <w:r>
        <w:t>2</w:t>
      </w:r>
      <w:proofErr w:type="gramEnd"/>
      <w:r>
        <w:t xml:space="preserve"> the network configuring the unicast </w:t>
      </w:r>
      <w:proofErr w:type="spellStart"/>
      <w:r>
        <w:t>sidelink</w:t>
      </w:r>
      <w:proofErr w:type="spellEnd"/>
      <w:r>
        <w:t xml:space="preserve"> needs to be aware of both UE capabilities – hence one need to come up with a solution to transfer the UE capabilities of both UEs to the serving network.</w:t>
      </w:r>
    </w:p>
    <w:p w14:paraId="7F7E8A14" w14:textId="55A244B9" w:rsidR="005E56D2" w:rsidRDefault="005E56D2" w:rsidP="005E56D2">
      <w:pPr>
        <w:jc w:val="both"/>
        <w:rPr>
          <w:b/>
          <w:lang w:eastAsia="zh-CN"/>
        </w:rPr>
      </w:pPr>
      <w:r w:rsidRPr="00202DF7">
        <w:rPr>
          <w:b/>
          <w:lang w:eastAsia="zh-CN"/>
        </w:rPr>
        <w:t xml:space="preserve">Proposal </w:t>
      </w:r>
      <w:r>
        <w:rPr>
          <w:b/>
          <w:lang w:eastAsia="zh-CN"/>
        </w:rPr>
        <w:t>3</w:t>
      </w:r>
      <w:r w:rsidRPr="00202DF7">
        <w:rPr>
          <w:b/>
          <w:lang w:eastAsia="zh-CN"/>
        </w:rPr>
        <w:t xml:space="preserve">: </w:t>
      </w:r>
      <w:r>
        <w:rPr>
          <w:b/>
          <w:lang w:eastAsia="zh-CN"/>
        </w:rPr>
        <w:t>The initiating UE (TX UE) that wants to establish unicast sideling shall report its peer UE</w:t>
      </w:r>
      <w:r w:rsidR="002C191A">
        <w:rPr>
          <w:b/>
          <w:lang w:eastAsia="zh-CN"/>
        </w:rPr>
        <w:t xml:space="preserve"> capability</w:t>
      </w:r>
      <w:r>
        <w:rPr>
          <w:b/>
          <w:lang w:eastAsia="zh-CN"/>
        </w:rPr>
        <w:t xml:space="preserve"> </w:t>
      </w:r>
      <w:r w:rsidR="002C191A">
        <w:rPr>
          <w:b/>
          <w:lang w:eastAsia="zh-CN"/>
        </w:rPr>
        <w:t>as well as</w:t>
      </w:r>
      <w:r>
        <w:rPr>
          <w:b/>
          <w:lang w:eastAsia="zh-CN"/>
        </w:rPr>
        <w:t xml:space="preserve"> its own UE capabilities.</w:t>
      </w:r>
    </w:p>
    <w:p w14:paraId="17BFA508" w14:textId="2F3A34BC" w:rsidR="00D8322A" w:rsidRDefault="00D8322A" w:rsidP="00D8322A">
      <w:pPr>
        <w:jc w:val="both"/>
      </w:pPr>
      <w:r>
        <w:t xml:space="preserve">There are several possibilities how to signal the UE capabilities of both UEs that want to communicate over unicast </w:t>
      </w:r>
      <w:proofErr w:type="spellStart"/>
      <w:r>
        <w:t>sidelink</w:t>
      </w:r>
      <w:proofErr w:type="spellEnd"/>
      <w:r>
        <w:t>.</w:t>
      </w:r>
    </w:p>
    <w:p w14:paraId="0EBF5B48" w14:textId="6705D275" w:rsidR="00D8322A" w:rsidRDefault="00D8322A" w:rsidP="00D8322A">
      <w:pPr>
        <w:jc w:val="both"/>
      </w:pPr>
      <w:r>
        <w:t xml:space="preserve">Alt1: The TX UE reports both UE capabilities to the network via a container (carrying RX UE capability) embedded in the TX UE capability report. The network will select the correct PC5 configuration that can be fulfilled by both UEs. </w:t>
      </w:r>
    </w:p>
    <w:p w14:paraId="5E1D8630" w14:textId="308E7FC8" w:rsidR="00D8322A" w:rsidRDefault="00D8322A" w:rsidP="00D8322A">
      <w:pPr>
        <w:jc w:val="both"/>
      </w:pPr>
      <w:r>
        <w:t xml:space="preserve">Alt2: The TX UE reports both UE capabilities to the network in separate UE capability report messages. The network will select the correct PC5 configuration that can be fulfilled by both UEs.  </w:t>
      </w:r>
    </w:p>
    <w:p w14:paraId="04FAFABB" w14:textId="61A54124" w:rsidR="00C06E2D" w:rsidRDefault="005E56D2" w:rsidP="005E56D2">
      <w:pPr>
        <w:jc w:val="both"/>
        <w:rPr>
          <w:b/>
          <w:lang w:eastAsia="zh-CN"/>
        </w:rPr>
      </w:pPr>
      <w:r w:rsidRPr="00202DF7">
        <w:rPr>
          <w:b/>
          <w:lang w:eastAsia="zh-CN"/>
        </w:rPr>
        <w:t xml:space="preserve">Proposal </w:t>
      </w:r>
      <w:r>
        <w:rPr>
          <w:b/>
          <w:lang w:eastAsia="zh-CN"/>
        </w:rPr>
        <w:t>4</w:t>
      </w:r>
      <w:r w:rsidRPr="00202DF7">
        <w:rPr>
          <w:b/>
          <w:lang w:eastAsia="zh-CN"/>
        </w:rPr>
        <w:t xml:space="preserve">: </w:t>
      </w:r>
      <w:r>
        <w:rPr>
          <w:b/>
          <w:lang w:eastAsia="zh-CN"/>
        </w:rPr>
        <w:t>RAN2 shall discuss how both UE capabilities are reported to the network (i.e. separate messages or cont</w:t>
      </w:r>
      <w:r w:rsidR="002C191A">
        <w:rPr>
          <w:b/>
          <w:lang w:eastAsia="zh-CN"/>
        </w:rPr>
        <w:t>ai</w:t>
      </w:r>
      <w:r>
        <w:rPr>
          <w:b/>
          <w:lang w:eastAsia="zh-CN"/>
        </w:rPr>
        <w:t xml:space="preserve">ner). </w:t>
      </w:r>
    </w:p>
    <w:p w14:paraId="2123BF93" w14:textId="5011D24A" w:rsidR="004A2662" w:rsidRPr="00E82704" w:rsidRDefault="00C06640" w:rsidP="001D4DA9">
      <w:pPr>
        <w:jc w:val="both"/>
      </w:pPr>
      <w:r>
        <w:rPr>
          <w:b/>
          <w:lang w:eastAsia="zh-CN"/>
        </w:rPr>
        <w:lastRenderedPageBreak/>
        <w:t>Proposal 5: It’s up to the serving network to configure a PC5 unicast connection that both UEs can fulfil.</w:t>
      </w:r>
    </w:p>
    <w:p w14:paraId="06FD0E0C" w14:textId="77777777" w:rsidR="00A93127" w:rsidRPr="006E13D1" w:rsidRDefault="00A209D6" w:rsidP="00A93127">
      <w:pPr>
        <w:pStyle w:val="Heading1"/>
      </w:pPr>
      <w:r w:rsidRPr="006E13D1">
        <w:t>3</w:t>
      </w:r>
      <w:r w:rsidRPr="006E13D1">
        <w:tab/>
      </w:r>
      <w:r w:rsidR="00A93127">
        <w:t>Conclusion</w:t>
      </w:r>
    </w:p>
    <w:p w14:paraId="38AF2A24" w14:textId="77777777" w:rsidR="00C06640" w:rsidRPr="00D34C68" w:rsidRDefault="00C06640" w:rsidP="00C06640">
      <w:pPr>
        <w:rPr>
          <w:b/>
          <w:bCs/>
        </w:rPr>
      </w:pPr>
      <w:r w:rsidRPr="00D34C68">
        <w:rPr>
          <w:b/>
          <w:bCs/>
        </w:rPr>
        <w:t>Observation 1: Different UE capabilities of initiating UE and peer UE cause AS configuration failure.</w:t>
      </w:r>
    </w:p>
    <w:p w14:paraId="50212DE9" w14:textId="77777777" w:rsidR="00C06640" w:rsidRDefault="00C06640" w:rsidP="00C06640">
      <w:pPr>
        <w:jc w:val="both"/>
        <w:rPr>
          <w:b/>
          <w:lang w:eastAsia="zh-CN"/>
        </w:rPr>
      </w:pPr>
      <w:r w:rsidRPr="00202DF7">
        <w:rPr>
          <w:b/>
          <w:lang w:eastAsia="zh-CN"/>
        </w:rPr>
        <w:t xml:space="preserve">Proposal </w:t>
      </w:r>
      <w:r>
        <w:rPr>
          <w:b/>
          <w:lang w:eastAsia="zh-CN"/>
        </w:rPr>
        <w:t>1</w:t>
      </w:r>
      <w:r w:rsidRPr="00202DF7">
        <w:rPr>
          <w:b/>
          <w:lang w:eastAsia="zh-CN"/>
        </w:rPr>
        <w:t xml:space="preserve">: </w:t>
      </w:r>
      <w:r>
        <w:rPr>
          <w:b/>
          <w:lang w:eastAsia="zh-CN"/>
        </w:rPr>
        <w:t xml:space="preserve">The initiating UE should </w:t>
      </w:r>
      <w:r w:rsidRPr="007B7D1C">
        <w:rPr>
          <w:b/>
          <w:u w:val="single"/>
          <w:lang w:eastAsia="zh-CN"/>
        </w:rPr>
        <w:t>not</w:t>
      </w:r>
      <w:r>
        <w:rPr>
          <w:b/>
          <w:lang w:eastAsia="zh-CN"/>
        </w:rPr>
        <w:t xml:space="preserve"> report its peer UEs capabilities to the network, since the network would interpret this as the TX UE capabilities. </w:t>
      </w:r>
    </w:p>
    <w:p w14:paraId="0F919BCE" w14:textId="77777777" w:rsidR="00C06640" w:rsidRDefault="00C06640" w:rsidP="00C06640">
      <w:pPr>
        <w:jc w:val="both"/>
        <w:rPr>
          <w:b/>
          <w:lang w:eastAsia="zh-CN"/>
        </w:rPr>
      </w:pPr>
      <w:r w:rsidRPr="00202DF7">
        <w:rPr>
          <w:b/>
          <w:lang w:eastAsia="zh-CN"/>
        </w:rPr>
        <w:t xml:space="preserve">Proposal </w:t>
      </w:r>
      <w:r>
        <w:rPr>
          <w:b/>
          <w:lang w:eastAsia="zh-CN"/>
        </w:rPr>
        <w:t>2</w:t>
      </w:r>
      <w:r w:rsidRPr="00202DF7">
        <w:rPr>
          <w:b/>
          <w:lang w:eastAsia="zh-CN"/>
        </w:rPr>
        <w:t xml:space="preserve">: </w:t>
      </w:r>
      <w:r>
        <w:rPr>
          <w:b/>
          <w:lang w:eastAsia="zh-CN"/>
        </w:rPr>
        <w:t xml:space="preserve">The network should ensure </w:t>
      </w:r>
      <w:r w:rsidRPr="00DA30DD">
        <w:rPr>
          <w:b/>
          <w:lang w:eastAsia="zh-CN"/>
        </w:rPr>
        <w:t xml:space="preserve">that the </w:t>
      </w:r>
      <w:r>
        <w:rPr>
          <w:b/>
          <w:lang w:eastAsia="zh-CN"/>
        </w:rPr>
        <w:t xml:space="preserve">PC5 </w:t>
      </w:r>
      <w:r w:rsidRPr="00DA30DD">
        <w:rPr>
          <w:b/>
          <w:lang w:eastAsia="zh-CN"/>
        </w:rPr>
        <w:t xml:space="preserve">configuration for </w:t>
      </w:r>
      <w:proofErr w:type="spellStart"/>
      <w:r>
        <w:rPr>
          <w:b/>
          <w:lang w:eastAsia="zh-CN"/>
        </w:rPr>
        <w:t>sidelink</w:t>
      </w:r>
      <w:proofErr w:type="spellEnd"/>
      <w:r>
        <w:rPr>
          <w:b/>
          <w:lang w:eastAsia="zh-CN"/>
        </w:rPr>
        <w:t xml:space="preserve"> </w:t>
      </w:r>
      <w:r w:rsidRPr="00DA30DD">
        <w:rPr>
          <w:b/>
          <w:lang w:eastAsia="zh-CN"/>
        </w:rPr>
        <w:t>unicast can be applied by both Tx UE and Rx UE</w:t>
      </w:r>
      <w:r>
        <w:rPr>
          <w:b/>
          <w:lang w:eastAsia="zh-CN"/>
        </w:rPr>
        <w:t>.</w:t>
      </w:r>
    </w:p>
    <w:p w14:paraId="51E9EE3F" w14:textId="77777777" w:rsidR="00C06640" w:rsidRDefault="00C06640" w:rsidP="00C06640">
      <w:pPr>
        <w:jc w:val="both"/>
        <w:rPr>
          <w:b/>
          <w:lang w:eastAsia="zh-CN"/>
        </w:rPr>
      </w:pPr>
      <w:r w:rsidRPr="00202DF7">
        <w:rPr>
          <w:b/>
          <w:lang w:eastAsia="zh-CN"/>
        </w:rPr>
        <w:t xml:space="preserve">Proposal </w:t>
      </w:r>
      <w:r>
        <w:rPr>
          <w:b/>
          <w:lang w:eastAsia="zh-CN"/>
        </w:rPr>
        <w:t>3</w:t>
      </w:r>
      <w:r w:rsidRPr="00202DF7">
        <w:rPr>
          <w:b/>
          <w:lang w:eastAsia="zh-CN"/>
        </w:rPr>
        <w:t xml:space="preserve">: </w:t>
      </w:r>
      <w:r>
        <w:rPr>
          <w:b/>
          <w:lang w:eastAsia="zh-CN"/>
        </w:rPr>
        <w:t>The initiating UE (TX UE) that wants to establish unicast sideling shall report its peer UE capability as well as its own UE capabilities.</w:t>
      </w:r>
    </w:p>
    <w:p w14:paraId="5B799064" w14:textId="77777777" w:rsidR="00C06640" w:rsidRDefault="00C06640" w:rsidP="00C06640">
      <w:pPr>
        <w:jc w:val="both"/>
      </w:pPr>
      <w:r w:rsidRPr="00202DF7">
        <w:rPr>
          <w:b/>
          <w:lang w:eastAsia="zh-CN"/>
        </w:rPr>
        <w:t xml:space="preserve">Proposal </w:t>
      </w:r>
      <w:r>
        <w:rPr>
          <w:b/>
          <w:lang w:eastAsia="zh-CN"/>
        </w:rPr>
        <w:t>4</w:t>
      </w:r>
      <w:r w:rsidRPr="00202DF7">
        <w:rPr>
          <w:b/>
          <w:lang w:eastAsia="zh-CN"/>
        </w:rPr>
        <w:t xml:space="preserve">: </w:t>
      </w:r>
      <w:r>
        <w:rPr>
          <w:b/>
          <w:lang w:eastAsia="zh-CN"/>
        </w:rPr>
        <w:t xml:space="preserve">RAN2 shall discuss how both UE capabilities are reported to the network (i.e. separate messages or container). </w:t>
      </w:r>
    </w:p>
    <w:p w14:paraId="33D064E6" w14:textId="77777777" w:rsidR="00E82704" w:rsidRPr="00E82704" w:rsidRDefault="00E82704" w:rsidP="00E82704">
      <w:pPr>
        <w:jc w:val="both"/>
      </w:pPr>
      <w:r>
        <w:rPr>
          <w:b/>
          <w:lang w:eastAsia="zh-CN"/>
        </w:rPr>
        <w:t>Proposal 5: It’s up to the serving network to configure a PC5 unicast connection that both UEs can fulfil.</w:t>
      </w:r>
    </w:p>
    <w:p w14:paraId="358C62A7" w14:textId="217ED1CA" w:rsidR="00831B1E" w:rsidRPr="006E13D1" w:rsidRDefault="00831B1E" w:rsidP="00831B1E">
      <w:pPr>
        <w:pStyle w:val="Heading1"/>
      </w:pPr>
      <w:r>
        <w:t>4</w:t>
      </w:r>
      <w:r w:rsidRPr="006E13D1">
        <w:tab/>
      </w:r>
      <w:r>
        <w:t>References</w:t>
      </w:r>
    </w:p>
    <w:p w14:paraId="35F222F4" w14:textId="1B75385E" w:rsidR="00080512" w:rsidRDefault="00831B1E" w:rsidP="00A209D6">
      <w:r>
        <w:t xml:space="preserve">[1] </w:t>
      </w:r>
      <w:hyperlink r:id="rId19" w:history="1">
        <w:r w:rsidRPr="008B47F0">
          <w:rPr>
            <w:rStyle w:val="Hyperlink"/>
          </w:rPr>
          <w:t>R2-200xxxx</w:t>
        </w:r>
      </w:hyperlink>
      <w:r>
        <w:t xml:space="preserve"> </w:t>
      </w:r>
      <w:r w:rsidR="00667BF9">
        <w:tab/>
      </w:r>
      <w:r w:rsidRPr="00975ABB">
        <w:t xml:space="preserve">Report from session on </w:t>
      </w:r>
      <w:r>
        <w:t xml:space="preserve">LTE </w:t>
      </w:r>
      <w:r w:rsidRPr="00975ABB">
        <w:t>V2X</w:t>
      </w:r>
      <w:r>
        <w:t xml:space="preserve"> and NR V2X</w:t>
      </w:r>
    </w:p>
    <w:p w14:paraId="584A1608" w14:textId="318A2333" w:rsidR="00831B1E" w:rsidRDefault="00831B1E" w:rsidP="00831B1E">
      <w:r>
        <w:t xml:space="preserve">[2] </w:t>
      </w:r>
      <w:hyperlink r:id="rId20" w:history="1">
        <w:r w:rsidR="00AF5CBB" w:rsidRPr="00AF5CBB">
          <w:rPr>
            <w:rStyle w:val="Hyperlink"/>
          </w:rPr>
          <w:t>R2-2001965</w:t>
        </w:r>
      </w:hyperlink>
      <w:r w:rsidR="00AF5CBB">
        <w:t xml:space="preserve"> </w:t>
      </w:r>
      <w:r w:rsidR="00667BF9">
        <w:tab/>
      </w:r>
      <w:r w:rsidR="00AF5CBB" w:rsidRPr="00AF5CBB">
        <w:t>Report for the offline discussion on Category-2 proposals in RRC summary</w:t>
      </w:r>
    </w:p>
    <w:p w14:paraId="3DCCE541" w14:textId="2006077F" w:rsidR="00810494" w:rsidRDefault="00810494" w:rsidP="00831B1E">
      <w:r>
        <w:t xml:space="preserve">[3] </w:t>
      </w:r>
      <w:hyperlink r:id="rId21" w:history="1">
        <w:r w:rsidR="00B86670" w:rsidRPr="00B86670">
          <w:rPr>
            <w:rStyle w:val="Hyperlink"/>
          </w:rPr>
          <w:t>R1-1911751</w:t>
        </w:r>
      </w:hyperlink>
      <w:r w:rsidR="00445AEE">
        <w:tab/>
      </w:r>
      <w:r w:rsidR="00445AEE" w:rsidRPr="00445AEE">
        <w:t>RAN1 UE features list for Rel-16 NR</w:t>
      </w:r>
    </w:p>
    <w:p w14:paraId="225A5F6A" w14:textId="52077B29" w:rsidR="001E13EC" w:rsidRPr="00667BF9" w:rsidRDefault="001E13EC" w:rsidP="00831B1E">
      <w:r>
        <w:t>[4]</w:t>
      </w:r>
      <w:r w:rsidRPr="001E13EC">
        <w:t xml:space="preserve"> </w:t>
      </w:r>
      <w:hyperlink r:id="rId22" w:history="1">
        <w:r w:rsidRPr="001E13EC">
          <w:rPr>
            <w:rStyle w:val="Hyperlink"/>
          </w:rPr>
          <w:t>R2-2000193</w:t>
        </w:r>
      </w:hyperlink>
      <w:r>
        <w:tab/>
      </w:r>
      <w:r>
        <w:rPr>
          <w:sz w:val="22"/>
          <w:szCs w:val="22"/>
        </w:rPr>
        <w:t>Left issues on SL capability</w:t>
      </w:r>
    </w:p>
    <w:p w14:paraId="496CD39A" w14:textId="310F258F" w:rsidR="00667BF9" w:rsidRDefault="00667BF9" w:rsidP="00831B1E">
      <w:r w:rsidRPr="00667BF9">
        <w:t>[</w:t>
      </w:r>
      <w:r w:rsidR="001E13EC">
        <w:t>5</w:t>
      </w:r>
      <w:r w:rsidRPr="00667BF9">
        <w:t xml:space="preserve">] </w:t>
      </w:r>
      <w:hyperlink r:id="rId23" w:history="1">
        <w:r w:rsidRPr="00EE58D0">
          <w:rPr>
            <w:rStyle w:val="Hyperlink"/>
          </w:rPr>
          <w:t>R2-2001418</w:t>
        </w:r>
      </w:hyperlink>
      <w:r>
        <w:t xml:space="preserve"> </w:t>
      </w:r>
      <w:r>
        <w:tab/>
      </w:r>
      <w:r w:rsidRPr="00667BF9">
        <w:t xml:space="preserve">Remaining issue on </w:t>
      </w:r>
      <w:proofErr w:type="spellStart"/>
      <w:r w:rsidRPr="00667BF9">
        <w:t>sidelink</w:t>
      </w:r>
      <w:proofErr w:type="spellEnd"/>
      <w:r w:rsidRPr="00667BF9">
        <w:t xml:space="preserve"> AS configuration</w:t>
      </w:r>
    </w:p>
    <w:p w14:paraId="69DCD7A7" w14:textId="77777777" w:rsidR="00831B1E" w:rsidRPr="00A209D6" w:rsidRDefault="00831B1E" w:rsidP="00A209D6"/>
    <w:sectPr w:rsidR="00831B1E" w:rsidRPr="00A209D6" w:rsidSect="00745369">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EB868" w14:textId="77777777" w:rsidR="00475951" w:rsidRDefault="00475951">
      <w:r>
        <w:separator/>
      </w:r>
    </w:p>
  </w:endnote>
  <w:endnote w:type="continuationSeparator" w:id="0">
    <w:p w14:paraId="09EE20B7" w14:textId="77777777" w:rsidR="00475951" w:rsidRDefault="00475951">
      <w:r>
        <w:continuationSeparator/>
      </w:r>
    </w:p>
  </w:endnote>
  <w:endnote w:type="continuationNotice" w:id="1">
    <w:p w14:paraId="68F87486" w14:textId="77777777" w:rsidR="00475951" w:rsidRDefault="00475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95EDB" w14:textId="77777777" w:rsidR="00475951" w:rsidRDefault="00475951">
      <w:r>
        <w:separator/>
      </w:r>
    </w:p>
  </w:footnote>
  <w:footnote w:type="continuationSeparator" w:id="0">
    <w:p w14:paraId="08F66927" w14:textId="77777777" w:rsidR="00475951" w:rsidRDefault="00475951">
      <w:r>
        <w:continuationSeparator/>
      </w:r>
    </w:p>
  </w:footnote>
  <w:footnote w:type="continuationNotice" w:id="1">
    <w:p w14:paraId="7E7B905C" w14:textId="77777777" w:rsidR="00475951" w:rsidRDefault="00475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80325C"/>
    <w:multiLevelType w:val="hybridMultilevel"/>
    <w:tmpl w:val="3E8619AE"/>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0" w15:restartNumberingAfterBreak="0">
    <w:nsid w:val="79A45B25"/>
    <w:multiLevelType w:val="hybridMultilevel"/>
    <w:tmpl w:val="3F32F142"/>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5"/>
  </w:num>
  <w:num w:numId="9">
    <w:abstractNumId w:val="4"/>
  </w:num>
  <w:num w:numId="10">
    <w:abstractNumId w:val="1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A5"/>
    <w:rsid w:val="00016557"/>
    <w:rsid w:val="00023C40"/>
    <w:rsid w:val="00027AF3"/>
    <w:rsid w:val="00032C70"/>
    <w:rsid w:val="00033397"/>
    <w:rsid w:val="00040095"/>
    <w:rsid w:val="00052C42"/>
    <w:rsid w:val="00055176"/>
    <w:rsid w:val="00071A16"/>
    <w:rsid w:val="00073C9C"/>
    <w:rsid w:val="00080512"/>
    <w:rsid w:val="00084E86"/>
    <w:rsid w:val="00085353"/>
    <w:rsid w:val="00086678"/>
    <w:rsid w:val="00090468"/>
    <w:rsid w:val="000929F1"/>
    <w:rsid w:val="00094568"/>
    <w:rsid w:val="000A60E0"/>
    <w:rsid w:val="000B590A"/>
    <w:rsid w:val="000B652E"/>
    <w:rsid w:val="000B7BCF"/>
    <w:rsid w:val="000C522B"/>
    <w:rsid w:val="000D58AB"/>
    <w:rsid w:val="000D6D6C"/>
    <w:rsid w:val="000E76B3"/>
    <w:rsid w:val="00100CE1"/>
    <w:rsid w:val="00101226"/>
    <w:rsid w:val="00103A86"/>
    <w:rsid w:val="00112F1A"/>
    <w:rsid w:val="001161B2"/>
    <w:rsid w:val="00124036"/>
    <w:rsid w:val="0012798D"/>
    <w:rsid w:val="00145075"/>
    <w:rsid w:val="0015351E"/>
    <w:rsid w:val="0016795D"/>
    <w:rsid w:val="001741A0"/>
    <w:rsid w:val="00175FA0"/>
    <w:rsid w:val="00184AC4"/>
    <w:rsid w:val="00194CD0"/>
    <w:rsid w:val="0019700B"/>
    <w:rsid w:val="001A2C48"/>
    <w:rsid w:val="001B11DC"/>
    <w:rsid w:val="001B49C9"/>
    <w:rsid w:val="001B6D52"/>
    <w:rsid w:val="001B7B76"/>
    <w:rsid w:val="001C23F4"/>
    <w:rsid w:val="001C4F79"/>
    <w:rsid w:val="001D4DA9"/>
    <w:rsid w:val="001E13EC"/>
    <w:rsid w:val="001F1053"/>
    <w:rsid w:val="001F168B"/>
    <w:rsid w:val="001F67C1"/>
    <w:rsid w:val="001F7831"/>
    <w:rsid w:val="002025E8"/>
    <w:rsid w:val="002034E1"/>
    <w:rsid w:val="00204045"/>
    <w:rsid w:val="0020712B"/>
    <w:rsid w:val="0022416C"/>
    <w:rsid w:val="00224659"/>
    <w:rsid w:val="0022606D"/>
    <w:rsid w:val="00231728"/>
    <w:rsid w:val="00250404"/>
    <w:rsid w:val="002610D8"/>
    <w:rsid w:val="002650E7"/>
    <w:rsid w:val="002654CB"/>
    <w:rsid w:val="00271C9E"/>
    <w:rsid w:val="002747EC"/>
    <w:rsid w:val="00281017"/>
    <w:rsid w:val="002855BF"/>
    <w:rsid w:val="002B5BD9"/>
    <w:rsid w:val="002C191A"/>
    <w:rsid w:val="002C40C9"/>
    <w:rsid w:val="002E3636"/>
    <w:rsid w:val="002F0D22"/>
    <w:rsid w:val="00301352"/>
    <w:rsid w:val="00305542"/>
    <w:rsid w:val="0030783D"/>
    <w:rsid w:val="003172DC"/>
    <w:rsid w:val="003238BA"/>
    <w:rsid w:val="00325AE3"/>
    <w:rsid w:val="00326069"/>
    <w:rsid w:val="00334777"/>
    <w:rsid w:val="00336335"/>
    <w:rsid w:val="00337983"/>
    <w:rsid w:val="0035462D"/>
    <w:rsid w:val="003605DE"/>
    <w:rsid w:val="00364B41"/>
    <w:rsid w:val="00366F3E"/>
    <w:rsid w:val="003821A7"/>
    <w:rsid w:val="00383096"/>
    <w:rsid w:val="00391C35"/>
    <w:rsid w:val="003A06ED"/>
    <w:rsid w:val="003A41EF"/>
    <w:rsid w:val="003A601E"/>
    <w:rsid w:val="003B40AD"/>
    <w:rsid w:val="003C4E37"/>
    <w:rsid w:val="003C5144"/>
    <w:rsid w:val="003D030E"/>
    <w:rsid w:val="003D5706"/>
    <w:rsid w:val="003E16BE"/>
    <w:rsid w:val="003F30F9"/>
    <w:rsid w:val="003F4E28"/>
    <w:rsid w:val="004006E8"/>
    <w:rsid w:val="00401855"/>
    <w:rsid w:val="00406027"/>
    <w:rsid w:val="00445AEE"/>
    <w:rsid w:val="0044617D"/>
    <w:rsid w:val="00452D69"/>
    <w:rsid w:val="0046111C"/>
    <w:rsid w:val="0046286B"/>
    <w:rsid w:val="00462AD8"/>
    <w:rsid w:val="00465587"/>
    <w:rsid w:val="00472FBC"/>
    <w:rsid w:val="00475951"/>
    <w:rsid w:val="00477455"/>
    <w:rsid w:val="00486504"/>
    <w:rsid w:val="004A1F7B"/>
    <w:rsid w:val="004A2662"/>
    <w:rsid w:val="004A7449"/>
    <w:rsid w:val="004B3742"/>
    <w:rsid w:val="004C44D2"/>
    <w:rsid w:val="004D3578"/>
    <w:rsid w:val="004D380D"/>
    <w:rsid w:val="004D7A7F"/>
    <w:rsid w:val="004E213A"/>
    <w:rsid w:val="00503171"/>
    <w:rsid w:val="00506C28"/>
    <w:rsid w:val="00517663"/>
    <w:rsid w:val="0052147D"/>
    <w:rsid w:val="00534DA0"/>
    <w:rsid w:val="00543E6C"/>
    <w:rsid w:val="00560C47"/>
    <w:rsid w:val="005611B8"/>
    <w:rsid w:val="00565087"/>
    <w:rsid w:val="0056573F"/>
    <w:rsid w:val="00567941"/>
    <w:rsid w:val="00590E23"/>
    <w:rsid w:val="0059138B"/>
    <w:rsid w:val="00592CB0"/>
    <w:rsid w:val="005A0EF7"/>
    <w:rsid w:val="005B22B5"/>
    <w:rsid w:val="005B29CA"/>
    <w:rsid w:val="005B35CA"/>
    <w:rsid w:val="005E48B6"/>
    <w:rsid w:val="005E56D2"/>
    <w:rsid w:val="005F3722"/>
    <w:rsid w:val="005F3A7F"/>
    <w:rsid w:val="006000AB"/>
    <w:rsid w:val="00611566"/>
    <w:rsid w:val="00612B88"/>
    <w:rsid w:val="00646D99"/>
    <w:rsid w:val="00654213"/>
    <w:rsid w:val="00656910"/>
    <w:rsid w:val="00667BF9"/>
    <w:rsid w:val="0068124F"/>
    <w:rsid w:val="006853E8"/>
    <w:rsid w:val="006B507F"/>
    <w:rsid w:val="006B5EAF"/>
    <w:rsid w:val="006C5613"/>
    <w:rsid w:val="006C66D8"/>
    <w:rsid w:val="006D0F1F"/>
    <w:rsid w:val="006D1E24"/>
    <w:rsid w:val="006E1417"/>
    <w:rsid w:val="006F6A2C"/>
    <w:rsid w:val="007069DC"/>
    <w:rsid w:val="00710201"/>
    <w:rsid w:val="0072073A"/>
    <w:rsid w:val="007342B5"/>
    <w:rsid w:val="00734A5B"/>
    <w:rsid w:val="007431CC"/>
    <w:rsid w:val="00744E76"/>
    <w:rsid w:val="00745369"/>
    <w:rsid w:val="00757D40"/>
    <w:rsid w:val="00757ED2"/>
    <w:rsid w:val="007629F8"/>
    <w:rsid w:val="00781F0F"/>
    <w:rsid w:val="00785BA0"/>
    <w:rsid w:val="0078727C"/>
    <w:rsid w:val="0078767E"/>
    <w:rsid w:val="00787ED8"/>
    <w:rsid w:val="0079049D"/>
    <w:rsid w:val="00790901"/>
    <w:rsid w:val="00793DC5"/>
    <w:rsid w:val="007B18D8"/>
    <w:rsid w:val="007B7D1C"/>
    <w:rsid w:val="007C095F"/>
    <w:rsid w:val="007C2685"/>
    <w:rsid w:val="007C2DD0"/>
    <w:rsid w:val="007D4DC8"/>
    <w:rsid w:val="007F2E08"/>
    <w:rsid w:val="007F32D7"/>
    <w:rsid w:val="008028A4"/>
    <w:rsid w:val="00810494"/>
    <w:rsid w:val="00813245"/>
    <w:rsid w:val="00815A02"/>
    <w:rsid w:val="0082268F"/>
    <w:rsid w:val="0082485B"/>
    <w:rsid w:val="00831B1E"/>
    <w:rsid w:val="0084486D"/>
    <w:rsid w:val="0085113B"/>
    <w:rsid w:val="008620B4"/>
    <w:rsid w:val="00862CFB"/>
    <w:rsid w:val="0086354A"/>
    <w:rsid w:val="008656C5"/>
    <w:rsid w:val="008741B0"/>
    <w:rsid w:val="008768CA"/>
    <w:rsid w:val="008769FD"/>
    <w:rsid w:val="00877EF9"/>
    <w:rsid w:val="00880559"/>
    <w:rsid w:val="00881086"/>
    <w:rsid w:val="008A26FA"/>
    <w:rsid w:val="008B1D2C"/>
    <w:rsid w:val="008B47F0"/>
    <w:rsid w:val="008B5306"/>
    <w:rsid w:val="008B6A16"/>
    <w:rsid w:val="008C3057"/>
    <w:rsid w:val="008D28A8"/>
    <w:rsid w:val="008D2E4D"/>
    <w:rsid w:val="008E3598"/>
    <w:rsid w:val="008E7812"/>
    <w:rsid w:val="008F396F"/>
    <w:rsid w:val="0090271F"/>
    <w:rsid w:val="00902DB9"/>
    <w:rsid w:val="0090426A"/>
    <w:rsid w:val="0090466A"/>
    <w:rsid w:val="009046BF"/>
    <w:rsid w:val="00905A1E"/>
    <w:rsid w:val="00923655"/>
    <w:rsid w:val="009302E9"/>
    <w:rsid w:val="00936071"/>
    <w:rsid w:val="00936AFE"/>
    <w:rsid w:val="00940212"/>
    <w:rsid w:val="00942EC2"/>
    <w:rsid w:val="00961B32"/>
    <w:rsid w:val="00962509"/>
    <w:rsid w:val="00970DB3"/>
    <w:rsid w:val="00974BB0"/>
    <w:rsid w:val="00975B5C"/>
    <w:rsid w:val="00975BCD"/>
    <w:rsid w:val="0099546B"/>
    <w:rsid w:val="009A0AF3"/>
    <w:rsid w:val="009A496F"/>
    <w:rsid w:val="009B07CD"/>
    <w:rsid w:val="009B0F2C"/>
    <w:rsid w:val="009B5F16"/>
    <w:rsid w:val="009C04EB"/>
    <w:rsid w:val="009C19E9"/>
    <w:rsid w:val="009D74A6"/>
    <w:rsid w:val="00A10F02"/>
    <w:rsid w:val="00A204CA"/>
    <w:rsid w:val="00A209D6"/>
    <w:rsid w:val="00A21B59"/>
    <w:rsid w:val="00A22B02"/>
    <w:rsid w:val="00A425E7"/>
    <w:rsid w:val="00A53724"/>
    <w:rsid w:val="00A54B2B"/>
    <w:rsid w:val="00A81391"/>
    <w:rsid w:val="00A82346"/>
    <w:rsid w:val="00A847E3"/>
    <w:rsid w:val="00A93127"/>
    <w:rsid w:val="00A9671C"/>
    <w:rsid w:val="00AA1553"/>
    <w:rsid w:val="00AA3E65"/>
    <w:rsid w:val="00AC43EA"/>
    <w:rsid w:val="00AD64F9"/>
    <w:rsid w:val="00AE2539"/>
    <w:rsid w:val="00AF5CBB"/>
    <w:rsid w:val="00B022AE"/>
    <w:rsid w:val="00B05380"/>
    <w:rsid w:val="00B055AC"/>
    <w:rsid w:val="00B05962"/>
    <w:rsid w:val="00B15449"/>
    <w:rsid w:val="00B16C2F"/>
    <w:rsid w:val="00B16D7F"/>
    <w:rsid w:val="00B207ED"/>
    <w:rsid w:val="00B27303"/>
    <w:rsid w:val="00B31CE8"/>
    <w:rsid w:val="00B37E05"/>
    <w:rsid w:val="00B4670A"/>
    <w:rsid w:val="00B47271"/>
    <w:rsid w:val="00B4785C"/>
    <w:rsid w:val="00B47FD1"/>
    <w:rsid w:val="00B502F1"/>
    <w:rsid w:val="00B516BB"/>
    <w:rsid w:val="00B81575"/>
    <w:rsid w:val="00B84DB2"/>
    <w:rsid w:val="00B86670"/>
    <w:rsid w:val="00BB30C1"/>
    <w:rsid w:val="00BC1A7E"/>
    <w:rsid w:val="00BC3555"/>
    <w:rsid w:val="00BE06B2"/>
    <w:rsid w:val="00BE771A"/>
    <w:rsid w:val="00C02D32"/>
    <w:rsid w:val="00C06640"/>
    <w:rsid w:val="00C06E2D"/>
    <w:rsid w:val="00C12B51"/>
    <w:rsid w:val="00C20A57"/>
    <w:rsid w:val="00C22871"/>
    <w:rsid w:val="00C24650"/>
    <w:rsid w:val="00C25465"/>
    <w:rsid w:val="00C257BC"/>
    <w:rsid w:val="00C272C9"/>
    <w:rsid w:val="00C33079"/>
    <w:rsid w:val="00C343E0"/>
    <w:rsid w:val="00C56CA6"/>
    <w:rsid w:val="00C57C8F"/>
    <w:rsid w:val="00C63237"/>
    <w:rsid w:val="00C7406F"/>
    <w:rsid w:val="00C76189"/>
    <w:rsid w:val="00C7799B"/>
    <w:rsid w:val="00C81437"/>
    <w:rsid w:val="00C83A13"/>
    <w:rsid w:val="00C9068C"/>
    <w:rsid w:val="00C92967"/>
    <w:rsid w:val="00CA1E49"/>
    <w:rsid w:val="00CA3D0C"/>
    <w:rsid w:val="00CA654B"/>
    <w:rsid w:val="00CB30B7"/>
    <w:rsid w:val="00CB3573"/>
    <w:rsid w:val="00CB72B8"/>
    <w:rsid w:val="00CC4842"/>
    <w:rsid w:val="00CD1F05"/>
    <w:rsid w:val="00CD1F33"/>
    <w:rsid w:val="00CD4C7B"/>
    <w:rsid w:val="00CF1669"/>
    <w:rsid w:val="00D11826"/>
    <w:rsid w:val="00D11BE4"/>
    <w:rsid w:val="00D12500"/>
    <w:rsid w:val="00D2367B"/>
    <w:rsid w:val="00D33BE3"/>
    <w:rsid w:val="00D34C68"/>
    <w:rsid w:val="00D34C90"/>
    <w:rsid w:val="00D3792D"/>
    <w:rsid w:val="00D55E47"/>
    <w:rsid w:val="00D62E19"/>
    <w:rsid w:val="00D65F7A"/>
    <w:rsid w:val="00D67CD1"/>
    <w:rsid w:val="00D738D6"/>
    <w:rsid w:val="00D76EB7"/>
    <w:rsid w:val="00D80795"/>
    <w:rsid w:val="00D8322A"/>
    <w:rsid w:val="00D854BE"/>
    <w:rsid w:val="00D86326"/>
    <w:rsid w:val="00D87E00"/>
    <w:rsid w:val="00D9134D"/>
    <w:rsid w:val="00D96D11"/>
    <w:rsid w:val="00DA30DD"/>
    <w:rsid w:val="00DA4ACF"/>
    <w:rsid w:val="00DA69C4"/>
    <w:rsid w:val="00DA7859"/>
    <w:rsid w:val="00DA7A03"/>
    <w:rsid w:val="00DB0DB8"/>
    <w:rsid w:val="00DB1818"/>
    <w:rsid w:val="00DC309B"/>
    <w:rsid w:val="00DC4DA2"/>
    <w:rsid w:val="00DC5261"/>
    <w:rsid w:val="00DD2ABD"/>
    <w:rsid w:val="00DE25D2"/>
    <w:rsid w:val="00DE3868"/>
    <w:rsid w:val="00DE73C2"/>
    <w:rsid w:val="00DF1E8C"/>
    <w:rsid w:val="00E20D76"/>
    <w:rsid w:val="00E37261"/>
    <w:rsid w:val="00E46C08"/>
    <w:rsid w:val="00E471CF"/>
    <w:rsid w:val="00E56BAF"/>
    <w:rsid w:val="00E62835"/>
    <w:rsid w:val="00E77645"/>
    <w:rsid w:val="00E82704"/>
    <w:rsid w:val="00E83697"/>
    <w:rsid w:val="00E92EBA"/>
    <w:rsid w:val="00EA3602"/>
    <w:rsid w:val="00EA4448"/>
    <w:rsid w:val="00EA66C9"/>
    <w:rsid w:val="00EC4A25"/>
    <w:rsid w:val="00EC5855"/>
    <w:rsid w:val="00ED299A"/>
    <w:rsid w:val="00EE0505"/>
    <w:rsid w:val="00EE58D0"/>
    <w:rsid w:val="00EF323E"/>
    <w:rsid w:val="00F025A2"/>
    <w:rsid w:val="00F036E9"/>
    <w:rsid w:val="00F07388"/>
    <w:rsid w:val="00F10D5D"/>
    <w:rsid w:val="00F1290A"/>
    <w:rsid w:val="00F2026E"/>
    <w:rsid w:val="00F2210A"/>
    <w:rsid w:val="00F37743"/>
    <w:rsid w:val="00F54A3D"/>
    <w:rsid w:val="00F54CB0"/>
    <w:rsid w:val="00F579CD"/>
    <w:rsid w:val="00F6012F"/>
    <w:rsid w:val="00F653B8"/>
    <w:rsid w:val="00F668DE"/>
    <w:rsid w:val="00F71B89"/>
    <w:rsid w:val="00F71FB6"/>
    <w:rsid w:val="00F7353C"/>
    <w:rsid w:val="00F76F8F"/>
    <w:rsid w:val="00F92DF0"/>
    <w:rsid w:val="00F941DF"/>
    <w:rsid w:val="00FA1266"/>
    <w:rsid w:val="00FA27B4"/>
    <w:rsid w:val="00FB36FA"/>
    <w:rsid w:val="00FC1192"/>
    <w:rsid w:val="00FD4832"/>
    <w:rsid w:val="00FE251B"/>
    <w:rsid w:val="00FF4B1D"/>
    <w:rsid w:val="5BE02CFC"/>
    <w:rsid w:val="6C3B20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90426A"/>
    <w:pPr>
      <w:ind w:left="720"/>
      <w:contextualSpacing/>
    </w:pPr>
  </w:style>
  <w:style w:type="paragraph" w:customStyle="1" w:styleId="3GPPAgreements">
    <w:name w:val="3GPP Agreements"/>
    <w:basedOn w:val="Normal"/>
    <w:link w:val="3GPPAgreementsChar"/>
    <w:qFormat/>
    <w:rsid w:val="0090426A"/>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0426A"/>
    <w:rPr>
      <w:rFonts w:eastAsia="SimSun"/>
      <w:sz w:val="22"/>
      <w:lang w:val="en-US" w:eastAsia="zh-CN"/>
    </w:rPr>
  </w:style>
  <w:style w:type="paragraph" w:customStyle="1" w:styleId="3GPPNormalText">
    <w:name w:val="3GPP Normal Text"/>
    <w:basedOn w:val="BodyText"/>
    <w:link w:val="3GPPNormalTextChar"/>
    <w:qFormat/>
    <w:rsid w:val="0090426A"/>
  </w:style>
  <w:style w:type="character" w:customStyle="1" w:styleId="3GPPNormalTextChar">
    <w:name w:val="3GPP Normal Text Char"/>
    <w:link w:val="3GPPNormalText"/>
    <w:rsid w:val="0090426A"/>
    <w:rPr>
      <w:lang w:eastAsia="en-US"/>
    </w:rPr>
  </w:style>
  <w:style w:type="table" w:styleId="TableGrid">
    <w:name w:val="Table Grid"/>
    <w:basedOn w:val="TableNormal"/>
    <w:uiPriority w:val="39"/>
    <w:rsid w:val="0090426A"/>
    <w:pPr>
      <w:spacing w:before="12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0426A"/>
    <w:pPr>
      <w:spacing w:after="120"/>
    </w:pPr>
  </w:style>
  <w:style w:type="character" w:customStyle="1" w:styleId="BodyTextChar">
    <w:name w:val="Body Text Char"/>
    <w:basedOn w:val="DefaultParagraphFont"/>
    <w:link w:val="BodyText"/>
    <w:rsid w:val="0090426A"/>
    <w:rPr>
      <w:lang w:eastAsia="en-US"/>
    </w:rPr>
  </w:style>
  <w:style w:type="character" w:styleId="FollowedHyperlink">
    <w:name w:val="FollowedHyperlink"/>
    <w:basedOn w:val="DefaultParagraphFont"/>
    <w:rsid w:val="00881086"/>
    <w:rPr>
      <w:color w:val="954F72" w:themeColor="followedHyperlink"/>
      <w:u w:val="single"/>
    </w:rPr>
  </w:style>
  <w:style w:type="character" w:styleId="CommentReference">
    <w:name w:val="annotation reference"/>
    <w:basedOn w:val="DefaultParagraphFont"/>
    <w:rsid w:val="00AD64F9"/>
    <w:rPr>
      <w:sz w:val="16"/>
      <w:szCs w:val="16"/>
    </w:rPr>
  </w:style>
  <w:style w:type="paragraph" w:styleId="CommentText">
    <w:name w:val="annotation text"/>
    <w:basedOn w:val="Normal"/>
    <w:link w:val="CommentTextChar"/>
    <w:rsid w:val="00AD64F9"/>
  </w:style>
  <w:style w:type="character" w:customStyle="1" w:styleId="CommentTextChar">
    <w:name w:val="Comment Text Char"/>
    <w:basedOn w:val="DefaultParagraphFont"/>
    <w:link w:val="CommentText"/>
    <w:rsid w:val="00AD64F9"/>
    <w:rPr>
      <w:lang w:eastAsia="en-US"/>
    </w:rPr>
  </w:style>
  <w:style w:type="paragraph" w:styleId="CommentSubject">
    <w:name w:val="annotation subject"/>
    <w:basedOn w:val="CommentText"/>
    <w:next w:val="CommentText"/>
    <w:link w:val="CommentSubjectChar"/>
    <w:rsid w:val="00AD64F9"/>
    <w:rPr>
      <w:b/>
      <w:bCs/>
    </w:rPr>
  </w:style>
  <w:style w:type="character" w:customStyle="1" w:styleId="CommentSubjectChar">
    <w:name w:val="Comment Subject Char"/>
    <w:basedOn w:val="CommentTextChar"/>
    <w:link w:val="CommentSubject"/>
    <w:rsid w:val="00AD64F9"/>
    <w:rPr>
      <w:b/>
      <w:bCs/>
      <w:lang w:eastAsia="en-US"/>
    </w:rPr>
  </w:style>
  <w:style w:type="paragraph" w:styleId="Caption">
    <w:name w:val="caption"/>
    <w:basedOn w:val="Normal"/>
    <w:next w:val="Normal"/>
    <w:unhideWhenUsed/>
    <w:qFormat/>
    <w:rsid w:val="00DA30DD"/>
    <w:pPr>
      <w:spacing w:after="200"/>
    </w:pPr>
    <w:rPr>
      <w:i/>
      <w:iCs/>
      <w:color w:val="44546A" w:themeColor="text2"/>
      <w:sz w:val="18"/>
      <w:szCs w:val="18"/>
    </w:rPr>
  </w:style>
  <w:style w:type="character" w:customStyle="1" w:styleId="TALCar">
    <w:name w:val="TAL Car"/>
    <w:basedOn w:val="DefaultParagraphFont"/>
    <w:link w:val="TAL"/>
    <w:qFormat/>
    <w:locked/>
    <w:rsid w:val="00810494"/>
    <w:rPr>
      <w:rFonts w:ascii="Arial" w:hAnsi="Arial"/>
      <w:sz w:val="18"/>
      <w:lang w:eastAsia="en-US"/>
    </w:rPr>
  </w:style>
  <w:style w:type="paragraph" w:customStyle="1" w:styleId="Observation">
    <w:name w:val="Observation"/>
    <w:basedOn w:val="Normal"/>
    <w:qFormat/>
    <w:rsid w:val="00CB30B7"/>
    <w:pPr>
      <w:numPr>
        <w:numId w:val="12"/>
      </w:numPr>
      <w:tabs>
        <w:tab w:val="left" w:pos="1701"/>
      </w:tabs>
      <w:overflowPunct w:val="0"/>
      <w:autoSpaceDE w:val="0"/>
      <w:autoSpaceDN w:val="0"/>
      <w:adjustRightInd w:val="0"/>
      <w:spacing w:after="120"/>
      <w:jc w:val="both"/>
      <w:textAlignment w:val="baseline"/>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19950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9_e/Docs/R2-2001965.zip" TargetMode="External"/><Relationship Id="rId18" Type="http://schemas.openxmlformats.org/officeDocument/2006/relationships/hyperlink" Target="https://www.3gpp.org/ftp/tsg_ran/WG2_RL2/TSGR2_109_e/Docs/R2-2001418.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98b/Docs/R1-1911751.zip" TargetMode="External"/><Relationship Id="rId7" Type="http://schemas.openxmlformats.org/officeDocument/2006/relationships/styles" Target="styles.xml"/><Relationship Id="rId12" Type="http://schemas.openxmlformats.org/officeDocument/2006/relationships/hyperlink" Target="https://www.3gpp.org/ftp/tsg_ran/WG2_RL2/TSGR2_109_e/Inbox/Chairmans_Notes/RAN2-109e_V2X_Kyeongin_2020-03-05-0800_EmailApproval.doc" TargetMode="External"/><Relationship Id="rId17" Type="http://schemas.openxmlformats.org/officeDocument/2006/relationships/hyperlink" Target="https://www.3gpp.org/ftp/tsg_ran/WG2_RL2/TSGR2_109_e/Docs/R2-2001965.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ran/WG2_RL2/TSGR2_109_e/Docs/R2-2000193.zip" TargetMode="External"/><Relationship Id="rId20" Type="http://schemas.openxmlformats.org/officeDocument/2006/relationships/hyperlink" Target="https://www.3gpp.org/ftp/tsg_ran/WG2_RL2/TSGR2_109_e/Docs/R2-2001965.zi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ran/WG1_RL1/TSGR1_98b/Docs/R1-1911751.zip" TargetMode="External"/><Relationship Id="rId23" Type="http://schemas.openxmlformats.org/officeDocument/2006/relationships/hyperlink" Target="https://www.3gpp.org/ftp/tsg_ran/WG2_RL2/TSGR2_109_e/Docs/R2-2001418.zip"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www.3gpp.org/ftp/tsg_ran/WG2_RL2/TSGR2_109_e/Inbox/Chairmans_Notes/RAN2-109e_V2X_Kyeongin_2020-03-05-0800_EmailApproval.doc"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https://www.3gpp.org/ftp/tsg_ran/WG2_RL2/TSGR2_109_e/Docs/R2-2000193.zip"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5AIRPNAIUNRU-859666464-5809</_dlc_DocId>
    <_dlc_DocIdUrl xmlns="71c5aaf6-e6ce-465b-b873-5148d2a4c105">
      <Url>https://nokia.sharepoint.com/sites/c5g/e2earch/_layouts/15/DocIdRedir.aspx?ID=5AIRPNAIUNRU-859666464-5809</Url>
      <Description>5AIRPNAIUNRU-859666464-5809</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E3CBB776-24A1-431D-A311-7EE8787DA36A}">
  <ds:schemaRefs>
    <ds:schemaRef ds:uri="http://schemas.microsoft.com/sharepoint/events"/>
  </ds:schemaRefs>
</ds:datastoreItem>
</file>

<file path=customXml/itemProps4.xml><?xml version="1.0" encoding="utf-8"?>
<ds:datastoreItem xmlns:ds="http://schemas.openxmlformats.org/officeDocument/2006/customXml" ds:itemID="{A56D8913-D7B6-4FC6-90D5-1699C55B2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1038</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
  <cp:lastModifiedBy>Panzner, Berthold (Nokia - DE/Munich)</cp:lastModifiedBy>
  <cp:revision>3</cp:revision>
  <dcterms:created xsi:type="dcterms:W3CDTF">2020-04-08T12:43:00Z</dcterms:created>
  <dcterms:modified xsi:type="dcterms:W3CDTF">2020-04-08T12:44:00Z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8abf674a-1480-402f-83ab-5f6ae6b65469</vt:lpwstr>
  </property>
</Properties>
</file>