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3BF64" w14:textId="698464F8" w:rsidR="00181351" w:rsidRPr="00B62621" w:rsidRDefault="00181351" w:rsidP="0018135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807</w:t>
      </w:r>
      <w:r w:rsidR="00EB190B">
        <w:rPr>
          <w:rFonts w:cs="Arial"/>
          <w:b/>
          <w:noProof/>
          <w:sz w:val="24"/>
          <w:szCs w:val="24"/>
        </w:rPr>
        <w:t>3</w:t>
      </w:r>
    </w:p>
    <w:p w14:paraId="1DF24C34" w14:textId="77777777" w:rsidR="00181351" w:rsidRPr="00B62621" w:rsidRDefault="00181351" w:rsidP="001813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73622E72" w14:textId="77777777" w:rsidR="00181351" w:rsidRPr="00B62621" w:rsidRDefault="00181351" w:rsidP="0018135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89CB72A" w14:textId="77777777" w:rsidR="00181351" w:rsidRPr="005213F2" w:rsidRDefault="00181351" w:rsidP="0018135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7FBFEF" w14:textId="361493BA" w:rsidR="000D1A7A" w:rsidRPr="003A64EE" w:rsidRDefault="000D1A7A" w:rsidP="00181351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A5324C">
        <w:rPr>
          <w:rFonts w:eastAsia="MS Mincho" w:cs="Arial"/>
          <w:b/>
          <w:bCs/>
          <w:sz w:val="28"/>
          <w:lang w:eastAsia="ja-JP"/>
        </w:rPr>
        <w:t>R1-1905580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0FB392F6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2F64E6">
        <w:rPr>
          <w:rFonts w:cs="Arial"/>
          <w:b/>
        </w:rPr>
        <w:t xml:space="preserve">LS </w:t>
      </w:r>
      <w:r w:rsidR="002F64E6">
        <w:rPr>
          <w:b/>
          <w:kern w:val="2"/>
        </w:rPr>
        <w:t>o</w:t>
      </w:r>
      <w:r w:rsidR="002F64E6" w:rsidRPr="00F8424D">
        <w:rPr>
          <w:b/>
          <w:kern w:val="2"/>
        </w:rPr>
        <w:t>n DELTA_PREAMBLE value for NPRACH format 2 power control</w:t>
      </w:r>
    </w:p>
    <w:p w14:paraId="5DFB3343" w14:textId="620BA4B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1336B">
        <w:rPr>
          <w:rFonts w:cs="Arial"/>
          <w:bCs/>
        </w:rPr>
        <w:t>5</w:t>
      </w:r>
    </w:p>
    <w:p w14:paraId="08EA7D51" w14:textId="3C65891F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89605C">
        <w:rPr>
          <w:lang w:val="en-US"/>
        </w:rPr>
        <w:t>NB_IOTenh2</w:t>
      </w:r>
      <w:r w:rsidR="0089605C" w:rsidRPr="004808EA"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2181C553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41699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SimSun" w:cs="Arial"/>
          <w:b/>
          <w:lang w:val="es-ES"/>
        </w:rPr>
        <w:t>Name:</w:t>
      </w:r>
      <w:r w:rsidRPr="000D1A7A">
        <w:rPr>
          <w:rFonts w:eastAsia="SimSun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>E-mail Address:</w:t>
      </w:r>
      <w:r w:rsidRPr="000D1A7A">
        <w:rPr>
          <w:rFonts w:eastAsia="SimSun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29B70A19" w:rsidR="000D1A7A" w:rsidRDefault="00A149BC" w:rsidP="00AC34B9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0D1A7A">
        <w:rPr>
          <w:rFonts w:eastAsiaTheme="minorEastAsia" w:cs="Arial"/>
          <w:iCs/>
        </w:rPr>
        <w:t xml:space="preserve">the issue of </w:t>
      </w:r>
      <w:r w:rsidR="00DF1007" w:rsidRPr="00DF1007">
        <w:rPr>
          <w:rFonts w:eastAsiaTheme="minorEastAsia" w:cs="Arial"/>
          <w:iCs/>
        </w:rPr>
        <w:t xml:space="preserve">DELTA_PREAMBLE value for NPRACH format 2 </w:t>
      </w:r>
      <w:r w:rsidR="00AC34B9">
        <w:rPr>
          <w:rFonts w:eastAsiaTheme="minorEastAsia" w:cs="Arial"/>
          <w:iCs/>
        </w:rPr>
        <w:t xml:space="preserve">power control </w:t>
      </w:r>
      <w:r w:rsidR="00581381">
        <w:rPr>
          <w:rFonts w:eastAsiaTheme="minorEastAsia" w:cs="Arial"/>
          <w:iCs/>
        </w:rPr>
        <w:t xml:space="preserve">in FDD </w:t>
      </w:r>
      <w:r w:rsidR="00AC34B9">
        <w:rPr>
          <w:rFonts w:eastAsiaTheme="minorEastAsia" w:cs="Arial"/>
          <w:iCs/>
        </w:rPr>
        <w:t>and made the following agreement:</w:t>
      </w:r>
    </w:p>
    <w:p w14:paraId="05B4E35C" w14:textId="77777777" w:rsidR="00AC34B9" w:rsidRDefault="00AC34B9" w:rsidP="00AC34B9">
      <w:pPr>
        <w:rPr>
          <w:b/>
        </w:rPr>
      </w:pPr>
      <w:r>
        <w:rPr>
          <w:b/>
        </w:rPr>
        <w:t>Request RAN2 to introduce</w:t>
      </w:r>
      <w:r w:rsidRPr="00C123F3">
        <w:rPr>
          <w:b/>
        </w:rPr>
        <w:t xml:space="preserve"> the DELTA_PREAMBLE </w:t>
      </w:r>
      <w:r>
        <w:rPr>
          <w:b/>
        </w:rPr>
        <w:t xml:space="preserve">value according to the following </w:t>
      </w:r>
      <w:r w:rsidRPr="00C123F3">
        <w:rPr>
          <w:rFonts w:hint="eastAsia"/>
          <w:b/>
        </w:rPr>
        <w:t>table</w:t>
      </w:r>
      <w:r w:rsidRPr="00C123F3">
        <w:rPr>
          <w:b/>
        </w:rPr>
        <w:t xml:space="preserve"> for NB-IoT</w:t>
      </w:r>
      <w:r>
        <w:rPr>
          <w:b/>
        </w:rPr>
        <w:t xml:space="preserve"> FDD and TDD</w:t>
      </w:r>
      <w:r w:rsidRPr="00C123F3">
        <w:rPr>
          <w:rFonts w:hint="eastAsia"/>
          <w:b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2552"/>
        <w:gridCol w:w="2552"/>
      </w:tblGrid>
      <w:tr w:rsidR="00AC34B9" w14:paraId="5613B77F" w14:textId="77777777" w:rsidTr="00B4336E">
        <w:trPr>
          <w:jc w:val="center"/>
        </w:trPr>
        <w:tc>
          <w:tcPr>
            <w:tcW w:w="2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03A3" w14:textId="77777777" w:rsidR="00AC34B9" w:rsidRDefault="00AC34B9" w:rsidP="00B4336E">
            <w:pPr>
              <w:pStyle w:val="TAH"/>
              <w:spacing w:line="252" w:lineRule="auto"/>
              <w:rPr>
                <w:szCs w:val="18"/>
                <w:lang w:eastAsia="ko-KR"/>
              </w:rPr>
            </w:pPr>
            <w:r>
              <w:rPr>
                <w:lang w:eastAsia="ko-KR"/>
              </w:rPr>
              <w:t>Preamble Format</w:t>
            </w:r>
          </w:p>
        </w:tc>
        <w:tc>
          <w:tcPr>
            <w:tcW w:w="5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3511" w14:textId="77777777" w:rsidR="00AC34B9" w:rsidRDefault="00AC34B9" w:rsidP="00B4336E">
            <w:pPr>
              <w:pStyle w:val="TAH"/>
              <w:spacing w:line="252" w:lineRule="auto"/>
              <w:rPr>
                <w:sz w:val="20"/>
                <w:lang w:eastAsia="ko-KR"/>
              </w:rPr>
            </w:pPr>
            <w:r>
              <w:rPr>
                <w:lang w:eastAsia="ko-KR"/>
              </w:rPr>
              <w:t>DELTA_PREAMBLE value</w:t>
            </w:r>
          </w:p>
        </w:tc>
      </w:tr>
      <w:tr w:rsidR="00AC34B9" w14:paraId="434B5A25" w14:textId="77777777" w:rsidTr="00B4336E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379AC" w14:textId="77777777" w:rsidR="00AC34B9" w:rsidRDefault="00AC34B9" w:rsidP="00B4336E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FA2F5" w14:textId="77777777" w:rsidR="00AC34B9" w:rsidRDefault="00AC34B9" w:rsidP="00B4336E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8B4A" w14:textId="77777777" w:rsidR="00AC34B9" w:rsidRDefault="00AC34B9" w:rsidP="00B4336E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2</w:t>
            </w:r>
          </w:p>
        </w:tc>
      </w:tr>
      <w:tr w:rsidR="00AC34B9" w14:paraId="218BA977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0320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AB99E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B7D2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AC34B9" w14:paraId="3C8E99FF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FA39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0a, 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C14D5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7E4BB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AC34B9" w14:paraId="7EC85669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B117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96F3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10*log10(1/3)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FA8B8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</w:tbl>
    <w:p w14:paraId="66A7E37E" w14:textId="77777777" w:rsidR="00AC34B9" w:rsidRPr="00C123F3" w:rsidRDefault="00AC34B9" w:rsidP="00AC34B9">
      <w:pPr>
        <w:rPr>
          <w:b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A449E93" w14:textId="138372AA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0341F1">
        <w:rPr>
          <w:rFonts w:cs="Arial"/>
          <w:iCs/>
        </w:rPr>
        <w:t>introduce</w:t>
      </w:r>
      <w:r w:rsidR="00AC34B9">
        <w:rPr>
          <w:rFonts w:cs="Arial"/>
          <w:iCs/>
        </w:rPr>
        <w:t xml:space="preserve"> the above DELTA_PREAMBLE value </w:t>
      </w:r>
      <w:r w:rsidR="00544668">
        <w:rPr>
          <w:rFonts w:cs="Arial"/>
          <w:iCs/>
        </w:rPr>
        <w:t>in their specifications.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bookmarkStart w:id="0" w:name="_GoBack"/>
      <w:bookmarkEnd w:id="0"/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E30C7" w14:textId="77777777" w:rsidR="00562BEE" w:rsidRDefault="00562BEE">
      <w:r>
        <w:separator/>
      </w:r>
    </w:p>
  </w:endnote>
  <w:endnote w:type="continuationSeparator" w:id="0">
    <w:p w14:paraId="03FBF4C0" w14:textId="77777777" w:rsidR="00562BEE" w:rsidRDefault="0056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08055C97" w:rsidR="00F65DCC" w:rsidRDefault="00F65DCC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28760" w14:textId="77777777" w:rsidR="00562BEE" w:rsidRDefault="00562BEE">
      <w:r>
        <w:separator/>
      </w:r>
    </w:p>
  </w:footnote>
  <w:footnote w:type="continuationSeparator" w:id="0">
    <w:p w14:paraId="750F20D5" w14:textId="77777777" w:rsidR="00562BEE" w:rsidRDefault="00562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351"/>
    <w:rsid w:val="0018143F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0F73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BEE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24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699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2A86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190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1813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E6F67-C151-4789-92B9-187E778A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version 3</cp:lastModifiedBy>
  <cp:revision>2</cp:revision>
  <cp:lastPrinted>2008-01-31T06:09:00Z</cp:lastPrinted>
  <dcterms:created xsi:type="dcterms:W3CDTF">2019-05-03T12:47:00Z</dcterms:created>
  <dcterms:modified xsi:type="dcterms:W3CDTF">2019-05-03T12:47:00Z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