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0F7BA883" w:rsidR="004F0988" w:rsidRDefault="004F0988" w:rsidP="008C32FB">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w:t>
            </w:r>
            <w:r w:rsidR="008C32FB">
              <w:t>2</w:t>
            </w:r>
            <w:r w:rsidR="006254F8">
              <w:t>.</w:t>
            </w:r>
            <w:r w:rsidR="00B44C16">
              <w:t>0</w:t>
            </w:r>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1"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1"/>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1"/>
      </w:pPr>
      <w:bookmarkStart w:id="3" w:name="_Toc6584570"/>
      <w:r w:rsidRPr="004D3578">
        <w:t>Foreword</w:t>
      </w:r>
      <w:bookmarkEnd w:id="3"/>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4" w:name="_Toc6584571"/>
      <w:r w:rsidRPr="004D3578">
        <w:lastRenderedPageBreak/>
        <w:t>1</w:t>
      </w:r>
      <w:r w:rsidRPr="004D3578">
        <w:tab/>
        <w:t>Scope</w:t>
      </w:r>
      <w:bookmarkEnd w:id="4"/>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5" w:name="_Toc6584572"/>
      <w:r w:rsidRPr="004D3578">
        <w:t>2</w:t>
      </w:r>
      <w:r w:rsidRPr="004D3578">
        <w:tab/>
        <w:t>References</w:t>
      </w:r>
      <w:bookmarkEnd w:id="5"/>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6" w:name="_Toc6584573"/>
      <w:r w:rsidRPr="004D3578">
        <w:t>3</w:t>
      </w:r>
      <w:r w:rsidRPr="004D3578">
        <w:tab/>
        <w:t>Definitions</w:t>
      </w:r>
      <w:r w:rsidR="00602AEA">
        <w:t xml:space="preserve"> of terms, symbols and abbreviations</w:t>
      </w:r>
      <w:bookmarkEnd w:id="6"/>
    </w:p>
    <w:p w14:paraId="6E0DC0B9" w14:textId="77777777" w:rsidR="00080512" w:rsidRPr="004D3578" w:rsidRDefault="00080512">
      <w:pPr>
        <w:pStyle w:val="2"/>
      </w:pPr>
      <w:bookmarkStart w:id="7" w:name="_Toc6584574"/>
      <w:r w:rsidRPr="004D3578">
        <w:t>3.1</w:t>
      </w:r>
      <w:r w:rsidRPr="004D3578">
        <w:tab/>
      </w:r>
      <w:r w:rsidR="002B6339">
        <w:t>Terms</w:t>
      </w:r>
      <w:bookmarkEnd w:id="7"/>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8" w:name="_Toc6584575"/>
      <w:r w:rsidRPr="004D3578">
        <w:t>3.2</w:t>
      </w:r>
      <w:r w:rsidRPr="004D3578">
        <w:tab/>
        <w:t>Symbols</w:t>
      </w:r>
      <w:bookmarkEnd w:id="8"/>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9" w:name="_Toc6584576"/>
      <w:r w:rsidRPr="004D3578">
        <w:t>3.3</w:t>
      </w:r>
      <w:r w:rsidRPr="004D3578">
        <w:tab/>
        <w:t>Abbreviations</w:t>
      </w:r>
      <w:bookmarkEnd w:id="9"/>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0" w:name="_Toc6584577"/>
      <w:r w:rsidRPr="004D3578">
        <w:lastRenderedPageBreak/>
        <w:t>4</w:t>
      </w:r>
      <w:r w:rsidR="00CD50A6">
        <w:tab/>
      </w:r>
      <w:r w:rsidR="004C71C1">
        <w:t>Release 15 UE feature list</w:t>
      </w:r>
      <w:bookmarkEnd w:id="10"/>
    </w:p>
    <w:p w14:paraId="0C9AACF9" w14:textId="77777777" w:rsidR="00080512" w:rsidRPr="004D3578" w:rsidRDefault="00080512">
      <w:pPr>
        <w:pStyle w:val="2"/>
      </w:pPr>
      <w:bookmarkStart w:id="11" w:name="_Toc6584578"/>
      <w:r w:rsidRPr="004D3578">
        <w:t>4.1</w:t>
      </w:r>
      <w:r w:rsidRPr="004D3578">
        <w:tab/>
      </w:r>
      <w:r w:rsidR="004C71C1">
        <w:t>Layer-1 UE features</w:t>
      </w:r>
      <w:bookmarkEnd w:id="11"/>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506"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F27972">
        <w:tc>
          <w:tcPr>
            <w:tcW w:w="1677" w:type="dxa"/>
            <w:vMerge/>
          </w:tcPr>
          <w:p w14:paraId="6166E65F" w14:textId="77777777" w:rsidR="007B7021" w:rsidRDefault="007B7021" w:rsidP="00B667C0">
            <w:pPr>
              <w:pStyle w:val="TAL"/>
            </w:pPr>
          </w:p>
        </w:tc>
        <w:tc>
          <w:tcPr>
            <w:tcW w:w="820"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506"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8"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40"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5B0E5F66" w:rsidR="00BC659C" w:rsidRPr="00C430A8" w:rsidRDefault="0090463D" w:rsidP="00F27972">
            <w:pPr>
              <w:pStyle w:val="TAL"/>
              <w:rPr>
                <w:i/>
                <w:lang w:eastAsia="ja-JP"/>
              </w:rPr>
            </w:pPr>
            <w:r w:rsidRPr="0090463D">
              <w:rPr>
                <w:i/>
                <w:lang w:eastAsia="ja-JP"/>
              </w:rPr>
              <w:t>nrdc-Parameters</w:t>
            </w:r>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w:t>
            </w:r>
            <w:r w:rsidRPr="00C430A8">
              <w:rPr>
                <w:i/>
              </w:rPr>
              <w:lastRenderedPageBreak/>
              <w:t>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lastRenderedPageBreak/>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2BF9C89D" w:rsidR="00BC659C" w:rsidRPr="00A62D53" w:rsidRDefault="00BC659C" w:rsidP="00F27972">
            <w:pPr>
              <w:pStyle w:val="TAL"/>
              <w:rPr>
                <w:i/>
              </w:rPr>
            </w:pPr>
            <w:r w:rsidRPr="00A62D53">
              <w:rPr>
                <w:i/>
              </w:rPr>
              <w:t>CA-ParametersNR</w:t>
            </w:r>
            <w:r w:rsidR="00C94657">
              <w:rPr>
                <w:i/>
              </w:rPr>
              <w:t>-v1550</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12" w:name="_Toc6584579"/>
      <w:r w:rsidRPr="004D3578">
        <w:t>4.2</w:t>
      </w:r>
      <w:r w:rsidRPr="004D3578">
        <w:tab/>
      </w:r>
      <w:r w:rsidR="00D16D9B">
        <w:t>Layer-2 and Layer-3 features</w:t>
      </w:r>
      <w:bookmarkEnd w:id="12"/>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614E9D58" w:rsidR="00033381" w:rsidRPr="00033381" w:rsidRDefault="007165CD">
            <w:pPr>
              <w:pStyle w:val="TAL"/>
              <w:rPr>
                <w:i/>
              </w:rPr>
            </w:pPr>
            <w:r w:rsidRPr="007165CD">
              <w:rPr>
                <w:i/>
              </w:rPr>
              <w:t>nrdc-Parameters</w:t>
            </w:r>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13" w:name="_Toc6584580"/>
      <w:r>
        <w:t>4</w:t>
      </w:r>
      <w:r w:rsidR="00602AEA">
        <w:t>.</w:t>
      </w:r>
      <w:r>
        <w:t>3</w:t>
      </w:r>
      <w:r w:rsidR="00602AEA">
        <w:tab/>
      </w:r>
      <w:r>
        <w:t>RF and RRM features</w:t>
      </w:r>
      <w:bookmarkEnd w:id="13"/>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4" w:name="historyclause"/>
    </w:p>
    <w:p w14:paraId="776078D4" w14:textId="77777777" w:rsidR="00080512" w:rsidRPr="004D3578" w:rsidRDefault="00080512">
      <w:pPr>
        <w:pStyle w:val="8"/>
      </w:pPr>
      <w:bookmarkStart w:id="15" w:name="_Toc6584581"/>
      <w:r w:rsidRPr="004D3578">
        <w:lastRenderedPageBreak/>
        <w:t>A</w:t>
      </w:r>
      <w:r w:rsidR="00D16D9B">
        <w:t>nnex A</w:t>
      </w:r>
      <w:r w:rsidRPr="004D3578">
        <w:t xml:space="preserve"> (informative):</w:t>
      </w:r>
      <w:r w:rsidRPr="004D3578">
        <w:br/>
        <w:t>Change history</w:t>
      </w:r>
      <w:bookmarkEnd w:id="15"/>
    </w:p>
    <w:bookmarkEnd w:id="14"/>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rFonts w:hint="eastAsia"/>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rFonts w:hint="eastAsia"/>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rFonts w:hint="eastAsia"/>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bookmarkStart w:id="16" w:name="_GoBack"/>
            <w:bookmarkEnd w:id="16"/>
          </w:p>
        </w:tc>
        <w:tc>
          <w:tcPr>
            <w:tcW w:w="708" w:type="dxa"/>
            <w:shd w:val="solid" w:color="FFFFFF" w:fill="auto"/>
          </w:tcPr>
          <w:p w14:paraId="2D884791" w14:textId="53254587" w:rsidR="009E3566" w:rsidRDefault="009E3566" w:rsidP="00C72833">
            <w:pPr>
              <w:pStyle w:val="TAC"/>
              <w:rPr>
                <w:rFonts w:hint="eastAsia"/>
                <w:sz w:val="16"/>
                <w:szCs w:val="16"/>
                <w:lang w:eastAsia="ja-JP"/>
              </w:rPr>
            </w:pPr>
            <w:r>
              <w:rPr>
                <w:rFonts w:hint="eastAsia"/>
                <w:sz w:val="16"/>
                <w:szCs w:val="16"/>
                <w:lang w:eastAsia="ja-JP"/>
              </w:rPr>
              <w:t>0</w:t>
            </w:r>
            <w:r>
              <w:rPr>
                <w:sz w:val="16"/>
                <w:szCs w:val="16"/>
                <w:lang w:eastAsia="ja-JP"/>
              </w:rPr>
              <w:t>.2.0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A9356" w14:textId="77777777" w:rsidR="00273FAE" w:rsidRDefault="00273FAE">
      <w:r>
        <w:separator/>
      </w:r>
    </w:p>
  </w:endnote>
  <w:endnote w:type="continuationSeparator" w:id="0">
    <w:p w14:paraId="0517DBA8" w14:textId="77777777" w:rsidR="00273FAE" w:rsidRDefault="0027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5F6351" w:rsidRDefault="005F63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B1B9" w14:textId="77777777" w:rsidR="00273FAE" w:rsidRDefault="00273FAE">
      <w:r>
        <w:separator/>
      </w:r>
    </w:p>
  </w:footnote>
  <w:footnote w:type="continuationSeparator" w:id="0">
    <w:p w14:paraId="0E3E5940" w14:textId="77777777" w:rsidR="00273FAE" w:rsidRDefault="0027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344E7217"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0A8">
      <w:rPr>
        <w:rFonts w:ascii="Arial" w:hAnsi="Arial" w:cs="Arial"/>
        <w:b/>
        <w:noProof/>
        <w:sz w:val="18"/>
        <w:szCs w:val="18"/>
      </w:rPr>
      <w:t>3GPP TR 38.822 V0.2.0 (2019-05)</w:t>
    </w:r>
    <w:r>
      <w:rPr>
        <w:rFonts w:ascii="Arial" w:hAnsi="Arial" w:cs="Arial"/>
        <w:b/>
        <w:sz w:val="18"/>
        <w:szCs w:val="18"/>
      </w:rPr>
      <w:fldChar w:fldCharType="end"/>
    </w:r>
  </w:p>
  <w:p w14:paraId="0B98A368" w14:textId="62128FFA"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0A8">
      <w:rPr>
        <w:rFonts w:ascii="Arial" w:hAnsi="Arial" w:cs="Arial"/>
        <w:b/>
        <w:noProof/>
        <w:sz w:val="18"/>
        <w:szCs w:val="18"/>
      </w:rPr>
      <w:t>36</w:t>
    </w:r>
    <w:r>
      <w:rPr>
        <w:rFonts w:ascii="Arial" w:hAnsi="Arial" w:cs="Arial"/>
        <w:b/>
        <w:sz w:val="18"/>
        <w:szCs w:val="18"/>
      </w:rPr>
      <w:fldChar w:fldCharType="end"/>
    </w:r>
  </w:p>
  <w:p w14:paraId="79C19349" w14:textId="5B72250C"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0A8">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590B"/>
    <w:rsid w:val="003172DC"/>
    <w:rsid w:val="0031750D"/>
    <w:rsid w:val="00320A24"/>
    <w:rsid w:val="003224D5"/>
    <w:rsid w:val="00333596"/>
    <w:rsid w:val="0034251A"/>
    <w:rsid w:val="0034256F"/>
    <w:rsid w:val="00343388"/>
    <w:rsid w:val="00343749"/>
    <w:rsid w:val="0034376C"/>
    <w:rsid w:val="0034532A"/>
    <w:rsid w:val="00352318"/>
    <w:rsid w:val="00352E9C"/>
    <w:rsid w:val="0035462D"/>
    <w:rsid w:val="0035767A"/>
    <w:rsid w:val="00357F5D"/>
    <w:rsid w:val="00363B81"/>
    <w:rsid w:val="003678DF"/>
    <w:rsid w:val="003765B8"/>
    <w:rsid w:val="00376AE2"/>
    <w:rsid w:val="00376B50"/>
    <w:rsid w:val="0037756E"/>
    <w:rsid w:val="003838DE"/>
    <w:rsid w:val="00386A9B"/>
    <w:rsid w:val="00395EF9"/>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B0171"/>
    <w:rsid w:val="005B27B1"/>
    <w:rsid w:val="005B7DC0"/>
    <w:rsid w:val="005C186F"/>
    <w:rsid w:val="005C700F"/>
    <w:rsid w:val="005D0CBD"/>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27E3F"/>
    <w:rsid w:val="00830747"/>
    <w:rsid w:val="00830B79"/>
    <w:rsid w:val="008323CD"/>
    <w:rsid w:val="008367AF"/>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6675-CF81-4761-9739-DA7D8A6F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67</Pages>
  <Words>20015</Words>
  <Characters>114086</Characters>
  <Application>Microsoft Office Word</Application>
  <DocSecurity>0</DocSecurity>
  <Lines>950</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9</cp:revision>
  <cp:lastPrinted>2019-02-25T14:05:00Z</cp:lastPrinted>
  <dcterms:created xsi:type="dcterms:W3CDTF">2019-05-27T06:14:00Z</dcterms:created>
  <dcterms:modified xsi:type="dcterms:W3CDTF">2019-05-27T06:18:00Z</dcterms:modified>
</cp:coreProperties>
</file>