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F7B16" w14:textId="08F0D966" w:rsidR="006A5067" w:rsidRPr="0052548E" w:rsidRDefault="006A5067" w:rsidP="006A5067">
      <w:pPr>
        <w:tabs>
          <w:tab w:val="center" w:pos="4536"/>
          <w:tab w:val="right" w:pos="8280"/>
          <w:tab w:val="right" w:pos="9639"/>
        </w:tabs>
        <w:ind w:right="2"/>
        <w:rPr>
          <w:rFonts w:cs="Arial" w:hint="eastAsia"/>
          <w:b/>
          <w:bCs/>
          <w:sz w:val="28"/>
          <w:lang w:eastAsia="zh-TW"/>
        </w:rPr>
      </w:pPr>
      <w:r w:rsidRPr="0052548E">
        <w:rPr>
          <w:rFonts w:cs="Arial"/>
          <w:b/>
          <w:bCs/>
          <w:sz w:val="28"/>
        </w:rPr>
        <w:t>3GPP TSG RAN WG1 Meeting</w:t>
      </w:r>
      <w:r>
        <w:rPr>
          <w:rFonts w:cs="Arial"/>
          <w:b/>
          <w:bCs/>
          <w:sz w:val="28"/>
        </w:rPr>
        <w:t xml:space="preserve"> #</w:t>
      </w:r>
      <w:r w:rsidR="00223E14">
        <w:rPr>
          <w:rFonts w:cs="Arial"/>
          <w:b/>
          <w:bCs/>
          <w:sz w:val="28"/>
        </w:rPr>
        <w:t>101</w:t>
      </w:r>
      <w:r>
        <w:rPr>
          <w:rFonts w:cs="Arial"/>
          <w:b/>
          <w:bCs/>
          <w:sz w:val="28"/>
        </w:rPr>
        <w:t xml:space="preserve">bis </w:t>
      </w:r>
      <w:r>
        <w:rPr>
          <w:rFonts w:cs="Arial"/>
          <w:b/>
          <w:bCs/>
          <w:sz w:val="28"/>
        </w:rPr>
        <w:tab/>
      </w:r>
      <w:bookmarkStart w:id="0" w:name="_GoBack"/>
      <w:r>
        <w:rPr>
          <w:rFonts w:cs="Arial"/>
          <w:b/>
          <w:bCs/>
          <w:sz w:val="28"/>
        </w:rPr>
        <w:t>R</w:t>
      </w:r>
      <w:r w:rsidR="00223E14">
        <w:rPr>
          <w:rFonts w:cs="Arial"/>
          <w:b/>
          <w:bCs/>
          <w:sz w:val="28"/>
        </w:rPr>
        <w:t>2</w:t>
      </w:r>
      <w:r>
        <w:rPr>
          <w:rFonts w:cs="Arial"/>
          <w:b/>
          <w:bCs/>
          <w:sz w:val="28"/>
        </w:rPr>
        <w:t>-18</w:t>
      </w:r>
      <w:r w:rsidR="00F92178">
        <w:rPr>
          <w:rFonts w:cs="Arial" w:hint="eastAsia"/>
          <w:b/>
          <w:bCs/>
          <w:sz w:val="28"/>
          <w:lang w:eastAsia="zh-TW"/>
        </w:rPr>
        <w:t>04369</w:t>
      </w:r>
    </w:p>
    <w:bookmarkEnd w:id="0"/>
    <w:p w14:paraId="2D61DF9F" w14:textId="77777777" w:rsidR="006A5067" w:rsidRPr="00C16BC6" w:rsidRDefault="006A5067" w:rsidP="006A5067">
      <w:pPr>
        <w:tabs>
          <w:tab w:val="center" w:pos="4536"/>
          <w:tab w:val="right" w:pos="9072"/>
        </w:tabs>
        <w:rPr>
          <w:rFonts w:eastAsia="MS Mincho" w:cs="Arial"/>
          <w:b/>
          <w:bCs/>
          <w:sz w:val="28"/>
          <w:lang w:eastAsia="ja-JP"/>
        </w:rPr>
      </w:pPr>
      <w:proofErr w:type="spellStart"/>
      <w:r w:rsidRPr="00C16BC6">
        <w:rPr>
          <w:rFonts w:eastAsia="MS Mincho" w:cs="Arial"/>
          <w:b/>
          <w:bCs/>
          <w:sz w:val="28"/>
          <w:lang w:eastAsia="ja-JP"/>
        </w:rPr>
        <w:t>Sanya</w:t>
      </w:r>
      <w:proofErr w:type="spellEnd"/>
      <w:r w:rsidRPr="00C16BC6">
        <w:rPr>
          <w:rFonts w:eastAsia="MS Mincho" w:cs="Arial"/>
          <w:b/>
          <w:bCs/>
          <w:sz w:val="28"/>
          <w:lang w:eastAsia="ja-JP"/>
        </w:rPr>
        <w:t>, China, April 16</w:t>
      </w:r>
      <w:r w:rsidRPr="00C16BC6">
        <w:rPr>
          <w:rFonts w:eastAsia="MS Mincho" w:cs="Arial"/>
          <w:b/>
          <w:bCs/>
          <w:sz w:val="28"/>
          <w:vertAlign w:val="superscript"/>
          <w:lang w:eastAsia="ja-JP"/>
        </w:rPr>
        <w:t>th</w:t>
      </w:r>
      <w:r w:rsidRPr="00C16BC6">
        <w:rPr>
          <w:rFonts w:eastAsia="MS Mincho" w:cs="Arial"/>
          <w:b/>
          <w:bCs/>
          <w:sz w:val="28"/>
          <w:lang w:eastAsia="ja-JP"/>
        </w:rPr>
        <w:t xml:space="preserve"> – 20</w:t>
      </w:r>
      <w:r w:rsidRPr="00C16BC6">
        <w:rPr>
          <w:rFonts w:eastAsia="MS Mincho" w:cs="Arial"/>
          <w:b/>
          <w:bCs/>
          <w:sz w:val="28"/>
          <w:vertAlign w:val="superscript"/>
          <w:lang w:eastAsia="ja-JP"/>
        </w:rPr>
        <w:t>th</w:t>
      </w:r>
      <w:r w:rsidRPr="00C16BC6">
        <w:rPr>
          <w:rFonts w:eastAsia="MS Mincho" w:cs="Arial"/>
          <w:b/>
          <w:bCs/>
          <w:sz w:val="28"/>
          <w:lang w:eastAsia="ja-JP"/>
        </w:rPr>
        <w:t xml:space="preserve">, 2018 </w:t>
      </w:r>
    </w:p>
    <w:p w14:paraId="76BA385C" w14:textId="77777777" w:rsidR="005235A6" w:rsidRDefault="005235A6" w:rsidP="005235A6">
      <w:pPr>
        <w:pStyle w:val="a8"/>
        <w:rPr>
          <w:rFonts w:ascii="Times New Roman" w:hAnsi="Times New Roman"/>
          <w:szCs w:val="20"/>
          <w:lang w:val="en-GB" w:eastAsia="zh-TW"/>
        </w:rPr>
      </w:pPr>
    </w:p>
    <w:p w14:paraId="61110BBE" w14:textId="77777777" w:rsidR="00562B4D" w:rsidRPr="006709E1" w:rsidRDefault="00562B4D" w:rsidP="005235A6">
      <w:pPr>
        <w:pStyle w:val="a8"/>
        <w:rPr>
          <w:rFonts w:ascii="Times New Roman" w:hAnsi="Times New Roman"/>
          <w:szCs w:val="20"/>
          <w:lang w:val="en-GB" w:eastAsia="zh-TW"/>
        </w:rPr>
      </w:pPr>
    </w:p>
    <w:p w14:paraId="65FC6EA2" w14:textId="77777777"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14:paraId="43023AFF" w14:textId="77777777" w:rsidR="009967AC" w:rsidRDefault="000D272A" w:rsidP="009967AC">
      <w:pPr>
        <w:pStyle w:val="a8"/>
        <w:tabs>
          <w:tab w:val="left" w:pos="1800"/>
        </w:tabs>
        <w:ind w:left="1800" w:hanging="1800"/>
        <w:rPr>
          <w:rFonts w:hint="eastAsia"/>
          <w:szCs w:val="20"/>
          <w:lang w:eastAsia="zh-TW"/>
        </w:rPr>
      </w:pPr>
      <w:r w:rsidRPr="00F70422">
        <w:rPr>
          <w:szCs w:val="20"/>
          <w:lang w:eastAsia="zh-TW"/>
        </w:rPr>
        <w:t>Title:</w:t>
      </w:r>
      <w:bookmarkStart w:id="1" w:name="Title"/>
      <w:bookmarkEnd w:id="1"/>
      <w:r w:rsidRPr="00F70422">
        <w:rPr>
          <w:szCs w:val="20"/>
          <w:lang w:eastAsia="zh-TW"/>
        </w:rPr>
        <w:tab/>
      </w:r>
      <w:r w:rsidR="00DF004E" w:rsidRPr="00307890">
        <w:rPr>
          <w:szCs w:val="20"/>
        </w:rPr>
        <w:t xml:space="preserve">Discussion on </w:t>
      </w:r>
      <w:r w:rsidR="009967AC" w:rsidRPr="009967AC">
        <w:rPr>
          <w:szCs w:val="20"/>
        </w:rPr>
        <w:t>coexistence of mode 3 and mode 4 in V2X communications</w:t>
      </w:r>
    </w:p>
    <w:p w14:paraId="7FE2D268" w14:textId="479E2972" w:rsidR="000D272A" w:rsidRPr="00F70422" w:rsidRDefault="000D272A" w:rsidP="009967AC">
      <w:pPr>
        <w:pStyle w:val="a8"/>
        <w:tabs>
          <w:tab w:val="left" w:pos="1800"/>
        </w:tabs>
        <w:ind w:left="1800" w:hanging="1800"/>
        <w:rPr>
          <w:rFonts w:hint="eastAsia"/>
          <w:szCs w:val="20"/>
          <w:lang w:eastAsia="zh-TW"/>
        </w:rPr>
      </w:pPr>
      <w:r w:rsidRPr="00F70422">
        <w:rPr>
          <w:szCs w:val="20"/>
        </w:rPr>
        <w:t>Agenda Item:</w:t>
      </w:r>
      <w:bookmarkStart w:id="2" w:name="Source"/>
      <w:bookmarkEnd w:id="2"/>
      <w:r w:rsidRPr="005B195D">
        <w:rPr>
          <w:szCs w:val="20"/>
        </w:rPr>
        <w:tab/>
      </w:r>
      <w:r w:rsidR="009967AC" w:rsidRPr="009967AC">
        <w:rPr>
          <w:rFonts w:hint="eastAsia"/>
          <w:szCs w:val="20"/>
          <w:lang w:eastAsia="zh-TW"/>
        </w:rPr>
        <w:t>9.10.3.1</w:t>
      </w:r>
    </w:p>
    <w:p w14:paraId="3BAECAC8" w14:textId="77777777"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14:paraId="3BA61CD2" w14:textId="77777777" w:rsidR="00E90E49" w:rsidRDefault="00E90E49" w:rsidP="00CE0424">
      <w:pPr>
        <w:pStyle w:val="1"/>
      </w:pPr>
      <w:r w:rsidRPr="00CE0424">
        <w:t>Introduction</w:t>
      </w:r>
    </w:p>
    <w:p w14:paraId="6EAC66AC" w14:textId="77777777" w:rsidR="00771915" w:rsidRPr="00771915" w:rsidRDefault="00771915" w:rsidP="00771915">
      <w:r>
        <w:t>According to [</w:t>
      </w:r>
      <w:r w:rsidR="00414DB2">
        <w:t>1</w:t>
      </w:r>
      <w:r>
        <w:t>]</w:t>
      </w:r>
      <w:r w:rsidR="00F63913">
        <w:t xml:space="preserve">, </w:t>
      </w:r>
    </w:p>
    <w:p w14:paraId="26E90A68" w14:textId="77777777" w:rsidR="00D443A8" w:rsidRPr="002B31AF" w:rsidRDefault="00D443A8" w:rsidP="00D443A8">
      <w:pPr>
        <w:pStyle w:val="Doc-text2"/>
        <w:pBdr>
          <w:top w:val="single" w:sz="4" w:space="1" w:color="auto"/>
          <w:left w:val="single" w:sz="4" w:space="4" w:color="auto"/>
          <w:bottom w:val="single" w:sz="4" w:space="1" w:color="auto"/>
          <w:right w:val="single" w:sz="4" w:space="4" w:color="auto"/>
        </w:pBdr>
      </w:pPr>
      <w:bookmarkStart w:id="4" w:name="_Ref178064866"/>
      <w:r>
        <w:t>Agreements</w:t>
      </w:r>
    </w:p>
    <w:p w14:paraId="5540ED0E"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1: Support resource pool sharing between Rel-15 mode-3 and Rel-15 mode-4 UE.</w:t>
      </w:r>
    </w:p>
    <w:p w14:paraId="36D3118C"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2: Support resource pool sharing between Rel-15 mode-3 and Rel-14 mode-4 UE.</w:t>
      </w:r>
    </w:p>
    <w:p w14:paraId="5A54EB12"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3: Not support resource pool sharing between Rel-14 mode-3 and Rel-15 mode-4 UE.</w:t>
      </w:r>
    </w:p>
    <w:p w14:paraId="06CAE8C2"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4: Full resource pool sharing is supported. Partial resource pool sharing scenario is deprioritized in Rel-15.</w:t>
      </w:r>
    </w:p>
    <w:p w14:paraId="31501E70"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5: Reuse Rel-14 single pool configuration for mode-3, no enhancement is needed.</w:t>
      </w:r>
    </w:p>
    <w:p w14:paraId="69AC7EDC"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6: It is up to RAN1 to decide on the tool of non-zero reservation bits for resource pool sharing.</w:t>
      </w:r>
    </w:p>
    <w:p w14:paraId="198BA567"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7: It is up to RAN1 to decide on the tool of mode indicator in SCI for resource pool sharing.</w:t>
      </w:r>
    </w:p>
    <w:p w14:paraId="1D550DFA"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 xml:space="preserve">8: FFS on the need of </w:t>
      </w:r>
      <w:r w:rsidRPr="009720AF">
        <w:t xml:space="preserve">support of </w:t>
      </w:r>
      <w:r>
        <w:t xml:space="preserve">new </w:t>
      </w:r>
      <w:r w:rsidRPr="009720AF">
        <w:t>mode-3 sensing report for resource pool sharing.</w:t>
      </w:r>
    </w:p>
    <w:p w14:paraId="6305F414" w14:textId="77777777" w:rsidR="00D443A8" w:rsidRDefault="00D443A8" w:rsidP="00AE61F9">
      <w:pPr>
        <w:ind w:firstLineChars="100" w:firstLine="200"/>
        <w:rPr>
          <w:lang w:eastAsia="x-none"/>
        </w:rPr>
      </w:pPr>
    </w:p>
    <w:p w14:paraId="3AFD4AA6" w14:textId="7515EFCE" w:rsidR="00160688" w:rsidRPr="00FC6527" w:rsidRDefault="00037AB8" w:rsidP="00037AB8">
      <w:pPr>
        <w:rPr>
          <w:lang w:val="en-US" w:eastAsia="zh-TW"/>
        </w:rPr>
      </w:pPr>
      <w:proofErr w:type="gramStart"/>
      <w:r>
        <w:t>in</w:t>
      </w:r>
      <w:proofErr w:type="gramEnd"/>
      <w:r>
        <w:t xml:space="preserve"> t</w:t>
      </w:r>
      <w:r w:rsidR="00A41479" w:rsidRPr="00BA6E26">
        <w:t xml:space="preserve">his </w:t>
      </w:r>
      <w:r>
        <w:rPr>
          <w:lang w:eastAsia="zh-TW"/>
        </w:rPr>
        <w:t xml:space="preserve">contribution, </w:t>
      </w:r>
      <w:r>
        <w:t>we</w:t>
      </w:r>
      <w:r w:rsidR="00B55404">
        <w:t xml:space="preserve"> </w:t>
      </w:r>
      <w:r w:rsidR="00B55404">
        <w:rPr>
          <w:lang w:eastAsia="zh-TW"/>
        </w:rPr>
        <w:t>present our views on th</w:t>
      </w:r>
      <w:r w:rsidR="00C54769">
        <w:rPr>
          <w:lang w:eastAsia="zh-TW"/>
        </w:rPr>
        <w:t>ese</w:t>
      </w:r>
      <w:r w:rsidR="00B55404">
        <w:rPr>
          <w:lang w:eastAsia="zh-TW"/>
        </w:rPr>
        <w:t xml:space="preserve"> subject</w:t>
      </w:r>
      <w:r w:rsidR="00C54769">
        <w:rPr>
          <w:lang w:eastAsia="zh-TW"/>
        </w:rPr>
        <w:t>s</w:t>
      </w:r>
      <w:r w:rsidR="00B55404">
        <w:rPr>
          <w:lang w:eastAsia="zh-TW"/>
        </w:rPr>
        <w:t>.</w:t>
      </w:r>
      <w:r w:rsidR="00F63913">
        <w:t xml:space="preserve"> </w:t>
      </w:r>
      <w:bookmarkEnd w:id="4"/>
    </w:p>
    <w:p w14:paraId="2225A609" w14:textId="4D2FABFF" w:rsidR="00160688" w:rsidRDefault="00106E42" w:rsidP="00160688">
      <w:pPr>
        <w:pStyle w:val="1"/>
      </w:pPr>
      <w:r>
        <w:t xml:space="preserve">The </w:t>
      </w:r>
      <w:r w:rsidR="00704DBF">
        <w:t>design assisting to the resource pool</w:t>
      </w:r>
      <w:r w:rsidR="00E946F8">
        <w:t xml:space="preserve"> </w:t>
      </w:r>
      <w:r w:rsidR="00704DBF">
        <w:t xml:space="preserve">sharing </w:t>
      </w:r>
      <w:r w:rsidR="00E946F8">
        <w:t>for</w:t>
      </w:r>
      <w:r w:rsidR="004A387B">
        <w:t xml:space="preserve"> </w:t>
      </w:r>
      <w:r w:rsidR="0035064D">
        <w:t>M</w:t>
      </w:r>
      <w:r w:rsidR="004A387B">
        <w:t xml:space="preserve">ode 3 and </w:t>
      </w:r>
      <w:r w:rsidR="0035064D">
        <w:t>M</w:t>
      </w:r>
      <w:r w:rsidR="004A387B">
        <w:t>ode 4</w:t>
      </w:r>
      <w:r w:rsidR="003405CA">
        <w:t xml:space="preserve"> </w:t>
      </w:r>
      <w:r w:rsidR="00115D04">
        <w:t>in V2X</w:t>
      </w:r>
    </w:p>
    <w:p w14:paraId="56F110E0" w14:textId="5CBB9ACF" w:rsidR="00C54769" w:rsidRDefault="0019753C" w:rsidP="00892E28">
      <w:pPr>
        <w:rPr>
          <w:lang w:eastAsia="x-none"/>
        </w:rPr>
      </w:pPr>
      <w:r>
        <w:t xml:space="preserve">According to the conclusion of [1], </w:t>
      </w:r>
      <w:r w:rsidR="00547041">
        <w:t xml:space="preserve">the sharing pool </w:t>
      </w:r>
      <w:r w:rsidR="00240C0E">
        <w:t xml:space="preserve">is supported in designated cases. </w:t>
      </w:r>
      <w:r w:rsidR="00A77C5D">
        <w:t xml:space="preserve">The discussions now </w:t>
      </w:r>
      <w:r w:rsidR="002B6ADA">
        <w:rPr>
          <w:rFonts w:hint="eastAsia"/>
          <w:lang w:eastAsia="zh-TW"/>
        </w:rPr>
        <w:t>are</w:t>
      </w:r>
      <w:r w:rsidR="00A77C5D">
        <w:t xml:space="preserve"> focused on</w:t>
      </w:r>
      <w:r w:rsidR="008F20C6">
        <w:t xml:space="preserve"> the practical manner to improve the efficient of resource allocation in the sharing pool</w:t>
      </w:r>
      <w:r w:rsidR="00547041">
        <w:t xml:space="preserve">. In order </w:t>
      </w:r>
      <w:r w:rsidR="007F4A77">
        <w:t>to avoid the potential collision</w:t>
      </w:r>
      <w:r w:rsidR="004E0F37">
        <w:t>s</w:t>
      </w:r>
      <w:r w:rsidR="007F4A77">
        <w:t xml:space="preserve"> and interference, Rel-15</w:t>
      </w:r>
      <w:r w:rsidR="00547041">
        <w:t xml:space="preserve"> </w:t>
      </w:r>
      <w:r w:rsidR="007F4A77">
        <w:t xml:space="preserve">Mode 4 </w:t>
      </w:r>
      <w:r w:rsidR="0004539D">
        <w:t>UEs</w:t>
      </w:r>
      <w:r w:rsidR="004E0F37">
        <w:t xml:space="preserve"> should not use</w:t>
      </w:r>
      <w:r w:rsidR="0004539D">
        <w:t xml:space="preserve"> the resource</w:t>
      </w:r>
      <w:r w:rsidR="004E0F37">
        <w:t xml:space="preserve"> blocks which have</w:t>
      </w:r>
      <w:r w:rsidR="0004539D">
        <w:t xml:space="preserve"> been occupied by </w:t>
      </w:r>
      <w:r w:rsidR="00547041">
        <w:t>Rel-15</w:t>
      </w:r>
      <w:r w:rsidR="0004539D">
        <w:t xml:space="preserve"> Mode 3 UEs.</w:t>
      </w:r>
      <w:r w:rsidR="0050406D">
        <w:t xml:space="preserve"> </w:t>
      </w:r>
      <w:r w:rsidR="00503350">
        <w:t>Hence</w:t>
      </w:r>
      <w:r w:rsidR="0050406D">
        <w:t>, we agree that Rel-15 Mode 3 UEs shall utilize the resource reservation fi</w:t>
      </w:r>
      <w:r w:rsidR="00943FF7">
        <w:t>eld in SCI-1 to indicate the information about the resource utilization</w:t>
      </w:r>
      <w:r w:rsidR="00FD7CAA">
        <w:t xml:space="preserve">. </w:t>
      </w:r>
      <w:r w:rsidR="00571736">
        <w:t>By acquiring that</w:t>
      </w:r>
      <w:r w:rsidR="00BB7552">
        <w:t xml:space="preserve">, </w:t>
      </w:r>
      <w:r w:rsidR="00FD7CAA">
        <w:t xml:space="preserve">Rel-15 Mode 4 UEs </w:t>
      </w:r>
      <w:r w:rsidR="0038443F">
        <w:t>may</w:t>
      </w:r>
      <w:r w:rsidR="00571736">
        <w:t xml:space="preserve"> avoid the access of </w:t>
      </w:r>
      <w:r w:rsidR="00462F01">
        <w:t xml:space="preserve">the resource blocks </w:t>
      </w:r>
      <w:r w:rsidR="00106E42">
        <w:t xml:space="preserve">which may have been </w:t>
      </w:r>
      <w:r w:rsidR="00213E89">
        <w:t>occupied.</w:t>
      </w:r>
      <w:r w:rsidR="004060A5">
        <w:rPr>
          <w:lang w:eastAsia="x-none"/>
        </w:rPr>
        <w:t xml:space="preserve"> </w:t>
      </w:r>
      <w:r w:rsidR="004060A5">
        <w:t>According to the conclusion of [2], the resource reservation field in SCI-1</w:t>
      </w:r>
      <w:r w:rsidR="00005455">
        <w:t xml:space="preserve"> has been</w:t>
      </w:r>
      <w:r w:rsidR="004060A5">
        <w:t xml:space="preserve"> agreed to be </w:t>
      </w:r>
      <w:r w:rsidR="00005455">
        <w:t>able to use for assisting the resource allocation of pool sharing between mode 3 and mode 4.</w:t>
      </w:r>
    </w:p>
    <w:p w14:paraId="335A63E7" w14:textId="4D1170F0" w:rsidR="00A34E29" w:rsidRPr="00F72C0C" w:rsidRDefault="00005455" w:rsidP="00005455">
      <w:pPr>
        <w:pStyle w:val="Observation"/>
        <w:numPr>
          <w:ilvl w:val="0"/>
          <w:numId w:val="0"/>
        </w:numPr>
      </w:pPr>
      <w:r>
        <w:t xml:space="preserve">Observation 1: </w:t>
      </w:r>
      <w:r w:rsidR="00F72C0C">
        <w:t xml:space="preserve"> </w:t>
      </w:r>
      <w:r>
        <w:t>The resource reservation field in SCI-1 has been agreed in [2] to be able to use for assisting the resource allocation of pool sharing between mode 3 and mode 4.</w:t>
      </w:r>
      <w:r w:rsidR="00F72C0C">
        <w:t xml:space="preserve"> </w:t>
      </w:r>
    </w:p>
    <w:p w14:paraId="75CA915D" w14:textId="77777777" w:rsidR="003405CA" w:rsidRPr="003405CA" w:rsidRDefault="00F86E81" w:rsidP="003405CA">
      <w:pPr>
        <w:pStyle w:val="2"/>
      </w:pPr>
      <w:r>
        <w:t>V2X UE-</w:t>
      </w:r>
      <w:r w:rsidR="007B67AB">
        <w:t xml:space="preserve">assisted </w:t>
      </w:r>
      <w:r>
        <w:t>resource allocation</w:t>
      </w:r>
    </w:p>
    <w:p w14:paraId="4FA6C87D" w14:textId="69868908" w:rsidR="00C50492" w:rsidRPr="000919D4" w:rsidRDefault="00F70999" w:rsidP="000919D4">
      <w:pPr>
        <w:spacing w:after="240"/>
        <w:rPr>
          <w:lang w:val="en-US" w:eastAsia="zh-TW"/>
        </w:rPr>
      </w:pPr>
      <w:r>
        <w:t xml:space="preserve">To prevent collisions, Mode 4 </w:t>
      </w:r>
      <w:proofErr w:type="spellStart"/>
      <w:r>
        <w:t>TxUE</w:t>
      </w:r>
      <w:proofErr w:type="spellEnd"/>
      <w:r>
        <w:t xml:space="preserve"> respects the channel usage and conduct the sensing before transmitting brutally. We suggest this act should apply to Mode 3 UE. Since in Mode 3, the resource is </w:t>
      </w:r>
      <w:proofErr w:type="spellStart"/>
      <w:r>
        <w:t>eNB</w:t>
      </w:r>
      <w:proofErr w:type="spellEnd"/>
      <w:r>
        <w:t xml:space="preserve">-controlled, the sensing result reporting to </w:t>
      </w:r>
      <w:proofErr w:type="spellStart"/>
      <w:r>
        <w:t>eNB</w:t>
      </w:r>
      <w:proofErr w:type="spellEnd"/>
      <w:r>
        <w:t xml:space="preserve"> seems to be necessary. We suggest that Mode 3 </w:t>
      </w:r>
      <w:proofErr w:type="spellStart"/>
      <w:r>
        <w:t>TxUE</w:t>
      </w:r>
      <w:proofErr w:type="spellEnd"/>
      <w:r>
        <w:t xml:space="preserve"> perform the sensing and report to assist </w:t>
      </w:r>
      <w:proofErr w:type="spellStart"/>
      <w:r>
        <w:t>eNB</w:t>
      </w:r>
      <w:proofErr w:type="spellEnd"/>
      <w:r>
        <w:t xml:space="preserve"> to conduct an efficiency resource allocation not only by taking the potential interference from Mode 4 </w:t>
      </w:r>
      <w:proofErr w:type="spellStart"/>
      <w:r>
        <w:t>TxUE</w:t>
      </w:r>
      <w:proofErr w:type="spellEnd"/>
      <w:r>
        <w:t xml:space="preserve"> into account but also respect the transmission of Mode 4 </w:t>
      </w:r>
      <w:proofErr w:type="spellStart"/>
      <w:r>
        <w:t>TxUE</w:t>
      </w:r>
      <w:proofErr w:type="spellEnd"/>
      <w:r>
        <w:t xml:space="preserve">. On the other hand, how to provide the measurement report to assist </w:t>
      </w:r>
      <w:proofErr w:type="spellStart"/>
      <w:r>
        <w:t>eNB</w:t>
      </w:r>
      <w:proofErr w:type="spellEnd"/>
      <w:r>
        <w:t xml:space="preserve"> in resource allocation needs to be further discussed. Also, it needs to be discussed that the measurement report is obligated to provide by Mode 3 </w:t>
      </w:r>
      <w:proofErr w:type="spellStart"/>
      <w:r>
        <w:t>TxUE</w:t>
      </w:r>
      <w:proofErr w:type="spellEnd"/>
      <w:r>
        <w:t xml:space="preserve"> or provided based on request. It may also be highly connected to the detail arrangement of the resource pool allowing accessed by Mode 3 and Mode 4 UE coexisted nearby.</w:t>
      </w:r>
    </w:p>
    <w:p w14:paraId="29246364" w14:textId="242EF010" w:rsidR="00FA6F39" w:rsidRDefault="001F7DB9" w:rsidP="00D82A26">
      <w:pPr>
        <w:pStyle w:val="Observation"/>
        <w:numPr>
          <w:ilvl w:val="0"/>
          <w:numId w:val="31"/>
        </w:numPr>
      </w:pPr>
      <w:proofErr w:type="spellStart"/>
      <w:proofErr w:type="gramStart"/>
      <w:r>
        <w:t>eNB</w:t>
      </w:r>
      <w:proofErr w:type="spellEnd"/>
      <w:proofErr w:type="gramEnd"/>
      <w:r>
        <w:t xml:space="preserve"> may require the assistance </w:t>
      </w:r>
      <w:r w:rsidR="00FA6F39">
        <w:t>from</w:t>
      </w:r>
      <w:r>
        <w:t xml:space="preserve"> Mode 3 UE near the </w:t>
      </w:r>
      <w:r w:rsidR="002B6ADA">
        <w:rPr>
          <w:rFonts w:hint="eastAsia"/>
          <w:lang w:eastAsia="zh-TW"/>
        </w:rPr>
        <w:t xml:space="preserve">cell </w:t>
      </w:r>
      <w:r>
        <w:t xml:space="preserve">edge to provide </w:t>
      </w:r>
      <w:r w:rsidR="00605E9F">
        <w:t>its measurement</w:t>
      </w:r>
      <w:r>
        <w:t xml:space="preserve"> report in ord</w:t>
      </w:r>
      <w:r w:rsidR="00FA6F39">
        <w:t xml:space="preserve">er to have an efficient resource allocation. </w:t>
      </w:r>
      <w:r w:rsidR="00E25338">
        <w:t>It is not just</w:t>
      </w:r>
      <w:r w:rsidR="00644678">
        <w:t xml:space="preserve"> for respecting the transmission of Mode 4</w:t>
      </w:r>
      <w:r w:rsidR="00F31E3E">
        <w:t xml:space="preserve"> but also to take the potential interference into account.</w:t>
      </w:r>
    </w:p>
    <w:p w14:paraId="7405AA19" w14:textId="77777777" w:rsidR="00843A13" w:rsidRDefault="00843A13" w:rsidP="00843A13">
      <w:pPr>
        <w:pStyle w:val="Observation"/>
        <w:numPr>
          <w:ilvl w:val="0"/>
          <w:numId w:val="31"/>
        </w:numPr>
      </w:pPr>
      <w:r>
        <w:lastRenderedPageBreak/>
        <w:t xml:space="preserve">It needs to be discussed that the measurement report is obligated to provide by Mode 3 </w:t>
      </w:r>
      <w:proofErr w:type="spellStart"/>
      <w:r>
        <w:t>TxUE</w:t>
      </w:r>
      <w:proofErr w:type="spellEnd"/>
      <w:r>
        <w:t xml:space="preserve"> or provided based on request.</w:t>
      </w:r>
    </w:p>
    <w:p w14:paraId="185B78D2" w14:textId="77777777" w:rsidR="001D2406" w:rsidRDefault="00605E9F" w:rsidP="00D82A26">
      <w:pPr>
        <w:pStyle w:val="Observation"/>
        <w:numPr>
          <w:ilvl w:val="0"/>
          <w:numId w:val="31"/>
        </w:numPr>
      </w:pPr>
      <w:r>
        <w:t xml:space="preserve">The way of reporting the measurement to assist in </w:t>
      </w:r>
      <w:proofErr w:type="spellStart"/>
      <w:r>
        <w:t>eNB</w:t>
      </w:r>
      <w:proofErr w:type="spellEnd"/>
      <w:r>
        <w:t xml:space="preserve"> scheduling is highly connected to </w:t>
      </w:r>
      <w:r w:rsidR="00843A13">
        <w:t xml:space="preserve">the </w:t>
      </w:r>
      <w:r>
        <w:t>detail</w:t>
      </w:r>
      <w:r w:rsidRPr="00605E9F">
        <w:t xml:space="preserve"> </w:t>
      </w:r>
      <w:r>
        <w:t xml:space="preserve">arrangement of the resource </w:t>
      </w:r>
      <w:r w:rsidR="002C25B0">
        <w:t xml:space="preserve">pool </w:t>
      </w:r>
      <w:r>
        <w:t>allowing accessed by Mode 3 and Mode 4 UE coexisted nearby</w:t>
      </w:r>
      <w:r w:rsidR="00736910">
        <w:t>.</w:t>
      </w:r>
    </w:p>
    <w:p w14:paraId="0836CDF5" w14:textId="77777777" w:rsidR="00AC399F" w:rsidRDefault="00AC399F" w:rsidP="00AC399F">
      <w:pPr>
        <w:pStyle w:val="1"/>
      </w:pPr>
      <w:r w:rsidRPr="00CE0424">
        <w:t>Conclusion</w:t>
      </w:r>
    </w:p>
    <w:p w14:paraId="3987F64A" w14:textId="77777777" w:rsidR="00A310A6" w:rsidRDefault="00FF009D" w:rsidP="00FF009D">
      <w:r>
        <w:t xml:space="preserve">In this paper, we highlight the </w:t>
      </w:r>
      <w:r w:rsidR="00E50F64">
        <w:t xml:space="preserve">issues should be discussed for supporting </w:t>
      </w:r>
      <w:r w:rsidR="006B5C2A">
        <w:t>coexistence of mode 3 and mode 4</w:t>
      </w:r>
      <w:r w:rsidR="00E50F64">
        <w:t xml:space="preserve"> in V2X communications</w:t>
      </w:r>
      <w:r>
        <w:t>.</w:t>
      </w:r>
    </w:p>
    <w:p w14:paraId="300036E5" w14:textId="3ABCDDA4" w:rsidR="002A6CCF" w:rsidRDefault="00BE79DA" w:rsidP="00BE79DA">
      <w:pPr>
        <w:pStyle w:val="Observation"/>
        <w:numPr>
          <w:ilvl w:val="0"/>
          <w:numId w:val="0"/>
        </w:numPr>
        <w:ind w:left="360" w:hanging="360"/>
      </w:pPr>
      <w:r>
        <w:t>Observation 1:  The resource reservation field in SCI-1 has been agreed in [2] to be able to use for assisting the resource allocation of pool sharing between mode 3 and mode 4.</w:t>
      </w:r>
    </w:p>
    <w:p w14:paraId="7A8FA88D" w14:textId="77777777" w:rsidR="00BE79DA" w:rsidRDefault="00BE79DA" w:rsidP="00BE79DA">
      <w:pPr>
        <w:pStyle w:val="Observation"/>
        <w:numPr>
          <w:ilvl w:val="0"/>
          <w:numId w:val="0"/>
        </w:numPr>
        <w:ind w:left="360" w:hanging="360"/>
      </w:pPr>
    </w:p>
    <w:p w14:paraId="795EACBB" w14:textId="37BC48C4" w:rsidR="00843A13" w:rsidRDefault="00843A13" w:rsidP="00AA18EF">
      <w:pPr>
        <w:pStyle w:val="Observation"/>
        <w:numPr>
          <w:ilvl w:val="0"/>
          <w:numId w:val="38"/>
        </w:numPr>
      </w:pPr>
      <w:proofErr w:type="spellStart"/>
      <w:proofErr w:type="gramStart"/>
      <w:r>
        <w:t>eNB</w:t>
      </w:r>
      <w:proofErr w:type="spellEnd"/>
      <w:proofErr w:type="gramEnd"/>
      <w:r>
        <w:t xml:space="preserve"> may require the assistance from Mode 3 UE near the </w:t>
      </w:r>
      <w:r w:rsidR="002B6ADA">
        <w:rPr>
          <w:rFonts w:hint="eastAsia"/>
          <w:lang w:eastAsia="zh-TW"/>
        </w:rPr>
        <w:t xml:space="preserve">cell </w:t>
      </w:r>
      <w:r>
        <w:t xml:space="preserve">edge to provide its measurement report in order to have an efficient resource allocation. </w:t>
      </w:r>
      <w:r w:rsidR="00F31E3E">
        <w:t>It is not just for respecting the transmission of Mode 4 but also to take the potential interference into account.</w:t>
      </w:r>
    </w:p>
    <w:p w14:paraId="40157B65" w14:textId="77777777" w:rsidR="00843A13" w:rsidRDefault="00843A13" w:rsidP="00843A13">
      <w:pPr>
        <w:pStyle w:val="Observation"/>
        <w:numPr>
          <w:ilvl w:val="0"/>
          <w:numId w:val="38"/>
        </w:numPr>
      </w:pPr>
      <w:r>
        <w:t xml:space="preserve">It needs to be discussed that the measurement report is obligated to provide by Mode 3 </w:t>
      </w:r>
      <w:proofErr w:type="spellStart"/>
      <w:r>
        <w:t>TxUE</w:t>
      </w:r>
      <w:proofErr w:type="spellEnd"/>
      <w:r>
        <w:t xml:space="preserve"> or provided based on request.</w:t>
      </w:r>
    </w:p>
    <w:p w14:paraId="132B961B" w14:textId="77777777" w:rsidR="00FF009D" w:rsidRDefault="00843A13" w:rsidP="00F11F55">
      <w:pPr>
        <w:pStyle w:val="Observation"/>
        <w:numPr>
          <w:ilvl w:val="0"/>
          <w:numId w:val="38"/>
        </w:numPr>
      </w:pPr>
      <w:r>
        <w:t xml:space="preserve">The way of reporting the measurement to assist in </w:t>
      </w:r>
      <w:proofErr w:type="spellStart"/>
      <w:r>
        <w:t>eNB</w:t>
      </w:r>
      <w:proofErr w:type="spellEnd"/>
      <w:r>
        <w:t xml:space="preserve"> scheduling is highly connected to the detail</w:t>
      </w:r>
      <w:r w:rsidRPr="00605E9F">
        <w:t xml:space="preserve"> </w:t>
      </w:r>
      <w:r>
        <w:t>arrangement of the resource allowing accessed by Mode 3</w:t>
      </w:r>
      <w:r w:rsidR="00B660E2">
        <w:t xml:space="preserve"> and Mode 4 UE coexisted nearby.</w:t>
      </w:r>
    </w:p>
    <w:p w14:paraId="0A2A3712" w14:textId="77777777" w:rsidR="00B660E2" w:rsidRDefault="00B660E2" w:rsidP="00B660E2">
      <w:pPr>
        <w:pStyle w:val="Observation"/>
        <w:numPr>
          <w:ilvl w:val="0"/>
          <w:numId w:val="0"/>
        </w:numPr>
        <w:ind w:left="1304"/>
      </w:pPr>
    </w:p>
    <w:p w14:paraId="108F55EE" w14:textId="5A456257" w:rsidR="00CF66B0" w:rsidRDefault="00771915" w:rsidP="00F11F55">
      <w:pPr>
        <w:widowControl w:val="0"/>
        <w:overflowPunct/>
        <w:autoSpaceDE/>
        <w:adjustRightInd/>
        <w:jc w:val="left"/>
        <w:textAlignment w:val="auto"/>
      </w:pPr>
      <w:r w:rsidRPr="00414DB2">
        <w:rPr>
          <w:rFonts w:hint="eastAsia"/>
        </w:rPr>
        <w:t>[1]</w:t>
      </w:r>
      <w:r w:rsidR="00034615">
        <w:t xml:space="preserve"> 3GPP </w:t>
      </w:r>
      <w:proofErr w:type="gramStart"/>
      <w:r w:rsidR="00034615">
        <w:t>RAN2#101</w:t>
      </w:r>
      <w:r w:rsidR="00AE61F9">
        <w:t xml:space="preserve"> </w:t>
      </w:r>
      <w:r w:rsidR="00836763">
        <w:t>Chairman’s</w:t>
      </w:r>
      <w:proofErr w:type="gramEnd"/>
      <w:r w:rsidR="00836763">
        <w:t xml:space="preserve"> note, </w:t>
      </w:r>
      <w:r w:rsidR="00AE61F9">
        <w:t xml:space="preserve">Athens, </w:t>
      </w:r>
      <w:r w:rsidR="006D5048">
        <w:t>Mar</w:t>
      </w:r>
      <w:r w:rsidR="00AE61F9">
        <w:t>. 2018</w:t>
      </w:r>
    </w:p>
    <w:p w14:paraId="74D4A418" w14:textId="08CFD60E" w:rsidR="00C54769" w:rsidRPr="00836763" w:rsidRDefault="00C54769" w:rsidP="00C54769">
      <w:pPr>
        <w:widowControl w:val="0"/>
        <w:overflowPunct/>
        <w:autoSpaceDE/>
        <w:adjustRightInd/>
        <w:jc w:val="left"/>
        <w:textAlignment w:val="auto"/>
      </w:pPr>
      <w:r w:rsidRPr="00414DB2">
        <w:rPr>
          <w:rFonts w:hint="eastAsia"/>
        </w:rPr>
        <w:t>[</w:t>
      </w:r>
      <w:r>
        <w:t>2</w:t>
      </w:r>
      <w:r w:rsidRPr="00414DB2">
        <w:rPr>
          <w:rFonts w:hint="eastAsia"/>
        </w:rPr>
        <w:t>]</w:t>
      </w:r>
      <w:r>
        <w:t xml:space="preserve"> 3GPP </w:t>
      </w:r>
      <w:proofErr w:type="gramStart"/>
      <w:r>
        <w:t>RAN1#92 Chairman’s</w:t>
      </w:r>
      <w:proofErr w:type="gramEnd"/>
      <w:r>
        <w:t xml:space="preserve"> note, Athens, Mar. 2018</w:t>
      </w:r>
    </w:p>
    <w:p w14:paraId="56542322" w14:textId="77777777" w:rsidR="00C54769" w:rsidRPr="00836763" w:rsidRDefault="00C54769" w:rsidP="00F11F55">
      <w:pPr>
        <w:widowControl w:val="0"/>
        <w:overflowPunct/>
        <w:autoSpaceDE/>
        <w:adjustRightInd/>
        <w:jc w:val="left"/>
        <w:textAlignment w:val="auto"/>
      </w:pPr>
    </w:p>
    <w:p w14:paraId="65E03B43" w14:textId="77777777"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F3A51" w14:textId="77777777" w:rsidR="009250D3" w:rsidRDefault="009250D3">
      <w:r>
        <w:separator/>
      </w:r>
    </w:p>
  </w:endnote>
  <w:endnote w:type="continuationSeparator" w:id="0">
    <w:p w14:paraId="394A7EA1" w14:textId="77777777" w:rsidR="009250D3" w:rsidRDefault="009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F92178">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F92178">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97352" w14:textId="77777777" w:rsidR="009250D3" w:rsidRDefault="009250D3">
      <w:r>
        <w:separator/>
      </w:r>
    </w:p>
  </w:footnote>
  <w:footnote w:type="continuationSeparator" w:id="0">
    <w:p w14:paraId="758995BA" w14:textId="77777777" w:rsidR="009250D3" w:rsidRDefault="00925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1"/>
  </w:num>
  <w:num w:numId="3">
    <w:abstractNumId w:val="18"/>
  </w:num>
  <w:num w:numId="4">
    <w:abstractNumId w:val="19"/>
  </w:num>
  <w:num w:numId="5">
    <w:abstractNumId w:val="13"/>
  </w:num>
  <w:num w:numId="6">
    <w:abstractNumId w:val="20"/>
  </w:num>
  <w:num w:numId="7">
    <w:abstractNumId w:val="23"/>
  </w:num>
  <w:num w:numId="8">
    <w:abstractNumId w:val="15"/>
  </w:num>
  <w:num w:numId="9">
    <w:abstractNumId w:val="22"/>
  </w:num>
  <w:num w:numId="10">
    <w:abstractNumId w:val="2"/>
  </w:num>
  <w:num w:numId="11">
    <w:abstractNumId w:val="22"/>
  </w:num>
  <w:num w:numId="12">
    <w:abstractNumId w:val="4"/>
  </w:num>
  <w:num w:numId="13">
    <w:abstractNumId w:val="25"/>
  </w:num>
  <w:num w:numId="14">
    <w:abstractNumId w:val="22"/>
    <w:lvlOverride w:ilvl="0">
      <w:startOverride w:val="1"/>
    </w:lvlOverride>
  </w:num>
  <w:num w:numId="15">
    <w:abstractNumId w:val="8"/>
  </w:num>
  <w:num w:numId="16">
    <w:abstractNumId w:val="14"/>
  </w:num>
  <w:num w:numId="17">
    <w:abstractNumId w:val="22"/>
    <w:lvlOverride w:ilvl="0">
      <w:startOverride w:val="1"/>
    </w:lvlOverride>
  </w:num>
  <w:num w:numId="18">
    <w:abstractNumId w:val="22"/>
    <w:lvlOverride w:ilvl="0">
      <w:startOverride w:val="1"/>
    </w:lvlOverride>
  </w:num>
  <w:num w:numId="19">
    <w:abstractNumId w:val="9"/>
  </w:num>
  <w:num w:numId="20">
    <w:abstractNumId w:val="6"/>
  </w:num>
  <w:num w:numId="21">
    <w:abstractNumId w:val="26"/>
  </w:num>
  <w:num w:numId="22">
    <w:abstractNumId w:val="10"/>
  </w:num>
  <w:num w:numId="23">
    <w:abstractNumId w:val="0"/>
  </w:num>
  <w:num w:numId="24">
    <w:abstractNumId w:val="3"/>
  </w:num>
  <w:num w:numId="25">
    <w:abstractNumId w:val="11"/>
  </w:num>
  <w:num w:numId="26">
    <w:abstractNumId w:val="22"/>
  </w:num>
  <w:num w:numId="27">
    <w:abstractNumId w:val="22"/>
  </w:num>
  <w:num w:numId="28">
    <w:abstractNumId w:val="22"/>
  </w:num>
  <w:num w:numId="29">
    <w:abstractNumId w:val="5"/>
  </w:num>
  <w:num w:numId="30">
    <w:abstractNumId w:val="17"/>
  </w:num>
  <w:num w:numId="31">
    <w:abstractNumId w:val="16"/>
  </w:num>
  <w:num w:numId="32">
    <w:abstractNumId w:val="22"/>
    <w:lvlOverride w:ilvl="0">
      <w:startOverride w:val="1"/>
    </w:lvlOverride>
  </w:num>
  <w:num w:numId="33">
    <w:abstractNumId w:val="2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12"/>
  </w:num>
  <w:num w:numId="37">
    <w:abstractNumId w:val="24"/>
  </w:num>
  <w:num w:numId="38">
    <w:abstractNumId w:val="28"/>
  </w:num>
  <w:num w:numId="39">
    <w:abstractNumId w:val="2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19D4"/>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4968"/>
    <w:rsid w:val="00105E5D"/>
    <w:rsid w:val="001062FB"/>
    <w:rsid w:val="001063E6"/>
    <w:rsid w:val="00106E42"/>
    <w:rsid w:val="00107B51"/>
    <w:rsid w:val="00113CF4"/>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27"/>
    <w:rsid w:val="001344C0"/>
    <w:rsid w:val="001346FA"/>
    <w:rsid w:val="00134C02"/>
    <w:rsid w:val="00135252"/>
    <w:rsid w:val="00135EDF"/>
    <w:rsid w:val="00137813"/>
    <w:rsid w:val="00137AB5"/>
    <w:rsid w:val="00137F0B"/>
    <w:rsid w:val="00151E23"/>
    <w:rsid w:val="00152135"/>
    <w:rsid w:val="001526E0"/>
    <w:rsid w:val="001551B5"/>
    <w:rsid w:val="00160564"/>
    <w:rsid w:val="00160688"/>
    <w:rsid w:val="00161915"/>
    <w:rsid w:val="00161DFC"/>
    <w:rsid w:val="00163F31"/>
    <w:rsid w:val="001653CF"/>
    <w:rsid w:val="001659C1"/>
    <w:rsid w:val="00173A8E"/>
    <w:rsid w:val="00174D30"/>
    <w:rsid w:val="0018143F"/>
    <w:rsid w:val="0018355B"/>
    <w:rsid w:val="00183D39"/>
    <w:rsid w:val="0018452D"/>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3B53"/>
    <w:rsid w:val="001E58E2"/>
    <w:rsid w:val="001E58EA"/>
    <w:rsid w:val="001E6DD8"/>
    <w:rsid w:val="001E7AED"/>
    <w:rsid w:val="001F3916"/>
    <w:rsid w:val="001F5209"/>
    <w:rsid w:val="001F54C5"/>
    <w:rsid w:val="001F662C"/>
    <w:rsid w:val="001F7074"/>
    <w:rsid w:val="001F7DB9"/>
    <w:rsid w:val="001F7E6E"/>
    <w:rsid w:val="00200490"/>
    <w:rsid w:val="00201F3A"/>
    <w:rsid w:val="00202CFF"/>
    <w:rsid w:val="00203F96"/>
    <w:rsid w:val="002069B2"/>
    <w:rsid w:val="00207FA3"/>
    <w:rsid w:val="00210F76"/>
    <w:rsid w:val="00213E89"/>
    <w:rsid w:val="002144EE"/>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5632"/>
    <w:rsid w:val="00235872"/>
    <w:rsid w:val="00240521"/>
    <w:rsid w:val="00240C0E"/>
    <w:rsid w:val="00240C67"/>
    <w:rsid w:val="00241559"/>
    <w:rsid w:val="00241A71"/>
    <w:rsid w:val="00242D12"/>
    <w:rsid w:val="002435B3"/>
    <w:rsid w:val="002458EB"/>
    <w:rsid w:val="0024627E"/>
    <w:rsid w:val="002500C8"/>
    <w:rsid w:val="00250966"/>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6ACD"/>
    <w:rsid w:val="00287838"/>
    <w:rsid w:val="00290433"/>
    <w:rsid w:val="002907B5"/>
    <w:rsid w:val="00292EB7"/>
    <w:rsid w:val="002938E0"/>
    <w:rsid w:val="00293E14"/>
    <w:rsid w:val="0029512A"/>
    <w:rsid w:val="00296227"/>
    <w:rsid w:val="00296C42"/>
    <w:rsid w:val="00296F44"/>
    <w:rsid w:val="00297587"/>
    <w:rsid w:val="0029777D"/>
    <w:rsid w:val="002A055E"/>
    <w:rsid w:val="002A1D4E"/>
    <w:rsid w:val="002A2869"/>
    <w:rsid w:val="002A6CCF"/>
    <w:rsid w:val="002B1D60"/>
    <w:rsid w:val="002B2174"/>
    <w:rsid w:val="002B24D6"/>
    <w:rsid w:val="002B58A8"/>
    <w:rsid w:val="002B6ADA"/>
    <w:rsid w:val="002C12F3"/>
    <w:rsid w:val="002C140F"/>
    <w:rsid w:val="002C231E"/>
    <w:rsid w:val="002C25B0"/>
    <w:rsid w:val="002C2701"/>
    <w:rsid w:val="002C32D6"/>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890"/>
    <w:rsid w:val="00307BA1"/>
    <w:rsid w:val="00310FBD"/>
    <w:rsid w:val="00311039"/>
    <w:rsid w:val="003116CC"/>
    <w:rsid w:val="00311702"/>
    <w:rsid w:val="00311E82"/>
    <w:rsid w:val="00312344"/>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82A"/>
    <w:rsid w:val="00377B31"/>
    <w:rsid w:val="00377CE1"/>
    <w:rsid w:val="003801C5"/>
    <w:rsid w:val="0038443F"/>
    <w:rsid w:val="00384EC6"/>
    <w:rsid w:val="00385BF0"/>
    <w:rsid w:val="00391681"/>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4404"/>
    <w:rsid w:val="00444F56"/>
    <w:rsid w:val="00446488"/>
    <w:rsid w:val="00450B9A"/>
    <w:rsid w:val="004517AA"/>
    <w:rsid w:val="00452CAC"/>
    <w:rsid w:val="0045568A"/>
    <w:rsid w:val="00457565"/>
    <w:rsid w:val="00457B71"/>
    <w:rsid w:val="004603D1"/>
    <w:rsid w:val="00462F01"/>
    <w:rsid w:val="004669E2"/>
    <w:rsid w:val="00470892"/>
    <w:rsid w:val="00470C31"/>
    <w:rsid w:val="0047206D"/>
    <w:rsid w:val="004734D0"/>
    <w:rsid w:val="00474889"/>
    <w:rsid w:val="0047556B"/>
    <w:rsid w:val="00476BCD"/>
    <w:rsid w:val="00477768"/>
    <w:rsid w:val="00484F99"/>
    <w:rsid w:val="00486E46"/>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85F"/>
    <w:rsid w:val="005E4949"/>
    <w:rsid w:val="005E5B81"/>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7408"/>
    <w:rsid w:val="006E7D3B"/>
    <w:rsid w:val="006F1B70"/>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250D3"/>
    <w:rsid w:val="00931BD9"/>
    <w:rsid w:val="00935C13"/>
    <w:rsid w:val="009368F3"/>
    <w:rsid w:val="00936B40"/>
    <w:rsid w:val="00941636"/>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7AC"/>
    <w:rsid w:val="00996A57"/>
    <w:rsid w:val="009970DD"/>
    <w:rsid w:val="009A0FBA"/>
    <w:rsid w:val="009A152A"/>
    <w:rsid w:val="009A1601"/>
    <w:rsid w:val="009A462D"/>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7F9"/>
    <w:rsid w:val="00B20256"/>
    <w:rsid w:val="00B20D09"/>
    <w:rsid w:val="00B2763F"/>
    <w:rsid w:val="00B27AAC"/>
    <w:rsid w:val="00B27FE4"/>
    <w:rsid w:val="00B30929"/>
    <w:rsid w:val="00B31C19"/>
    <w:rsid w:val="00B33A2E"/>
    <w:rsid w:val="00B372AA"/>
    <w:rsid w:val="00B40445"/>
    <w:rsid w:val="00B4083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16BC6"/>
    <w:rsid w:val="00C20DF0"/>
    <w:rsid w:val="00C22FBE"/>
    <w:rsid w:val="00C26821"/>
    <w:rsid w:val="00C279B5"/>
    <w:rsid w:val="00C27C45"/>
    <w:rsid w:val="00C3719D"/>
    <w:rsid w:val="00C46F35"/>
    <w:rsid w:val="00C50492"/>
    <w:rsid w:val="00C52387"/>
    <w:rsid w:val="00C54769"/>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79F"/>
    <w:rsid w:val="00D26EC2"/>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546FF"/>
    <w:rsid w:val="00D55418"/>
    <w:rsid w:val="00D55AD5"/>
    <w:rsid w:val="00D55E88"/>
    <w:rsid w:val="00D568F6"/>
    <w:rsid w:val="00D573A7"/>
    <w:rsid w:val="00D576CA"/>
    <w:rsid w:val="00D60676"/>
    <w:rsid w:val="00D61AF5"/>
    <w:rsid w:val="00D627F4"/>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6CA3"/>
    <w:rsid w:val="00D871CE"/>
    <w:rsid w:val="00D87231"/>
    <w:rsid w:val="00D9196D"/>
    <w:rsid w:val="00D92982"/>
    <w:rsid w:val="00D95DA9"/>
    <w:rsid w:val="00DA305E"/>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7E78"/>
    <w:rsid w:val="00E110E7"/>
    <w:rsid w:val="00E11B20"/>
    <w:rsid w:val="00E1258E"/>
    <w:rsid w:val="00E138B7"/>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110F"/>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A0CF4"/>
    <w:rsid w:val="00EA35E0"/>
    <w:rsid w:val="00EA4253"/>
    <w:rsid w:val="00EA7A41"/>
    <w:rsid w:val="00EB0067"/>
    <w:rsid w:val="00EB077B"/>
    <w:rsid w:val="00EB3AD9"/>
    <w:rsid w:val="00EB4EA2"/>
    <w:rsid w:val="00EB51B5"/>
    <w:rsid w:val="00EC0BFD"/>
    <w:rsid w:val="00EC27C6"/>
    <w:rsid w:val="00EC4207"/>
    <w:rsid w:val="00EC50D5"/>
    <w:rsid w:val="00EC5653"/>
    <w:rsid w:val="00EC71CE"/>
    <w:rsid w:val="00ED1006"/>
    <w:rsid w:val="00ED3358"/>
    <w:rsid w:val="00ED56AE"/>
    <w:rsid w:val="00EE1E33"/>
    <w:rsid w:val="00EF18FE"/>
    <w:rsid w:val="00EF3A1C"/>
    <w:rsid w:val="00EF557B"/>
    <w:rsid w:val="00EF5787"/>
    <w:rsid w:val="00EF60D0"/>
    <w:rsid w:val="00EF61E1"/>
    <w:rsid w:val="00F0528D"/>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178"/>
    <w:rsid w:val="00F92782"/>
    <w:rsid w:val="00F93AA9"/>
    <w:rsid w:val="00F94E0F"/>
    <w:rsid w:val="00F96985"/>
    <w:rsid w:val="00F97838"/>
    <w:rsid w:val="00FA2BB3"/>
    <w:rsid w:val="00FA6F37"/>
    <w:rsid w:val="00FA6F39"/>
    <w:rsid w:val="00FB2488"/>
    <w:rsid w:val="00FB277F"/>
    <w:rsid w:val="00FB4C80"/>
    <w:rsid w:val="00FB4F54"/>
    <w:rsid w:val="00FB6A6A"/>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72"/>
    <w:qFormat/>
    <w:rsid w:val="00C547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72"/>
    <w:qFormat/>
    <w:rsid w:val="00C54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87411-C50B-4E18-8118-C42DBD4C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4647</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2017-11-17T01:46:00Z</cp:lastPrinted>
  <dcterms:created xsi:type="dcterms:W3CDTF">2018-04-03T10:22:00Z</dcterms:created>
  <dcterms:modified xsi:type="dcterms:W3CDTF">2018-04-03T10:22:00Z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