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15102F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F4717C" w:rsidRPr="00F4717C">
        <w:rPr>
          <w:rFonts w:ascii="Arial" w:hAnsi="Arial" w:cs="Arial"/>
          <w:b/>
          <w:sz w:val="22"/>
          <w:szCs w:val="24"/>
        </w:rPr>
        <w:t>R1-1801070</w:t>
      </w:r>
      <w:bookmarkStart w:id="0" w:name="_GoBack"/>
      <w:bookmarkEnd w:id="0"/>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Heading1"/>
        <w:rPr>
          <w:lang w:val="en-US"/>
        </w:rPr>
      </w:pPr>
      <w:r w:rsidRPr="008E769D">
        <w:rPr>
          <w:lang w:val="en-US"/>
        </w:rPr>
        <w:t>Introduction</w:t>
      </w:r>
    </w:p>
    <w:p w14:paraId="5F26516F" w14:textId="52DCE814" w:rsidR="00561B40" w:rsidRDefault="00561B40" w:rsidP="00561B40">
      <w:r>
        <w:t>The proposals from [1]-[17] cover the following topics</w:t>
      </w:r>
      <w:r w:rsidR="001B2694">
        <w:t xml:space="preserve"> </w:t>
      </w:r>
      <w:r w:rsidR="0028253C">
        <w:t>and issue</w:t>
      </w:r>
      <w:r w:rsidR="001B2694">
        <w:t>s.</w:t>
      </w:r>
    </w:p>
    <w:p w14:paraId="39A45D6E" w14:textId="5CAF2E43" w:rsidR="001B2694" w:rsidRDefault="001B2694" w:rsidP="001B2694">
      <w:pPr>
        <w:pStyle w:val="ListParagraph"/>
        <w:numPr>
          <w:ilvl w:val="0"/>
          <w:numId w:val="22"/>
        </w:numPr>
      </w:pPr>
      <w:r>
        <w:t>HARQ-ACK timing indication</w:t>
      </w:r>
    </w:p>
    <w:p w14:paraId="1B0ED208" w14:textId="07B9A1A7" w:rsidR="0013688A" w:rsidRDefault="0013688A" w:rsidP="0013688A">
      <w:pPr>
        <w:pStyle w:val="ListParagraph"/>
        <w:numPr>
          <w:ilvl w:val="1"/>
          <w:numId w:val="22"/>
        </w:numPr>
      </w:pPr>
      <w:r>
        <w:t>Timing values for SPS PDSCH, pre-RRC config, RMSI</w:t>
      </w:r>
      <w:r w:rsidR="001D1194">
        <w:t>, and default timing values</w:t>
      </w:r>
      <w:r w:rsidR="00E9482E">
        <w:t>, fixed timing</w:t>
      </w:r>
    </w:p>
    <w:p w14:paraId="045E2819" w14:textId="77777777" w:rsidR="00E30542" w:rsidRDefault="00E30542" w:rsidP="00E30542">
      <w:pPr>
        <w:pStyle w:val="ListParagraph"/>
        <w:numPr>
          <w:ilvl w:val="0"/>
          <w:numId w:val="22"/>
        </w:numPr>
      </w:pPr>
      <w:r>
        <w:t>Number of HARQ processes</w:t>
      </w:r>
    </w:p>
    <w:p w14:paraId="777B3DCF" w14:textId="1360A1FA" w:rsidR="00E30542" w:rsidRDefault="00E30542" w:rsidP="00E30542">
      <w:pPr>
        <w:pStyle w:val="ListParagraph"/>
        <w:numPr>
          <w:ilvl w:val="1"/>
          <w:numId w:val="22"/>
        </w:numPr>
      </w:pPr>
      <w:r>
        <w:t>RRC values for configuration*</w:t>
      </w:r>
    </w:p>
    <w:p w14:paraId="61E6ADE1" w14:textId="77777777" w:rsidR="00E30542" w:rsidRDefault="00E30542" w:rsidP="00E30542">
      <w:pPr>
        <w:pStyle w:val="ListParagraph"/>
        <w:numPr>
          <w:ilvl w:val="0"/>
          <w:numId w:val="22"/>
        </w:numPr>
      </w:pPr>
      <w:r>
        <w:t>UE Processing time</w:t>
      </w:r>
    </w:p>
    <w:p w14:paraId="69A988A0" w14:textId="77777777" w:rsidR="00E30542" w:rsidRDefault="00E30542" w:rsidP="00E30542">
      <w:pPr>
        <w:pStyle w:val="ListParagraph"/>
        <w:numPr>
          <w:ilvl w:val="1"/>
          <w:numId w:val="22"/>
        </w:numPr>
      </w:pPr>
      <w:r>
        <w:t>Further progress in baseline capability such as non-slot, cross-carrier scheduling</w:t>
      </w:r>
    </w:p>
    <w:p w14:paraId="27EB4495" w14:textId="77777777" w:rsidR="00E30542" w:rsidRDefault="00E30542" w:rsidP="00E30542">
      <w:pPr>
        <w:pStyle w:val="ListParagraph"/>
        <w:numPr>
          <w:ilvl w:val="1"/>
          <w:numId w:val="22"/>
        </w:numPr>
      </w:pPr>
      <w:r>
        <w:t>Further progress in aggressive UE capability for slot-based, and non-slot</w:t>
      </w:r>
    </w:p>
    <w:p w14:paraId="07B2D589" w14:textId="77777777" w:rsidR="00E30542" w:rsidRDefault="00E30542" w:rsidP="00E30542">
      <w:pPr>
        <w:pStyle w:val="ListParagraph"/>
        <w:numPr>
          <w:ilvl w:val="1"/>
          <w:numId w:val="22"/>
        </w:numPr>
      </w:pPr>
      <w:r>
        <w:t>Additional related aspects on UE behavior</w:t>
      </w:r>
    </w:p>
    <w:p w14:paraId="72B68E3B" w14:textId="77777777" w:rsidR="00E30542" w:rsidRDefault="00E30542" w:rsidP="00E30542">
      <w:pPr>
        <w:pStyle w:val="ListParagraph"/>
        <w:numPr>
          <w:ilvl w:val="1"/>
          <w:numId w:val="22"/>
        </w:numPr>
      </w:pPr>
      <w:r>
        <w:t>Processing times for repetition cases*</w:t>
      </w:r>
    </w:p>
    <w:p w14:paraId="65009552" w14:textId="4DFDF261" w:rsidR="0013688A" w:rsidRDefault="005E3293" w:rsidP="005E3293">
      <w:pPr>
        <w:pStyle w:val="ListParagraph"/>
        <w:numPr>
          <w:ilvl w:val="0"/>
          <w:numId w:val="22"/>
        </w:numPr>
      </w:pPr>
      <w:r>
        <w:t>HARQ-ACK multiplexing and bundling</w:t>
      </w:r>
    </w:p>
    <w:p w14:paraId="22484B5C" w14:textId="46725713" w:rsidR="005E3293" w:rsidRDefault="005C1D85" w:rsidP="005E3293">
      <w:pPr>
        <w:pStyle w:val="ListParagraph"/>
        <w:numPr>
          <w:ilvl w:val="1"/>
          <w:numId w:val="22"/>
        </w:numPr>
      </w:pPr>
      <w:r>
        <w:t>Bundling of CBG and time-domain bundling</w:t>
      </w:r>
    </w:p>
    <w:p w14:paraId="2B833B50" w14:textId="0DC2F33B" w:rsidR="004341D4" w:rsidRDefault="004341D4" w:rsidP="004341D4">
      <w:pPr>
        <w:pStyle w:val="ListParagraph"/>
        <w:numPr>
          <w:ilvl w:val="0"/>
          <w:numId w:val="22"/>
        </w:numPr>
      </w:pPr>
      <w:r>
        <w:t>HARQ Management</w:t>
      </w:r>
    </w:p>
    <w:p w14:paraId="0AF9E0C0" w14:textId="7B49FC78" w:rsidR="004341D4" w:rsidRDefault="004341D4" w:rsidP="004341D4">
      <w:pPr>
        <w:pStyle w:val="ListParagraph"/>
        <w:numPr>
          <w:ilvl w:val="1"/>
          <w:numId w:val="22"/>
        </w:numPr>
      </w:pPr>
      <w:r>
        <w:t>Out-of-order operation, handling of collisions, TBs and slot alignment</w:t>
      </w:r>
    </w:p>
    <w:p w14:paraId="0A09A125" w14:textId="77777777" w:rsidR="008A71BE" w:rsidRDefault="008A71BE" w:rsidP="008A71BE"/>
    <w:p w14:paraId="15F3CAE0" w14:textId="466F02C1" w:rsidR="00C60589" w:rsidRDefault="008A71BE" w:rsidP="008A71BE">
      <w:r>
        <w:t>Since there is a dedicated session 7.9 on UE Features, the focus</w:t>
      </w:r>
      <w:r w:rsidR="00B46A6B">
        <w:t xml:space="preserve"> here is</w:t>
      </w:r>
      <w:r>
        <w:t xml:space="preserve"> on specification open items. UE capabilities may</w:t>
      </w:r>
      <w:r w:rsidR="00B46A6B">
        <w:t xml:space="preserve"> still</w:t>
      </w:r>
      <w:r>
        <w:t xml:space="preserve"> be </w:t>
      </w:r>
      <w:r w:rsidR="00492D83">
        <w:t>discussed and clarified</w:t>
      </w:r>
      <w:r>
        <w:t xml:space="preserve">. </w:t>
      </w:r>
      <w:r w:rsidR="00492D83">
        <w:t>Also</w:t>
      </w:r>
      <w:r w:rsidR="00B46A6B">
        <w:t>, priority</w:t>
      </w:r>
      <w:r>
        <w:t xml:space="preserve"> will be </w:t>
      </w:r>
      <w:r w:rsidR="00B46A6B">
        <w:t>toward</w:t>
      </w:r>
      <w:r>
        <w:t xml:space="preserve"> December specifica</w:t>
      </w:r>
      <w:r w:rsidR="00B8317D">
        <w:t>tion open items</w:t>
      </w:r>
      <w:r w:rsidR="00B46A6B">
        <w:t xml:space="preserve"> and correction</w:t>
      </w:r>
      <w:r w:rsidR="00B8317D">
        <w:t xml:space="preserve">, </w:t>
      </w:r>
      <w:r w:rsidR="00B46A6B">
        <w:t>over</w:t>
      </w:r>
      <w:r w:rsidR="00B8317D">
        <w:t xml:space="preserve"> </w:t>
      </w:r>
      <w:r>
        <w:t>new features to be considered for specification before June</w:t>
      </w:r>
      <w:r w:rsidR="00B8317D">
        <w:t>.</w:t>
      </w:r>
      <w:r w:rsidR="00B46A6B">
        <w:t xml:space="preserve"> A few items not covered in proposals among [1]-[17] are also identified (and starred above ‘*’). </w:t>
      </w:r>
    </w:p>
    <w:p w14:paraId="25AA83EB" w14:textId="273E3CD3" w:rsidR="00C60589" w:rsidRDefault="00C60589" w:rsidP="008A71BE">
      <w:r>
        <w:t xml:space="preserve">Several contributions </w:t>
      </w:r>
      <w:r w:rsidR="0061189F">
        <w:t>mentioned</w:t>
      </w:r>
      <w:r>
        <w:t xml:space="preserve"> issues in HARQ-ACK codebook, such as </w:t>
      </w:r>
      <w:r w:rsidR="00293094">
        <w:t>how the</w:t>
      </w:r>
      <w:r>
        <w:t xml:space="preserve"> specification </w:t>
      </w:r>
      <w:r w:rsidR="00293094">
        <w:t xml:space="preserve">has implemented the agreement of the </w:t>
      </w:r>
      <w:r>
        <w:t xml:space="preserve">downlink association </w:t>
      </w:r>
      <w:r w:rsidR="0061189F">
        <w:t xml:space="preserve">set. It is recommended for these to </w:t>
      </w:r>
      <w:r w:rsidR="00293094">
        <w:t xml:space="preserve">be treated in joint session with </w:t>
      </w:r>
      <w:r w:rsidR="00C40BCF">
        <w:t>7.3.4.2 (CA) and 7.3.3.</w:t>
      </w:r>
      <w:r w:rsidR="00394EFA">
        <w:t>4</w:t>
      </w:r>
      <w:r w:rsidR="00C40BCF">
        <w:t xml:space="preserve"> (CBG).</w:t>
      </w:r>
    </w:p>
    <w:p w14:paraId="5222AD8C" w14:textId="34F86406" w:rsidR="005A7456" w:rsidRDefault="005A7456" w:rsidP="008A71BE">
      <w:r>
        <w:t>Finally, once agreement is achieved on the basic proposals here, further text proposals will be provided to refine these agreements toward CRs.</w:t>
      </w:r>
    </w:p>
    <w:p w14:paraId="38221CB6" w14:textId="77777777" w:rsidR="00F576EB" w:rsidRPr="00561B40" w:rsidRDefault="00F576EB" w:rsidP="008A71BE"/>
    <w:p w14:paraId="405C4817" w14:textId="77777777" w:rsidR="00E30542" w:rsidRDefault="00E30542" w:rsidP="00E30542">
      <w:pPr>
        <w:pStyle w:val="Heading1"/>
      </w:pPr>
      <w:r>
        <w:t>HARQ-ACK Timing Indication</w:t>
      </w:r>
    </w:p>
    <w:p w14:paraId="2F46734C" w14:textId="77777777" w:rsidR="00E30542" w:rsidRDefault="00E30542" w:rsidP="00E30542">
      <w:pPr>
        <w:rPr>
          <w:lang w:val="en-GB"/>
        </w:rPr>
      </w:pPr>
      <w:r>
        <w:rPr>
          <w:lang w:val="en-GB"/>
        </w:rPr>
        <w:t>In the RAN1 #91, it was agreed for the following.</w:t>
      </w:r>
    </w:p>
    <w:p w14:paraId="3CC1F563" w14:textId="77777777" w:rsidR="00E30542" w:rsidRPr="00B8008A" w:rsidRDefault="00E30542" w:rsidP="00E30542">
      <w:r w:rsidRPr="00B8008A">
        <w:rPr>
          <w:highlight w:val="green"/>
        </w:rPr>
        <w:t>Agreements</w:t>
      </w:r>
      <w:r w:rsidRPr="00B8008A">
        <w:t>:</w:t>
      </w:r>
    </w:p>
    <w:p w14:paraId="77EFBB71" w14:textId="77777777" w:rsidR="00E30542" w:rsidRPr="00B8008A" w:rsidRDefault="00E30542" w:rsidP="00E30542">
      <w:pPr>
        <w:numPr>
          <w:ilvl w:val="0"/>
          <w:numId w:val="24"/>
        </w:numPr>
        <w:overflowPunct/>
        <w:autoSpaceDE/>
        <w:autoSpaceDN/>
        <w:adjustRightInd/>
        <w:spacing w:after="0"/>
        <w:textAlignment w:val="auto"/>
        <w:rPr>
          <w:kern w:val="2"/>
        </w:rPr>
      </w:pPr>
      <w:r w:rsidRPr="00B8008A">
        <w:rPr>
          <w:kern w:val="2"/>
        </w:rPr>
        <w:t>3-bit are used to indicate K1 slot-timing in DCI</w:t>
      </w:r>
    </w:p>
    <w:p w14:paraId="42F6CE25" w14:textId="77777777" w:rsidR="00E30542" w:rsidRPr="00B8008A" w:rsidRDefault="00E30542" w:rsidP="00E30542">
      <w:pPr>
        <w:pStyle w:val="ListParagraph"/>
        <w:numPr>
          <w:ilvl w:val="1"/>
          <w:numId w:val="24"/>
        </w:numPr>
        <w:rPr>
          <w:rFonts w:ascii="Times New Roman" w:hAnsi="Times New Roman"/>
          <w:kern w:val="2"/>
          <w:szCs w:val="20"/>
        </w:rPr>
      </w:pPr>
      <w:r w:rsidRPr="00B8008A">
        <w:rPr>
          <w:rFonts w:ascii="Times New Roman" w:hAnsi="Times New Roman"/>
          <w:kern w:val="2"/>
          <w:szCs w:val="20"/>
        </w:rPr>
        <w:t>RRC configures the set of values to be indexed by these bits to determine K1</w:t>
      </w:r>
    </w:p>
    <w:p w14:paraId="114F3118"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These values are not slot index dependent</w:t>
      </w:r>
    </w:p>
    <w:p w14:paraId="261B1C6B"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Each value is represented by 4-bit (i.e., up to 16 different values)</w:t>
      </w:r>
    </w:p>
    <w:p w14:paraId="791DFF46" w14:textId="77777777" w:rsidR="00E30542" w:rsidRPr="00E9354D" w:rsidRDefault="00E30542" w:rsidP="00E30542">
      <w:pPr>
        <w:rPr>
          <w:lang w:val="en-GB"/>
        </w:rPr>
      </w:pPr>
      <w:r>
        <w:rPr>
          <w:lang w:val="en-GB"/>
        </w:rPr>
        <w:lastRenderedPageBreak/>
        <w:br/>
        <w:t xml:space="preserve">Additionally, </w:t>
      </w:r>
      <w:r w:rsidRPr="00E9354D">
        <w:rPr>
          <w:lang w:val="en-GB"/>
        </w:rPr>
        <w:t>the following default behaviour was agreed.</w:t>
      </w:r>
    </w:p>
    <w:p w14:paraId="0ED7086F" w14:textId="77777777" w:rsidR="00E30542" w:rsidRPr="00E9354D" w:rsidRDefault="00E30542" w:rsidP="00E30542">
      <w:pPr>
        <w:pStyle w:val="ListParagraph"/>
        <w:spacing w:before="240"/>
        <w:ind w:left="0"/>
        <w:jc w:val="both"/>
        <w:rPr>
          <w:rFonts w:ascii="Times New Roman" w:hAnsi="Times New Roman"/>
          <w:sz w:val="20"/>
          <w:szCs w:val="20"/>
        </w:rPr>
      </w:pPr>
      <w:r w:rsidRPr="00E9354D">
        <w:rPr>
          <w:rFonts w:ascii="Times New Roman" w:hAnsi="Times New Roman"/>
          <w:sz w:val="20"/>
          <w:szCs w:val="20"/>
          <w:highlight w:val="green"/>
        </w:rPr>
        <w:t>Agreements</w:t>
      </w:r>
      <w:r w:rsidRPr="00E9354D">
        <w:rPr>
          <w:rFonts w:ascii="Times New Roman" w:hAnsi="Times New Roman"/>
          <w:sz w:val="20"/>
          <w:szCs w:val="20"/>
        </w:rPr>
        <w:t>:</w:t>
      </w:r>
    </w:p>
    <w:p w14:paraId="6A6B424B" w14:textId="77777777" w:rsidR="00E30542" w:rsidRPr="00005B80" w:rsidRDefault="00E30542" w:rsidP="00E30542">
      <w:pPr>
        <w:numPr>
          <w:ilvl w:val="0"/>
          <w:numId w:val="25"/>
        </w:numPr>
        <w:overflowPunct/>
        <w:autoSpaceDE/>
        <w:autoSpaceDN/>
        <w:adjustRightInd/>
        <w:spacing w:after="0"/>
        <w:textAlignment w:val="auto"/>
        <w:rPr>
          <w:kern w:val="2"/>
          <w:lang w:eastAsia="zh-CN"/>
        </w:rPr>
      </w:pPr>
      <w:r w:rsidRPr="00005B80">
        <w:rPr>
          <w:kern w:val="2"/>
        </w:rPr>
        <w:t xml:space="preserve">For the case when RRC connection has not yet been established, </w:t>
      </w:r>
      <w:r w:rsidRPr="00005B80">
        <w:rPr>
          <w:kern w:val="2"/>
          <w:lang w:eastAsia="zh-CN"/>
        </w:rPr>
        <w:t>the UE processing time should be assumed to be the maximum values among all conditions for all capabilities under the same SCS.</w:t>
      </w:r>
    </w:p>
    <w:p w14:paraId="2FDB2B63" w14:textId="77777777" w:rsidR="00E30542" w:rsidRDefault="00E30542" w:rsidP="00E30542">
      <w:pPr>
        <w:rPr>
          <w:lang w:val="en-GB"/>
        </w:rPr>
      </w:pPr>
    </w:p>
    <w:p w14:paraId="061C3D46" w14:textId="77777777" w:rsidR="00E30542" w:rsidRDefault="00E30542" w:rsidP="00E30542">
      <w:pPr>
        <w:rPr>
          <w:lang w:val="en-GB"/>
        </w:rPr>
      </w:pPr>
      <w:r>
        <w:rPr>
          <w:lang w:val="en-GB"/>
        </w:rPr>
        <w:t>Several contributions [3], [4], [11] in this meeting indicated that the signalling details for specification are still incomplete. The following proposal is provided as a merge among these proposals.</w:t>
      </w:r>
    </w:p>
    <w:p w14:paraId="046764C6" w14:textId="77777777" w:rsidR="00E30542" w:rsidRDefault="00E30542" w:rsidP="00E30542">
      <w:pPr>
        <w:rPr>
          <w:lang w:val="en-GB"/>
        </w:rPr>
      </w:pPr>
    </w:p>
    <w:p w14:paraId="0D91B834" w14:textId="77777777" w:rsidR="00E30542" w:rsidRDefault="00E30542" w:rsidP="00E30542">
      <w:pPr>
        <w:rPr>
          <w:lang w:val="en-GB"/>
        </w:rPr>
      </w:pPr>
      <w:r w:rsidRPr="00A41C9E">
        <w:rPr>
          <w:b/>
          <w:highlight w:val="yellow"/>
          <w:u w:val="single"/>
          <w:lang w:val="en-GB"/>
        </w:rPr>
        <w:t>Proposal:</w:t>
      </w:r>
      <w:r>
        <w:rPr>
          <w:lang w:val="en-GB"/>
        </w:rPr>
        <w:t xml:space="preserve"> </w:t>
      </w:r>
    </w:p>
    <w:p w14:paraId="2A54662E" w14:textId="77777777" w:rsidR="00E30542" w:rsidRDefault="00E30542" w:rsidP="00E30542">
      <w:pPr>
        <w:pStyle w:val="ListParagraph"/>
        <w:numPr>
          <w:ilvl w:val="0"/>
          <w:numId w:val="23"/>
        </w:numPr>
        <w:rPr>
          <w:rFonts w:ascii="Times New Roman" w:hAnsi="Times New Roman"/>
          <w:i/>
          <w:sz w:val="20"/>
          <w:szCs w:val="20"/>
          <w:lang w:val="en-GB"/>
        </w:rPr>
      </w:pPr>
      <w:r w:rsidRPr="007371CC">
        <w:rPr>
          <w:rFonts w:ascii="Times New Roman" w:hAnsi="Times New Roman"/>
          <w:i/>
          <w:sz w:val="20"/>
          <w:szCs w:val="20"/>
          <w:lang w:val="en-GB"/>
        </w:rPr>
        <w:t>A default HARQ timing value can be predefined based on the UE minimum processing time (N1) and mapped to one of a set of values that can be indicated by a HARQ timing field in a DCI scheduling a DL assignment.</w:t>
      </w:r>
    </w:p>
    <w:p w14:paraId="02E0AA89" w14:textId="77777777" w:rsidR="00E30542" w:rsidRDefault="00E30542" w:rsidP="00E30542">
      <w:pPr>
        <w:rPr>
          <w:i/>
          <w:lang w:val="en-GB"/>
        </w:rPr>
      </w:pPr>
    </w:p>
    <w:p w14:paraId="7FFB099B" w14:textId="2C3408A8" w:rsidR="00E30542" w:rsidRPr="00C11B35" w:rsidRDefault="00E30542" w:rsidP="00E30542">
      <w:pPr>
        <w:rPr>
          <w:lang w:val="en-GB"/>
        </w:rPr>
      </w:pPr>
      <w:r w:rsidRPr="00233E11">
        <w:rPr>
          <w:b/>
          <w:highlight w:val="cyan"/>
          <w:u w:val="single"/>
          <w:lang w:val="en-GB"/>
        </w:rPr>
        <w:t>Proposal</w:t>
      </w:r>
      <w:r w:rsidR="00A829A2">
        <w:rPr>
          <w:b/>
          <w:highlight w:val="cyan"/>
          <w:u w:val="single"/>
          <w:lang w:val="en-GB"/>
        </w:rPr>
        <w:t xml:space="preserve"> (from offline)</w:t>
      </w:r>
      <w:r w:rsidRPr="00233E11">
        <w:rPr>
          <w:b/>
          <w:highlight w:val="cyan"/>
          <w:u w:val="single"/>
          <w:lang w:val="en-GB"/>
        </w:rPr>
        <w:t>:</w:t>
      </w:r>
      <w:r>
        <w:rPr>
          <w:lang w:val="en-GB"/>
        </w:rPr>
        <w:t xml:space="preserve"> </w:t>
      </w:r>
    </w:p>
    <w:p w14:paraId="5CAC7639" w14:textId="77777777" w:rsidR="00E30542" w:rsidRPr="00F21440" w:rsidRDefault="00E30542" w:rsidP="00E30542">
      <w:pPr>
        <w:pStyle w:val="ListParagraph"/>
        <w:numPr>
          <w:ilvl w:val="0"/>
          <w:numId w:val="23"/>
        </w:numPr>
        <w:rPr>
          <w:rFonts w:ascii="Times New Roman" w:hAnsi="Times New Roman"/>
          <w:i/>
          <w:sz w:val="20"/>
          <w:szCs w:val="20"/>
          <w:lang w:val="en-GB"/>
        </w:rPr>
      </w:pPr>
      <w:r w:rsidRPr="00F21440">
        <w:rPr>
          <w:rFonts w:ascii="Times New Roman" w:hAnsi="Times New Roman"/>
          <w:i/>
          <w:sz w:val="20"/>
          <w:szCs w:val="20"/>
          <w:lang w:val="en-GB"/>
        </w:rPr>
        <w:t>For PDSCH transmission before RRC connection, the set of timing values K1 between PDSCH and HARQ-ACK is</w:t>
      </w:r>
    </w:p>
    <w:p w14:paraId="5F403D4D" w14:textId="77777777" w:rsidR="00E30542" w:rsidRPr="00F21440" w:rsidRDefault="00E30542" w:rsidP="00E30542">
      <w:pPr>
        <w:pStyle w:val="ListParagraph"/>
        <w:numPr>
          <w:ilvl w:val="1"/>
          <w:numId w:val="23"/>
        </w:numPr>
        <w:rPr>
          <w:rFonts w:ascii="Times New Roman" w:hAnsi="Times New Roman"/>
          <w:i/>
          <w:sz w:val="20"/>
          <w:szCs w:val="20"/>
          <w:lang w:val="en-GB"/>
        </w:rPr>
      </w:pPr>
      <w:r w:rsidRPr="00F21440">
        <w:rPr>
          <w:rFonts w:ascii="Times New Roman" w:hAnsi="Times New Roman"/>
          <w:i/>
          <w:sz w:val="20"/>
          <w:szCs w:val="20"/>
          <w:lang w:val="en-GB"/>
        </w:rPr>
        <w:t>FFS: configured using RMSI or defined in specification</w:t>
      </w:r>
    </w:p>
    <w:p w14:paraId="3E7C8F96" w14:textId="77777777" w:rsidR="00E30542" w:rsidRPr="00F21440" w:rsidRDefault="00E30542" w:rsidP="00E30542">
      <w:pPr>
        <w:pStyle w:val="ListParagraph"/>
        <w:numPr>
          <w:ilvl w:val="1"/>
          <w:numId w:val="23"/>
        </w:numPr>
        <w:rPr>
          <w:rFonts w:ascii="Times New Roman" w:hAnsi="Times New Roman"/>
          <w:i/>
          <w:sz w:val="20"/>
          <w:szCs w:val="20"/>
          <w:lang w:val="en-GB"/>
        </w:rPr>
      </w:pPr>
      <w:r w:rsidRPr="00F21440">
        <w:rPr>
          <w:rFonts w:ascii="Times New Roman" w:hAnsi="Times New Roman"/>
          <w:i/>
          <w:sz w:val="20"/>
          <w:szCs w:val="20"/>
          <w:lang w:val="en-GB"/>
        </w:rPr>
        <w:t>Note: the values should take into account the UE minimum timing requirements agreed in initial access</w:t>
      </w:r>
    </w:p>
    <w:p w14:paraId="4B9D3473" w14:textId="77777777" w:rsidR="00E30542" w:rsidRPr="00F21440" w:rsidRDefault="00E30542" w:rsidP="00E30542">
      <w:pPr>
        <w:pStyle w:val="ListParagraph"/>
        <w:ind w:left="1440"/>
        <w:rPr>
          <w:rFonts w:ascii="Times New Roman" w:hAnsi="Times New Roman"/>
          <w:i/>
          <w:sz w:val="20"/>
          <w:szCs w:val="20"/>
          <w:lang w:val="en-GB"/>
        </w:rPr>
      </w:pPr>
    </w:p>
    <w:p w14:paraId="68F1FA24" w14:textId="77777777" w:rsidR="00E30542" w:rsidRPr="00F21440" w:rsidRDefault="00E30542" w:rsidP="00E30542">
      <w:pPr>
        <w:pStyle w:val="ListParagraph"/>
        <w:numPr>
          <w:ilvl w:val="0"/>
          <w:numId w:val="23"/>
        </w:numPr>
        <w:rPr>
          <w:rFonts w:ascii="Times New Roman" w:hAnsi="Times New Roman"/>
          <w:i/>
          <w:sz w:val="20"/>
          <w:szCs w:val="20"/>
          <w:lang w:val="en-GB"/>
        </w:rPr>
      </w:pPr>
      <w:r w:rsidRPr="00F21440">
        <w:rPr>
          <w:rFonts w:ascii="Times New Roman" w:hAnsi="Times New Roman"/>
          <w:i/>
          <w:sz w:val="20"/>
          <w:szCs w:val="20"/>
          <w:lang w:val="en-GB"/>
        </w:rPr>
        <w:t>For PDSCH scheduled by fallback DCI, the set of timing values K1 between PDSCH and HARQ-ACK is</w:t>
      </w:r>
    </w:p>
    <w:p w14:paraId="2616132B" w14:textId="77777777" w:rsidR="00E30542" w:rsidRPr="00F21440" w:rsidRDefault="00E30542" w:rsidP="00E30542">
      <w:pPr>
        <w:pStyle w:val="ListParagraph"/>
        <w:numPr>
          <w:ilvl w:val="1"/>
          <w:numId w:val="23"/>
        </w:numPr>
        <w:rPr>
          <w:rFonts w:ascii="Times New Roman" w:hAnsi="Times New Roman"/>
          <w:i/>
          <w:sz w:val="20"/>
          <w:szCs w:val="20"/>
          <w:lang w:val="en-GB"/>
        </w:rPr>
      </w:pPr>
      <w:r w:rsidRPr="00F21440">
        <w:rPr>
          <w:rFonts w:ascii="Times New Roman" w:hAnsi="Times New Roman"/>
          <w:i/>
          <w:sz w:val="20"/>
          <w:szCs w:val="20"/>
          <w:lang w:val="en-GB"/>
        </w:rPr>
        <w:t>FFS: configured using RMSI or defined in specification</w:t>
      </w:r>
    </w:p>
    <w:p w14:paraId="37EA152A" w14:textId="77777777" w:rsidR="00E30542" w:rsidRPr="00DE136C" w:rsidRDefault="00E30542" w:rsidP="00E30542">
      <w:pPr>
        <w:pStyle w:val="ListParagraph"/>
        <w:ind w:left="1440"/>
        <w:rPr>
          <w:rFonts w:ascii="Times New Roman" w:hAnsi="Times New Roman"/>
          <w:sz w:val="28"/>
          <w:szCs w:val="20"/>
          <w:lang w:val="en-GB"/>
        </w:rPr>
      </w:pPr>
    </w:p>
    <w:p w14:paraId="2A3ABD1B" w14:textId="77777777" w:rsidR="00E30542" w:rsidRPr="00074051" w:rsidRDefault="00E30542" w:rsidP="00E30542">
      <w:pPr>
        <w:pStyle w:val="ListParagraph"/>
        <w:ind w:left="1440"/>
        <w:rPr>
          <w:rFonts w:ascii="Times New Roman" w:hAnsi="Times New Roman"/>
          <w:sz w:val="20"/>
          <w:szCs w:val="20"/>
          <w:lang w:val="en-GB"/>
        </w:rPr>
      </w:pPr>
    </w:p>
    <w:p w14:paraId="2A758E46" w14:textId="04370C5C" w:rsidR="00E30542" w:rsidRPr="00A829A2" w:rsidRDefault="00E30542" w:rsidP="00E30542">
      <w:pPr>
        <w:rPr>
          <w:i/>
          <w:lang w:val="en-GB"/>
        </w:rPr>
      </w:pPr>
      <w:r w:rsidRPr="00A829A2">
        <w:rPr>
          <w:b/>
          <w:highlight w:val="cyan"/>
          <w:u w:val="single"/>
          <w:lang w:val="en-GB"/>
        </w:rPr>
        <w:t>For further discussion:</w:t>
      </w:r>
      <w:r>
        <w:rPr>
          <w:lang w:val="en-GB"/>
        </w:rPr>
        <w:t xml:space="preserve"> </w:t>
      </w:r>
      <w:r w:rsidR="00A829A2" w:rsidRPr="00A829A2">
        <w:rPr>
          <w:i/>
          <w:lang w:val="en-GB"/>
        </w:rPr>
        <w:t xml:space="preserve">The set of </w:t>
      </w:r>
      <w:r w:rsidRPr="00A829A2">
        <w:rPr>
          <w:i/>
          <w:lang w:val="en-GB"/>
        </w:rPr>
        <w:t xml:space="preserve">K1 slot-timing values </w:t>
      </w:r>
      <w:r w:rsidR="00A829A2" w:rsidRPr="00A829A2">
        <w:rPr>
          <w:i/>
          <w:lang w:val="en-GB"/>
        </w:rPr>
        <w:t>which are</w:t>
      </w:r>
      <w:r w:rsidRPr="00A829A2">
        <w:rPr>
          <w:i/>
          <w:lang w:val="en-GB"/>
        </w:rPr>
        <w:t xml:space="preserve"> </w:t>
      </w:r>
      <w:r w:rsidR="00A829A2" w:rsidRPr="00A829A2">
        <w:rPr>
          <w:i/>
          <w:lang w:val="en-GB"/>
        </w:rPr>
        <w:t>configurable in RRC at least includes the set</w:t>
      </w:r>
    </w:p>
    <w:p w14:paraId="4EE1E782" w14:textId="767BD91E" w:rsidR="00A829A2" w:rsidRPr="00A829A2" w:rsidRDefault="00A829A2" w:rsidP="00A829A2">
      <w:pPr>
        <w:pStyle w:val="ListParagraph"/>
        <w:numPr>
          <w:ilvl w:val="0"/>
          <w:numId w:val="23"/>
        </w:numPr>
        <w:rPr>
          <w:i/>
          <w:sz w:val="20"/>
          <w:szCs w:val="20"/>
          <w:lang w:val="en-GB"/>
        </w:rPr>
      </w:pPr>
      <w:r w:rsidRPr="00A829A2">
        <w:rPr>
          <w:i/>
          <w:sz w:val="20"/>
          <w:szCs w:val="20"/>
          <w:lang w:val="en-GB"/>
        </w:rPr>
        <w:t>FFS: {0,1,2,3,4,5,6,7,8}</w:t>
      </w:r>
    </w:p>
    <w:p w14:paraId="7ADFE89F" w14:textId="0D7E6452" w:rsidR="00E30542" w:rsidRPr="00D72ABD" w:rsidRDefault="00832A65" w:rsidP="00E30542">
      <w:pPr>
        <w:pStyle w:val="ListParagraph"/>
        <w:numPr>
          <w:ilvl w:val="0"/>
          <w:numId w:val="23"/>
        </w:numPr>
        <w:rPr>
          <w:rFonts w:ascii="Times New Roman" w:hAnsi="Times New Roman"/>
          <w:i/>
          <w:sz w:val="20"/>
          <w:szCs w:val="20"/>
          <w:lang w:val="en-GB"/>
        </w:rPr>
      </w:pPr>
      <w:r>
        <w:rPr>
          <w:rFonts w:ascii="Times New Roman" w:hAnsi="Times New Roman"/>
          <w:i/>
          <w:sz w:val="20"/>
          <w:szCs w:val="20"/>
          <w:lang w:val="en-GB"/>
        </w:rPr>
        <w:t>S</w:t>
      </w:r>
      <w:r w:rsidR="00E30542" w:rsidRPr="00D72ABD">
        <w:rPr>
          <w:rFonts w:ascii="Times New Roman" w:hAnsi="Times New Roman"/>
          <w:i/>
          <w:sz w:val="20"/>
          <w:szCs w:val="20"/>
          <w:lang w:val="en-GB"/>
        </w:rPr>
        <w:t xml:space="preserve">ome </w:t>
      </w:r>
      <w:r w:rsidR="007E62A7">
        <w:rPr>
          <w:rFonts w:ascii="Times New Roman" w:hAnsi="Times New Roman"/>
          <w:i/>
          <w:sz w:val="20"/>
          <w:szCs w:val="20"/>
          <w:lang w:val="en-GB"/>
        </w:rPr>
        <w:t xml:space="preserve">of </w:t>
      </w:r>
      <w:r w:rsidR="00A933E0">
        <w:rPr>
          <w:rFonts w:ascii="Times New Roman" w:hAnsi="Times New Roman"/>
          <w:i/>
          <w:sz w:val="20"/>
          <w:szCs w:val="20"/>
          <w:lang w:val="en-GB"/>
        </w:rPr>
        <w:t xml:space="preserve">the </w:t>
      </w:r>
      <w:r w:rsidR="007E62A7">
        <w:rPr>
          <w:rFonts w:ascii="Times New Roman" w:hAnsi="Times New Roman"/>
          <w:i/>
          <w:sz w:val="20"/>
          <w:szCs w:val="20"/>
          <w:lang w:val="en-GB"/>
        </w:rPr>
        <w:t xml:space="preserve">16 available RRC </w:t>
      </w:r>
      <w:r>
        <w:rPr>
          <w:rFonts w:ascii="Times New Roman" w:hAnsi="Times New Roman"/>
          <w:i/>
          <w:sz w:val="20"/>
          <w:szCs w:val="20"/>
          <w:lang w:val="en-GB"/>
        </w:rPr>
        <w:t>values</w:t>
      </w:r>
      <w:r w:rsidR="00E30542" w:rsidRPr="00D72ABD">
        <w:rPr>
          <w:rFonts w:ascii="Times New Roman" w:hAnsi="Times New Roman"/>
          <w:i/>
          <w:sz w:val="20"/>
          <w:szCs w:val="20"/>
          <w:lang w:val="en-GB"/>
        </w:rPr>
        <w:t xml:space="preserve"> may be reserved for future use</w:t>
      </w:r>
    </w:p>
    <w:p w14:paraId="7AEC09C1" w14:textId="77777777" w:rsidR="00E30542" w:rsidRDefault="00E30542" w:rsidP="00E30542">
      <w:pPr>
        <w:rPr>
          <w:lang w:val="en-GB"/>
        </w:rPr>
      </w:pPr>
    </w:p>
    <w:p w14:paraId="4C3F23D4" w14:textId="77777777" w:rsidR="00E30542" w:rsidRDefault="00E30542" w:rsidP="00E30542">
      <w:pPr>
        <w:rPr>
          <w:lang w:val="en-GB"/>
        </w:rPr>
      </w:pPr>
      <w:r>
        <w:rPr>
          <w:lang w:val="en-GB"/>
        </w:rPr>
        <w:t>For SPS PDSCH, it was noted by [3], [8], [9] that the K1 timing is not clearly defined and provided the same common proposal.</w:t>
      </w:r>
    </w:p>
    <w:p w14:paraId="2D4E5974" w14:textId="1A88051B" w:rsidR="00E30542" w:rsidRPr="006E467D" w:rsidRDefault="00A829A2" w:rsidP="00E30542">
      <w:pPr>
        <w:rPr>
          <w:i/>
          <w:lang w:val="en-GB"/>
        </w:rPr>
      </w:pPr>
      <w:r w:rsidRPr="00233E11">
        <w:rPr>
          <w:b/>
          <w:highlight w:val="cyan"/>
          <w:u w:val="single"/>
          <w:lang w:val="en-GB"/>
        </w:rPr>
        <w:t>Proposal</w:t>
      </w:r>
      <w:r>
        <w:rPr>
          <w:b/>
          <w:highlight w:val="cyan"/>
          <w:u w:val="single"/>
          <w:lang w:val="en-GB"/>
        </w:rPr>
        <w:t xml:space="preserve"> (from offline)</w:t>
      </w:r>
      <w:r w:rsidRPr="00233E11">
        <w:rPr>
          <w:b/>
          <w:highlight w:val="cyan"/>
          <w:u w:val="single"/>
          <w:lang w:val="en-GB"/>
        </w:rPr>
        <w:t>:</w:t>
      </w:r>
      <w:r w:rsidR="00E30542">
        <w:rPr>
          <w:lang w:val="en-GB"/>
        </w:rPr>
        <w:t xml:space="preserve"> </w:t>
      </w:r>
      <w:r w:rsidR="00E30542" w:rsidRPr="006E467D">
        <w:rPr>
          <w:i/>
          <w:lang w:val="en-GB"/>
        </w:rPr>
        <w:t>Upon detection of a DL SPS PDSCH in slot n, UE transmits HARQ-ACK in slot n+k</w:t>
      </w:r>
      <w:r w:rsidR="00E30542">
        <w:rPr>
          <w:i/>
          <w:lang w:val="en-GB"/>
        </w:rPr>
        <w:t xml:space="preserve"> when </w:t>
      </w:r>
      <w:r w:rsidR="00E30542" w:rsidRPr="006E467D">
        <w:rPr>
          <w:i/>
          <w:lang w:val="en-GB"/>
        </w:rPr>
        <w:t>there is no contradicting semi-static configura</w:t>
      </w:r>
      <w:r w:rsidR="00E30542">
        <w:rPr>
          <w:i/>
          <w:lang w:val="en-GB"/>
        </w:rPr>
        <w:t>tion</w:t>
      </w:r>
      <w:r w:rsidR="00E30542" w:rsidRPr="006E467D">
        <w:rPr>
          <w:i/>
          <w:lang w:val="en-GB"/>
        </w:rPr>
        <w:t>, where k is given by the PDSCH-to-HARQ-timing-indicator field carried in the activation DCI for the DL SPS process.</w:t>
      </w:r>
    </w:p>
    <w:p w14:paraId="31CA7E06" w14:textId="69E63B90" w:rsidR="00E30542" w:rsidRPr="006E467D" w:rsidRDefault="00E30542" w:rsidP="00E30542">
      <w:pPr>
        <w:pStyle w:val="ListParagraph"/>
        <w:numPr>
          <w:ilvl w:val="0"/>
          <w:numId w:val="23"/>
        </w:numPr>
        <w:rPr>
          <w:rFonts w:ascii="Times New Roman" w:hAnsi="Times New Roman"/>
          <w:i/>
          <w:sz w:val="20"/>
          <w:szCs w:val="20"/>
          <w:lang w:val="en-GB"/>
        </w:rPr>
      </w:pPr>
      <w:r w:rsidRPr="006E467D">
        <w:rPr>
          <w:rFonts w:ascii="Times New Roman" w:hAnsi="Times New Roman"/>
          <w:i/>
          <w:sz w:val="20"/>
          <w:szCs w:val="20"/>
          <w:lang w:val="en-GB"/>
        </w:rPr>
        <w:t xml:space="preserve">FFS: </w:t>
      </w:r>
      <w:r w:rsidR="00832A65">
        <w:rPr>
          <w:rFonts w:ascii="Times New Roman" w:hAnsi="Times New Roman"/>
          <w:i/>
          <w:sz w:val="20"/>
          <w:szCs w:val="20"/>
          <w:lang w:val="en-GB"/>
        </w:rPr>
        <w:t xml:space="preserve">how to handle case </w:t>
      </w:r>
      <w:r w:rsidRPr="006E467D">
        <w:rPr>
          <w:rFonts w:ascii="Times New Roman" w:hAnsi="Times New Roman"/>
          <w:i/>
          <w:sz w:val="20"/>
          <w:szCs w:val="20"/>
          <w:lang w:val="en-GB"/>
        </w:rPr>
        <w:t>when the semi-static configuration conflicts at slot n+k</w:t>
      </w:r>
    </w:p>
    <w:p w14:paraId="40517F93" w14:textId="77777777" w:rsidR="00E30542" w:rsidRPr="006E467D" w:rsidRDefault="00E30542" w:rsidP="00E30542">
      <w:pPr>
        <w:pStyle w:val="ListParagraph"/>
        <w:numPr>
          <w:ilvl w:val="0"/>
          <w:numId w:val="23"/>
        </w:numPr>
        <w:rPr>
          <w:rFonts w:ascii="Times New Roman" w:hAnsi="Times New Roman"/>
          <w:i/>
          <w:sz w:val="20"/>
          <w:szCs w:val="20"/>
          <w:lang w:val="en-GB"/>
        </w:rPr>
      </w:pPr>
      <w:r w:rsidRPr="006E467D">
        <w:rPr>
          <w:rFonts w:ascii="Times New Roman" w:hAnsi="Times New Roman"/>
          <w:i/>
          <w:sz w:val="20"/>
          <w:szCs w:val="20"/>
          <w:lang w:val="en-GB"/>
        </w:rPr>
        <w:t>FFS: how to handle case with dynamic SFI</w:t>
      </w:r>
    </w:p>
    <w:p w14:paraId="11980A9D" w14:textId="77777777" w:rsidR="00E30542" w:rsidRPr="00081CD5" w:rsidRDefault="00E30542" w:rsidP="00E30542">
      <w:pPr>
        <w:ind w:left="360"/>
        <w:rPr>
          <w:lang w:val="en-GB"/>
        </w:rPr>
      </w:pPr>
    </w:p>
    <w:p w14:paraId="10DBE535" w14:textId="77777777" w:rsidR="00E30542" w:rsidRDefault="00E30542" w:rsidP="00E30542">
      <w:pPr>
        <w:rPr>
          <w:lang w:val="en-GB"/>
        </w:rPr>
      </w:pPr>
      <w:r>
        <w:rPr>
          <w:lang w:val="en-GB"/>
        </w:rPr>
        <w:t>Note that the flexibility provided by RRC to configure the same timing value for all DCI entries already enables fixed timing support in specification.</w:t>
      </w:r>
    </w:p>
    <w:p w14:paraId="5EF4D042" w14:textId="77777777" w:rsidR="00E30542" w:rsidRDefault="00E30542" w:rsidP="00E30542">
      <w:pPr>
        <w:rPr>
          <w:lang w:val="en-GB"/>
        </w:rPr>
      </w:pPr>
    </w:p>
    <w:p w14:paraId="7B89460F" w14:textId="77777777" w:rsidR="00E30542" w:rsidRDefault="00E30542" w:rsidP="00E30542">
      <w:pPr>
        <w:pStyle w:val="Heading1"/>
      </w:pPr>
      <w:r>
        <w:t>Number of HARQ Processes</w:t>
      </w:r>
    </w:p>
    <w:p w14:paraId="5C519E5D" w14:textId="77777777" w:rsidR="00E30542" w:rsidRDefault="00E30542" w:rsidP="00E30542">
      <w:pPr>
        <w:rPr>
          <w:lang w:val="en-GB"/>
        </w:rPr>
      </w:pPr>
      <w:r>
        <w:rPr>
          <w:lang w:val="en-GB"/>
        </w:rPr>
        <w:t>In the previous meetings RAN1 AH#3 and RAN1 #91, the following were agreed respectively.</w:t>
      </w:r>
    </w:p>
    <w:p w14:paraId="42354BCC" w14:textId="77777777" w:rsidR="00E30542" w:rsidRPr="007C29B7" w:rsidRDefault="00E30542" w:rsidP="00E30542">
      <w:r w:rsidRPr="007C29B7">
        <w:rPr>
          <w:highlight w:val="green"/>
        </w:rPr>
        <w:t>Agreements</w:t>
      </w:r>
      <w:r w:rsidRPr="007C29B7">
        <w:t>:</w:t>
      </w:r>
    </w:p>
    <w:p w14:paraId="11A9AE2C" w14:textId="77777777" w:rsidR="00E30542" w:rsidRPr="007C29B7" w:rsidRDefault="00E30542" w:rsidP="00E30542">
      <w:pPr>
        <w:numPr>
          <w:ilvl w:val="0"/>
          <w:numId w:val="26"/>
        </w:numPr>
        <w:tabs>
          <w:tab w:val="left" w:pos="720"/>
        </w:tabs>
        <w:overflowPunct/>
        <w:autoSpaceDE/>
        <w:autoSpaceDN/>
        <w:adjustRightInd/>
        <w:spacing w:after="0"/>
        <w:textAlignment w:val="auto"/>
      </w:pPr>
      <w:r w:rsidRPr="007C29B7">
        <w:t>Maximum number of HARQ processes for unicast PDSCH is configured per cell for a UE</w:t>
      </w:r>
    </w:p>
    <w:p w14:paraId="358B9864" w14:textId="77777777" w:rsidR="00E30542" w:rsidRPr="007F00C4" w:rsidRDefault="00E30542" w:rsidP="00E30542">
      <w:pPr>
        <w:numPr>
          <w:ilvl w:val="1"/>
          <w:numId w:val="26"/>
        </w:numPr>
        <w:tabs>
          <w:tab w:val="left" w:pos="720"/>
        </w:tabs>
        <w:overflowPunct/>
        <w:autoSpaceDE/>
        <w:autoSpaceDN/>
        <w:adjustRightInd/>
        <w:spacing w:after="0"/>
        <w:textAlignment w:val="auto"/>
      </w:pPr>
      <w:r w:rsidRPr="007C29B7">
        <w:t>FFS impact on DCI design</w:t>
      </w:r>
    </w:p>
    <w:p w14:paraId="4761F5F7" w14:textId="77777777" w:rsidR="00E30542" w:rsidRDefault="00E30542" w:rsidP="00E30542">
      <w:pPr>
        <w:rPr>
          <w:lang w:val="en-GB"/>
        </w:rPr>
      </w:pPr>
    </w:p>
    <w:p w14:paraId="1425E311" w14:textId="77777777" w:rsidR="00E30542" w:rsidRPr="003E3C16" w:rsidRDefault="00E30542" w:rsidP="00E30542">
      <w:r w:rsidRPr="003E3C16">
        <w:rPr>
          <w:highlight w:val="green"/>
        </w:rPr>
        <w:t>Agreements</w:t>
      </w:r>
      <w:r w:rsidRPr="003E3C16">
        <w:t>:</w:t>
      </w:r>
    </w:p>
    <w:p w14:paraId="0C84D0F4"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DL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per carrier</w:t>
      </w:r>
      <w:r w:rsidRPr="003E3C16">
        <w:rPr>
          <w:kern w:val="2"/>
          <w:lang w:eastAsia="zh-CN"/>
        </w:rPr>
        <w:t xml:space="preserve"> that can be signalled in DCI</w:t>
      </w:r>
      <w:r w:rsidRPr="003E3C16">
        <w:rPr>
          <w:rFonts w:hint="eastAsia"/>
          <w:kern w:val="2"/>
          <w:lang w:eastAsia="zh-CN"/>
        </w:rPr>
        <w:t xml:space="preserve"> is 16. </w:t>
      </w:r>
    </w:p>
    <w:p w14:paraId="5E50E8F2"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UL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 xml:space="preserve">per carrier </w:t>
      </w:r>
      <w:r w:rsidRPr="003E3C16">
        <w:rPr>
          <w:kern w:val="2"/>
          <w:lang w:eastAsia="zh-CN"/>
        </w:rPr>
        <w:t xml:space="preserve">that can be signalled in DCI </w:t>
      </w:r>
      <w:r w:rsidRPr="003E3C16">
        <w:rPr>
          <w:rFonts w:hint="eastAsia"/>
          <w:kern w:val="2"/>
          <w:lang w:eastAsia="zh-CN"/>
        </w:rPr>
        <w:t>is 16</w:t>
      </w:r>
      <w:r w:rsidRPr="003E3C16">
        <w:rPr>
          <w:kern w:val="2"/>
          <w:lang w:eastAsia="zh-CN"/>
        </w:rPr>
        <w:t>.</w:t>
      </w:r>
    </w:p>
    <w:p w14:paraId="6105709E" w14:textId="77777777" w:rsidR="00E30542" w:rsidRDefault="00E30542" w:rsidP="00E30542">
      <w:pPr>
        <w:rPr>
          <w:lang w:val="en-GB"/>
        </w:rPr>
      </w:pPr>
    </w:p>
    <w:p w14:paraId="28BE3C09" w14:textId="77777777" w:rsidR="00E30542" w:rsidRDefault="00E30542" w:rsidP="00E30542">
      <w:pPr>
        <w:rPr>
          <w:lang w:val="en-GB"/>
        </w:rPr>
      </w:pPr>
      <w:r>
        <w:rPr>
          <w:lang w:val="en-GB"/>
        </w:rPr>
        <w:t>However, it was not clearly captured what parameters would be configurable in RRC. Therefore, the following proposal is provided, and the DCI field size is confirmed for these conditions.</w:t>
      </w:r>
    </w:p>
    <w:p w14:paraId="2511E88F" w14:textId="77777777" w:rsidR="00E30542" w:rsidRDefault="00E30542" w:rsidP="00E30542">
      <w:pPr>
        <w:rPr>
          <w:lang w:val="en-GB"/>
        </w:rPr>
      </w:pPr>
    </w:p>
    <w:p w14:paraId="3B136DC5" w14:textId="2FD16001" w:rsidR="00E30542" w:rsidRDefault="00A829A2" w:rsidP="00E30542">
      <w:pPr>
        <w:rPr>
          <w:i/>
          <w:lang w:val="en-GB"/>
        </w:rPr>
      </w:pPr>
      <w:r w:rsidRPr="00233E11">
        <w:rPr>
          <w:b/>
          <w:highlight w:val="cyan"/>
          <w:u w:val="single"/>
          <w:lang w:val="en-GB"/>
        </w:rPr>
        <w:t>Proposal</w:t>
      </w:r>
      <w:r>
        <w:rPr>
          <w:b/>
          <w:highlight w:val="cyan"/>
          <w:u w:val="single"/>
          <w:lang w:val="en-GB"/>
        </w:rPr>
        <w:t xml:space="preserve"> (from offline)</w:t>
      </w:r>
      <w:r w:rsidRPr="00233E11">
        <w:rPr>
          <w:b/>
          <w:highlight w:val="cyan"/>
          <w:u w:val="single"/>
          <w:lang w:val="en-GB"/>
        </w:rPr>
        <w:t>:</w:t>
      </w:r>
      <w:r w:rsidR="00E30542">
        <w:rPr>
          <w:lang w:val="en-GB"/>
        </w:rPr>
        <w:t xml:space="preserve"> </w:t>
      </w:r>
      <w:r w:rsidR="00E30542">
        <w:rPr>
          <w:i/>
          <w:lang w:val="en-GB"/>
        </w:rPr>
        <w:t>The number of HARQ processes configurable in RRC for unicast PDSCH per cell for a UE includes the set of integers {2,4,8,10,</w:t>
      </w:r>
      <w:r w:rsidR="00497938">
        <w:rPr>
          <w:i/>
          <w:lang w:val="en-GB"/>
        </w:rPr>
        <w:t>12</w:t>
      </w:r>
      <w:r w:rsidR="00E30542">
        <w:rPr>
          <w:i/>
          <w:lang w:val="en-GB"/>
        </w:rPr>
        <w:t>,</w:t>
      </w:r>
      <w:r w:rsidR="001A7F3E">
        <w:rPr>
          <w:i/>
          <w:lang w:val="en-GB"/>
        </w:rPr>
        <w:t>16}</w:t>
      </w:r>
    </w:p>
    <w:p w14:paraId="736704C4" w14:textId="6800DBAB" w:rsidR="00E30542" w:rsidRPr="00050F16" w:rsidRDefault="00E30542" w:rsidP="00E30542">
      <w:pPr>
        <w:pStyle w:val="ListParagraph"/>
        <w:numPr>
          <w:ilvl w:val="0"/>
          <w:numId w:val="23"/>
        </w:numPr>
        <w:rPr>
          <w:rFonts w:ascii="Times New Roman" w:hAnsi="Times New Roman"/>
          <w:i/>
          <w:sz w:val="20"/>
          <w:szCs w:val="20"/>
          <w:lang w:val="en-GB"/>
        </w:rPr>
      </w:pPr>
      <w:r w:rsidRPr="00050F16">
        <w:rPr>
          <w:rFonts w:ascii="Times New Roman" w:hAnsi="Times New Roman"/>
          <w:i/>
          <w:sz w:val="20"/>
          <w:szCs w:val="20"/>
          <w:lang w:val="en-GB"/>
        </w:rPr>
        <w:t>4-bits are provided in fallback and non-fallback DCI for addressing the HARQ proc</w:t>
      </w:r>
      <w:r w:rsidR="001A7F3E">
        <w:rPr>
          <w:rFonts w:ascii="Times New Roman" w:hAnsi="Times New Roman"/>
          <w:i/>
          <w:sz w:val="20"/>
          <w:szCs w:val="20"/>
          <w:lang w:val="en-GB"/>
        </w:rPr>
        <w:t>ess regardless of configuration</w:t>
      </w:r>
    </w:p>
    <w:p w14:paraId="522ECA1D" w14:textId="43A26B4D" w:rsidR="00E30542" w:rsidRPr="00070D9A" w:rsidRDefault="00E30542" w:rsidP="00E30542">
      <w:pPr>
        <w:pStyle w:val="ListParagraph"/>
        <w:numPr>
          <w:ilvl w:val="0"/>
          <w:numId w:val="23"/>
        </w:numPr>
        <w:rPr>
          <w:i/>
          <w:lang w:val="en-GB"/>
        </w:rPr>
      </w:pPr>
      <w:r w:rsidRPr="00050F16">
        <w:rPr>
          <w:rFonts w:ascii="Times New Roman" w:hAnsi="Times New Roman"/>
          <w:i/>
          <w:sz w:val="20"/>
          <w:szCs w:val="20"/>
          <w:lang w:val="en-GB"/>
        </w:rPr>
        <w:t>UE does not expect DCI to address process ID larger than number</w:t>
      </w:r>
      <w:r w:rsidR="004F5555">
        <w:rPr>
          <w:rFonts w:ascii="Times New Roman" w:hAnsi="Times New Roman"/>
          <w:i/>
          <w:sz w:val="20"/>
          <w:szCs w:val="20"/>
          <w:lang w:val="en-GB"/>
        </w:rPr>
        <w:t xml:space="preserve"> of HARQ processes configured </w:t>
      </w:r>
      <w:r w:rsidR="0036618C">
        <w:rPr>
          <w:rFonts w:ascii="Times New Roman" w:hAnsi="Times New Roman"/>
          <w:i/>
          <w:sz w:val="20"/>
          <w:szCs w:val="20"/>
          <w:lang w:val="en-GB"/>
        </w:rPr>
        <w:t>in</w:t>
      </w:r>
      <w:r w:rsidR="004F5555">
        <w:rPr>
          <w:rFonts w:ascii="Times New Roman" w:hAnsi="Times New Roman"/>
          <w:i/>
          <w:sz w:val="20"/>
          <w:szCs w:val="20"/>
          <w:lang w:val="en-GB"/>
        </w:rPr>
        <w:t xml:space="preserve"> RRC</w:t>
      </w:r>
    </w:p>
    <w:p w14:paraId="680C9E90" w14:textId="77777777" w:rsidR="00E30542" w:rsidRDefault="00E30542" w:rsidP="00E30542">
      <w:pPr>
        <w:rPr>
          <w:i/>
          <w:lang w:val="en-GB"/>
        </w:rPr>
      </w:pPr>
    </w:p>
    <w:p w14:paraId="284A95A4" w14:textId="277E3F08" w:rsidR="00541E98" w:rsidRPr="000C7D6B" w:rsidRDefault="000A0E82" w:rsidP="00541E98">
      <w:pPr>
        <w:pStyle w:val="Heading1"/>
      </w:pPr>
      <w:r>
        <w:t xml:space="preserve">UE </w:t>
      </w:r>
      <w:r w:rsidR="00561B40">
        <w:t>Processing Time</w:t>
      </w:r>
    </w:p>
    <w:p w14:paraId="56D4C254" w14:textId="4A6E2E45" w:rsidR="007747CA" w:rsidRDefault="007747CA" w:rsidP="007747CA">
      <w:pPr>
        <w:pStyle w:val="Heading2"/>
      </w:pPr>
      <w:r>
        <w:t>Baseline processing time</w:t>
      </w:r>
    </w:p>
    <w:p w14:paraId="7FF1E6AD" w14:textId="71210477" w:rsidR="000C7D6B" w:rsidRPr="000C7D6B" w:rsidRDefault="000C7D6B" w:rsidP="000C7D6B">
      <w:pPr>
        <w:rPr>
          <w:lang w:val="en-GB"/>
        </w:rPr>
      </w:pPr>
      <w:r>
        <w:rPr>
          <w:lang w:val="en-GB"/>
        </w:rPr>
        <w:t xml:space="preserve">Recall from the last meeting there was progress in finalizing baseline processing times for slot-based scheduling, while at the same time providing preliminary processing times for non-slot case. </w:t>
      </w:r>
      <w:r w:rsidR="001F4BC8">
        <w:rPr>
          <w:lang w:val="en-GB"/>
        </w:rPr>
        <w:t xml:space="preserve">At this meeting, </w:t>
      </w:r>
      <w:r>
        <w:rPr>
          <w:lang w:val="en-GB"/>
        </w:rPr>
        <w:t>[2],[9],[17] recommend to confirm the preliminary working assumption from RAN1 #91 while [6] also comments that at least in the front-loaded N1 may be the same between non-slot and slot-based. Therefore, we have the following for discussion.</w:t>
      </w:r>
    </w:p>
    <w:p w14:paraId="153FBAC6" w14:textId="4391841A" w:rsidR="00541E98" w:rsidRPr="00C527DB" w:rsidRDefault="000C7D6B" w:rsidP="00541E98">
      <w:pPr>
        <w:rPr>
          <w:i/>
          <w:lang w:eastAsia="ko-KR"/>
        </w:rPr>
      </w:pPr>
      <w:r w:rsidRPr="001F4BC8">
        <w:rPr>
          <w:b/>
          <w:highlight w:val="yellow"/>
          <w:u w:val="single"/>
          <w:lang w:val="en-GB"/>
        </w:rPr>
        <w:t>Proposal</w:t>
      </w:r>
      <w:r w:rsidR="00541E98" w:rsidRPr="001F4BC8">
        <w:rPr>
          <w:b/>
          <w:highlight w:val="yellow"/>
          <w:u w:val="single"/>
          <w:lang w:val="en-GB"/>
        </w:rPr>
        <w:t>:</w:t>
      </w:r>
      <w:r w:rsidR="00541E98">
        <w:rPr>
          <w:b/>
          <w:u w:val="single"/>
          <w:lang w:val="en-GB"/>
        </w:rPr>
        <w:t xml:space="preserve"> </w:t>
      </w:r>
      <w:r w:rsidR="00541E98" w:rsidRPr="00C527DB">
        <w:rPr>
          <w:i/>
          <w:iCs/>
          <w:lang w:eastAsia="ko-KR"/>
        </w:rPr>
        <w:t>The baseline UE processing time</w:t>
      </w:r>
      <w:r w:rsidR="00541E98" w:rsidRPr="00C527DB">
        <w:rPr>
          <w:i/>
          <w:lang w:eastAsia="ko-KR"/>
        </w:rPr>
        <w:t xml:space="preserve"> capability in NR Release 15 for non-slot-based scheduling is given by Table 1-1 at least for the under the following conditions</w:t>
      </w:r>
    </w:p>
    <w:p w14:paraId="48ECEBDC" w14:textId="77777777" w:rsidR="00541E98" w:rsidRPr="0015459B" w:rsidRDefault="00541E98" w:rsidP="00541E98">
      <w:pPr>
        <w:pStyle w:val="ListParagraph"/>
        <w:numPr>
          <w:ilvl w:val="0"/>
          <w:numId w:val="7"/>
        </w:numPr>
        <w:rPr>
          <w:rFonts w:ascii="Times New Roman" w:hAnsi="Times New Roman"/>
          <w:b/>
          <w:i/>
          <w:sz w:val="20"/>
          <w:szCs w:val="20"/>
          <w:u w:val="single"/>
          <w:lang w:val="en-GB"/>
        </w:rPr>
      </w:pPr>
      <w:r w:rsidRPr="0015459B">
        <w:rPr>
          <w:rFonts w:ascii="Times New Roman" w:hAnsi="Times New Roman"/>
          <w:i/>
          <w:sz w:val="20"/>
          <w:szCs w:val="20"/>
          <w:lang w:eastAsia="ko-KR"/>
        </w:rPr>
        <w:t>Single numerology for PDCCH, PDSCH, and PUSCH and no UCI multiplexing</w:t>
      </w:r>
    </w:p>
    <w:p w14:paraId="4A55439F" w14:textId="57409902" w:rsidR="00541E98" w:rsidRPr="001F4BC8" w:rsidRDefault="00541E98" w:rsidP="001F4BC8">
      <w:pPr>
        <w:pStyle w:val="ListParagraph"/>
        <w:numPr>
          <w:ilvl w:val="0"/>
          <w:numId w:val="7"/>
        </w:numPr>
        <w:rPr>
          <w:rFonts w:ascii="Times New Roman" w:hAnsi="Times New Roman"/>
          <w:b/>
          <w:i/>
          <w:sz w:val="20"/>
          <w:szCs w:val="20"/>
          <w:u w:val="single"/>
          <w:lang w:val="en-GB"/>
        </w:rPr>
      </w:pPr>
      <w:r w:rsidRPr="0015459B">
        <w:rPr>
          <w:rFonts w:ascii="Times New Roman" w:hAnsi="Times New Roman"/>
          <w:i/>
          <w:sz w:val="20"/>
          <w:szCs w:val="20"/>
          <w:lang w:eastAsia="ko-KR"/>
        </w:rPr>
        <w:t>CORESET for scheduling DCI is in the first 2 or 3-symbols of the slot</w:t>
      </w:r>
    </w:p>
    <w:p w14:paraId="441003A0" w14:textId="05910F00" w:rsidR="00541E98" w:rsidRDefault="00541E98" w:rsidP="00541E98">
      <w:pPr>
        <w:pStyle w:val="ListParagraph"/>
        <w:numPr>
          <w:ilvl w:val="1"/>
          <w:numId w:val="7"/>
        </w:numPr>
        <w:rPr>
          <w:rFonts w:ascii="Times New Roman" w:hAnsi="Times New Roman"/>
          <w:i/>
          <w:sz w:val="20"/>
          <w:szCs w:val="20"/>
          <w:lang w:val="en-GB"/>
        </w:rPr>
      </w:pPr>
      <w:r w:rsidRPr="0015459B">
        <w:rPr>
          <w:rFonts w:ascii="Times New Roman" w:hAnsi="Times New Roman"/>
          <w:i/>
          <w:sz w:val="20"/>
          <w:szCs w:val="20"/>
          <w:lang w:val="en-GB"/>
        </w:rPr>
        <w:t>FFS: N1 may also apply if DCI is locat</w:t>
      </w:r>
      <w:r w:rsidR="00B36B7B">
        <w:rPr>
          <w:rFonts w:ascii="Times New Roman" w:hAnsi="Times New Roman"/>
          <w:i/>
          <w:sz w:val="20"/>
          <w:szCs w:val="20"/>
          <w:lang w:val="en-GB"/>
        </w:rPr>
        <w:t>ed</w:t>
      </w:r>
      <w:r w:rsidRPr="0015459B">
        <w:rPr>
          <w:rFonts w:ascii="Times New Roman" w:hAnsi="Times New Roman"/>
          <w:i/>
          <w:sz w:val="20"/>
          <w:szCs w:val="20"/>
          <w:lang w:val="en-GB"/>
        </w:rPr>
        <w:t xml:space="preserve"> in other CORESETs, however this CORESET configuration is considered a separate UE capability</w:t>
      </w:r>
    </w:p>
    <w:p w14:paraId="4E92A7B0" w14:textId="0CFA600A" w:rsidR="001F4BC8" w:rsidRPr="0015459B" w:rsidRDefault="001F4BC8" w:rsidP="00541E98">
      <w:pPr>
        <w:pStyle w:val="ListParagraph"/>
        <w:numPr>
          <w:ilvl w:val="1"/>
          <w:numId w:val="7"/>
        </w:numPr>
        <w:rPr>
          <w:rFonts w:ascii="Times New Roman" w:hAnsi="Times New Roman"/>
          <w:i/>
          <w:sz w:val="20"/>
          <w:szCs w:val="20"/>
          <w:lang w:val="en-GB"/>
        </w:rPr>
      </w:pPr>
      <w:r>
        <w:rPr>
          <w:rFonts w:ascii="Times New Roman" w:hAnsi="Times New Roman"/>
          <w:i/>
          <w:sz w:val="20"/>
          <w:szCs w:val="20"/>
          <w:lang w:val="en-GB"/>
        </w:rPr>
        <w:t>FFS: The case where multiple PDSCH or PUSCH must be processed within the same slot</w:t>
      </w:r>
    </w:p>
    <w:p w14:paraId="45B76FC0" w14:textId="5BDF1935" w:rsidR="001F4BC8" w:rsidRDefault="001F4BC8" w:rsidP="00541E98">
      <w:pPr>
        <w:pStyle w:val="ListParagraph"/>
        <w:numPr>
          <w:ilvl w:val="0"/>
          <w:numId w:val="7"/>
        </w:numPr>
        <w:rPr>
          <w:rFonts w:ascii="Times New Roman" w:hAnsi="Times New Roman"/>
          <w:i/>
          <w:sz w:val="20"/>
          <w:szCs w:val="20"/>
          <w:lang w:val="en-GB"/>
        </w:rPr>
      </w:pPr>
      <w:r w:rsidRPr="0015459B">
        <w:rPr>
          <w:rFonts w:ascii="Times New Roman" w:hAnsi="Times New Roman"/>
          <w:i/>
          <w:sz w:val="20"/>
          <w:szCs w:val="20"/>
          <w:lang w:val="en-GB"/>
        </w:rPr>
        <w:t>There is no further dependence on allocation length</w:t>
      </w:r>
    </w:p>
    <w:p w14:paraId="3567FB4D" w14:textId="154651A9" w:rsidR="00541E98" w:rsidRPr="0015459B" w:rsidRDefault="00541E98" w:rsidP="00541E98">
      <w:pPr>
        <w:pStyle w:val="ListParagraph"/>
        <w:numPr>
          <w:ilvl w:val="0"/>
          <w:numId w:val="7"/>
        </w:numPr>
        <w:rPr>
          <w:rFonts w:ascii="Times New Roman" w:hAnsi="Times New Roman"/>
          <w:i/>
          <w:sz w:val="20"/>
          <w:szCs w:val="20"/>
          <w:lang w:val="en-GB"/>
        </w:rPr>
      </w:pPr>
      <w:r w:rsidRPr="0015459B">
        <w:rPr>
          <w:rFonts w:ascii="Times New Roman" w:hAnsi="Times New Roman"/>
          <w:i/>
          <w:sz w:val="20"/>
          <w:szCs w:val="20"/>
          <w:lang w:val="en-GB"/>
        </w:rPr>
        <w:t>PDSCH Type B time-domain allocation</w:t>
      </w:r>
    </w:p>
    <w:p w14:paraId="71207B35" w14:textId="77777777" w:rsidR="00541E98" w:rsidRPr="0074094F" w:rsidRDefault="00541E98" w:rsidP="00541E98">
      <w:pPr>
        <w:pStyle w:val="ListParagraph"/>
        <w:numPr>
          <w:ilvl w:val="0"/>
          <w:numId w:val="7"/>
        </w:numPr>
        <w:rPr>
          <w:b/>
          <w:i/>
          <w:u w:val="single"/>
          <w:lang w:val="en-GB"/>
        </w:rPr>
      </w:pPr>
      <w:r w:rsidRPr="0015459B">
        <w:rPr>
          <w:rFonts w:ascii="Times New Roman" w:hAnsi="Times New Roman"/>
          <w:i/>
          <w:sz w:val="20"/>
          <w:szCs w:val="20"/>
          <w:lang w:eastAsia="ko-KR"/>
        </w:rPr>
        <w:t>Non-CA, and CA case with no cross-carrier scheduling</w:t>
      </w:r>
      <w:r w:rsidRPr="00F25354">
        <w:rPr>
          <w:i/>
          <w:lang w:eastAsia="ko-KR"/>
        </w:rPr>
        <w:t xml:space="preserve"> </w:t>
      </w:r>
    </w:p>
    <w:p w14:paraId="06238FFA" w14:textId="77777777" w:rsidR="00541E98" w:rsidRDefault="00541E98" w:rsidP="00541E98">
      <w:pPr>
        <w:rPr>
          <w:lang w:val="en-GB"/>
        </w:rPr>
      </w:pPr>
    </w:p>
    <w:p w14:paraId="1D5716B4" w14:textId="77777777" w:rsidR="00541E98" w:rsidRPr="006D0263" w:rsidRDefault="00541E98" w:rsidP="00541E98">
      <w:pPr>
        <w:jc w:val="center"/>
        <w:rPr>
          <w:b/>
        </w:rPr>
      </w:pPr>
      <w:r w:rsidRPr="006D0263">
        <w:rPr>
          <w:b/>
        </w:rPr>
        <w:t xml:space="preserve">Table </w:t>
      </w:r>
      <w:r>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541E98" w:rsidRPr="006D0263" w14:paraId="66095303" w14:textId="77777777" w:rsidTr="00763491">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310EC9AA" w14:textId="77777777" w:rsidR="00541E98" w:rsidRPr="00257398" w:rsidRDefault="00541E98" w:rsidP="00763491">
            <w:pPr>
              <w:pStyle w:val="Comments"/>
              <w:ind w:firstLine="400"/>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1F5B432B" w14:textId="77777777" w:rsidR="00541E98" w:rsidRPr="00257398" w:rsidRDefault="00541E98" w:rsidP="00763491">
            <w:pPr>
              <w:pStyle w:val="Comments"/>
              <w:ind w:firstLine="400"/>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0B2C9C3F" w14:textId="77777777" w:rsidR="00541E98" w:rsidRPr="00257398" w:rsidRDefault="00541E98" w:rsidP="00763491">
            <w:pPr>
              <w:pStyle w:val="Comments"/>
              <w:ind w:firstLine="400"/>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4972C546" w14:textId="77777777" w:rsidR="00541E98" w:rsidRPr="00257398" w:rsidRDefault="00541E98" w:rsidP="00763491">
            <w:pPr>
              <w:pStyle w:val="Comments"/>
              <w:ind w:firstLine="400"/>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5306E499" w14:textId="77777777" w:rsidR="00541E98" w:rsidRPr="00257398" w:rsidRDefault="00541E98" w:rsidP="00763491">
            <w:pPr>
              <w:pStyle w:val="Comments"/>
              <w:ind w:firstLine="400"/>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4A7C9713" w14:textId="77777777" w:rsidR="00541E98" w:rsidRPr="00257398" w:rsidRDefault="00541E98" w:rsidP="00763491">
            <w:pPr>
              <w:pStyle w:val="Comments"/>
              <w:ind w:firstLine="400"/>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28BC9769" w14:textId="77777777" w:rsidR="00541E98" w:rsidRPr="00257398" w:rsidRDefault="00541E98" w:rsidP="00763491">
            <w:pPr>
              <w:pStyle w:val="Comments"/>
              <w:ind w:firstLine="400"/>
              <w:rPr>
                <w:i w:val="0"/>
              </w:rPr>
            </w:pPr>
            <w:r w:rsidRPr="00257398">
              <w:rPr>
                <w:i w:val="0"/>
              </w:rPr>
              <w:t>120 KHz SCS</w:t>
            </w:r>
          </w:p>
        </w:tc>
      </w:tr>
      <w:tr w:rsidR="00541E98" w:rsidRPr="006D0263" w14:paraId="4F10B3FB" w14:textId="77777777" w:rsidTr="0076349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0EC278F4" w14:textId="77777777" w:rsidR="00541E98" w:rsidRPr="00257398" w:rsidRDefault="00541E98" w:rsidP="00763491">
            <w:pPr>
              <w:pStyle w:val="Comments"/>
              <w:ind w:firstLine="400"/>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55A6DA78" w14:textId="77777777" w:rsidR="00541E98" w:rsidRPr="00257398" w:rsidRDefault="00541E98" w:rsidP="00763491">
            <w:pPr>
              <w:pStyle w:val="Comments"/>
              <w:ind w:firstLine="400"/>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7D17FF69"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1CAE6CD6" w14:textId="37F76D28" w:rsidR="00541E98" w:rsidRPr="00257398" w:rsidRDefault="00B36B7B" w:rsidP="00763491">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9213CC" w14:textId="01D5536E" w:rsidR="00541E98" w:rsidRPr="00257398" w:rsidRDefault="00B36B7B" w:rsidP="00763491">
            <w:pPr>
              <w:pStyle w:val="Comments"/>
              <w:ind w:firstLine="400"/>
              <w:rPr>
                <w:i w:val="0"/>
              </w:rPr>
            </w:pPr>
            <w:r>
              <w:rPr>
                <w:i w:val="0"/>
              </w:rPr>
              <w:t>10</w:t>
            </w:r>
          </w:p>
        </w:tc>
        <w:tc>
          <w:tcPr>
            <w:tcW w:w="1106" w:type="dxa"/>
            <w:tcBorders>
              <w:top w:val="single" w:sz="8" w:space="0" w:color="auto"/>
              <w:left w:val="nil"/>
              <w:bottom w:val="nil"/>
              <w:right w:val="nil"/>
            </w:tcBorders>
            <w:shd w:val="clear" w:color="auto" w:fill="auto"/>
            <w:vAlign w:val="center"/>
            <w:hideMark/>
          </w:tcPr>
          <w:p w14:paraId="010E72F2" w14:textId="137C954C" w:rsidR="00541E98" w:rsidRPr="00257398" w:rsidRDefault="00B36B7B" w:rsidP="00763491">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225C6EBB" w14:textId="2ABEC8CF" w:rsidR="00541E98" w:rsidRPr="00257398" w:rsidRDefault="00B36B7B" w:rsidP="00763491">
            <w:pPr>
              <w:pStyle w:val="Comments"/>
              <w:ind w:firstLine="400"/>
              <w:rPr>
                <w:i w:val="0"/>
              </w:rPr>
            </w:pPr>
            <w:r>
              <w:rPr>
                <w:i w:val="0"/>
              </w:rPr>
              <w:t>20</w:t>
            </w:r>
          </w:p>
        </w:tc>
      </w:tr>
      <w:tr w:rsidR="00541E98" w:rsidRPr="006D0263" w14:paraId="423ED66B" w14:textId="77777777" w:rsidTr="0076349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4ED5846E" w14:textId="77777777" w:rsidR="00541E98" w:rsidRPr="00257398" w:rsidRDefault="00541E98" w:rsidP="00763491">
            <w:pPr>
              <w:pStyle w:val="Comments"/>
              <w:ind w:firstLine="400"/>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704642D4" w14:textId="77777777" w:rsidR="00541E98" w:rsidRPr="00257398" w:rsidRDefault="00541E98" w:rsidP="00763491">
            <w:pPr>
              <w:pStyle w:val="Comments"/>
              <w:ind w:firstLine="400"/>
              <w:rPr>
                <w:i w:val="0"/>
              </w:rPr>
            </w:pPr>
            <w:r w:rsidRPr="00257398">
              <w:rPr>
                <w:i w:val="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527EBB2C"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2DF6013" w14:textId="54632C66" w:rsidR="00541E98" w:rsidRPr="00257398" w:rsidRDefault="00B36B7B" w:rsidP="00763491">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E75919E" w14:textId="24957818" w:rsidR="00541E98" w:rsidRPr="00257398" w:rsidRDefault="00B36B7B" w:rsidP="00763491">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F6036A2" w14:textId="2A6A283B" w:rsidR="00541E98" w:rsidRPr="00257398" w:rsidRDefault="00B36B7B" w:rsidP="00763491">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591CD5B1" w14:textId="0ADC93B0" w:rsidR="00541E98" w:rsidRPr="00257398" w:rsidRDefault="00B36B7B" w:rsidP="00763491">
            <w:pPr>
              <w:pStyle w:val="Comments"/>
              <w:ind w:firstLine="400"/>
              <w:rPr>
                <w:i w:val="0"/>
              </w:rPr>
            </w:pPr>
            <w:r>
              <w:rPr>
                <w:i w:val="0"/>
              </w:rPr>
              <w:t>24</w:t>
            </w:r>
          </w:p>
        </w:tc>
      </w:tr>
      <w:tr w:rsidR="00541E98" w:rsidRPr="006D0263" w14:paraId="5B778D4B" w14:textId="77777777" w:rsidTr="00763491">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FB4AF05" w14:textId="77777777" w:rsidR="00541E98" w:rsidRPr="00257398" w:rsidRDefault="00541E98" w:rsidP="00763491">
            <w:pPr>
              <w:pStyle w:val="Comments"/>
              <w:ind w:firstLine="400"/>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1AB3F16" w14:textId="77777777" w:rsidR="00541E98" w:rsidRPr="00257398" w:rsidRDefault="00541E98" w:rsidP="00763491">
            <w:pPr>
              <w:pStyle w:val="Comments"/>
              <w:ind w:firstLine="400"/>
              <w:rPr>
                <w:i w:val="0"/>
              </w:rPr>
            </w:pPr>
            <w:r w:rsidRPr="00257398">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1A01AF7" w14:textId="77777777" w:rsidR="00541E98" w:rsidRPr="00257398" w:rsidRDefault="00541E98" w:rsidP="00763491">
            <w:pPr>
              <w:pStyle w:val="Comments"/>
              <w:ind w:firstLine="400"/>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3745C0" w14:textId="04CD2D0D" w:rsidR="00541E98" w:rsidRPr="00257398" w:rsidRDefault="00B36B7B" w:rsidP="00763491">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17BD6A6" w14:textId="1DA6BD79" w:rsidR="00541E98" w:rsidRPr="00257398" w:rsidRDefault="00B36B7B" w:rsidP="00763491">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6E6A0D5" w14:textId="489445BB" w:rsidR="00541E98" w:rsidRPr="00257398" w:rsidRDefault="00B36B7B" w:rsidP="00763491">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8B4CF0A" w14:textId="452FEE47" w:rsidR="00541E98" w:rsidRPr="00257398" w:rsidRDefault="00B36B7B" w:rsidP="00763491">
            <w:pPr>
              <w:pStyle w:val="Comments"/>
              <w:ind w:firstLine="400"/>
              <w:rPr>
                <w:i w:val="0"/>
              </w:rPr>
            </w:pPr>
            <w:r>
              <w:rPr>
                <w:i w:val="0"/>
              </w:rPr>
              <w:t>36</w:t>
            </w:r>
          </w:p>
        </w:tc>
      </w:tr>
    </w:tbl>
    <w:p w14:paraId="14746E36" w14:textId="77777777" w:rsidR="00541E98" w:rsidRPr="00003457" w:rsidRDefault="00541E98" w:rsidP="00541E98">
      <w:pPr>
        <w:pStyle w:val="ListParagraph"/>
        <w:numPr>
          <w:ilvl w:val="0"/>
          <w:numId w:val="18"/>
        </w:numPr>
        <w:rPr>
          <w:rFonts w:ascii="Times New Roman" w:hAnsi="Times New Roman"/>
          <w:i/>
          <w:sz w:val="20"/>
          <w:szCs w:val="20"/>
          <w:lang w:eastAsia="ko-KR"/>
        </w:rPr>
      </w:pPr>
      <w:r w:rsidRPr="00003457">
        <w:rPr>
          <w:rFonts w:ascii="Times New Roman" w:hAnsi="Times New Roman"/>
          <w:i/>
          <w:sz w:val="20"/>
          <w:szCs w:val="20"/>
          <w:lang w:eastAsia="ko-KR"/>
        </w:rPr>
        <w:t>If 1</w:t>
      </w:r>
      <w:r w:rsidRPr="00003457">
        <w:rPr>
          <w:rFonts w:ascii="Times New Roman" w:hAnsi="Times New Roman"/>
          <w:i/>
          <w:sz w:val="20"/>
          <w:szCs w:val="20"/>
          <w:vertAlign w:val="superscript"/>
          <w:lang w:eastAsia="ko-KR"/>
        </w:rPr>
        <w:t>st</w:t>
      </w:r>
      <w:r w:rsidRPr="00003457">
        <w:rPr>
          <w:rFonts w:ascii="Times New Roman" w:hAnsi="Times New Roman"/>
          <w:i/>
          <w:sz w:val="20"/>
          <w:szCs w:val="20"/>
          <w:lang w:eastAsia="ko-KR"/>
        </w:rPr>
        <w:t xml:space="preserve"> symbol of PUSCH is data-only or FDM data with DMRS, then add 1 symbol to N2 in table.</w:t>
      </w:r>
    </w:p>
    <w:p w14:paraId="1F1D983E" w14:textId="557FF241" w:rsidR="00541E98" w:rsidRDefault="00541E98" w:rsidP="00541E98">
      <w:pPr>
        <w:rPr>
          <w:lang w:val="en-GB"/>
        </w:rPr>
      </w:pPr>
    </w:p>
    <w:p w14:paraId="287D7A69" w14:textId="34821B5B" w:rsidR="003E07B5" w:rsidRDefault="003E07B5" w:rsidP="00541E98">
      <w:pPr>
        <w:rPr>
          <w:lang w:val="en-GB"/>
        </w:rPr>
      </w:pPr>
      <w:r>
        <w:rPr>
          <w:lang w:val="en-GB"/>
        </w:rPr>
        <w:t>Additionally, some companies in [2],[5],[6] introduced relaxations with regard the following</w:t>
      </w:r>
      <w:r w:rsidR="00B135B5">
        <w:rPr>
          <w:lang w:val="en-GB"/>
        </w:rPr>
        <w:t xml:space="preserve"> below</w:t>
      </w:r>
      <w:r>
        <w:rPr>
          <w:lang w:val="en-GB"/>
        </w:rPr>
        <w:t>. This may be revisited if necessary although this would involve changing the previous agreement.</w:t>
      </w:r>
    </w:p>
    <w:p w14:paraId="167C0A05" w14:textId="2186D1BD" w:rsidR="003E07B5" w:rsidRDefault="003E07B5" w:rsidP="003E07B5">
      <w:pPr>
        <w:pStyle w:val="ListParagraph"/>
        <w:numPr>
          <w:ilvl w:val="0"/>
          <w:numId w:val="22"/>
        </w:numPr>
        <w:rPr>
          <w:lang w:val="en-GB"/>
        </w:rPr>
      </w:pPr>
      <w:r>
        <w:rPr>
          <w:lang w:val="en-GB"/>
        </w:rPr>
        <w:t>Last DMRS location</w:t>
      </w:r>
    </w:p>
    <w:p w14:paraId="4C28FC20" w14:textId="13E43750" w:rsidR="003E07B5" w:rsidRDefault="003E07B5" w:rsidP="003E07B5">
      <w:pPr>
        <w:pStyle w:val="ListParagraph"/>
        <w:numPr>
          <w:ilvl w:val="0"/>
          <w:numId w:val="22"/>
        </w:numPr>
        <w:rPr>
          <w:lang w:val="en-GB"/>
        </w:rPr>
      </w:pPr>
      <w:r>
        <w:rPr>
          <w:lang w:val="en-GB"/>
        </w:rPr>
        <w:t xml:space="preserve">First DMRS location </w:t>
      </w:r>
    </w:p>
    <w:p w14:paraId="352AC670" w14:textId="332F143F" w:rsidR="003E07B5" w:rsidRDefault="003E07B5" w:rsidP="003E07B5">
      <w:pPr>
        <w:pStyle w:val="ListParagraph"/>
        <w:numPr>
          <w:ilvl w:val="0"/>
          <w:numId w:val="22"/>
        </w:numPr>
        <w:rPr>
          <w:lang w:val="en-GB"/>
        </w:rPr>
      </w:pPr>
      <w:r>
        <w:rPr>
          <w:lang w:val="en-GB"/>
        </w:rPr>
        <w:t>Location for end of CORESET</w:t>
      </w:r>
    </w:p>
    <w:p w14:paraId="49AFD256" w14:textId="4D263541" w:rsidR="003E07B5" w:rsidRDefault="003E07B5" w:rsidP="003E07B5">
      <w:pPr>
        <w:rPr>
          <w:lang w:val="en-GB"/>
        </w:rPr>
      </w:pPr>
    </w:p>
    <w:p w14:paraId="4DD5CAAA" w14:textId="75219BAD" w:rsidR="00B46A6B" w:rsidRDefault="00B46A6B" w:rsidP="003E07B5">
      <w:pPr>
        <w:rPr>
          <w:lang w:val="en-GB"/>
        </w:rPr>
      </w:pPr>
      <w:r>
        <w:rPr>
          <w:lang w:val="en-GB"/>
        </w:rPr>
        <w:t>Finally, the support of TB repetition across multiple slots or multiple mini-slots</w:t>
      </w:r>
      <w:r w:rsidR="0034587A">
        <w:rPr>
          <w:lang w:val="en-GB"/>
        </w:rPr>
        <w:t xml:space="preserve"> was agreed in previous meetings, however it is not clear how the processing times in specification thus far are to be applied.</w:t>
      </w:r>
    </w:p>
    <w:p w14:paraId="3181E959" w14:textId="391476E8" w:rsidR="00B46A6B" w:rsidRPr="00B46A6B" w:rsidRDefault="00B46A6B" w:rsidP="003E07B5">
      <w:pPr>
        <w:rPr>
          <w:lang w:val="en-GB"/>
        </w:rPr>
      </w:pPr>
      <w:r w:rsidRPr="001F4BC8">
        <w:rPr>
          <w:b/>
          <w:highlight w:val="yellow"/>
          <w:u w:val="single"/>
          <w:lang w:val="en-GB"/>
        </w:rPr>
        <w:t>Proposal</w:t>
      </w:r>
      <w:r>
        <w:rPr>
          <w:b/>
          <w:highlight w:val="yellow"/>
          <w:u w:val="single"/>
          <w:lang w:val="en-GB"/>
        </w:rPr>
        <w:t>:</w:t>
      </w:r>
      <w:r>
        <w:rPr>
          <w:lang w:val="en-GB"/>
        </w:rPr>
        <w:t xml:space="preserve"> </w:t>
      </w:r>
      <w:r w:rsidRPr="00B46A6B">
        <w:rPr>
          <w:i/>
          <w:lang w:val="en-GB"/>
        </w:rPr>
        <w:t>A processing time for N1 needs to be</w:t>
      </w:r>
      <w:r w:rsidR="00F73971">
        <w:rPr>
          <w:i/>
          <w:lang w:val="en-GB"/>
        </w:rPr>
        <w:t xml:space="preserve"> clearly</w:t>
      </w:r>
      <w:r w:rsidRPr="00B46A6B">
        <w:rPr>
          <w:i/>
          <w:lang w:val="en-GB"/>
        </w:rPr>
        <w:t xml:space="preserve"> </w:t>
      </w:r>
      <w:r w:rsidR="00FC0898">
        <w:rPr>
          <w:i/>
          <w:lang w:val="en-GB"/>
        </w:rPr>
        <w:t>specified</w:t>
      </w:r>
      <w:r w:rsidRPr="00B46A6B">
        <w:rPr>
          <w:i/>
          <w:lang w:val="en-GB"/>
        </w:rPr>
        <w:t xml:space="preserve"> for the case of repetition across multiple slots or mini-slots.</w:t>
      </w:r>
    </w:p>
    <w:p w14:paraId="69C1E822" w14:textId="4576973F" w:rsidR="00B135B5" w:rsidRDefault="00052F6B" w:rsidP="00052F6B">
      <w:pPr>
        <w:pStyle w:val="Heading2"/>
      </w:pPr>
      <w:r>
        <w:t>Aggressive UE processing time</w:t>
      </w:r>
    </w:p>
    <w:p w14:paraId="7195190F" w14:textId="36FAAA98" w:rsidR="00052F6B" w:rsidRDefault="00052F6B" w:rsidP="00052F6B">
      <w:pPr>
        <w:rPr>
          <w:lang w:val="en-GB"/>
        </w:rPr>
      </w:pPr>
      <w:r>
        <w:rPr>
          <w:lang w:val="en-GB"/>
        </w:rPr>
        <w:t>In this meeting, further progress in the aggressive case is proposed. First, both [1] and [6] suggested to specify UE aggressive processing times for non-slot based scheduling. We can take the proposal from [1] for further discussion.</w:t>
      </w:r>
    </w:p>
    <w:p w14:paraId="496F6408" w14:textId="485C482E" w:rsidR="00052F6B" w:rsidRDefault="00052F6B" w:rsidP="00052F6B">
      <w:pPr>
        <w:rPr>
          <w:i/>
          <w:lang w:eastAsia="zh-CN"/>
        </w:rPr>
      </w:pPr>
      <w:r w:rsidRPr="00052F6B">
        <w:rPr>
          <w:rFonts w:hint="eastAsia"/>
          <w:b/>
          <w:highlight w:val="yellow"/>
          <w:u w:val="single"/>
          <w:lang w:eastAsia="zh-CN"/>
        </w:rPr>
        <w:t>Proposal:</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w:t>
      </w:r>
    </w:p>
    <w:p w14:paraId="1749DDF0" w14:textId="505341F9" w:rsidR="00052F6B" w:rsidRDefault="00052F6B" w:rsidP="00052F6B">
      <w:pPr>
        <w:rPr>
          <w:lang w:eastAsia="zh-CN"/>
        </w:rPr>
      </w:pPr>
      <w:r>
        <w:rPr>
          <w:lang w:eastAsia="zh-CN"/>
        </w:rPr>
        <w:t>Although there were further proposals to finalizing the aggressive processing time, there was is still some divergence between the proposals in [2],[9] and [17]. Moreover, [17] raises the point that in the case of slot</w:t>
      </w:r>
      <w:r w:rsidR="00B11BE6">
        <w:rPr>
          <w:lang w:eastAsia="zh-CN"/>
        </w:rPr>
        <w:t>-</w:t>
      </w:r>
      <w:r>
        <w:rPr>
          <w:lang w:eastAsia="zh-CN"/>
        </w:rPr>
        <w:t>based scheduling with current set of SFI parameters</w:t>
      </w:r>
      <w:r w:rsidR="00B11BE6">
        <w:rPr>
          <w:lang w:eastAsia="zh-CN"/>
        </w:rPr>
        <w:t>, the lower end of the range (e.g., N1=2.5 or N2=2.5) enables immediate turnaround for several slot formats (with a reasonable value of timing advance) while the upper end of the range (e.g., N2=6) may not be compatible with any of the slot formats. The overhead introduced is also large, especially if similar times are carried over for non-slot based scheduling.</w:t>
      </w:r>
    </w:p>
    <w:p w14:paraId="2516DB9B" w14:textId="7FC6730D" w:rsidR="00B11BE6" w:rsidRDefault="00B11BE6" w:rsidP="00052F6B">
      <w:pPr>
        <w:rPr>
          <w:lang w:eastAsia="zh-CN"/>
        </w:rPr>
      </w:pPr>
      <w:r>
        <w:rPr>
          <w:lang w:eastAsia="zh-CN"/>
        </w:rPr>
        <w:t>Therefore, the following is provided for discussion.</w:t>
      </w:r>
    </w:p>
    <w:p w14:paraId="7C706DE0" w14:textId="4798D481" w:rsidR="00B11BE6" w:rsidRPr="000D40E9" w:rsidRDefault="00B11BE6" w:rsidP="00B11BE6">
      <w:pPr>
        <w:overflowPunct/>
        <w:autoSpaceDE/>
        <w:autoSpaceDN/>
        <w:adjustRightInd/>
        <w:spacing w:after="0"/>
        <w:textAlignment w:val="auto"/>
        <w:rPr>
          <w:i/>
          <w:lang w:eastAsia="ko-KR"/>
        </w:rPr>
      </w:pPr>
      <w:r w:rsidRPr="00B11BE6">
        <w:rPr>
          <w:b/>
          <w:highlight w:val="yellow"/>
          <w:u w:val="single"/>
          <w:lang w:eastAsia="ko-KR"/>
        </w:rPr>
        <w:t>Proposal:</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00341826"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698F2153"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32FE5DD9" w14:textId="77777777" w:rsidR="00B11BE6" w:rsidRPr="000D40E9" w:rsidRDefault="00B11BE6" w:rsidP="00B11BE6">
      <w:pPr>
        <w:pStyle w:val="ListParagraph"/>
        <w:numPr>
          <w:ilvl w:val="0"/>
          <w:numId w:val="16"/>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1301BD55" w14:textId="77777777" w:rsidR="00C71F7E" w:rsidRDefault="00B11BE6" w:rsidP="00B11BE6">
      <w:pPr>
        <w:pStyle w:val="ListParagraph"/>
        <w:numPr>
          <w:ilvl w:val="0"/>
          <w:numId w:val="16"/>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w:t>
      </w:r>
    </w:p>
    <w:p w14:paraId="00DFEA15" w14:textId="77777777" w:rsidR="00C71F7E" w:rsidRDefault="00C71F7E" w:rsidP="00B11BE6">
      <w:pPr>
        <w:pStyle w:val="ListParagraph"/>
        <w:numPr>
          <w:ilvl w:val="0"/>
          <w:numId w:val="16"/>
        </w:numPr>
        <w:rPr>
          <w:rFonts w:ascii="Times New Roman" w:hAnsi="Times New Roman"/>
          <w:i/>
          <w:sz w:val="20"/>
          <w:szCs w:val="20"/>
          <w:lang w:eastAsia="ko-KR"/>
        </w:rPr>
      </w:pPr>
      <w:r>
        <w:rPr>
          <w:rFonts w:ascii="Times New Roman" w:hAnsi="Times New Roman"/>
          <w:i/>
          <w:sz w:val="20"/>
          <w:szCs w:val="20"/>
          <w:lang w:eastAsia="ko-KR"/>
        </w:rPr>
        <w:t>UE may report reduced throughput capability relative to throughputs achievable with baseline processing time</w:t>
      </w:r>
    </w:p>
    <w:p w14:paraId="6B71E01F" w14:textId="41E89C79" w:rsidR="00B11BE6" w:rsidRDefault="00C71F7E" w:rsidP="00B11BE6">
      <w:pPr>
        <w:pStyle w:val="ListParagraph"/>
        <w:numPr>
          <w:ilvl w:val="1"/>
          <w:numId w:val="16"/>
        </w:numPr>
        <w:rPr>
          <w:rFonts w:ascii="Times New Roman" w:hAnsi="Times New Roman"/>
          <w:i/>
          <w:sz w:val="20"/>
          <w:szCs w:val="20"/>
          <w:lang w:eastAsia="ko-KR"/>
        </w:rPr>
      </w:pPr>
      <w:r>
        <w:rPr>
          <w:rFonts w:ascii="Times New Roman" w:hAnsi="Times New Roman"/>
          <w:i/>
          <w:sz w:val="20"/>
          <w:szCs w:val="20"/>
          <w:lang w:eastAsia="ko-KR"/>
        </w:rPr>
        <w:t>FFS on the details</w:t>
      </w:r>
      <w:r w:rsidR="00342CE9">
        <w:rPr>
          <w:rFonts w:ascii="Times New Roman" w:hAnsi="Times New Roman"/>
          <w:i/>
          <w:sz w:val="20"/>
          <w:szCs w:val="20"/>
          <w:lang w:eastAsia="ko-KR"/>
        </w:rPr>
        <w:t>, e.g., for number PRBs less than max supported</w:t>
      </w:r>
    </w:p>
    <w:p w14:paraId="75CBECB5" w14:textId="77777777" w:rsidR="00DB595A" w:rsidRPr="00DB595A" w:rsidRDefault="00DB595A" w:rsidP="00DB595A">
      <w:pPr>
        <w:ind w:left="1080"/>
        <w:rPr>
          <w:i/>
          <w:lang w:eastAsia="ko-KR"/>
        </w:rPr>
      </w:pPr>
    </w:p>
    <w:p w14:paraId="0AB0076A" w14:textId="77777777" w:rsidR="00B11BE6" w:rsidRDefault="00B11BE6" w:rsidP="00B11BE6">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1BE6" w14:paraId="2EC907DE" w14:textId="77777777" w:rsidTr="00763491">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E19349E" w14:textId="77777777" w:rsidR="00B11BE6" w:rsidRDefault="00B11BE6" w:rsidP="00763491">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045356" w14:textId="77777777" w:rsidR="00B11BE6" w:rsidRDefault="00B11BE6" w:rsidP="00763491">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FDDE16" w14:textId="77777777" w:rsidR="00B11BE6" w:rsidRDefault="00B11BE6" w:rsidP="00763491">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E3DD5A5" w14:textId="77777777" w:rsidR="00B11BE6" w:rsidRDefault="00B11BE6" w:rsidP="00763491">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53A0B1C" w14:textId="77777777" w:rsidR="00B11BE6" w:rsidRDefault="00B11BE6" w:rsidP="00763491">
            <w:pPr>
              <w:rPr>
                <w:b/>
              </w:rPr>
            </w:pPr>
            <w:r>
              <w:rPr>
                <w:b/>
              </w:rPr>
              <w:t>30 KHz SCS</w:t>
            </w:r>
          </w:p>
        </w:tc>
      </w:tr>
      <w:tr w:rsidR="00B11BE6" w14:paraId="04E11500" w14:textId="77777777" w:rsidTr="00763491">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8931" w14:textId="77777777" w:rsidR="00B11BE6" w:rsidRDefault="00B11BE6" w:rsidP="00763491">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7F09D3" w14:textId="77777777" w:rsidR="00B11BE6" w:rsidRDefault="00B11BE6" w:rsidP="00763491">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DA8A237" w14:textId="77777777" w:rsidR="00B11BE6" w:rsidRDefault="00B11BE6" w:rsidP="00763491">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9640B85" w14:textId="22B3293E" w:rsidR="00B11BE6" w:rsidRDefault="00B11BE6" w:rsidP="00763491">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1ACAC1" w14:textId="04409FB2" w:rsidR="00B11BE6" w:rsidRDefault="00B11BE6" w:rsidP="00763491">
            <w:pPr>
              <w:jc w:val="center"/>
              <w:rPr>
                <w:b/>
                <w:bCs/>
                <w:color w:val="000000"/>
                <w:lang w:eastAsia="zh-CN"/>
              </w:rPr>
            </w:pPr>
            <w:r>
              <w:rPr>
                <w:b/>
                <w:bCs/>
                <w:color w:val="000000"/>
                <w:lang w:eastAsia="zh-TW"/>
              </w:rPr>
              <w:t>2.5</w:t>
            </w:r>
          </w:p>
        </w:tc>
      </w:tr>
      <w:tr w:rsidR="00B11BE6" w14:paraId="12D191D6" w14:textId="77777777" w:rsidTr="00763491">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F4E08"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91691C" w14:textId="77777777" w:rsidR="00B11BE6" w:rsidRPr="00B11BE6" w:rsidRDefault="00B11BE6" w:rsidP="00763491">
            <w:pPr>
              <w:jc w:val="center"/>
              <w:rPr>
                <w:color w:val="BFBFBF" w:themeColor="background1" w:themeShade="BF"/>
                <w:lang w:eastAsia="zh-CN"/>
              </w:rPr>
            </w:pPr>
            <w:r w:rsidRPr="00B11BE6">
              <w:rPr>
                <w:color w:val="BFBFBF" w:themeColor="background1" w:themeShade="BF"/>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17A6010" w14:textId="77777777" w:rsidR="00B11BE6" w:rsidRPr="00B11BE6" w:rsidRDefault="00B11BE6" w:rsidP="00763491">
            <w:pPr>
              <w:jc w:val="center"/>
              <w:rPr>
                <w:color w:val="BFBFBF" w:themeColor="background1" w:themeShade="BF"/>
                <w:lang w:eastAsia="zh-CN"/>
              </w:rPr>
            </w:pPr>
            <w:r w:rsidRPr="00B11BE6">
              <w:rPr>
                <w:color w:val="BFBFBF" w:themeColor="background1" w:themeShade="BF"/>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EC4409E"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9EFE283"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[12]</w:t>
            </w:r>
          </w:p>
        </w:tc>
      </w:tr>
      <w:tr w:rsidR="00B11BE6" w14:paraId="01F5F894" w14:textId="77777777" w:rsidTr="00763491">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D474D8" w14:textId="77777777" w:rsidR="00B11BE6" w:rsidRDefault="00B11BE6" w:rsidP="00763491">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D933B7D" w14:textId="77777777" w:rsidR="00B11BE6" w:rsidRDefault="00B11BE6" w:rsidP="00763491">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5E0D05" w14:textId="77777777" w:rsidR="00B11BE6" w:rsidRDefault="00B11BE6" w:rsidP="00763491">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262DCA" w14:textId="01B481B9" w:rsidR="00B11BE6" w:rsidRDefault="00B11BE6" w:rsidP="00763491">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B78855" w14:textId="4B987C84" w:rsidR="00B11BE6" w:rsidRDefault="00B11BE6" w:rsidP="00763491">
            <w:pPr>
              <w:jc w:val="center"/>
              <w:rPr>
                <w:b/>
                <w:bCs/>
                <w:color w:val="000000"/>
                <w:lang w:eastAsia="zh-CN"/>
              </w:rPr>
            </w:pPr>
            <w:r>
              <w:rPr>
                <w:b/>
                <w:bCs/>
                <w:color w:val="000000"/>
                <w:lang w:eastAsia="zh-TW"/>
              </w:rPr>
              <w:t>2.5</w:t>
            </w:r>
          </w:p>
        </w:tc>
      </w:tr>
    </w:tbl>
    <w:p w14:paraId="544DF51F" w14:textId="77777777" w:rsidR="00B11BE6" w:rsidRPr="006812AB" w:rsidRDefault="00B11BE6" w:rsidP="00B11BE6">
      <w:pPr>
        <w:pStyle w:val="ListParagraph"/>
        <w:numPr>
          <w:ilvl w:val="0"/>
          <w:numId w:val="17"/>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B38C95B" w14:textId="41F8FF32" w:rsidR="00B11BE6" w:rsidRDefault="00B11BE6" w:rsidP="00052F6B">
      <w:pPr>
        <w:rPr>
          <w:lang w:val="en-GB"/>
        </w:rPr>
      </w:pPr>
    </w:p>
    <w:p w14:paraId="0862FAA2" w14:textId="36733718" w:rsidR="00DB595A" w:rsidRDefault="00DB595A" w:rsidP="00DB595A">
      <w:pPr>
        <w:pStyle w:val="Heading2"/>
      </w:pPr>
      <w:r>
        <w:lastRenderedPageBreak/>
        <w:t>Additional aspects on processing time</w:t>
      </w:r>
    </w:p>
    <w:p w14:paraId="7D156D8E" w14:textId="2364FB96" w:rsidR="00DB595A" w:rsidRDefault="00DB595A" w:rsidP="00DB595A">
      <w:pPr>
        <w:rPr>
          <w:lang w:val="en-GB"/>
        </w:rPr>
      </w:pPr>
      <w:r>
        <w:rPr>
          <w:lang w:val="en-GB"/>
        </w:rPr>
        <w:t>In the previous meeting, there was an agreement on HARQ-ACK multiplexing with the following candidate value given for d. [2] proposed to confirm the value.</w:t>
      </w:r>
    </w:p>
    <w:p w14:paraId="3F68E270" w14:textId="77777777" w:rsidR="00DB595A" w:rsidRPr="005914C9" w:rsidRDefault="00DB595A" w:rsidP="00DB595A">
      <w:pPr>
        <w:spacing w:after="0"/>
        <w:rPr>
          <w:highlight w:val="green"/>
        </w:rPr>
      </w:pPr>
      <w:r w:rsidRPr="005914C9">
        <w:rPr>
          <w:highlight w:val="green"/>
        </w:rPr>
        <w:t>Agreements:</w:t>
      </w:r>
    </w:p>
    <w:p w14:paraId="35C3A8F9" w14:textId="77777777" w:rsidR="00DB595A" w:rsidRPr="005914C9" w:rsidRDefault="00DB595A" w:rsidP="00DB595A">
      <w:pPr>
        <w:spacing w:after="0"/>
      </w:pPr>
      <w:r w:rsidRPr="005914C9">
        <w:t>In the case of multiplexing HARQ-ACK with uplink data on PUSCH</w:t>
      </w:r>
    </w:p>
    <w:p w14:paraId="2E361A78" w14:textId="77777777" w:rsidR="00DB595A" w:rsidRPr="005914C9" w:rsidRDefault="00DB595A" w:rsidP="00DB595A">
      <w:pPr>
        <w:pStyle w:val="ListParagraph"/>
        <w:numPr>
          <w:ilvl w:val="0"/>
          <w:numId w:val="23"/>
        </w:numPr>
      </w:pPr>
      <w:r w:rsidRPr="005914C9">
        <w:t>N1’ the number of OFDM symbols required for UE processing from the end of PDSCH to the earliest possible start of the corresponding ACK/NACK transmission on PUSCH from UE perspective</w:t>
      </w:r>
    </w:p>
    <w:p w14:paraId="6CA24868" w14:textId="77777777" w:rsidR="00DB595A" w:rsidRPr="005914C9" w:rsidRDefault="00DB595A" w:rsidP="00DB595A">
      <w:pPr>
        <w:pStyle w:val="ListParagraph"/>
        <w:numPr>
          <w:ilvl w:val="1"/>
          <w:numId w:val="23"/>
        </w:numPr>
      </w:pPr>
      <w:r w:rsidRPr="005914C9">
        <w:t>N1’ ≥ N1 + d where N1 is based on the UE capability for ACK-only</w:t>
      </w:r>
    </w:p>
    <w:p w14:paraId="28C09D51" w14:textId="77777777" w:rsidR="00DB595A" w:rsidRPr="005914C9" w:rsidRDefault="00DB595A" w:rsidP="00DB595A">
      <w:pPr>
        <w:pStyle w:val="ListParagraph"/>
        <w:numPr>
          <w:ilvl w:val="0"/>
          <w:numId w:val="23"/>
        </w:numPr>
      </w:pPr>
      <w:r w:rsidRPr="005914C9">
        <w:t>N2’ the number of OFDM symbols required for UE processing from the end of PDCCH containing the UL grant reception to the earliest possible start of the corresponding the same PUSCH transmission from UE perspective</w:t>
      </w:r>
    </w:p>
    <w:p w14:paraId="005FF6AF" w14:textId="77777777" w:rsidR="00DB595A" w:rsidRPr="00DB595A" w:rsidRDefault="00DB595A" w:rsidP="00DB595A">
      <w:pPr>
        <w:pStyle w:val="ListParagraph"/>
        <w:numPr>
          <w:ilvl w:val="1"/>
          <w:numId w:val="23"/>
        </w:numPr>
      </w:pPr>
      <w:r w:rsidRPr="00DB595A">
        <w:t>N2’ ≥ N2 + d where N2 is based on the UE capability for sending data-only on PUSCH</w:t>
      </w:r>
    </w:p>
    <w:p w14:paraId="7C874B45" w14:textId="77777777" w:rsidR="00DB595A" w:rsidRPr="00DB595A" w:rsidRDefault="00DB595A" w:rsidP="00DB595A">
      <w:pPr>
        <w:pStyle w:val="ListParagraph"/>
        <w:numPr>
          <w:ilvl w:val="0"/>
          <w:numId w:val="23"/>
        </w:numPr>
      </w:pPr>
      <w:r w:rsidRPr="00DB595A">
        <w:t>d = [1] symbols</w:t>
      </w:r>
    </w:p>
    <w:p w14:paraId="6D5FA301" w14:textId="77777777" w:rsidR="00DB595A" w:rsidRPr="005914C9" w:rsidRDefault="00DB595A" w:rsidP="00DB595A">
      <w:pPr>
        <w:pStyle w:val="ListParagraph"/>
        <w:numPr>
          <w:ilvl w:val="0"/>
          <w:numId w:val="23"/>
        </w:numPr>
      </w:pPr>
      <w:r w:rsidRPr="00DB595A">
        <w:t>UE is not expected transmit the HARQ-ACK multiplexed with uplink data if the network set the values of K1 and</w:t>
      </w:r>
      <w:r w:rsidRPr="005914C9">
        <w:t>/or K2 without leaving sufficient time for UE processing</w:t>
      </w:r>
    </w:p>
    <w:p w14:paraId="08FD5F38" w14:textId="77777777" w:rsidR="00DB595A" w:rsidRPr="005914C9" w:rsidRDefault="00DB595A" w:rsidP="00DB595A">
      <w:pPr>
        <w:pStyle w:val="ListParagraph"/>
        <w:numPr>
          <w:ilvl w:val="0"/>
          <w:numId w:val="23"/>
        </w:numPr>
        <w:rPr>
          <w:i/>
        </w:rPr>
      </w:pPr>
      <w:r w:rsidRPr="005914C9">
        <w:t>FFS: how to much time is needed to multiplex CSI reports, depending on outcome from MIMO session</w:t>
      </w:r>
      <w:r w:rsidRPr="005914C9">
        <w:rPr>
          <w:i/>
        </w:rPr>
        <w:t>.</w:t>
      </w:r>
    </w:p>
    <w:p w14:paraId="2FD2742C" w14:textId="77777777" w:rsidR="00DB595A" w:rsidRPr="00DB595A" w:rsidRDefault="00DB595A" w:rsidP="00DB595A">
      <w:pPr>
        <w:rPr>
          <w:lang w:val="en-GB"/>
        </w:rPr>
      </w:pPr>
    </w:p>
    <w:p w14:paraId="14D2F355" w14:textId="512A5630" w:rsidR="00DB595A" w:rsidRDefault="00DB595A" w:rsidP="00DB595A">
      <w:pPr>
        <w:rPr>
          <w:lang w:val="en-GB"/>
        </w:rPr>
      </w:pPr>
      <w:r w:rsidRPr="00BF4A0F">
        <w:rPr>
          <w:b/>
          <w:highlight w:val="yellow"/>
          <w:u w:val="single"/>
          <w:lang w:val="en-GB"/>
        </w:rPr>
        <w:t>Proposal:</w:t>
      </w:r>
      <w:r w:rsidRPr="00DB595A">
        <w:rPr>
          <w:lang w:val="en-GB"/>
        </w:rPr>
        <w:t xml:space="preserve"> Confirm the working assumption, i.e., d=1 symbol in the above agreement</w:t>
      </w:r>
      <w:r>
        <w:rPr>
          <w:lang w:val="en-GB"/>
        </w:rPr>
        <w:t>.</w:t>
      </w:r>
    </w:p>
    <w:p w14:paraId="0E21515B" w14:textId="70F93095" w:rsidR="00DB595A" w:rsidRDefault="00BF4A0F" w:rsidP="0017513D">
      <w:pPr>
        <w:rPr>
          <w:lang w:val="en-GB"/>
        </w:rPr>
      </w:pPr>
      <w:r>
        <w:rPr>
          <w:lang w:val="en-GB"/>
        </w:rPr>
        <w:t>Given the possibility of UE reporting different capabilities between non-slot a</w:t>
      </w:r>
      <w:r w:rsidR="0017513D">
        <w:rPr>
          <w:lang w:val="en-GB"/>
        </w:rPr>
        <w:t>nd slot-based scheduling (as mentioned in a previous proposal here for discussion), the flexibility in scheduling re-transmissions on non-slot or slot-based allocations which are different type than the initial transmission is possible. In order to keep the timeline reasonable for UE implementation, the following was proposed in [1].</w:t>
      </w:r>
    </w:p>
    <w:p w14:paraId="35E239D2" w14:textId="53EFD456" w:rsidR="0017513D" w:rsidRDefault="0017513D" w:rsidP="0017513D">
      <w:pPr>
        <w:rPr>
          <w:i/>
          <w:kern w:val="2"/>
          <w:lang w:val="en-GB" w:eastAsia="zh-CN"/>
        </w:rPr>
      </w:pPr>
      <w:r w:rsidRPr="0017513D">
        <w:rPr>
          <w:rFonts w:hint="eastAsia"/>
          <w:b/>
          <w:kern w:val="2"/>
          <w:highlight w:val="yellow"/>
          <w:u w:val="single"/>
          <w:lang w:val="en-GB" w:eastAsia="zh-CN"/>
        </w:rPr>
        <w:t>Proposal:</w:t>
      </w:r>
      <w:r w:rsidRPr="0043426C">
        <w:rPr>
          <w:rFonts w:hint="eastAsia"/>
          <w:i/>
          <w:kern w:val="2"/>
          <w:lang w:val="en-GB" w:eastAsia="zh-CN"/>
        </w:rPr>
        <w:t xml:space="preserve"> </w:t>
      </w:r>
      <w:r>
        <w:rPr>
          <w:rFonts w:hint="eastAsia"/>
          <w:i/>
          <w:kern w:val="2"/>
          <w:lang w:val="en-GB" w:eastAsia="zh-CN"/>
        </w:rPr>
        <w:t xml:space="preserve">For </w:t>
      </w:r>
      <w:r>
        <w:rPr>
          <w:i/>
          <w:kern w:val="2"/>
          <w:lang w:val="en-GB" w:eastAsia="zh-CN"/>
        </w:rPr>
        <w:t>retransmission</w:t>
      </w:r>
      <w:r>
        <w:rPr>
          <w:rFonts w:hint="eastAsia"/>
          <w:i/>
          <w:kern w:val="2"/>
          <w:lang w:val="en-GB" w:eastAsia="zh-CN"/>
        </w:rPr>
        <w:t xml:space="preserve">, </w:t>
      </w:r>
      <w:r>
        <w:rPr>
          <w:i/>
          <w:kern w:val="2"/>
          <w:lang w:val="en-GB" w:eastAsia="zh-CN"/>
        </w:rPr>
        <w:t xml:space="preserve">if </w:t>
      </w:r>
      <w:r>
        <w:rPr>
          <w:rFonts w:hint="eastAsia"/>
          <w:i/>
          <w:kern w:val="2"/>
          <w:lang w:val="en-GB" w:eastAsia="zh-CN"/>
        </w:rPr>
        <w:t>gNB</w:t>
      </w:r>
      <w:r>
        <w:rPr>
          <w:i/>
          <w:kern w:val="2"/>
          <w:lang w:val="en-GB" w:eastAsia="zh-CN"/>
        </w:rPr>
        <w:t xml:space="preserve"> switches from slot-based allocation to non-slot based allocation (or vice versa), it</w:t>
      </w:r>
      <w:r>
        <w:rPr>
          <w:rFonts w:hint="eastAsia"/>
          <w:i/>
          <w:kern w:val="2"/>
          <w:lang w:val="en-GB" w:eastAsia="zh-CN"/>
        </w:rPr>
        <w:t xml:space="preserve">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Pr>
          <w:i/>
          <w:kern w:val="2"/>
          <w:lang w:eastAsia="zh-CN"/>
        </w:rPr>
        <w:t xml:space="preserve">across those allocation types </w:t>
      </w:r>
      <w:r w:rsidR="001A7BEA">
        <w:rPr>
          <w:i/>
          <w:kern w:val="2"/>
          <w:lang w:eastAsia="zh-CN"/>
        </w:rPr>
        <w:t>and</w:t>
      </w:r>
      <w:r>
        <w:rPr>
          <w:i/>
          <w:kern w:val="2"/>
          <w:lang w:eastAsia="zh-CN"/>
        </w:rPr>
        <w:t xml:space="preserve"> the UE’s capabilities.</w:t>
      </w:r>
    </w:p>
    <w:p w14:paraId="3849AF88" w14:textId="04E01281" w:rsidR="00522817" w:rsidRDefault="001A7BEA" w:rsidP="00522817">
      <w:pPr>
        <w:rPr>
          <w:lang w:val="en-GB"/>
        </w:rPr>
      </w:pPr>
      <w:r>
        <w:t xml:space="preserve">The following behavior from [6] can be revisited, although more discussion is needed since the following formulation was not agreed last meeting: </w:t>
      </w:r>
      <w:r w:rsidRPr="001A7BEA">
        <w:rPr>
          <w:i/>
        </w:rPr>
        <w:t>The UE is not expected to receive anything on a symbol if it is within T us from an UL transmission by that UE on unpaired spectrum for a given serving cell.</w:t>
      </w:r>
      <w:r w:rsidR="00522817" w:rsidRPr="005964BE">
        <w:rPr>
          <w:lang w:val="en-GB"/>
        </w:rPr>
        <w:t xml:space="preserve"> </w:t>
      </w:r>
    </w:p>
    <w:p w14:paraId="2332914B" w14:textId="788DB068" w:rsidR="00522817" w:rsidRDefault="00E92585" w:rsidP="00522817">
      <w:pPr>
        <w:rPr>
          <w:lang w:val="en-GB"/>
        </w:rPr>
      </w:pPr>
      <w:r>
        <w:rPr>
          <w:lang w:val="en-GB"/>
        </w:rPr>
        <w:t>Finally, in the case of cross-carrier scheduling the following proposal is up for discussion to finalize processing times in this case.</w:t>
      </w:r>
    </w:p>
    <w:p w14:paraId="072827EE" w14:textId="4C49CE0B" w:rsidR="00E92585" w:rsidRPr="00E92585" w:rsidRDefault="00E92585" w:rsidP="00E92585">
      <w:pPr>
        <w:spacing w:before="240" w:after="0"/>
        <w:jc w:val="both"/>
        <w:rPr>
          <w:b/>
        </w:rPr>
      </w:pPr>
      <w:r w:rsidRPr="00E92585">
        <w:rPr>
          <w:b/>
          <w:highlight w:val="yellow"/>
          <w:u w:val="single"/>
        </w:rPr>
        <w:t>Proposal:</w:t>
      </w:r>
      <w:r>
        <w:rPr>
          <w:b/>
        </w:rPr>
        <w:t xml:space="preserve"> </w:t>
      </w:r>
      <w:r w:rsidRPr="00E92585">
        <w:rPr>
          <w:i/>
        </w:rPr>
        <w:t>For CA, the same minimum UE processing times apply for both same-carrier and cross-carrier scheduling.</w:t>
      </w:r>
    </w:p>
    <w:p w14:paraId="2150DDC4" w14:textId="77777777" w:rsidR="00E92585" w:rsidRPr="005964BE" w:rsidRDefault="00E92585" w:rsidP="00522817">
      <w:pPr>
        <w:rPr>
          <w:lang w:val="en-GB"/>
        </w:rPr>
      </w:pPr>
    </w:p>
    <w:p w14:paraId="210C2AE1" w14:textId="1299C878" w:rsidR="00307D1F" w:rsidRDefault="00307D1F" w:rsidP="00307D1F">
      <w:pPr>
        <w:pStyle w:val="Heading1"/>
      </w:pPr>
      <w:r>
        <w:t>HARQ-ACK Multiplexing</w:t>
      </w:r>
      <w:r w:rsidR="00474C3F">
        <w:t xml:space="preserve"> and Bundling</w:t>
      </w:r>
    </w:p>
    <w:p w14:paraId="30AC70EC" w14:textId="5D2320FF" w:rsidR="00374F82" w:rsidRDefault="00374F82" w:rsidP="00374F82">
      <w:pPr>
        <w:rPr>
          <w:lang w:val="en-GB"/>
        </w:rPr>
      </w:pPr>
      <w:r>
        <w:rPr>
          <w:lang w:val="en-GB"/>
        </w:rPr>
        <w:t xml:space="preserve">Proposals for new features regarding ACK bundling in time domain were provided in [12], [16]. Additional bundling across other dimensions was given in [16]. Other companies previously had similar proposals in the past but were not revisited this meeting. </w:t>
      </w:r>
      <w:r w:rsidR="000B2EEC">
        <w:rPr>
          <w:lang w:val="en-GB"/>
        </w:rPr>
        <w:t>The following proposal (modified from [12]) can provide further guidance toward completion in June.</w:t>
      </w:r>
    </w:p>
    <w:p w14:paraId="5851E2F7" w14:textId="4C1D5F69" w:rsidR="000B2EEC" w:rsidRDefault="000B2EEC" w:rsidP="00374F82">
      <w:pPr>
        <w:rPr>
          <w:lang w:val="en-GB"/>
        </w:rPr>
      </w:pPr>
      <w:r w:rsidRPr="000B2EEC">
        <w:rPr>
          <w:b/>
          <w:highlight w:val="yellow"/>
          <w:u w:val="single"/>
          <w:lang w:val="en-GB"/>
        </w:rPr>
        <w:t>Proposal:</w:t>
      </w:r>
      <w:r>
        <w:rPr>
          <w:lang w:val="en-GB"/>
        </w:rPr>
        <w:t xml:space="preserve"> </w:t>
      </w:r>
      <w:r w:rsidRPr="000B2EEC">
        <w:rPr>
          <w:i/>
          <w:lang w:val="en-GB"/>
        </w:rPr>
        <w:t xml:space="preserve">Further HARQ bundling techniques should be </w:t>
      </w:r>
      <w:r>
        <w:rPr>
          <w:i/>
          <w:lang w:val="en-GB"/>
        </w:rPr>
        <w:t>considered</w:t>
      </w:r>
      <w:r w:rsidRPr="000B2EEC">
        <w:rPr>
          <w:i/>
          <w:lang w:val="en-GB"/>
        </w:rPr>
        <w:t xml:space="preserve"> to reduce </w:t>
      </w:r>
      <w:r>
        <w:rPr>
          <w:i/>
          <w:lang w:val="en-GB"/>
        </w:rPr>
        <w:t>the overhead</w:t>
      </w:r>
      <w:r w:rsidRPr="000B2EEC">
        <w:rPr>
          <w:i/>
          <w:lang w:val="en-GB"/>
        </w:rPr>
        <w:t xml:space="preserve"> impact of peak throughput</w:t>
      </w:r>
      <w:r>
        <w:rPr>
          <w:i/>
          <w:lang w:val="en-GB"/>
        </w:rPr>
        <w:t>.</w:t>
      </w:r>
    </w:p>
    <w:p w14:paraId="1624B019" w14:textId="7CF37CD7" w:rsidR="00374F82" w:rsidRDefault="00374F82" w:rsidP="00374F82">
      <w:pPr>
        <w:rPr>
          <w:lang w:val="en-GB"/>
        </w:rPr>
      </w:pPr>
      <w:r>
        <w:rPr>
          <w:lang w:val="en-GB"/>
        </w:rPr>
        <w:t>A proposal in [15] was given regarding UCI multiplexing, although this may be more appropriately treated in 7.3.2.3 (UCI Piggyback).</w:t>
      </w:r>
    </w:p>
    <w:p w14:paraId="24094B47" w14:textId="77777777" w:rsidR="00522817" w:rsidRPr="00374F82" w:rsidRDefault="00522817" w:rsidP="00374F82">
      <w:pPr>
        <w:rPr>
          <w:lang w:val="en-GB"/>
        </w:rPr>
      </w:pPr>
    </w:p>
    <w:p w14:paraId="1167E9AC" w14:textId="023012DE" w:rsidR="004E1D95" w:rsidRDefault="004E1D95" w:rsidP="004E1D95">
      <w:pPr>
        <w:pStyle w:val="Heading1"/>
      </w:pPr>
      <w:r>
        <w:lastRenderedPageBreak/>
        <w:t>HARQ-ACK Codebook</w:t>
      </w:r>
    </w:p>
    <w:p w14:paraId="09507025" w14:textId="452C8675" w:rsidR="00771590" w:rsidRDefault="00771590" w:rsidP="00771590">
      <w:pPr>
        <w:rPr>
          <w:lang w:val="en-GB"/>
        </w:rPr>
      </w:pPr>
      <w:r>
        <w:rPr>
          <w:lang w:val="en-GB"/>
        </w:rPr>
        <w:t>A number of contributions [1],</w:t>
      </w:r>
      <w:r w:rsidR="00D70BF1">
        <w:rPr>
          <w:lang w:val="en-GB"/>
        </w:rPr>
        <w:t xml:space="preserve"> </w:t>
      </w:r>
      <w:r>
        <w:rPr>
          <w:lang w:val="en-GB"/>
        </w:rPr>
        <w:t>[</w:t>
      </w:r>
      <w:r w:rsidR="002517DD">
        <w:rPr>
          <w:lang w:val="en-GB"/>
        </w:rPr>
        <w:t>4]</w:t>
      </w:r>
      <w:r w:rsidR="00AB6850">
        <w:rPr>
          <w:lang w:val="en-GB"/>
        </w:rPr>
        <w:t>, [9]</w:t>
      </w:r>
      <w:r w:rsidR="002517DD">
        <w:rPr>
          <w:lang w:val="en-GB"/>
        </w:rPr>
        <w:t xml:space="preserve"> </w:t>
      </w:r>
      <w:r>
        <w:rPr>
          <w:lang w:val="en-GB"/>
        </w:rPr>
        <w:t xml:space="preserve">aimed to </w:t>
      </w:r>
      <w:r w:rsidR="004341D4">
        <w:rPr>
          <w:lang w:val="en-GB"/>
        </w:rPr>
        <w:t>clarify the implementation of the DL association set for semi-static HARQ-ACK codebook in 38.213 as per the agreement below from RAN1 #91.</w:t>
      </w:r>
    </w:p>
    <w:p w14:paraId="1A02637D" w14:textId="77777777" w:rsidR="004341D4" w:rsidRPr="00112043" w:rsidRDefault="004341D4" w:rsidP="004341D4">
      <w:r w:rsidRPr="00112043">
        <w:rPr>
          <w:highlight w:val="green"/>
        </w:rPr>
        <w:t>Agreements</w:t>
      </w:r>
      <w:r w:rsidRPr="00112043">
        <w:t>:</w:t>
      </w:r>
    </w:p>
    <w:p w14:paraId="68AF7698" w14:textId="77777777" w:rsidR="004341D4" w:rsidRPr="00112043" w:rsidRDefault="004341D4" w:rsidP="004341D4">
      <w:pPr>
        <w:numPr>
          <w:ilvl w:val="0"/>
          <w:numId w:val="27"/>
        </w:numPr>
        <w:overflowPunct/>
        <w:autoSpaceDE/>
        <w:autoSpaceDN/>
        <w:adjustRightInd/>
        <w:spacing w:after="0"/>
        <w:textAlignment w:val="auto"/>
      </w:pPr>
      <w:r w:rsidRPr="00112043">
        <w:t>For semi-static HARQ-ACK codebook, support</w:t>
      </w:r>
    </w:p>
    <w:p w14:paraId="2E658A4C" w14:textId="77777777" w:rsidR="004341D4" w:rsidRPr="00112043" w:rsidRDefault="004341D4" w:rsidP="004341D4">
      <w:pPr>
        <w:numPr>
          <w:ilvl w:val="1"/>
          <w:numId w:val="27"/>
        </w:numPr>
        <w:overflowPunct/>
        <w:autoSpaceDE/>
        <w:autoSpaceDN/>
        <w:adjustRightInd/>
        <w:spacing w:after="0"/>
        <w:textAlignment w:val="auto"/>
      </w:pPr>
      <w:r w:rsidRPr="00112043">
        <w:t>DL association set is determined based on the configured set of HARQ-ACK timings, where the HARQ-ACK payload is ordered based on DL time index</w:t>
      </w:r>
    </w:p>
    <w:p w14:paraId="087760BA" w14:textId="77777777" w:rsidR="004341D4" w:rsidRPr="00112043" w:rsidRDefault="004341D4" w:rsidP="004341D4">
      <w:pPr>
        <w:numPr>
          <w:ilvl w:val="2"/>
          <w:numId w:val="27"/>
        </w:numPr>
        <w:overflowPunct/>
        <w:autoSpaceDE/>
        <w:autoSpaceDN/>
        <w:adjustRightInd/>
        <w:spacing w:after="0"/>
        <w:textAlignment w:val="auto"/>
      </w:pPr>
      <w:r w:rsidRPr="00112043">
        <w:t>There is no DAI in DL grants</w:t>
      </w:r>
    </w:p>
    <w:p w14:paraId="6B41C4A0" w14:textId="26B2ECF3" w:rsidR="004341D4" w:rsidRDefault="004341D4" w:rsidP="00771590">
      <w:pPr>
        <w:rPr>
          <w:lang w:val="en-GB"/>
        </w:rPr>
      </w:pPr>
    </w:p>
    <w:p w14:paraId="21D489D9" w14:textId="54B227ED" w:rsidR="000A0E82" w:rsidRPr="0035785E" w:rsidRDefault="004341D4" w:rsidP="0035785E">
      <w:pPr>
        <w:rPr>
          <w:lang w:val="en-GB"/>
        </w:rPr>
      </w:pPr>
      <w:r>
        <w:rPr>
          <w:lang w:val="en-GB"/>
        </w:rPr>
        <w:t>As stated at the introduction, these will be handled jointly in 7.3.4.2 (CA).</w:t>
      </w:r>
    </w:p>
    <w:p w14:paraId="16C292EC" w14:textId="77777777" w:rsidR="00D303EB" w:rsidRPr="00B915C5" w:rsidRDefault="00D303EB" w:rsidP="00B915C5">
      <w:pPr>
        <w:rPr>
          <w:lang w:val="en-GB"/>
        </w:rPr>
      </w:pPr>
    </w:p>
    <w:p w14:paraId="10D55F59" w14:textId="6A786142" w:rsidR="009B2B17" w:rsidRDefault="000A0E82" w:rsidP="009B2B17">
      <w:pPr>
        <w:pStyle w:val="Heading1"/>
      </w:pPr>
      <w:r>
        <w:t>HARQ Management</w:t>
      </w:r>
    </w:p>
    <w:p w14:paraId="7C496F37" w14:textId="0CE83E4E" w:rsidR="00210150" w:rsidRDefault="00D70BF1" w:rsidP="004341D4">
      <w:pPr>
        <w:rPr>
          <w:kern w:val="2"/>
          <w:lang w:val="en-GB" w:eastAsia="zh-CN"/>
        </w:rPr>
      </w:pPr>
      <w:r>
        <w:rPr>
          <w:kern w:val="2"/>
          <w:lang w:val="en-GB" w:eastAsia="zh-CN"/>
        </w:rPr>
        <w:t>It was noted [1] and [17] that the flexibility in both scheduling K0 and ACK timing K1 can provide some issues for UE implementation. Some out-of-order aspects can thus result from these. The following description in [1] captures the behaviour expectation for the UE which would lead to reasonable flexibility and implementation.</w:t>
      </w:r>
    </w:p>
    <w:p w14:paraId="706F0DCB" w14:textId="6CDB595F" w:rsidR="00210150" w:rsidRDefault="00D70BF1" w:rsidP="00210150">
      <w:pPr>
        <w:rPr>
          <w:i/>
          <w:kern w:val="2"/>
          <w:lang w:val="en-GB" w:eastAsia="zh-CN"/>
        </w:rPr>
      </w:pPr>
      <w:r w:rsidRPr="00210150">
        <w:rPr>
          <w:b/>
          <w:kern w:val="2"/>
          <w:highlight w:val="yellow"/>
          <w:u w:val="single"/>
          <w:lang w:val="en-GB" w:eastAsia="zh-CN"/>
        </w:rPr>
        <w:t>Proposal:</w:t>
      </w:r>
      <w:r>
        <w:rPr>
          <w:kern w:val="2"/>
          <w:lang w:val="en-GB" w:eastAsia="zh-CN"/>
        </w:rPr>
        <w:t xml:space="preserve"> </w:t>
      </w:r>
      <w:r w:rsidR="004341D4" w:rsidRPr="00210150">
        <w:rPr>
          <w:i/>
          <w:kern w:val="2"/>
          <w:lang w:val="en-GB" w:eastAsia="zh-CN"/>
        </w:rPr>
        <w:t>T</w:t>
      </w:r>
      <w:r w:rsidR="004341D4" w:rsidRPr="00210150">
        <w:rPr>
          <w:rFonts w:hint="eastAsia"/>
          <w:i/>
          <w:kern w:val="2"/>
          <w:lang w:val="en-GB" w:eastAsia="zh-CN"/>
        </w:rPr>
        <w:t xml:space="preserve">he </w:t>
      </w:r>
      <w:r w:rsidR="00210150">
        <w:rPr>
          <w:i/>
          <w:kern w:val="2"/>
          <w:lang w:val="en-GB" w:eastAsia="zh-CN"/>
        </w:rPr>
        <w:t xml:space="preserve">HARQ-ACK </w:t>
      </w:r>
      <w:r w:rsidR="004341D4" w:rsidRPr="00210150">
        <w:rPr>
          <w:rFonts w:hint="eastAsia"/>
          <w:i/>
          <w:kern w:val="2"/>
          <w:lang w:val="en-GB" w:eastAsia="zh-CN"/>
        </w:rPr>
        <w:t>feedback for PDSCH transmitted later is not expected to be early than the</w:t>
      </w:r>
      <w:r w:rsidR="00210150">
        <w:rPr>
          <w:i/>
          <w:kern w:val="2"/>
          <w:lang w:val="en-GB" w:eastAsia="zh-CN"/>
        </w:rPr>
        <w:t xml:space="preserve"> HARQ-ACK</w:t>
      </w:r>
      <w:r w:rsidR="004341D4" w:rsidRPr="00210150">
        <w:rPr>
          <w:rFonts w:hint="eastAsia"/>
          <w:i/>
          <w:kern w:val="2"/>
          <w:lang w:val="en-GB" w:eastAsia="zh-CN"/>
        </w:rPr>
        <w:t xml:space="preserve"> feedback for PDSCH transmitted </w:t>
      </w:r>
      <w:r w:rsidR="004341D4" w:rsidRPr="00210150">
        <w:rPr>
          <w:i/>
          <w:kern w:val="2"/>
          <w:lang w:val="en-GB" w:eastAsia="zh-CN"/>
        </w:rPr>
        <w:t>earlier</w:t>
      </w:r>
      <w:r w:rsidR="00210150">
        <w:rPr>
          <w:i/>
          <w:kern w:val="2"/>
          <w:lang w:val="en-GB" w:eastAsia="zh-CN"/>
        </w:rPr>
        <w:t>.</w:t>
      </w:r>
    </w:p>
    <w:p w14:paraId="24F606D1" w14:textId="31112FA7" w:rsidR="001436C5" w:rsidRDefault="001436C5" w:rsidP="00210150">
      <w:pPr>
        <w:rPr>
          <w:kern w:val="2"/>
          <w:lang w:val="en-GB" w:eastAsia="zh-CN"/>
        </w:rPr>
      </w:pPr>
      <w:r>
        <w:rPr>
          <w:kern w:val="2"/>
          <w:lang w:val="en-GB" w:eastAsia="zh-CN"/>
        </w:rPr>
        <w:t>Additionally, to benefit UE implementation and clarify resource allocation signalling configurability, the following proposal from [17] was provided. This has been modified in light of proposals in [1] to introduce a new feature where a TB spans multiple slots, which still needs some discussion.</w:t>
      </w:r>
    </w:p>
    <w:p w14:paraId="03294E41" w14:textId="3BA15148" w:rsidR="001436C5" w:rsidRPr="001436C5" w:rsidRDefault="001436C5" w:rsidP="00210150">
      <w:pPr>
        <w:rPr>
          <w:lang w:val="en-GB"/>
        </w:rPr>
      </w:pPr>
      <w:r w:rsidRPr="001436C5">
        <w:rPr>
          <w:b/>
          <w:highlight w:val="yellow"/>
          <w:u w:val="single"/>
          <w:lang w:val="en-GB"/>
        </w:rPr>
        <w:t>Proposal:</w:t>
      </w:r>
      <w:r>
        <w:rPr>
          <w:lang w:val="en-GB"/>
        </w:rPr>
        <w:t xml:space="preserve"> </w:t>
      </w:r>
      <w:r w:rsidRPr="001436C5">
        <w:rPr>
          <w:i/>
          <w:lang w:val="en-GB"/>
        </w:rPr>
        <w:t>At least for slot-based scheduling, non-slot based scheduling, and cases where the TB is configured to be</w:t>
      </w:r>
      <w:r>
        <w:rPr>
          <w:i/>
          <w:lang w:val="en-GB"/>
        </w:rPr>
        <w:t xml:space="preserve"> repeated across multiple slot </w:t>
      </w:r>
      <w:r w:rsidRPr="001436C5">
        <w:rPr>
          <w:i/>
          <w:lang w:val="en-GB"/>
        </w:rPr>
        <w:t xml:space="preserve">of non-slot allocations, the UE </w:t>
      </w:r>
      <w:r w:rsidR="0025146C">
        <w:rPr>
          <w:i/>
          <w:lang w:val="en-GB"/>
        </w:rPr>
        <w:t>does</w:t>
      </w:r>
      <w:r w:rsidRPr="001436C5">
        <w:rPr>
          <w:i/>
          <w:lang w:val="en-GB"/>
        </w:rPr>
        <w:t xml:space="preserve"> not expect the TB to cross slot boundaries</w:t>
      </w:r>
      <w:r w:rsidR="0025146C">
        <w:rPr>
          <w:i/>
          <w:lang w:val="en-GB"/>
        </w:rPr>
        <w:t>.</w:t>
      </w:r>
    </w:p>
    <w:p w14:paraId="037F331F" w14:textId="2313E1EE" w:rsidR="00210150" w:rsidRDefault="00556A17" w:rsidP="00210150">
      <w:pPr>
        <w:rPr>
          <w:kern w:val="2"/>
          <w:lang w:val="en-GB" w:eastAsia="zh-CN"/>
        </w:rPr>
      </w:pPr>
      <w:r>
        <w:rPr>
          <w:kern w:val="2"/>
          <w:lang w:val="en-GB" w:eastAsia="zh-CN"/>
        </w:rPr>
        <w:t>On the overall subject of UE behaviour with scheduling flexibility in NR, m</w:t>
      </w:r>
      <w:r w:rsidR="00210150">
        <w:rPr>
          <w:kern w:val="2"/>
          <w:lang w:val="en-GB" w:eastAsia="zh-CN"/>
        </w:rPr>
        <w:t>ore details for further study were outline in [14] and worth discussion.</w:t>
      </w:r>
    </w:p>
    <w:p w14:paraId="2F63E80A" w14:textId="3C89220A" w:rsidR="00210150" w:rsidRDefault="00210150" w:rsidP="00210150">
      <w:pPr>
        <w:spacing w:afterLines="50" w:after="120"/>
        <w:jc w:val="both"/>
        <w:rPr>
          <w:rFonts w:eastAsiaTheme="minorEastAsia"/>
          <w:b/>
          <w:sz w:val="22"/>
          <w:u w:val="single"/>
        </w:rPr>
      </w:pPr>
      <w:r w:rsidRPr="00210150">
        <w:rPr>
          <w:b/>
          <w:kern w:val="2"/>
          <w:highlight w:val="yellow"/>
          <w:u w:val="single"/>
          <w:lang w:val="en-GB" w:eastAsia="zh-CN"/>
        </w:rPr>
        <w:t>Proposal:</w:t>
      </w:r>
    </w:p>
    <w:p w14:paraId="15122C5E" w14:textId="7D308540" w:rsidR="00210150" w:rsidRPr="00210150" w:rsidRDefault="00210150" w:rsidP="00210150">
      <w:pPr>
        <w:pStyle w:val="ListParagraph"/>
        <w:numPr>
          <w:ilvl w:val="0"/>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Consider specification of UE behaviors when multiple transmissions or receptions with different timelines are collided in the following cases</w:t>
      </w:r>
    </w:p>
    <w:p w14:paraId="753CC240"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PUCCH transmission vs another PUCCH transmission (Fig.1 is an example)</w:t>
      </w:r>
    </w:p>
    <w:p w14:paraId="36F5029E"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PUCCH at the middle of another PUCCH transmission</w:t>
      </w:r>
    </w:p>
    <w:p w14:paraId="70723A7E"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PUCCH transmission vs PUSCH transmission</w:t>
      </w:r>
    </w:p>
    <w:p w14:paraId="693ADE78"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PUCCH at the middle of a PUSCH transmission</w:t>
      </w:r>
    </w:p>
    <w:p w14:paraId="1275949D"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PUSCH at the middle of a PUCCH transmission</w:t>
      </w:r>
    </w:p>
    <w:p w14:paraId="43D2F78B"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PDSCH reception vs another PDSCH reception</w:t>
      </w:r>
    </w:p>
    <w:p w14:paraId="0F6F654B"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receive a PDSCH at the middle of another PDSCH reception</w:t>
      </w:r>
    </w:p>
    <w:p w14:paraId="3F8DA0E6"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PUSCH transmission vs PUSCH transmission</w:t>
      </w:r>
    </w:p>
    <w:p w14:paraId="3762694D"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PUSCH at the middle of another PUSCH transmission</w:t>
      </w:r>
    </w:p>
    <w:p w14:paraId="556E8F54"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PDSCH reception vs PDCCH monitoring</w:t>
      </w:r>
    </w:p>
    <w:p w14:paraId="7B9203E4"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receive a PDSCH at the middle of a PDCCH monitoring occasion</w:t>
      </w:r>
    </w:p>
    <w:p w14:paraId="40E55C27" w14:textId="7B58D064"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monitor a PDCCH at the middle of a PDSCH reception</w:t>
      </w:r>
    </w:p>
    <w:p w14:paraId="03CBB78E" w14:textId="77777777" w:rsidR="00374F82" w:rsidRPr="00947561" w:rsidRDefault="00374F82" w:rsidP="00947561">
      <w:pPr>
        <w:rPr>
          <w:lang w:val="en-GB"/>
        </w:rPr>
      </w:pPr>
    </w:p>
    <w:p w14:paraId="59FC42EA" w14:textId="655F1C06" w:rsidR="006827B0" w:rsidRPr="00942D14" w:rsidRDefault="00034FBF" w:rsidP="00034FBF">
      <w:pPr>
        <w:pStyle w:val="Heading1"/>
      </w:pPr>
      <w:r>
        <w:t>Additional comments</w:t>
      </w:r>
    </w:p>
    <w:p w14:paraId="74A5AD0C" w14:textId="3AAD297E"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365004C2"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R1-1800036</w:t>
      </w:r>
      <w:r w:rsidRPr="003562E1">
        <w:rPr>
          <w:szCs w:val="22"/>
        </w:rPr>
        <w:tab/>
        <w:t>Summary of remaining issues on HARQ management</w:t>
      </w:r>
      <w:r w:rsidRPr="003562E1">
        <w:rPr>
          <w:szCs w:val="22"/>
        </w:rPr>
        <w:tab/>
        <w:t>Huawei, HiSilicon</w:t>
      </w:r>
    </w:p>
    <w:p w14:paraId="36D348A4"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R1-1800163</w:t>
      </w:r>
      <w:r w:rsidRPr="003562E1">
        <w:rPr>
          <w:szCs w:val="22"/>
        </w:rPr>
        <w:tab/>
        <w:t>HARQ-ACK and UL Scheduling Timing Relationship</w:t>
      </w:r>
      <w:r w:rsidRPr="003562E1">
        <w:rPr>
          <w:szCs w:val="22"/>
        </w:rPr>
        <w:tab/>
        <w:t>MediaTek Inc.</w:t>
      </w:r>
    </w:p>
    <w:p w14:paraId="62967DF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R1-1800211</w:t>
      </w:r>
      <w:r w:rsidRPr="003562E1">
        <w:rPr>
          <w:szCs w:val="22"/>
        </w:rPr>
        <w:tab/>
        <w:t>Remaining issues on HARQ management</w:t>
      </w:r>
      <w:r w:rsidRPr="003562E1">
        <w:rPr>
          <w:szCs w:val="22"/>
        </w:rPr>
        <w:tab/>
        <w:t>vivo</w:t>
      </w:r>
    </w:p>
    <w:p w14:paraId="426B440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R1-1800258</w:t>
      </w:r>
      <w:r w:rsidRPr="003562E1">
        <w:rPr>
          <w:szCs w:val="22"/>
        </w:rPr>
        <w:tab/>
        <w:t>Open issues on HARQ-ACK feedback</w:t>
      </w:r>
      <w:r w:rsidRPr="003562E1">
        <w:rPr>
          <w:szCs w:val="22"/>
        </w:rPr>
        <w:tab/>
        <w:t>CATT</w:t>
      </w:r>
    </w:p>
    <w:p w14:paraId="281D651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R1-1800281</w:t>
      </w:r>
      <w:r w:rsidRPr="003562E1">
        <w:rPr>
          <w:szCs w:val="22"/>
        </w:rPr>
        <w:tab/>
        <w:t>Remaining issues on scheduling and HARQ-ACK timing</w:t>
      </w:r>
      <w:r w:rsidRPr="003562E1">
        <w:rPr>
          <w:szCs w:val="22"/>
        </w:rPr>
        <w:tab/>
        <w:t>Spreadtrum Communications</w:t>
      </w:r>
    </w:p>
    <w:p w14:paraId="0ABCAF3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R1-1800333</w:t>
      </w:r>
      <w:r w:rsidRPr="003562E1">
        <w:rPr>
          <w:szCs w:val="22"/>
        </w:rPr>
        <w:tab/>
        <w:t>Remaining details on processing and switching times in NR</w:t>
      </w:r>
      <w:r w:rsidRPr="003562E1">
        <w:rPr>
          <w:szCs w:val="22"/>
        </w:rPr>
        <w:tab/>
        <w:t>Intel Corporation</w:t>
      </w:r>
    </w:p>
    <w:p w14:paraId="039B059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R1-1800380</w:t>
      </w:r>
      <w:r w:rsidRPr="003562E1">
        <w:rPr>
          <w:szCs w:val="22"/>
        </w:rPr>
        <w:tab/>
        <w:t>Text proposals on scheduling and HARQ</w:t>
      </w:r>
      <w:r w:rsidRPr="003562E1">
        <w:rPr>
          <w:szCs w:val="22"/>
        </w:rPr>
        <w:tab/>
        <w:t>LG Electronics</w:t>
      </w:r>
    </w:p>
    <w:p w14:paraId="6D310F58"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R1-1800404</w:t>
      </w:r>
      <w:r w:rsidRPr="003562E1">
        <w:rPr>
          <w:szCs w:val="22"/>
        </w:rPr>
        <w:tab/>
        <w:t>Remaining issues on HARQ-ACK feedback timing determination for SPS PDSCH</w:t>
      </w:r>
      <w:r w:rsidRPr="003562E1">
        <w:rPr>
          <w:szCs w:val="22"/>
        </w:rPr>
        <w:tab/>
        <w:t>Lenovo, Motorola Mobility</w:t>
      </w:r>
    </w:p>
    <w:p w14:paraId="0E269F5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R1-1800452</w:t>
      </w:r>
      <w:r w:rsidRPr="003562E1">
        <w:rPr>
          <w:szCs w:val="22"/>
        </w:rPr>
        <w:tab/>
        <w:t>Corrections on HARQ Management</w:t>
      </w:r>
      <w:r w:rsidRPr="003562E1">
        <w:rPr>
          <w:szCs w:val="22"/>
        </w:rPr>
        <w:tab/>
        <w:t>Samsung</w:t>
      </w:r>
    </w:p>
    <w:p w14:paraId="7ABC074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R1-1800453</w:t>
      </w:r>
      <w:r w:rsidRPr="003562E1">
        <w:rPr>
          <w:szCs w:val="22"/>
        </w:rPr>
        <w:tab/>
        <w:t>Corrections on HARQ Feedback</w:t>
      </w:r>
      <w:r w:rsidRPr="003562E1">
        <w:rPr>
          <w:szCs w:val="22"/>
        </w:rPr>
        <w:tab/>
        <w:t>Samsung</w:t>
      </w:r>
    </w:p>
    <w:p w14:paraId="1A6F0E0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R1-1800548</w:t>
      </w:r>
      <w:r w:rsidRPr="003562E1">
        <w:rPr>
          <w:szCs w:val="22"/>
        </w:rPr>
        <w:tab/>
        <w:t>Discussion on remaining issues for HARQ timing</w:t>
      </w:r>
      <w:r w:rsidRPr="003562E1">
        <w:rPr>
          <w:szCs w:val="22"/>
        </w:rPr>
        <w:tab/>
        <w:t>CMCC</w:t>
      </w:r>
    </w:p>
    <w:p w14:paraId="3178D145"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R1-1800574</w:t>
      </w:r>
      <w:r w:rsidRPr="003562E1">
        <w:rPr>
          <w:szCs w:val="22"/>
        </w:rPr>
        <w:tab/>
        <w:t>Enhanced HARQ-ACK bundling with multi slot operation</w:t>
      </w:r>
      <w:r w:rsidRPr="003562E1">
        <w:rPr>
          <w:szCs w:val="22"/>
        </w:rPr>
        <w:tab/>
        <w:t>AT&amp;T</w:t>
      </w:r>
    </w:p>
    <w:p w14:paraId="0301118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R1-1800608</w:t>
      </w:r>
      <w:r w:rsidRPr="003562E1">
        <w:rPr>
          <w:szCs w:val="22"/>
        </w:rPr>
        <w:tab/>
        <w:t>On Remaining Details for HARQ-ACK Codebook</w:t>
      </w:r>
      <w:r w:rsidRPr="003562E1">
        <w:rPr>
          <w:szCs w:val="22"/>
        </w:rPr>
        <w:tab/>
        <w:t>MediaTek Inc.</w:t>
      </w:r>
    </w:p>
    <w:p w14:paraId="5B0AD44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R1-1800676</w:t>
      </w:r>
      <w:r w:rsidRPr="003562E1">
        <w:rPr>
          <w:szCs w:val="22"/>
        </w:rPr>
        <w:tab/>
        <w:t>DL/UL scheduling and HARQ management</w:t>
      </w:r>
      <w:r w:rsidRPr="003562E1">
        <w:rPr>
          <w:szCs w:val="22"/>
        </w:rPr>
        <w:tab/>
        <w:t>NTT DOCOMO, INC.</w:t>
      </w:r>
    </w:p>
    <w:p w14:paraId="497F1013"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R1-1800762</w:t>
      </w:r>
      <w:r w:rsidRPr="003562E1">
        <w:rPr>
          <w:szCs w:val="22"/>
        </w:rPr>
        <w:tab/>
        <w:t>UE procedure for reporting control information</w:t>
      </w:r>
      <w:r w:rsidRPr="003562E1">
        <w:rPr>
          <w:szCs w:val="22"/>
        </w:rPr>
        <w:tab/>
        <w:t>CATR</w:t>
      </w:r>
    </w:p>
    <w:p w14:paraId="2A9876AE"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R1-1800769</w:t>
      </w:r>
      <w:r w:rsidRPr="003562E1">
        <w:rPr>
          <w:szCs w:val="22"/>
        </w:rPr>
        <w:tab/>
        <w:t>Remaining issues on HARQ-ACK bundling</w:t>
      </w:r>
      <w:r w:rsidRPr="003562E1">
        <w:rPr>
          <w:szCs w:val="22"/>
        </w:rPr>
        <w:tab/>
        <w:t>Guangdong OPPO Mobile Telecom.</w:t>
      </w:r>
    </w:p>
    <w:p w14:paraId="2044FBA0" w14:textId="03ECDE87" w:rsidR="002E4881" w:rsidRPr="00B9795B" w:rsidRDefault="003562E1" w:rsidP="002E4881">
      <w:pPr>
        <w:numPr>
          <w:ilvl w:val="0"/>
          <w:numId w:val="2"/>
        </w:numPr>
        <w:spacing w:before="100" w:beforeAutospacing="1" w:after="100" w:afterAutospacing="1"/>
        <w:rPr>
          <w:szCs w:val="22"/>
        </w:rPr>
      </w:pPr>
      <w:r w:rsidRPr="003562E1">
        <w:rPr>
          <w:szCs w:val="22"/>
        </w:rPr>
        <w:t>R1-1800876</w:t>
      </w:r>
      <w:r w:rsidRPr="003562E1">
        <w:rPr>
          <w:szCs w:val="22"/>
        </w:rPr>
        <w:tab/>
        <w:t>DL/UL Scheduling, Processing Time and HARQ management</w:t>
      </w:r>
      <w:r w:rsidRPr="003562E1">
        <w:rPr>
          <w:szCs w:val="22"/>
        </w:rPr>
        <w:tab/>
        <w:t>Qualcomm Incorporated</w:t>
      </w:r>
    </w:p>
    <w:sectPr w:rsidR="002E4881" w:rsidRPr="00B9795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F7A75" w14:textId="77777777" w:rsidR="006147F9" w:rsidRDefault="006147F9">
      <w:r>
        <w:separator/>
      </w:r>
    </w:p>
  </w:endnote>
  <w:endnote w:type="continuationSeparator" w:id="0">
    <w:p w14:paraId="7791CE3F" w14:textId="77777777" w:rsidR="006147F9" w:rsidRDefault="006147F9">
      <w:r>
        <w:continuationSeparator/>
      </w:r>
    </w:p>
  </w:endnote>
  <w:endnote w:type="continuationNotice" w:id="1">
    <w:p w14:paraId="7DF021B9" w14:textId="77777777" w:rsidR="006147F9" w:rsidRDefault="00614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33E77" w:rsidRDefault="00933E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33E77" w:rsidRDefault="00933E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0B35D54C" w:rsidR="00933E77" w:rsidRDefault="00933E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71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717C">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59A20" w14:textId="77777777" w:rsidR="006147F9" w:rsidRDefault="006147F9">
      <w:r>
        <w:separator/>
      </w:r>
    </w:p>
  </w:footnote>
  <w:footnote w:type="continuationSeparator" w:id="0">
    <w:p w14:paraId="0FE06C2E" w14:textId="77777777" w:rsidR="006147F9" w:rsidRDefault="006147F9">
      <w:r>
        <w:continuationSeparator/>
      </w:r>
    </w:p>
  </w:footnote>
  <w:footnote w:type="continuationNotice" w:id="1">
    <w:p w14:paraId="145CCAFE" w14:textId="77777777" w:rsidR="006147F9" w:rsidRDefault="00614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12"/>
  </w:num>
  <w:num w:numId="5">
    <w:abstractNumId w:val="14"/>
  </w:num>
  <w:num w:numId="6">
    <w:abstractNumId w:val="7"/>
  </w:num>
  <w:num w:numId="7">
    <w:abstractNumId w:val="26"/>
  </w:num>
  <w:num w:numId="8">
    <w:abstractNumId w:val="22"/>
  </w:num>
  <w:num w:numId="9">
    <w:abstractNumId w:val="10"/>
  </w:num>
  <w:num w:numId="10">
    <w:abstractNumId w:val="21"/>
  </w:num>
  <w:num w:numId="11">
    <w:abstractNumId w:val="25"/>
  </w:num>
  <w:num w:numId="12">
    <w:abstractNumId w:val="5"/>
  </w:num>
  <w:num w:numId="13">
    <w:abstractNumId w:val="23"/>
  </w:num>
  <w:num w:numId="14">
    <w:abstractNumId w:val="3"/>
  </w:num>
  <w:num w:numId="15">
    <w:abstractNumId w:val="18"/>
  </w:num>
  <w:num w:numId="16">
    <w:abstractNumId w:val="19"/>
  </w:num>
  <w:num w:numId="17">
    <w:abstractNumId w:val="16"/>
  </w:num>
  <w:num w:numId="18">
    <w:abstractNumId w:val="24"/>
  </w:num>
  <w:num w:numId="19">
    <w:abstractNumId w:val="20"/>
  </w:num>
  <w:num w:numId="20">
    <w:abstractNumId w:val="6"/>
  </w:num>
  <w:num w:numId="21">
    <w:abstractNumId w:val="1"/>
  </w:num>
  <w:num w:numId="22">
    <w:abstractNumId w:val="11"/>
  </w:num>
  <w:num w:numId="23">
    <w:abstractNumId w:val="9"/>
  </w:num>
  <w:num w:numId="24">
    <w:abstractNumId w:val="4"/>
  </w:num>
  <w:num w:numId="25">
    <w:abstractNumId w:val="13"/>
  </w:num>
  <w:num w:numId="26">
    <w:abstractNumId w:val="17"/>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DDB"/>
    <w:rsid w:val="00175009"/>
    <w:rsid w:val="0017513D"/>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3E11"/>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100"/>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5723CB2-5CBA-45FF-B4B8-6D20C754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2410</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15</cp:revision>
  <cp:lastPrinted>2017-03-25T00:57:00Z</cp:lastPrinted>
  <dcterms:created xsi:type="dcterms:W3CDTF">2018-01-23T15:51:00Z</dcterms:created>
  <dcterms:modified xsi:type="dcterms:W3CDTF">2018-01-23T17:08:00Z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