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76FFCAC7"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F7182">
        <w:rPr>
          <w:rFonts w:ascii="Arial" w:hAnsi="Arial" w:cs="Arial"/>
          <w:b/>
          <w:sz w:val="24"/>
          <w:szCs w:val="24"/>
        </w:rPr>
        <w:t>NR Ad-Hoc #3</w:t>
      </w:r>
      <w:r w:rsidRPr="000A64D8">
        <w:rPr>
          <w:rFonts w:ascii="Arial" w:hAnsi="Arial" w:cs="Arial"/>
          <w:b/>
          <w:sz w:val="24"/>
          <w:szCs w:val="24"/>
        </w:rPr>
        <w:tab/>
      </w:r>
      <w:r w:rsidR="001F7182">
        <w:rPr>
          <w:rFonts w:ascii="Arial" w:hAnsi="Arial" w:cs="Arial"/>
          <w:b/>
          <w:sz w:val="24"/>
          <w:szCs w:val="24"/>
        </w:rPr>
        <w:t>R1-</w:t>
      </w:r>
      <w:r w:rsidR="00205682">
        <w:rPr>
          <w:rFonts w:ascii="Arial" w:hAnsi="Arial" w:cs="Arial"/>
          <w:b/>
          <w:sz w:val="24"/>
          <w:szCs w:val="24"/>
        </w:rPr>
        <w:t>1716441</w:t>
      </w:r>
    </w:p>
    <w:p w14:paraId="2E2D9173" w14:textId="7A586CFE" w:rsidR="00C44EE4" w:rsidRPr="00FF5C85" w:rsidRDefault="001F7182" w:rsidP="00C44EE4">
      <w:pPr>
        <w:tabs>
          <w:tab w:val="right" w:pos="9630"/>
        </w:tabs>
        <w:spacing w:after="0"/>
        <w:jc w:val="both"/>
        <w:rPr>
          <w:rFonts w:ascii="Arial" w:hAnsi="Arial" w:cs="Arial"/>
          <w:b/>
          <w:sz w:val="24"/>
          <w:szCs w:val="24"/>
        </w:rPr>
      </w:pPr>
      <w:r>
        <w:rPr>
          <w:rFonts w:ascii="Arial" w:hAnsi="Arial" w:cs="Arial"/>
          <w:b/>
          <w:sz w:val="24"/>
          <w:szCs w:val="24"/>
        </w:rPr>
        <w:t>18th</w:t>
      </w:r>
      <w:r w:rsidR="008231BD" w:rsidRPr="008231BD">
        <w:rPr>
          <w:rFonts w:ascii="Arial" w:hAnsi="Arial" w:cs="Arial"/>
          <w:b/>
          <w:sz w:val="24"/>
          <w:szCs w:val="24"/>
        </w:rPr>
        <w:t xml:space="preserve"> – </w:t>
      </w:r>
      <w:r>
        <w:rPr>
          <w:rFonts w:ascii="Arial" w:hAnsi="Arial" w:cs="Arial"/>
          <w:b/>
          <w:sz w:val="24"/>
          <w:szCs w:val="24"/>
        </w:rPr>
        <w:t>21st</w:t>
      </w:r>
      <w:r w:rsidR="008231BD" w:rsidRPr="008231BD">
        <w:rPr>
          <w:rFonts w:ascii="Arial" w:hAnsi="Arial" w:cs="Arial"/>
          <w:b/>
          <w:sz w:val="24"/>
          <w:szCs w:val="24"/>
        </w:rPr>
        <w:t xml:space="preserve"> </w:t>
      </w:r>
      <w:r w:rsidR="00EC52C0">
        <w:rPr>
          <w:rFonts w:ascii="Arial" w:hAnsi="Arial" w:cs="Arial"/>
          <w:b/>
          <w:sz w:val="24"/>
          <w:szCs w:val="24"/>
        </w:rPr>
        <w:t>September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13B987CF" w:rsidR="00C44EE4" w:rsidRPr="00FF5C85" w:rsidRDefault="001F7182" w:rsidP="00C44EE4">
      <w:pPr>
        <w:spacing w:after="0"/>
        <w:jc w:val="both"/>
        <w:rPr>
          <w:rFonts w:ascii="Arial" w:hAnsi="Arial" w:cs="Arial"/>
          <w:b/>
          <w:sz w:val="24"/>
          <w:szCs w:val="24"/>
        </w:rPr>
      </w:pPr>
      <w:r>
        <w:rPr>
          <w:rFonts w:ascii="Arial" w:hAnsi="Arial" w:cs="Arial"/>
          <w:b/>
          <w:sz w:val="24"/>
          <w:szCs w:val="24"/>
        </w:rPr>
        <w:t>Nagoya</w:t>
      </w:r>
      <w:r w:rsidR="008231BD" w:rsidRPr="008231BD">
        <w:rPr>
          <w:rFonts w:ascii="Arial" w:hAnsi="Arial" w:cs="Arial"/>
          <w:b/>
          <w:sz w:val="24"/>
          <w:szCs w:val="24"/>
        </w:rPr>
        <w:t xml:space="preserve">, </w:t>
      </w:r>
      <w:r>
        <w:rPr>
          <w:rFonts w:ascii="Arial" w:hAnsi="Arial" w:cs="Arial"/>
          <w:b/>
          <w:sz w:val="24"/>
          <w:szCs w:val="24"/>
        </w:rPr>
        <w:t>Japan</w:t>
      </w:r>
    </w:p>
    <w:p w14:paraId="0049217B" w14:textId="77777777" w:rsidR="00C44EE4" w:rsidRPr="000A64D8" w:rsidRDefault="00C44EE4" w:rsidP="00C44EE4">
      <w:pPr>
        <w:pStyle w:val="Footer"/>
        <w:jc w:val="both"/>
        <w:rPr>
          <w:noProof w:val="0"/>
        </w:rPr>
      </w:pPr>
    </w:p>
    <w:p w14:paraId="10961E0A" w14:textId="406936CD"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B24BD">
        <w:rPr>
          <w:rFonts w:ascii="Arial" w:hAnsi="Arial"/>
          <w:sz w:val="24"/>
        </w:rPr>
        <w:t>6.</w:t>
      </w:r>
      <w:r w:rsidR="00F25228">
        <w:rPr>
          <w:rFonts w:ascii="Arial" w:hAnsi="Arial"/>
          <w:sz w:val="24"/>
        </w:rPr>
        <w:t>4.1.1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B3DB748"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25228">
        <w:rPr>
          <w:rFonts w:ascii="Arial" w:hAnsi="Arial"/>
          <w:sz w:val="22"/>
        </w:rPr>
        <w:t>Bit-level Interleaving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0875D44E" w:rsidR="004359A7" w:rsidRDefault="004503F9" w:rsidP="004359A7">
      <w:pPr>
        <w:pStyle w:val="Heading1"/>
      </w:pPr>
      <w:bookmarkStart w:id="2" w:name="_Ref481748349"/>
      <w:r w:rsidRPr="00183CB7">
        <w:t>Introduction</w:t>
      </w:r>
      <w:bookmarkEnd w:id="2"/>
    </w:p>
    <w:p w14:paraId="2B5E7766" w14:textId="4FF77325" w:rsidR="00F25228" w:rsidRDefault="00D46AD8" w:rsidP="00F25228">
      <w:pPr>
        <w:rPr>
          <w:lang w:val="en-GB"/>
        </w:rPr>
      </w:pPr>
      <w:r>
        <w:rPr>
          <w:lang w:val="en-GB"/>
        </w:rPr>
        <w:t xml:space="preserve">In RAN1 #90, it was agreed </w:t>
      </w:r>
      <w:r w:rsidR="003F5C56">
        <w:rPr>
          <w:lang w:val="en-GB"/>
        </w:rPr>
        <w:t xml:space="preserve">that the intra-codeblock interleaver is included </w:t>
      </w:r>
      <w:r w:rsidR="00FF5085">
        <w:rPr>
          <w:lang w:val="en-GB"/>
        </w:rPr>
        <w:t xml:space="preserve">after the circular buffer and it is either a block interleaver or a systematic-bit priority-order interleaver. Further, it remains to be studied whether reversal of bit mapping order in retransmission is to be used to improve performance </w:t>
      </w:r>
    </w:p>
    <w:p w14:paraId="1D8AC255" w14:textId="77777777" w:rsidR="00FF5085" w:rsidRPr="001C6C1B" w:rsidRDefault="00FF5085" w:rsidP="00FF5085">
      <w:pPr>
        <w:ind w:left="288"/>
        <w:rPr>
          <w:rFonts w:eastAsia="MS Mincho"/>
          <w:b/>
          <w:highlight w:val="green"/>
          <w:u w:val="single"/>
          <w:lang w:eastAsia="ja-JP"/>
        </w:rPr>
      </w:pPr>
      <w:r w:rsidRPr="001C6C1B">
        <w:rPr>
          <w:rFonts w:eastAsia="MS Mincho"/>
          <w:b/>
          <w:highlight w:val="green"/>
          <w:u w:val="single"/>
          <w:lang w:eastAsia="ja-JP"/>
        </w:rPr>
        <w:t xml:space="preserve">Agreement: </w:t>
      </w:r>
    </w:p>
    <w:p w14:paraId="6F4E082C"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A bit-level interleaver within a code block is included at the output of the rate matcher</w:t>
      </w:r>
    </w:p>
    <w:p w14:paraId="1F9C8343" w14:textId="77777777" w:rsidR="00FF5085" w:rsidRDefault="00FF5085" w:rsidP="00FF5085">
      <w:pPr>
        <w:ind w:left="288"/>
        <w:rPr>
          <w:rFonts w:eastAsia="MS Mincho"/>
          <w:lang w:eastAsia="ja-JP"/>
        </w:rPr>
      </w:pPr>
    </w:p>
    <w:p w14:paraId="52645DCE" w14:textId="77777777" w:rsidR="00FF5085" w:rsidRPr="00442B2B" w:rsidRDefault="00FF5085" w:rsidP="00FF5085">
      <w:pPr>
        <w:ind w:left="288"/>
        <w:rPr>
          <w:rFonts w:eastAsia="MS Mincho"/>
          <w:b/>
          <w:u w:val="single"/>
          <w:lang w:eastAsia="ja-JP"/>
        </w:rPr>
      </w:pPr>
      <w:r w:rsidRPr="00442B2B">
        <w:rPr>
          <w:rFonts w:eastAsia="MS Mincho"/>
          <w:b/>
          <w:u w:val="single"/>
          <w:lang w:eastAsia="ja-JP"/>
        </w:rPr>
        <w:t>Next steps for interleaver design:</w:t>
      </w:r>
    </w:p>
    <w:p w14:paraId="6F6F9813" w14:textId="77777777" w:rsidR="00FF5085" w:rsidRDefault="00FF5085" w:rsidP="00FF5085">
      <w:pPr>
        <w:ind w:left="288"/>
        <w:rPr>
          <w:rFonts w:eastAsia="MS Mincho"/>
          <w:lang w:eastAsia="ja-JP"/>
        </w:rPr>
      </w:pPr>
      <w:r>
        <w:rPr>
          <w:rFonts w:eastAsia="MS Mincho"/>
          <w:lang w:eastAsia="ja-JP"/>
        </w:rPr>
        <w:t>Evaluate the following based on initial transmissions, until NR AH#3, and select one at NR AH#3:</w:t>
      </w:r>
    </w:p>
    <w:p w14:paraId="272A14DA"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Block interleaver (e.g. as in LTE)</w:t>
      </w:r>
    </w:p>
    <w:p w14:paraId="146EC418" w14:textId="77777777" w:rsidR="00FF5085" w:rsidRDefault="00FF5085" w:rsidP="00FF5085">
      <w:pPr>
        <w:numPr>
          <w:ilvl w:val="0"/>
          <w:numId w:val="37"/>
        </w:numPr>
        <w:overflowPunct/>
        <w:autoSpaceDE/>
        <w:autoSpaceDN/>
        <w:adjustRightInd/>
        <w:spacing w:after="0"/>
        <w:ind w:left="1008"/>
        <w:textAlignment w:val="auto"/>
        <w:rPr>
          <w:rFonts w:eastAsia="MS Mincho"/>
          <w:lang w:eastAsia="ja-JP"/>
        </w:rPr>
      </w:pPr>
      <w:r>
        <w:rPr>
          <w:rFonts w:eastAsia="MS Mincho"/>
          <w:lang w:eastAsia="ja-JP"/>
        </w:rPr>
        <w:t>Systematic bits priority order interleaver (e.g. as in HSPA)</w:t>
      </w:r>
    </w:p>
    <w:p w14:paraId="468E1AE9" w14:textId="77777777" w:rsidR="00FF5085" w:rsidRPr="00FF5085" w:rsidRDefault="00FF5085" w:rsidP="00FF5085">
      <w:pPr>
        <w:pStyle w:val="ListParagraph"/>
        <w:rPr>
          <w:rFonts w:eastAsia="MS Mincho"/>
          <w:lang w:eastAsia="ja-JP"/>
        </w:rPr>
      </w:pPr>
    </w:p>
    <w:p w14:paraId="54AB440B" w14:textId="77777777" w:rsidR="00FF5085" w:rsidRPr="00FF5085" w:rsidRDefault="00FF5085" w:rsidP="00FF5085">
      <w:pPr>
        <w:ind w:firstLine="288"/>
        <w:rPr>
          <w:rFonts w:eastAsia="MS Mincho"/>
          <w:lang w:eastAsia="ja-JP"/>
        </w:rPr>
      </w:pPr>
      <w:r w:rsidRPr="00FF5085">
        <w:rPr>
          <w:rFonts w:eastAsia="MS Mincho"/>
          <w:lang w:eastAsia="ja-JP"/>
        </w:rPr>
        <w:t xml:space="preserve">FFS until NR AH#3 whether to additionally include reversal of bit mapping order in retransmissions. </w:t>
      </w:r>
    </w:p>
    <w:p w14:paraId="4025F3E3" w14:textId="49A3E6FC" w:rsidR="00FF5085" w:rsidRDefault="00FF5085" w:rsidP="00F25228">
      <w:pPr>
        <w:rPr>
          <w:lang w:val="en-GB"/>
        </w:rPr>
      </w:pPr>
    </w:p>
    <w:p w14:paraId="2FE12C23" w14:textId="4A532C91" w:rsidR="00FF5085" w:rsidRPr="00F25228" w:rsidRDefault="00FF5085" w:rsidP="00F25228">
      <w:pPr>
        <w:rPr>
          <w:lang w:val="en-GB"/>
        </w:rPr>
      </w:pPr>
      <w:r>
        <w:rPr>
          <w:lang w:val="en-GB"/>
        </w:rPr>
        <w:t>In this contribution</w:t>
      </w:r>
      <w:r w:rsidR="00391C10">
        <w:rPr>
          <w:lang w:val="en-GB"/>
        </w:rPr>
        <w:t>,</w:t>
      </w:r>
      <w:r>
        <w:rPr>
          <w:lang w:val="en-GB"/>
        </w:rPr>
        <w:t xml:space="preserve"> we study and propose methods to reduc</w:t>
      </w:r>
      <w:r w:rsidR="002E09B9">
        <w:rPr>
          <w:lang w:val="en-GB"/>
        </w:rPr>
        <w:t>e</w:t>
      </w:r>
      <w:r>
        <w:rPr>
          <w:lang w:val="en-GB"/>
        </w:rPr>
        <w:t xml:space="preserve"> interleaving complexity</w:t>
      </w:r>
      <w:r w:rsidR="00934594">
        <w:rPr>
          <w:lang w:val="en-GB"/>
        </w:rPr>
        <w:t xml:space="preserve"> that are independent of the actual interleaver structure</w:t>
      </w:r>
      <w:r w:rsidR="002E09B9">
        <w:rPr>
          <w:lang w:val="en-GB"/>
        </w:rPr>
        <w:t>. We also</w:t>
      </w:r>
      <w:r>
        <w:rPr>
          <w:lang w:val="en-GB"/>
        </w:rPr>
        <w:t xml:space="preserve"> </w:t>
      </w:r>
      <w:r w:rsidR="00391C10">
        <w:rPr>
          <w:lang w:val="en-GB"/>
        </w:rPr>
        <w:t>show</w:t>
      </w:r>
      <w:r>
        <w:rPr>
          <w:lang w:val="en-GB"/>
        </w:rPr>
        <w:t xml:space="preserve"> the benefits of bit-reversal in retransmission</w:t>
      </w:r>
      <w:r w:rsidR="002E09B9">
        <w:rPr>
          <w:lang w:val="en-GB"/>
        </w:rPr>
        <w:t xml:space="preserve"> when high-order modulation is used</w:t>
      </w:r>
      <w:r>
        <w:rPr>
          <w:lang w:val="en-GB"/>
        </w:rPr>
        <w:t>.</w:t>
      </w:r>
    </w:p>
    <w:p w14:paraId="1DCB77CE" w14:textId="1305CB97" w:rsidR="00391C10" w:rsidRDefault="007817A5" w:rsidP="00F25228">
      <w:pPr>
        <w:pStyle w:val="Heading1"/>
        <w:rPr>
          <w:lang w:eastAsia="zh-CN"/>
        </w:rPr>
      </w:pPr>
      <w:r>
        <w:rPr>
          <w:lang w:eastAsia="zh-CN"/>
        </w:rPr>
        <w:t xml:space="preserve">Bit-interleaver </w:t>
      </w:r>
      <w:r w:rsidR="00A70038">
        <w:rPr>
          <w:lang w:eastAsia="zh-CN"/>
        </w:rPr>
        <w:t>Properties</w:t>
      </w:r>
    </w:p>
    <w:p w14:paraId="78161B1E" w14:textId="7E530F81" w:rsidR="00BA4C62" w:rsidRPr="00BA4C62" w:rsidRDefault="00BA4C62" w:rsidP="007850C3">
      <w:pPr>
        <w:jc w:val="both"/>
        <w:rPr>
          <w:lang w:val="en-GB" w:eastAsia="zh-CN"/>
        </w:rPr>
      </w:pPr>
      <w:r>
        <w:rPr>
          <w:lang w:val="en-GB" w:eastAsia="zh-CN"/>
        </w:rPr>
        <w:t xml:space="preserve">Per the agreement in RAN1 #90, intra-codeblock bit-interleaving is applied after rate matching. When repetition is applied after LDPC encoding to reach a rate R, the total number of bits to be interleaved is K/R. If no restrictions are placed on the interleaver, then its depth and, as a result, its required memory become K/R bits. </w:t>
      </w:r>
      <w:r w:rsidR="00CD3D45">
        <w:rPr>
          <w:lang w:val="en-GB" w:eastAsia="zh-CN"/>
        </w:rPr>
        <w:t>On the receiver side, the de-interleaver will have a memory of size</w:t>
      </w:r>
      <w:r>
        <w:rPr>
          <w:lang w:val="en-GB" w:eastAsia="zh-CN"/>
        </w:rPr>
        <w:t xml:space="preserve"> K/R LLR</w:t>
      </w:r>
      <w:r w:rsidR="00CD3D45">
        <w:rPr>
          <w:lang w:val="en-GB" w:eastAsia="zh-CN"/>
        </w:rPr>
        <w:t>s. To prevent very large interleaving memories in the both the transmitter and the receiver, w</w:t>
      </w:r>
      <w:r w:rsidR="00E20B6A">
        <w:rPr>
          <w:lang w:val="en-GB" w:eastAsia="zh-CN"/>
        </w:rPr>
        <w:t>e</w:t>
      </w:r>
      <w:r w:rsidR="00CD3D45">
        <w:rPr>
          <w:lang w:val="en-GB" w:eastAsia="zh-CN"/>
        </w:rPr>
        <w:t xml:space="preserve"> propose limiting the interleaver depth </w:t>
      </w:r>
      <w:r w:rsidR="00850D03">
        <w:rPr>
          <w:lang w:val="en-GB" w:eastAsia="zh-CN"/>
        </w:rPr>
        <w:t>D</w:t>
      </w:r>
      <w:r w:rsidR="00850D03" w:rsidRPr="00850D03">
        <w:rPr>
          <w:vertAlign w:val="subscript"/>
          <w:lang w:val="en-GB" w:eastAsia="zh-CN"/>
        </w:rPr>
        <w:t>max</w:t>
      </w:r>
      <w:r w:rsidR="00850D03">
        <w:rPr>
          <w:lang w:val="en-GB" w:eastAsia="zh-CN"/>
        </w:rPr>
        <w:t xml:space="preserve"> </w:t>
      </w:r>
      <w:r w:rsidR="003E5397">
        <w:rPr>
          <w:lang w:val="en-GB" w:eastAsia="zh-CN"/>
        </w:rPr>
        <w:t>to the maximum codeblock length of 8448*3.</w:t>
      </w:r>
    </w:p>
    <w:p w14:paraId="7F13B610" w14:textId="5FE23098" w:rsidR="00EF0FCC" w:rsidRDefault="00EF0FCC" w:rsidP="00EF0FCC">
      <w:r w:rsidRPr="00BA4C62">
        <w:rPr>
          <w:b/>
          <w:u w:val="single"/>
          <w:lang w:val="en-GB" w:eastAsia="zh-CN"/>
        </w:rPr>
        <w:t>Proposal 1:</w:t>
      </w:r>
      <w:r>
        <w:rPr>
          <w:lang w:val="en-GB" w:eastAsia="zh-CN"/>
        </w:rPr>
        <w:t xml:space="preserve"> </w:t>
      </w:r>
      <w:r w:rsidR="00822839">
        <w:rPr>
          <w:lang w:val="en-GB" w:eastAsia="zh-CN"/>
        </w:rPr>
        <w:t xml:space="preserve">The bit-interleaver depth </w:t>
      </w:r>
      <w:r w:rsidR="00CD3D45">
        <w:rPr>
          <w:lang w:val="en-GB" w:eastAsia="zh-CN"/>
        </w:rPr>
        <w:t xml:space="preserve">should </w:t>
      </w:r>
      <w:r w:rsidR="00921FE2">
        <w:rPr>
          <w:lang w:val="en-GB" w:eastAsia="zh-CN"/>
        </w:rPr>
        <w:t>not exceed 8448*3</w:t>
      </w:r>
      <w:r w:rsidR="00BA4C62">
        <w:t>.</w:t>
      </w:r>
    </w:p>
    <w:p w14:paraId="036F19AE" w14:textId="6E951F2F" w:rsidR="007850C3" w:rsidRDefault="00CB376E" w:rsidP="00CB376E">
      <w:pPr>
        <w:jc w:val="both"/>
        <w:rPr>
          <w:lang w:val="en-GB" w:eastAsia="zh-CN"/>
        </w:rPr>
      </w:pPr>
      <w:r>
        <w:rPr>
          <w:lang w:val="en-GB" w:eastAsia="zh-CN"/>
        </w:rPr>
        <w:t>To further simplify routing in the interleaver, bit-interleaving should occur after puncturing, but before repetition</w:t>
      </w:r>
      <w:r w:rsidR="00E50EF5">
        <w:rPr>
          <w:lang w:val="en-GB" w:eastAsia="zh-CN"/>
        </w:rPr>
        <w:t xml:space="preserve"> as shown in </w:t>
      </w:r>
      <w:r w:rsidR="00C30543">
        <w:rPr>
          <w:lang w:val="en-GB" w:eastAsia="zh-CN"/>
        </w:rPr>
        <w:fldChar w:fldCharType="begin"/>
      </w:r>
      <w:r w:rsidR="00C30543">
        <w:rPr>
          <w:lang w:val="en-GB" w:eastAsia="zh-CN"/>
        </w:rPr>
        <w:instrText xml:space="preserve"> REF _Ref492886911 \h </w:instrText>
      </w:r>
      <w:r w:rsidR="00C30543">
        <w:rPr>
          <w:lang w:val="en-GB" w:eastAsia="zh-CN"/>
        </w:rPr>
      </w:r>
      <w:r w:rsidR="00C30543">
        <w:rPr>
          <w:lang w:val="en-GB" w:eastAsia="zh-CN"/>
        </w:rPr>
        <w:fldChar w:fldCharType="separate"/>
      </w:r>
      <w:r w:rsidR="00757FB1">
        <w:t xml:space="preserve">Figure </w:t>
      </w:r>
      <w:r w:rsidR="00757FB1">
        <w:rPr>
          <w:noProof/>
        </w:rPr>
        <w:t>1</w:t>
      </w:r>
      <w:r w:rsidR="00C30543">
        <w:rPr>
          <w:lang w:val="en-GB" w:eastAsia="zh-CN"/>
        </w:rPr>
        <w:fldChar w:fldCharType="end"/>
      </w:r>
      <w:r>
        <w:rPr>
          <w:lang w:val="en-GB" w:eastAsia="zh-CN"/>
        </w:rPr>
        <w:t>. Therefore, when repetition is used to reduce the coding rate below R</w:t>
      </w:r>
      <w:r w:rsidRPr="00925088">
        <w:rPr>
          <w:vertAlign w:val="subscript"/>
          <w:lang w:val="en-GB" w:eastAsia="zh-CN"/>
        </w:rPr>
        <w:t>min</w:t>
      </w:r>
      <w:r>
        <w:rPr>
          <w:lang w:val="en-GB" w:eastAsia="zh-CN"/>
        </w:rPr>
        <w:t xml:space="preserve">, the interleaver operates </w:t>
      </w:r>
      <w:r w:rsidR="00934594">
        <w:rPr>
          <w:lang w:val="en-GB" w:eastAsia="zh-CN"/>
        </w:rPr>
        <w:t xml:space="preserve">only </w:t>
      </w:r>
      <w:r>
        <w:rPr>
          <w:lang w:val="en-GB" w:eastAsia="zh-CN"/>
        </w:rPr>
        <w:t>on K/R</w:t>
      </w:r>
      <w:r w:rsidRPr="00925088">
        <w:rPr>
          <w:vertAlign w:val="subscript"/>
          <w:lang w:val="en-GB" w:eastAsia="zh-CN"/>
        </w:rPr>
        <w:t>min</w:t>
      </w:r>
      <w:r>
        <w:rPr>
          <w:lang w:val="en-GB" w:eastAsia="zh-CN"/>
        </w:rPr>
        <w:t xml:space="preserve"> bits. A subset of those interleaved bit is </w:t>
      </w:r>
      <w:r w:rsidR="00925088">
        <w:rPr>
          <w:lang w:val="en-GB" w:eastAsia="zh-CN"/>
        </w:rPr>
        <w:t xml:space="preserve">then </w:t>
      </w:r>
      <w:r>
        <w:rPr>
          <w:lang w:val="en-GB" w:eastAsia="zh-CN"/>
        </w:rPr>
        <w:t>repeated to reach the desired rate.</w:t>
      </w:r>
    </w:p>
    <w:p w14:paraId="5473F976" w14:textId="2EB0E366" w:rsidR="00E50EF5" w:rsidRDefault="00BD601C" w:rsidP="00C30543">
      <w:pPr>
        <w:jc w:val="center"/>
      </w:pPr>
      <w:r w:rsidRPr="00EE6823">
        <w:object w:dxaOrig="14838" w:dyaOrig="2713" w14:anchorId="29FF1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500.8pt;height:91.9pt" o:ole="">
            <v:imagedata r:id="rId12" o:title=""/>
          </v:shape>
          <o:OLEObject Type="Embed" ProgID="Visio.Drawing.11" ShapeID="_x0000_i1050" DrawAspect="Content" ObjectID="_1566653900" r:id="rId13"/>
        </w:object>
      </w:r>
    </w:p>
    <w:p w14:paraId="399CDFA8" w14:textId="7D6B31F8" w:rsidR="00C30543" w:rsidRDefault="00C30543" w:rsidP="00C30543">
      <w:pPr>
        <w:pStyle w:val="Caption"/>
        <w:jc w:val="center"/>
        <w:rPr>
          <w:b w:val="0"/>
        </w:rPr>
      </w:pPr>
      <w:bookmarkStart w:id="3" w:name="_Ref492886911"/>
      <w:r>
        <w:t xml:space="preserve">Figure </w:t>
      </w:r>
      <w:fldSimple w:instr=" SEQ Figure \* ARABIC ">
        <w:r w:rsidR="00757FB1">
          <w:rPr>
            <w:noProof/>
          </w:rPr>
          <w:t>1</w:t>
        </w:r>
      </w:fldSimple>
      <w:bookmarkEnd w:id="3"/>
      <w:r>
        <w:t xml:space="preserve"> </w:t>
      </w:r>
      <w:r w:rsidRPr="00C30543">
        <w:rPr>
          <w:b w:val="0"/>
        </w:rPr>
        <w:t>Bit-interleaving after puncturing, but before repetition to reduce implementation complexity.</w:t>
      </w:r>
    </w:p>
    <w:p w14:paraId="4D5B6428" w14:textId="58198DF2" w:rsidR="00BD601C" w:rsidRPr="00BD601C" w:rsidRDefault="00BD601C" w:rsidP="00BD601C">
      <w:pPr>
        <w:jc w:val="both"/>
      </w:pPr>
      <w:r>
        <w:t>An alternative, but equivalent, method to achieve the same reduction in complexity is to define the interleaver to be periodic with a period of K/R</w:t>
      </w:r>
      <w:r w:rsidRPr="00BD601C">
        <w:rPr>
          <w:vertAlign w:val="subscript"/>
        </w:rPr>
        <w:t>min</w:t>
      </w:r>
      <w:r>
        <w:t xml:space="preserve"> (or a divisor of K/R</w:t>
      </w:r>
      <w:r w:rsidRPr="00BD601C">
        <w:rPr>
          <w:vertAlign w:val="subscript"/>
        </w:rPr>
        <w:t>min</w:t>
      </w:r>
      <w:r>
        <w:t xml:space="preserve">). In such a setup, bit-interleaving can be viewed to take place after both puncturing and repetition as shown in </w:t>
      </w:r>
      <w:r w:rsidR="003324F3">
        <w:fldChar w:fldCharType="begin"/>
      </w:r>
      <w:r w:rsidR="003324F3">
        <w:instrText xml:space="preserve"> REF _Ref492911828 \h </w:instrText>
      </w:r>
      <w:r w:rsidR="003324F3">
        <w:fldChar w:fldCharType="separate"/>
      </w:r>
      <w:r w:rsidR="00757FB1">
        <w:t xml:space="preserve">Figure </w:t>
      </w:r>
      <w:r w:rsidR="00757FB1">
        <w:rPr>
          <w:noProof/>
        </w:rPr>
        <w:t>2</w:t>
      </w:r>
      <w:r w:rsidR="003324F3">
        <w:fldChar w:fldCharType="end"/>
      </w:r>
      <w:r>
        <w:t>. The only difference between the two methods is the interleaver specification; their output is the same.</w:t>
      </w:r>
    </w:p>
    <w:p w14:paraId="3962BD27" w14:textId="77777777" w:rsidR="00BD601C" w:rsidRDefault="006819C5" w:rsidP="006819C5">
      <w:pPr>
        <w:rPr>
          <w:lang w:val="en-GB" w:eastAsia="zh-CN"/>
        </w:rPr>
      </w:pPr>
      <w:r w:rsidRPr="0062077C">
        <w:rPr>
          <w:b/>
          <w:u w:val="single"/>
          <w:lang w:val="en-GB" w:eastAsia="zh-CN"/>
        </w:rPr>
        <w:t>Proposal 2:</w:t>
      </w:r>
      <w:r>
        <w:rPr>
          <w:lang w:val="en-GB" w:eastAsia="zh-CN"/>
        </w:rPr>
        <w:t xml:space="preserve"> </w:t>
      </w:r>
      <w:r w:rsidR="00BD601C">
        <w:rPr>
          <w:lang w:val="en-GB" w:eastAsia="zh-CN"/>
        </w:rPr>
        <w:t>Bit-interleaving should be specific using one of these equivalent methods:</w:t>
      </w:r>
    </w:p>
    <w:p w14:paraId="4D7ADF58" w14:textId="524390DA" w:rsidR="006819C5" w:rsidRDefault="00BD601C" w:rsidP="00BD601C">
      <w:pPr>
        <w:ind w:firstLine="288"/>
        <w:rPr>
          <w:lang w:val="en-GB" w:eastAsia="zh-CN"/>
        </w:rPr>
      </w:pPr>
      <w:r>
        <w:rPr>
          <w:lang w:val="en-GB" w:eastAsia="zh-CN"/>
        </w:rPr>
        <w:t xml:space="preserve">Alt1: </w:t>
      </w:r>
      <w:r w:rsidR="006819C5">
        <w:rPr>
          <w:lang w:val="en-GB" w:eastAsia="zh-CN"/>
        </w:rPr>
        <w:t>Bit-interleaving should occur after puncturing, but before repetition.</w:t>
      </w:r>
    </w:p>
    <w:p w14:paraId="51EE280C" w14:textId="54827B80" w:rsidR="00BD601C" w:rsidRDefault="00BD601C" w:rsidP="00BD601C">
      <w:pPr>
        <w:ind w:firstLine="288"/>
      </w:pPr>
      <w:r>
        <w:rPr>
          <w:lang w:val="en-GB" w:eastAsia="zh-CN"/>
        </w:rPr>
        <w:t>Alt2: Bit-interleaving should have a period of K/R</w:t>
      </w:r>
      <w:r w:rsidRPr="00BD601C">
        <w:rPr>
          <w:vertAlign w:val="subscript"/>
          <w:lang w:val="en-GB" w:eastAsia="zh-CN"/>
        </w:rPr>
        <w:t>min</w:t>
      </w:r>
      <w:r>
        <w:t>.</w:t>
      </w:r>
    </w:p>
    <w:p w14:paraId="740C079B" w14:textId="1CAEAF3A" w:rsidR="00BD601C" w:rsidRDefault="00BD601C" w:rsidP="00BD601C">
      <w:pPr>
        <w:jc w:val="center"/>
      </w:pPr>
      <w:r w:rsidRPr="00EE6823">
        <w:object w:dxaOrig="14838" w:dyaOrig="2713" w14:anchorId="534E0B15">
          <v:shape id="_x0000_i1054" type="#_x0000_t75" style="width:500.8pt;height:91.9pt" o:ole="">
            <v:imagedata r:id="rId14" o:title=""/>
          </v:shape>
          <o:OLEObject Type="Embed" ProgID="Visio.Drawing.11" ShapeID="_x0000_i1054" DrawAspect="Content" ObjectID="_1566653901" r:id="rId15"/>
        </w:object>
      </w:r>
    </w:p>
    <w:p w14:paraId="2CC8C487" w14:textId="23E75CF1" w:rsidR="00BD601C" w:rsidRPr="00BD601C" w:rsidRDefault="00BD601C" w:rsidP="00BD601C">
      <w:pPr>
        <w:pStyle w:val="Caption"/>
        <w:jc w:val="center"/>
        <w:rPr>
          <w:b w:val="0"/>
        </w:rPr>
      </w:pPr>
      <w:bookmarkStart w:id="4" w:name="_Ref492911828"/>
      <w:r>
        <w:t xml:space="preserve">Figure </w:t>
      </w:r>
      <w:fldSimple w:instr=" SEQ Figure \* ARABIC ">
        <w:r w:rsidR="00757FB1">
          <w:rPr>
            <w:noProof/>
          </w:rPr>
          <w:t>2</w:t>
        </w:r>
      </w:fldSimple>
      <w:bookmarkEnd w:id="4"/>
      <w:r>
        <w:t xml:space="preserve"> </w:t>
      </w:r>
      <w:r w:rsidRPr="00BD601C">
        <w:rPr>
          <w:b w:val="0"/>
        </w:rPr>
        <w:t>Periodic bit-interleaving to reduce implementation complexity.</w:t>
      </w:r>
    </w:p>
    <w:p w14:paraId="4EEF8F3E" w14:textId="6CE5C614" w:rsidR="0062077C" w:rsidRDefault="00093006" w:rsidP="00EF0FCC">
      <w:pPr>
        <w:rPr>
          <w:lang w:val="en-GB" w:eastAsia="zh-CN"/>
        </w:rPr>
      </w:pPr>
      <w:r>
        <w:rPr>
          <w:lang w:val="en-GB" w:eastAsia="zh-CN"/>
        </w:rPr>
        <w:t xml:space="preserve">In some cases, the number </w:t>
      </w:r>
      <w:r w:rsidR="003F6D75">
        <w:rPr>
          <w:lang w:val="en-GB" w:eastAsia="zh-CN"/>
        </w:rPr>
        <w:t xml:space="preserve">of </w:t>
      </w:r>
      <w:r>
        <w:rPr>
          <w:lang w:val="en-GB" w:eastAsia="zh-CN"/>
        </w:rPr>
        <w:t xml:space="preserve">coded bits is not divisible by the number of </w:t>
      </w:r>
      <w:r w:rsidR="00CD27E0">
        <w:rPr>
          <w:lang w:val="en-GB" w:eastAsia="zh-CN"/>
        </w:rPr>
        <w:t xml:space="preserve">rows (or columns) in a block interleaver. When such cases occur, padding bits can be inserted into the interleaver. </w:t>
      </w:r>
      <w:r w:rsidR="009D77C7">
        <w:rPr>
          <w:lang w:val="en-GB" w:eastAsia="zh-CN"/>
        </w:rPr>
        <w:t>Those bits can be set to zeros. To simplify routing logic, the padding bits should be transmitted.</w:t>
      </w:r>
    </w:p>
    <w:p w14:paraId="45ECE5FA" w14:textId="40E5AD0B" w:rsidR="009D77C7" w:rsidRDefault="009D77C7" w:rsidP="00EF0FCC">
      <w:pPr>
        <w:rPr>
          <w:lang w:val="en-GB" w:eastAsia="zh-CN"/>
        </w:rPr>
      </w:pPr>
      <w:r w:rsidRPr="009D77C7">
        <w:rPr>
          <w:b/>
          <w:u w:val="single"/>
          <w:lang w:val="en-GB" w:eastAsia="zh-CN"/>
        </w:rPr>
        <w:t>Proposal 3:</w:t>
      </w:r>
      <w:r>
        <w:rPr>
          <w:lang w:val="en-GB" w:eastAsia="zh-CN"/>
        </w:rPr>
        <w:t xml:space="preserve"> Padding bits equal to zero should be inserted and transmitted when required </w:t>
      </w:r>
      <w:r w:rsidR="00757FB1">
        <w:rPr>
          <w:lang w:val="en-GB" w:eastAsia="zh-CN"/>
        </w:rPr>
        <w:t>by</w:t>
      </w:r>
      <w:r>
        <w:rPr>
          <w:lang w:val="en-GB" w:eastAsia="zh-CN"/>
        </w:rPr>
        <w:t xml:space="preserve"> interleaver geometry.</w:t>
      </w:r>
    </w:p>
    <w:p w14:paraId="65CB51FC" w14:textId="62EF7A96" w:rsidR="00BD601C" w:rsidRDefault="00BD601C" w:rsidP="00EF0FCC">
      <w:pPr>
        <w:rPr>
          <w:lang w:val="en-GB" w:eastAsia="zh-CN"/>
        </w:rPr>
      </w:pPr>
      <w:r>
        <w:rPr>
          <w:lang w:val="en-GB" w:eastAsia="zh-CN"/>
        </w:rPr>
        <w:t xml:space="preserve">If the final interleaver structure requires padding bits, Proposal 2 can be </w:t>
      </w:r>
      <w:r w:rsidR="00757FB1">
        <w:rPr>
          <w:lang w:val="en-GB" w:eastAsia="zh-CN"/>
        </w:rPr>
        <w:t>adapted</w:t>
      </w:r>
      <w:r>
        <w:rPr>
          <w:lang w:val="en-GB" w:eastAsia="zh-CN"/>
        </w:rPr>
        <w:t xml:space="preserve"> to accommodate the filler bit insertion.</w:t>
      </w:r>
    </w:p>
    <w:p w14:paraId="3CDFDFC2" w14:textId="77777777" w:rsidR="00646B73" w:rsidRDefault="00646B73" w:rsidP="00646B73">
      <w:pPr>
        <w:pStyle w:val="Heading1"/>
      </w:pPr>
      <w:r>
        <w:t>Reverse-mapping for modulation</w:t>
      </w:r>
    </w:p>
    <w:p w14:paraId="7397FB27" w14:textId="77777777" w:rsidR="00646B73" w:rsidRDefault="00646B73" w:rsidP="00646B73">
      <w:pPr>
        <w:rPr>
          <w:lang w:val="en-GB"/>
        </w:rPr>
      </w:pPr>
      <w:r>
        <w:rPr>
          <w:lang w:val="en-GB"/>
        </w:rPr>
        <w:t xml:space="preserve">When employing chase combining of log-likelihood ratios resulting from the circular buffer implementation, particularly when operating under limited buffer rate matching, it can be advantageous to consider </w:t>
      </w:r>
      <w:r w:rsidRPr="00201545">
        <w:rPr>
          <w:i/>
          <w:lang w:val="en-GB"/>
        </w:rPr>
        <w:t>reverse-mapping</w:t>
      </w:r>
      <w:r>
        <w:rPr>
          <w:lang w:val="en-GB"/>
        </w:rPr>
        <w:t xml:space="preserve"> the bits onto the modulation symbols. At the peak data rate, very high order modulation is in use and the difference in reliability across the LSBs and MSBs of the modulator mapping can be larger. Therefore, for subsequent retransmissions it can be beneficial for coded bits that were transmitted on LSBs for the 1</w:t>
      </w:r>
      <w:r w:rsidRPr="008F78D3">
        <w:rPr>
          <w:vertAlign w:val="superscript"/>
          <w:lang w:val="en-GB"/>
        </w:rPr>
        <w:t>st</w:t>
      </w:r>
      <w:r>
        <w:rPr>
          <w:lang w:val="en-GB"/>
        </w:rPr>
        <w:t xml:space="preserve"> transmission to be mapped to MSBs if they are repeated on the 2</w:t>
      </w:r>
      <w:r w:rsidRPr="008F78D3">
        <w:rPr>
          <w:vertAlign w:val="superscript"/>
          <w:lang w:val="en-GB"/>
        </w:rPr>
        <w:t>nd</w:t>
      </w:r>
      <w:r>
        <w:rPr>
          <w:lang w:val="en-GB"/>
        </w:rPr>
        <w:t xml:space="preserve"> transmission. We refer to this as reverse-mapping.</w:t>
      </w:r>
    </w:p>
    <w:p w14:paraId="288AF3AA" w14:textId="77777777" w:rsidR="00646B73" w:rsidRDefault="00646B73" w:rsidP="00646B73">
      <w:pPr>
        <w:rPr>
          <w:lang w:val="en-GB"/>
        </w:rPr>
      </w:pPr>
      <w:r>
        <w:rPr>
          <w:lang w:val="en-GB"/>
        </w:rPr>
        <w:t>Below provides an illustration of the potential performance gains when there is a high code rate of 0.83 on the 1</w:t>
      </w:r>
      <w:r w:rsidRPr="00480D6A">
        <w:rPr>
          <w:vertAlign w:val="superscript"/>
          <w:lang w:val="en-GB"/>
        </w:rPr>
        <w:t>st</w:t>
      </w:r>
      <w:r>
        <w:rPr>
          <w:lang w:val="en-GB"/>
        </w:rPr>
        <w:t xml:space="preserve"> transmission, followed by a retransmission from a circular buffer which is limited to mother code rate of 2/3. The 2</w:t>
      </w:r>
      <w:r w:rsidRPr="00DE0F41">
        <w:rPr>
          <w:vertAlign w:val="superscript"/>
          <w:lang w:val="en-GB"/>
        </w:rPr>
        <w:t>nd</w:t>
      </w:r>
      <w:r>
        <w:rPr>
          <w:lang w:val="en-GB"/>
        </w:rPr>
        <w:t xml:space="preserve"> retransmission is assumed to have the same number of coded bits as the 1</w:t>
      </w:r>
      <w:r w:rsidRPr="00DE0F41">
        <w:rPr>
          <w:vertAlign w:val="superscript"/>
          <w:lang w:val="en-GB"/>
        </w:rPr>
        <w:t>st</w:t>
      </w:r>
      <w:r>
        <w:rPr>
          <w:lang w:val="en-GB"/>
        </w:rPr>
        <w:t xml:space="preserve"> transmission, then a reverse mapping is applied to any systematic bits which participate in the wraparound. This ensures that the systematic bits that are repeated can have complementary bit reliabilities on the QAM symbols, e.g., LSB + MSB.</w:t>
      </w:r>
    </w:p>
    <w:p w14:paraId="75B29B31" w14:textId="182B0F8A" w:rsidR="00646B73" w:rsidRDefault="00646B73" w:rsidP="00646B73">
      <w:pPr>
        <w:rPr>
          <w:lang w:val="en-GB"/>
        </w:rPr>
      </w:pPr>
      <w:r>
        <w:rPr>
          <w:lang w:val="en-GB"/>
        </w:rPr>
        <w:t xml:space="preserve">Note that these results are not with the final </w:t>
      </w:r>
      <w:r w:rsidR="00F54F5D">
        <w:rPr>
          <w:lang w:val="en-GB"/>
        </w:rPr>
        <w:t xml:space="preserve">NR LDPC, but were taken from </w:t>
      </w:r>
      <w:r w:rsidR="00F54F5D">
        <w:rPr>
          <w:lang w:val="en-GB"/>
        </w:rPr>
        <w:fldChar w:fldCharType="begin"/>
      </w:r>
      <w:r w:rsidR="00F54F5D">
        <w:rPr>
          <w:lang w:val="en-GB"/>
        </w:rPr>
        <w:instrText xml:space="preserve"> REF _Ref492844140 \r \h </w:instrText>
      </w:r>
      <w:r w:rsidR="00F54F5D">
        <w:rPr>
          <w:lang w:val="en-GB"/>
        </w:rPr>
      </w:r>
      <w:r w:rsidR="00F54F5D">
        <w:rPr>
          <w:lang w:val="en-GB"/>
        </w:rPr>
        <w:fldChar w:fldCharType="separate"/>
      </w:r>
      <w:r w:rsidR="00757FB1">
        <w:rPr>
          <w:lang w:val="en-GB"/>
        </w:rPr>
        <w:t>[4]</w:t>
      </w:r>
      <w:r w:rsidR="00F54F5D">
        <w:rPr>
          <w:lang w:val="en-GB"/>
        </w:rPr>
        <w:fldChar w:fldCharType="end"/>
      </w:r>
      <w:r>
        <w:rPr>
          <w:lang w:val="en-GB"/>
        </w:rPr>
        <w:t>. The gains of reverse-mapping with the latest LDPC will be re-evaluated with the latest codes, though are expected to still be significant.</w:t>
      </w:r>
    </w:p>
    <w:p w14:paraId="5FF8B038" w14:textId="77777777" w:rsidR="00646B73" w:rsidRDefault="00646B73" w:rsidP="00646B73">
      <w:pPr>
        <w:keepNext/>
        <w:jc w:val="center"/>
      </w:pPr>
      <w:r w:rsidRPr="008C00D3">
        <w:rPr>
          <w:noProof/>
        </w:rPr>
        <w:drawing>
          <wp:inline distT="0" distB="0" distL="0" distR="0" wp14:anchorId="3406284F" wp14:editId="6B452129">
            <wp:extent cx="6086475"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6475" cy="3657600"/>
                    </a:xfrm>
                    <a:prstGeom prst="rect">
                      <a:avLst/>
                    </a:prstGeom>
                    <a:noFill/>
                    <a:ln>
                      <a:noFill/>
                    </a:ln>
                  </pic:spPr>
                </pic:pic>
              </a:graphicData>
            </a:graphic>
          </wp:inline>
        </w:drawing>
      </w:r>
    </w:p>
    <w:p w14:paraId="628D3347" w14:textId="0868D986" w:rsidR="00646B73" w:rsidRDefault="00646B73" w:rsidP="00646B73">
      <w:pPr>
        <w:pStyle w:val="Caption"/>
        <w:jc w:val="center"/>
      </w:pPr>
      <w:r>
        <w:t xml:space="preserve">Figure </w:t>
      </w:r>
      <w:fldSimple w:instr=" SEQ Figure \* ARABIC ">
        <w:r w:rsidR="00757FB1">
          <w:rPr>
            <w:noProof/>
          </w:rPr>
          <w:t>3</w:t>
        </w:r>
      </w:fldSimple>
      <w:r>
        <w:t>. Performance with reverse-mapping on 256-QAM and 2/3 minimum code rate on circular buffer from</w:t>
      </w:r>
      <w:r w:rsidR="00183C9A">
        <w:t xml:space="preserve"> </w:t>
      </w:r>
      <w:r w:rsidR="00183C9A">
        <w:fldChar w:fldCharType="begin"/>
      </w:r>
      <w:r w:rsidR="00183C9A">
        <w:instrText xml:space="preserve"> REF _Ref492844140 \r \h </w:instrText>
      </w:r>
      <w:r w:rsidR="00183C9A">
        <w:fldChar w:fldCharType="separate"/>
      </w:r>
      <w:r w:rsidR="00757FB1">
        <w:t>[4]</w:t>
      </w:r>
      <w:r w:rsidR="00183C9A">
        <w:fldChar w:fldCharType="end"/>
      </w:r>
    </w:p>
    <w:p w14:paraId="5DF509F3" w14:textId="77777777" w:rsidR="00646B73" w:rsidRDefault="00646B73" w:rsidP="00646B73">
      <w:pPr>
        <w:rPr>
          <w:b/>
          <w:lang w:val="en-GB"/>
        </w:rPr>
      </w:pPr>
    </w:p>
    <w:p w14:paraId="19A09EC2" w14:textId="6E4A8463" w:rsidR="00646B73" w:rsidRPr="00646B73" w:rsidRDefault="00646B73" w:rsidP="00EF0FCC">
      <w:pPr>
        <w:rPr>
          <w:b/>
          <w:lang w:val="en-GB"/>
        </w:rPr>
      </w:pPr>
      <w:r>
        <w:rPr>
          <w:b/>
          <w:u w:val="single"/>
          <w:lang w:val="en-GB"/>
        </w:rPr>
        <w:t>Proposal 4</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1CC4F8EB" w14:textId="7B0F876E" w:rsidR="00F25228" w:rsidRDefault="004503F9" w:rsidP="00F25228">
      <w:pPr>
        <w:pStyle w:val="Heading1"/>
        <w:rPr>
          <w:lang w:eastAsia="zh-CN"/>
        </w:rPr>
      </w:pPr>
      <w:r>
        <w:rPr>
          <w:lang w:eastAsia="zh-CN"/>
        </w:rPr>
        <w:t>Conclusions</w:t>
      </w:r>
    </w:p>
    <w:p w14:paraId="32F999CE" w14:textId="77777777" w:rsidR="00C943B9" w:rsidRDefault="00C943B9" w:rsidP="00C943B9">
      <w:r w:rsidRPr="00BA4C62">
        <w:rPr>
          <w:b/>
          <w:u w:val="single"/>
          <w:lang w:val="en-GB" w:eastAsia="zh-CN"/>
        </w:rPr>
        <w:t>Proposal 1:</w:t>
      </w:r>
      <w:r>
        <w:rPr>
          <w:lang w:val="en-GB" w:eastAsia="zh-CN"/>
        </w:rPr>
        <w:t xml:space="preserve"> The bit-interleaver depth should not exceed 8448*3</w:t>
      </w:r>
      <w:r>
        <w:t>.</w:t>
      </w:r>
    </w:p>
    <w:p w14:paraId="7AEFECC6" w14:textId="77777777" w:rsidR="00BD601C" w:rsidRDefault="00BD601C" w:rsidP="00BD601C">
      <w:pPr>
        <w:rPr>
          <w:lang w:val="en-GB" w:eastAsia="zh-CN"/>
        </w:rPr>
      </w:pPr>
      <w:r w:rsidRPr="0062077C">
        <w:rPr>
          <w:b/>
          <w:u w:val="single"/>
          <w:lang w:val="en-GB" w:eastAsia="zh-CN"/>
        </w:rPr>
        <w:t>Proposal 2:</w:t>
      </w:r>
      <w:r>
        <w:rPr>
          <w:lang w:val="en-GB" w:eastAsia="zh-CN"/>
        </w:rPr>
        <w:t xml:space="preserve"> Bit-interleaving should be specific using one of these equivalent methods:</w:t>
      </w:r>
    </w:p>
    <w:p w14:paraId="615B57CC" w14:textId="77777777" w:rsidR="00BD601C" w:rsidRDefault="00BD601C" w:rsidP="00BD601C">
      <w:pPr>
        <w:ind w:firstLine="288"/>
        <w:rPr>
          <w:lang w:val="en-GB" w:eastAsia="zh-CN"/>
        </w:rPr>
      </w:pPr>
      <w:r>
        <w:rPr>
          <w:lang w:val="en-GB" w:eastAsia="zh-CN"/>
        </w:rPr>
        <w:t>Alt1: Bit-interleaving should occur after puncturing, but before repetition.</w:t>
      </w:r>
    </w:p>
    <w:p w14:paraId="08440E4C" w14:textId="77777777" w:rsidR="00BD601C" w:rsidRPr="00BD601C" w:rsidRDefault="00BD601C" w:rsidP="00BD601C">
      <w:pPr>
        <w:ind w:firstLine="288"/>
      </w:pPr>
      <w:r>
        <w:rPr>
          <w:lang w:val="en-GB" w:eastAsia="zh-CN"/>
        </w:rPr>
        <w:t>Alt2: Bit-interleaving should have a period of K/R</w:t>
      </w:r>
      <w:r w:rsidRPr="00BD601C">
        <w:rPr>
          <w:vertAlign w:val="subscript"/>
          <w:lang w:val="en-GB" w:eastAsia="zh-CN"/>
        </w:rPr>
        <w:t>min</w:t>
      </w:r>
      <w:r>
        <w:t>.</w:t>
      </w:r>
    </w:p>
    <w:p w14:paraId="4914C989" w14:textId="56E91988" w:rsidR="00C943B9" w:rsidRPr="00EF0FCC" w:rsidRDefault="00C943B9" w:rsidP="00C943B9">
      <w:pPr>
        <w:rPr>
          <w:lang w:val="en-GB" w:eastAsia="zh-CN"/>
        </w:rPr>
      </w:pPr>
      <w:r w:rsidRPr="009D77C7">
        <w:rPr>
          <w:b/>
          <w:u w:val="single"/>
          <w:lang w:val="en-GB" w:eastAsia="zh-CN"/>
        </w:rPr>
        <w:t>Proposal 3:</w:t>
      </w:r>
      <w:r>
        <w:rPr>
          <w:lang w:val="en-GB" w:eastAsia="zh-CN"/>
        </w:rPr>
        <w:t xml:space="preserve"> Padding bits equal to zero should be inserted and transmitted when required </w:t>
      </w:r>
      <w:r w:rsidR="00757FB1">
        <w:rPr>
          <w:lang w:val="en-GB" w:eastAsia="zh-CN"/>
        </w:rPr>
        <w:t>by</w:t>
      </w:r>
      <w:bookmarkStart w:id="5" w:name="_GoBack"/>
      <w:bookmarkEnd w:id="5"/>
      <w:r>
        <w:rPr>
          <w:lang w:val="en-GB" w:eastAsia="zh-CN"/>
        </w:rPr>
        <w:t xml:space="preserve"> interleaver geometry.</w:t>
      </w:r>
    </w:p>
    <w:p w14:paraId="7E3A315C" w14:textId="49CA1DEB" w:rsidR="00F25228" w:rsidRPr="00EC0120" w:rsidRDefault="00EC0120" w:rsidP="00F25228">
      <w:pPr>
        <w:rPr>
          <w:b/>
          <w:lang w:val="en-GB"/>
        </w:rPr>
      </w:pPr>
      <w:r>
        <w:rPr>
          <w:b/>
          <w:u w:val="single"/>
          <w:lang w:val="en-GB"/>
        </w:rPr>
        <w:t>Proposal 4</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B7F896" w14:textId="212ED598" w:rsidR="00E523F3" w:rsidRPr="000A64D8" w:rsidRDefault="00E523F3" w:rsidP="00E523F3">
      <w:pPr>
        <w:pStyle w:val="Heading1"/>
        <w:rPr>
          <w:lang w:val="en-US"/>
        </w:rPr>
      </w:pPr>
      <w:r w:rsidRPr="000A64D8">
        <w:rPr>
          <w:lang w:val="en-US"/>
        </w:rPr>
        <w:t>References</w:t>
      </w:r>
    </w:p>
    <w:p w14:paraId="434B65E5" w14:textId="0A7FAD98" w:rsidR="00A41202" w:rsidRPr="00A23FA5" w:rsidRDefault="00A23FA5" w:rsidP="00A23FA5">
      <w:pPr>
        <w:numPr>
          <w:ilvl w:val="0"/>
          <w:numId w:val="2"/>
        </w:numPr>
        <w:spacing w:before="100" w:beforeAutospacing="1" w:after="100" w:afterAutospacing="1"/>
        <w:ind w:left="562" w:hanging="562"/>
        <w:rPr>
          <w:szCs w:val="22"/>
        </w:rPr>
      </w:pPr>
      <w:bookmarkStart w:id="6" w:name="_Ref474112695"/>
      <w:r>
        <w:rPr>
          <w:szCs w:val="22"/>
        </w:rPr>
        <w:t>Chairman’s Notes, RAN1 #90, August 2017, Prague, Czech Republic.</w:t>
      </w:r>
    </w:p>
    <w:p w14:paraId="04CDB098" w14:textId="712F6BE7" w:rsidR="00C4029D" w:rsidRDefault="00A278A7" w:rsidP="00172F5C">
      <w:pPr>
        <w:numPr>
          <w:ilvl w:val="0"/>
          <w:numId w:val="2"/>
        </w:numPr>
        <w:spacing w:before="100" w:beforeAutospacing="1" w:after="100" w:afterAutospacing="1"/>
        <w:ind w:left="562" w:hanging="562"/>
        <w:rPr>
          <w:szCs w:val="22"/>
        </w:rPr>
      </w:pPr>
      <w:r>
        <w:rPr>
          <w:szCs w:val="22"/>
        </w:rPr>
        <w:t xml:space="preserve">Chairman’s Notes, RAN1 </w:t>
      </w:r>
      <w:r w:rsidR="00ED6E61">
        <w:rPr>
          <w:szCs w:val="22"/>
        </w:rPr>
        <w:t>Ad Hoc</w:t>
      </w:r>
      <w:r w:rsidR="00702E5D">
        <w:rPr>
          <w:szCs w:val="22"/>
        </w:rPr>
        <w:t xml:space="preserve"> #1</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6"/>
    </w:p>
    <w:p w14:paraId="4D675F3B" w14:textId="08DF25BA" w:rsidR="00140795" w:rsidRDefault="00702E5D" w:rsidP="00172F5C">
      <w:pPr>
        <w:numPr>
          <w:ilvl w:val="0"/>
          <w:numId w:val="2"/>
        </w:numPr>
        <w:spacing w:before="100" w:beforeAutospacing="1" w:after="100" w:afterAutospacing="1"/>
        <w:ind w:left="562" w:hanging="562"/>
        <w:rPr>
          <w:szCs w:val="22"/>
        </w:rPr>
      </w:pPr>
      <w:bookmarkStart w:id="7" w:name="_Ref490175593"/>
      <w:r>
        <w:rPr>
          <w:szCs w:val="22"/>
        </w:rPr>
        <w:t>Chairman’s Notes, RAN1 Ad Hoc #2, June 2017, Qingdao, China.</w:t>
      </w:r>
      <w:bookmarkEnd w:id="7"/>
    </w:p>
    <w:p w14:paraId="168E9973" w14:textId="4C3F55FC" w:rsidR="00F54F5D" w:rsidRPr="00F54F5D" w:rsidRDefault="00C900B2" w:rsidP="00F54F5D">
      <w:pPr>
        <w:numPr>
          <w:ilvl w:val="0"/>
          <w:numId w:val="2"/>
        </w:numPr>
        <w:spacing w:before="100" w:beforeAutospacing="1" w:after="100" w:afterAutospacing="1"/>
        <w:rPr>
          <w:szCs w:val="22"/>
        </w:rPr>
      </w:pPr>
      <w:bookmarkStart w:id="8" w:name="_Ref481821025"/>
      <w:bookmarkStart w:id="9" w:name="_Ref481745407"/>
      <w:bookmarkStart w:id="10" w:name="_Ref492844140"/>
      <w:r w:rsidRPr="00C900B2">
        <w:rPr>
          <w:szCs w:val="22"/>
        </w:rPr>
        <w:t>R1-1711212</w:t>
      </w:r>
      <w:r w:rsidR="00165046">
        <w:rPr>
          <w:szCs w:val="22"/>
        </w:rPr>
        <w:t>, “</w:t>
      </w:r>
      <w:r>
        <w:rPr>
          <w:szCs w:val="22"/>
        </w:rPr>
        <w:t>LDPC Rate Matching</w:t>
      </w:r>
      <w:r w:rsidR="00165046">
        <w:rPr>
          <w:szCs w:val="22"/>
        </w:rPr>
        <w:t xml:space="preserve">”, Qualcomm Technologies, Inc., RAN1 </w:t>
      </w:r>
      <w:r>
        <w:rPr>
          <w:szCs w:val="22"/>
        </w:rPr>
        <w:t>AdHoc #2</w:t>
      </w:r>
      <w:r w:rsidR="00165046">
        <w:rPr>
          <w:szCs w:val="22"/>
        </w:rPr>
        <w:t xml:space="preserve">, </w:t>
      </w:r>
      <w:bookmarkEnd w:id="8"/>
      <w:bookmarkEnd w:id="9"/>
      <w:r>
        <w:rPr>
          <w:szCs w:val="22"/>
        </w:rPr>
        <w:t>Qingdao, China.</w:t>
      </w:r>
      <w:bookmarkEnd w:id="10"/>
    </w:p>
    <w:sectPr w:rsidR="00F54F5D" w:rsidRPr="00F54F5D"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FD2B2" w14:textId="77777777" w:rsidR="00750C06" w:rsidRDefault="00750C06">
      <w:r>
        <w:separator/>
      </w:r>
    </w:p>
  </w:endnote>
  <w:endnote w:type="continuationSeparator" w:id="0">
    <w:p w14:paraId="66DACA22" w14:textId="77777777" w:rsidR="00750C06" w:rsidRDefault="00750C06">
      <w:r>
        <w:continuationSeparator/>
      </w:r>
    </w:p>
  </w:endnote>
  <w:endnote w:type="continuationNotice" w:id="1">
    <w:p w14:paraId="1E521538" w14:textId="77777777" w:rsidR="00750C06" w:rsidRDefault="007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6624C32"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57FB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7FB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C5BE" w14:textId="77777777" w:rsidR="00750C06" w:rsidRDefault="00750C06">
      <w:r>
        <w:separator/>
      </w:r>
    </w:p>
  </w:footnote>
  <w:footnote w:type="continuationSeparator" w:id="0">
    <w:p w14:paraId="7C8E9EEF" w14:textId="77777777" w:rsidR="00750C06" w:rsidRDefault="00750C06">
      <w:r>
        <w:continuationSeparator/>
      </w:r>
    </w:p>
  </w:footnote>
  <w:footnote w:type="continuationNotice" w:id="1">
    <w:p w14:paraId="3552C390" w14:textId="77777777" w:rsidR="00750C06" w:rsidRDefault="0075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5"/>
    <w:lvlOverride w:ilvl="0">
      <w:startOverride w:val="1"/>
    </w:lvlOverride>
  </w:num>
  <w:num w:numId="10">
    <w:abstractNumId w:val="29"/>
  </w:num>
  <w:num w:numId="11">
    <w:abstractNumId w:val="32"/>
  </w:num>
  <w:num w:numId="12">
    <w:abstractNumId w:val="30"/>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8"/>
  </w:num>
  <w:num w:numId="21">
    <w:abstractNumId w:val="33"/>
  </w:num>
  <w:num w:numId="22">
    <w:abstractNumId w:val="36"/>
  </w:num>
  <w:num w:numId="23">
    <w:abstractNumId w:val="15"/>
  </w:num>
  <w:num w:numId="24">
    <w:abstractNumId w:val="12"/>
  </w:num>
  <w:num w:numId="25">
    <w:abstractNumId w:val="24"/>
  </w:num>
  <w:num w:numId="26">
    <w:abstractNumId w:val="18"/>
  </w:num>
  <w:num w:numId="27">
    <w:abstractNumId w:val="2"/>
  </w:num>
  <w:num w:numId="28">
    <w:abstractNumId w:val="27"/>
  </w:num>
  <w:num w:numId="29">
    <w:abstractNumId w:val="26"/>
  </w:num>
  <w:num w:numId="30">
    <w:abstractNumId w:val="8"/>
  </w:num>
  <w:num w:numId="31">
    <w:abstractNumId w:val="19"/>
  </w:num>
  <w:num w:numId="32">
    <w:abstractNumId w:val="7"/>
  </w:num>
  <w:num w:numId="33">
    <w:abstractNumId w:val="34"/>
  </w:num>
  <w:num w:numId="34">
    <w:abstractNumId w:val="14"/>
  </w:num>
  <w:num w:numId="35">
    <w:abstractNumId w:val="31"/>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006"/>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9A"/>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73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682"/>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9B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4F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10"/>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DC"/>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397"/>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C56"/>
    <w:rsid w:val="003F62B4"/>
    <w:rsid w:val="003F682D"/>
    <w:rsid w:val="003F6853"/>
    <w:rsid w:val="003F6930"/>
    <w:rsid w:val="003F697D"/>
    <w:rsid w:val="003F6A55"/>
    <w:rsid w:val="003F6D7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133"/>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C"/>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6B73"/>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19C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416"/>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445"/>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B1"/>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7A5"/>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0C3"/>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839"/>
    <w:rsid w:val="008231BD"/>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0D0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1FE2"/>
    <w:rsid w:val="009225B6"/>
    <w:rsid w:val="00923151"/>
    <w:rsid w:val="009235CF"/>
    <w:rsid w:val="00923821"/>
    <w:rsid w:val="00924108"/>
    <w:rsid w:val="0092507E"/>
    <w:rsid w:val="00925088"/>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59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4C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249"/>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C7"/>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3FA5"/>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20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038"/>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6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62"/>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01C"/>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543"/>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3B9"/>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76E"/>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7E0"/>
    <w:rsid w:val="00CD283A"/>
    <w:rsid w:val="00CD309B"/>
    <w:rsid w:val="00CD3122"/>
    <w:rsid w:val="00CD325D"/>
    <w:rsid w:val="00CD3372"/>
    <w:rsid w:val="00CD3421"/>
    <w:rsid w:val="00CD3B95"/>
    <w:rsid w:val="00CD3C3B"/>
    <w:rsid w:val="00CD3D0C"/>
    <w:rsid w:val="00CD3D45"/>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AD8"/>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B6A"/>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0EF5"/>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120"/>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2C0"/>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0FCC"/>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228"/>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F5D"/>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4C38"/>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085"/>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HR33RHYHUWRF-4-5723</_dlc_DocId>
    <_dlc_DocIdUrl xmlns="c06861ca-3f08-4d07-bff7-bb15bac121f4">
      <Url>https://projects.qualcomm.com/sites/pentari/_layouts/15/DocIdRedir.aspx?ID=HR33RHYHUWRF-4-5723</Url>
      <Description>HR33RHYHUWRF-4-5723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9A15708C-BA2F-4160-8264-10915DF94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1328</TotalTime>
  <Pages>3</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199</cp:revision>
  <cp:lastPrinted>2014-11-07T05:38:00Z</cp:lastPrinted>
  <dcterms:created xsi:type="dcterms:W3CDTF">2017-05-06T13:07:00Z</dcterms:created>
  <dcterms:modified xsi:type="dcterms:W3CDTF">2017-09-11T23:51:00Z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249df8e8-5430-4dfd-9185-1b67276b9230</vt:lpwstr>
  </property>
</Properties>
</file>