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CD4522" w14:textId="77777777" w:rsidR="00F577AA" w:rsidRPr="00DA12F7" w:rsidRDefault="00F577AA" w:rsidP="00F577AA">
      <w:pPr>
        <w:tabs>
          <w:tab w:val="right" w:pos="9630"/>
        </w:tabs>
        <w:spacing w:after="0"/>
      </w:pPr>
      <w:bookmarkStart w:id="0" w:name="Source"/>
      <w:bookmarkStart w:id="1" w:name="_GoBack"/>
      <w:bookmarkEnd w:id="0"/>
      <w:r>
        <w:rPr>
          <w:rFonts w:ascii="Arial" w:hAnsi="Arial" w:cs="Arial"/>
          <w:b/>
          <w:sz w:val="24"/>
        </w:rPr>
        <w:t>3GPP TSG RAN WG1 NR Adhoc #3</w:t>
      </w:r>
      <w:r w:rsidRPr="00DA12F7">
        <w:rPr>
          <w:rFonts w:ascii="Arial" w:hAnsi="Arial" w:cs="Arial"/>
          <w:b/>
          <w:sz w:val="24"/>
        </w:rPr>
        <w:tab/>
        <w:t>R1-</w:t>
      </w:r>
      <w:r>
        <w:rPr>
          <w:rFonts w:ascii="Arial" w:hAnsi="Arial" w:cs="Arial"/>
          <w:b/>
          <w:sz w:val="24"/>
        </w:rPr>
        <w:t>1716428</w:t>
      </w:r>
    </w:p>
    <w:p w14:paraId="48E20D88" w14:textId="77777777" w:rsidR="00F577AA" w:rsidRPr="00DA12F7" w:rsidRDefault="00F577AA" w:rsidP="00F577AA">
      <w:pPr>
        <w:tabs>
          <w:tab w:val="right" w:pos="9630"/>
        </w:tabs>
        <w:spacing w:after="0"/>
        <w:rPr>
          <w:rFonts w:ascii="Arial" w:hAnsi="Arial" w:cs="Arial"/>
          <w:b/>
          <w:sz w:val="24"/>
          <w:szCs w:val="24"/>
        </w:rPr>
      </w:pPr>
      <w:r>
        <w:rPr>
          <w:rFonts w:ascii="Arial" w:hAnsi="Arial" w:cs="Arial"/>
          <w:b/>
          <w:sz w:val="24"/>
          <w:szCs w:val="24"/>
        </w:rPr>
        <w:t>Sept 18</w:t>
      </w:r>
      <w:r w:rsidRPr="006D1460">
        <w:rPr>
          <w:rFonts w:ascii="Arial" w:hAnsi="Arial" w:cs="Arial"/>
          <w:b/>
          <w:sz w:val="24"/>
          <w:szCs w:val="24"/>
          <w:vertAlign w:val="superscript"/>
        </w:rPr>
        <w:t>th</w:t>
      </w:r>
      <w:r>
        <w:rPr>
          <w:rFonts w:ascii="Arial" w:hAnsi="Arial" w:cs="Arial"/>
          <w:b/>
          <w:sz w:val="24"/>
          <w:szCs w:val="24"/>
        </w:rPr>
        <w:t xml:space="preserve"> – Sept 21</w:t>
      </w:r>
      <w:r w:rsidRPr="006D1460">
        <w:rPr>
          <w:rFonts w:ascii="Arial" w:hAnsi="Arial" w:cs="Arial"/>
          <w:b/>
          <w:sz w:val="24"/>
          <w:szCs w:val="24"/>
          <w:vertAlign w:val="superscript"/>
        </w:rPr>
        <w:t>st</w:t>
      </w:r>
      <w:r w:rsidRPr="00DA12F7">
        <w:rPr>
          <w:rFonts w:ascii="Arial" w:hAnsi="Arial" w:cs="Arial"/>
          <w:b/>
          <w:sz w:val="24"/>
          <w:szCs w:val="24"/>
        </w:rPr>
        <w:t>, 201</w:t>
      </w:r>
      <w:r>
        <w:rPr>
          <w:rFonts w:ascii="Arial" w:hAnsi="Arial" w:cs="Arial"/>
          <w:b/>
          <w:sz w:val="24"/>
          <w:szCs w:val="24"/>
        </w:rPr>
        <w:t>7</w:t>
      </w:r>
    </w:p>
    <w:p w14:paraId="232DEEA1" w14:textId="77777777" w:rsidR="00F577AA" w:rsidRPr="00A27BBB" w:rsidRDefault="00F577AA" w:rsidP="00F577AA">
      <w:pPr>
        <w:rPr>
          <w:rFonts w:ascii="Arial" w:hAnsi="Arial" w:cs="Arial"/>
          <w:b/>
          <w:sz w:val="24"/>
          <w:szCs w:val="24"/>
        </w:rPr>
      </w:pPr>
      <w:r>
        <w:rPr>
          <w:rFonts w:ascii="Arial" w:hAnsi="Arial" w:cs="Arial"/>
          <w:b/>
          <w:sz w:val="24"/>
          <w:szCs w:val="24"/>
        </w:rPr>
        <w:t>Nagoya, Japan</w:t>
      </w:r>
      <w:r w:rsidRPr="00E624D8">
        <w:rPr>
          <w:rFonts w:cs="Arial"/>
          <w:lang w:val="en-GB"/>
        </w:rPr>
        <w:tab/>
      </w:r>
    </w:p>
    <w:p w14:paraId="34285042" w14:textId="77777777" w:rsidR="00F577AA" w:rsidRPr="00ED3068" w:rsidRDefault="00F577AA" w:rsidP="00F577AA">
      <w:pPr>
        <w:tabs>
          <w:tab w:val="left" w:pos="1985"/>
        </w:tabs>
        <w:rPr>
          <w:rFonts w:ascii="Arial" w:hAnsi="Arial"/>
          <w:color w:val="FF0000"/>
          <w:sz w:val="24"/>
        </w:rPr>
      </w:pPr>
      <w:r w:rsidRPr="00E624D8">
        <w:rPr>
          <w:rFonts w:ascii="Arial" w:hAnsi="Arial"/>
          <w:b/>
          <w:sz w:val="24"/>
        </w:rPr>
        <w:t>Agenda item:</w:t>
      </w:r>
      <w:r w:rsidRPr="00E624D8">
        <w:rPr>
          <w:rFonts w:ascii="Arial" w:hAnsi="Arial"/>
          <w:sz w:val="24"/>
        </w:rPr>
        <w:tab/>
      </w:r>
      <w:r w:rsidRPr="00CA3DF3">
        <w:rPr>
          <w:rFonts w:ascii="Arial" w:hAnsi="Arial"/>
          <w:sz w:val="24"/>
        </w:rPr>
        <w:t>6.</w:t>
      </w:r>
      <w:r>
        <w:rPr>
          <w:rFonts w:ascii="Arial" w:hAnsi="Arial"/>
          <w:sz w:val="24"/>
        </w:rPr>
        <w:t>3.3.1</w:t>
      </w:r>
    </w:p>
    <w:p w14:paraId="099BCF8B" w14:textId="77777777" w:rsidR="00F577AA" w:rsidRPr="00CC27F5" w:rsidRDefault="00F577AA" w:rsidP="00F577AA">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Incorporated</w:t>
      </w:r>
    </w:p>
    <w:p w14:paraId="3975B9A0" w14:textId="77777777" w:rsidR="00F577AA" w:rsidRPr="0044166C" w:rsidRDefault="00F577AA" w:rsidP="00F577AA">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Pr>
          <w:rFonts w:ascii="Arial" w:hAnsi="Arial"/>
          <w:sz w:val="22"/>
        </w:rPr>
        <w:tab/>
      </w:r>
      <w:r>
        <w:rPr>
          <w:rFonts w:ascii="Arial" w:hAnsi="Arial"/>
          <w:sz w:val="24"/>
          <w:szCs w:val="24"/>
        </w:rPr>
        <w:t>Discussion on VRB-to-PRB mapping and TB size determination</w:t>
      </w:r>
      <w:r>
        <w:rPr>
          <w:rFonts w:ascii="Arial" w:hAnsi="Arial"/>
          <w:sz w:val="24"/>
        </w:rPr>
        <w:t xml:space="preserve"> </w:t>
      </w:r>
    </w:p>
    <w:p w14:paraId="745EF674" w14:textId="77777777" w:rsidR="00F577AA" w:rsidRPr="00CC27F5" w:rsidRDefault="00F577AA" w:rsidP="00F577AA">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7A21BD58" w14:textId="77777777" w:rsidR="00F577AA" w:rsidRDefault="00F577AA" w:rsidP="00084E73">
      <w:pPr>
        <w:pStyle w:val="Heading1"/>
      </w:pPr>
      <w:r w:rsidRPr="00183CB7">
        <w:t>Introduction</w:t>
      </w:r>
    </w:p>
    <w:p w14:paraId="51643956" w14:textId="73A4EFAE" w:rsidR="00F577AA" w:rsidRPr="00A27BBB" w:rsidRDefault="00866D2F" w:rsidP="00F577AA">
      <w:pPr>
        <w:rPr>
          <w:lang w:val="en-GB"/>
        </w:rPr>
      </w:pPr>
      <w:r>
        <w:rPr>
          <w:lang w:val="en-GB"/>
        </w:rPr>
        <w:t>In this contribution, we discuss two important aspects related to DL/UL resource allocation in NR. For the first case, we consider a VRB-to-PRB mapping which can provide additional frequency diversity, which can be particularly beneficial in wideband cases. For the second case, we consider the TB size determination in light of the flexibilities provided in NR as well as the channel coding schemes which have been adopted.</w:t>
      </w:r>
    </w:p>
    <w:p w14:paraId="760E399F" w14:textId="67D1E891" w:rsidR="00084E73" w:rsidRPr="00866D2F" w:rsidRDefault="00866D2F" w:rsidP="00084E73">
      <w:pPr>
        <w:pStyle w:val="Heading1"/>
        <w:ind w:left="360" w:hanging="360"/>
      </w:pPr>
      <w:r>
        <w:rPr>
          <w:rStyle w:val="Style1Char"/>
        </w:rPr>
        <w:t>VRB-to-</w:t>
      </w:r>
      <w:r w:rsidR="00F577AA" w:rsidRPr="00F577AA">
        <w:rPr>
          <w:rStyle w:val="Style1Char"/>
        </w:rPr>
        <w:t>PRB mapping</w:t>
      </w:r>
    </w:p>
    <w:p w14:paraId="3193C8EF" w14:textId="3B64357C" w:rsidR="00F577AA" w:rsidRDefault="00866D2F" w:rsidP="00F577AA">
      <w:pPr>
        <w:pStyle w:val="Heading2"/>
        <w:rPr>
          <w:rStyle w:val="Style1Char"/>
        </w:rPr>
      </w:pPr>
      <w:r>
        <w:rPr>
          <w:rStyle w:val="Style1Char"/>
        </w:rPr>
        <w:t>Background</w:t>
      </w:r>
    </w:p>
    <w:p w14:paraId="64984887" w14:textId="23CD94D6" w:rsidR="00866D2F" w:rsidRDefault="00866D2F" w:rsidP="00084E73">
      <w:pPr>
        <w:pStyle w:val="ListParagraph"/>
        <w:ind w:left="0"/>
        <w:jc w:val="both"/>
        <w:rPr>
          <w:sz w:val="20"/>
          <w:szCs w:val="20"/>
          <w:lang w:val="en-GB"/>
        </w:rPr>
      </w:pPr>
      <w:r>
        <w:rPr>
          <w:sz w:val="20"/>
          <w:szCs w:val="20"/>
          <w:lang w:val="en-GB"/>
        </w:rPr>
        <w:t>In RAN1 #89, the following agreement was made to provide frequency diversity on PUSCH.</w:t>
      </w:r>
    </w:p>
    <w:p w14:paraId="20D39150" w14:textId="77777777" w:rsidR="00866D2F" w:rsidRDefault="00866D2F" w:rsidP="00084E73">
      <w:pPr>
        <w:pStyle w:val="ListParagraph"/>
        <w:ind w:left="0"/>
        <w:jc w:val="both"/>
        <w:rPr>
          <w:sz w:val="20"/>
          <w:szCs w:val="20"/>
          <w:lang w:val="en-GB"/>
        </w:rPr>
      </w:pPr>
    </w:p>
    <w:p w14:paraId="022A3286" w14:textId="77777777" w:rsidR="00866D2F" w:rsidRPr="00E525B6" w:rsidRDefault="00866D2F" w:rsidP="00866D2F">
      <w:pPr>
        <w:rPr>
          <w:b/>
          <w:u w:val="single"/>
        </w:rPr>
      </w:pPr>
      <w:r w:rsidRPr="00E6560A">
        <w:rPr>
          <w:rFonts w:hint="eastAsia"/>
          <w:b/>
          <w:highlight w:val="green"/>
          <w:u w:val="single"/>
        </w:rPr>
        <w:t>Agreements:</w:t>
      </w:r>
    </w:p>
    <w:p w14:paraId="27E0DD2D" w14:textId="77777777" w:rsidR="00866D2F" w:rsidRDefault="00866D2F" w:rsidP="00866D2F">
      <w:pPr>
        <w:numPr>
          <w:ilvl w:val="0"/>
          <w:numId w:val="17"/>
        </w:numPr>
        <w:overflowPunct/>
        <w:autoSpaceDE/>
        <w:autoSpaceDN/>
        <w:adjustRightInd/>
        <w:spacing w:after="0"/>
        <w:textAlignment w:val="auto"/>
      </w:pPr>
      <w:r w:rsidRPr="000C329D">
        <w:t>For DFT-s-OFDM based NR-PUSCH transmissi</w:t>
      </w:r>
      <w:r>
        <w:t xml:space="preserve">on, contiguous RB allocation </w:t>
      </w:r>
      <w:r>
        <w:rPr>
          <w:rFonts w:hint="eastAsia"/>
        </w:rPr>
        <w:t>with/without</w:t>
      </w:r>
      <w:r w:rsidRPr="000C329D">
        <w:t xml:space="preserve"> frequency hopping are supported</w:t>
      </w:r>
    </w:p>
    <w:p w14:paraId="7891DE6A" w14:textId="77777777" w:rsidR="00866D2F" w:rsidRPr="000C329D" w:rsidRDefault="00866D2F" w:rsidP="00866D2F">
      <w:pPr>
        <w:numPr>
          <w:ilvl w:val="1"/>
          <w:numId w:val="17"/>
        </w:numPr>
        <w:overflowPunct/>
        <w:autoSpaceDE/>
        <w:autoSpaceDN/>
        <w:adjustRightInd/>
        <w:spacing w:after="0"/>
        <w:textAlignment w:val="auto"/>
      </w:pPr>
      <w:r>
        <w:rPr>
          <w:rFonts w:hint="eastAsia"/>
        </w:rPr>
        <w:t>At least intra-slot frequency hopping is supported for 14 symbol slot case</w:t>
      </w:r>
    </w:p>
    <w:p w14:paraId="0F0E7BE7" w14:textId="77777777" w:rsidR="00866D2F" w:rsidRPr="000C329D" w:rsidRDefault="00866D2F" w:rsidP="00866D2F">
      <w:pPr>
        <w:numPr>
          <w:ilvl w:val="1"/>
          <w:numId w:val="17"/>
        </w:numPr>
        <w:overflowPunct/>
        <w:autoSpaceDE/>
        <w:autoSpaceDN/>
        <w:adjustRightInd/>
        <w:spacing w:after="0"/>
        <w:textAlignment w:val="auto"/>
      </w:pPr>
      <w:r w:rsidRPr="000C329D">
        <w:t>FFS on detailed resource allocation</w:t>
      </w:r>
    </w:p>
    <w:p w14:paraId="39B3F5E8" w14:textId="77777777" w:rsidR="00866D2F" w:rsidRPr="000C329D" w:rsidRDefault="00866D2F" w:rsidP="00866D2F">
      <w:pPr>
        <w:numPr>
          <w:ilvl w:val="1"/>
          <w:numId w:val="17"/>
        </w:numPr>
        <w:overflowPunct/>
        <w:autoSpaceDE/>
        <w:autoSpaceDN/>
        <w:adjustRightInd/>
        <w:spacing w:after="0"/>
        <w:textAlignment w:val="auto"/>
      </w:pPr>
      <w:r w:rsidRPr="000C329D">
        <w:t>FFS on detailed frequency hopping for PUSCH</w:t>
      </w:r>
    </w:p>
    <w:p w14:paraId="2CD7BD8C" w14:textId="77777777" w:rsidR="00866D2F" w:rsidRDefault="00866D2F" w:rsidP="00084E73">
      <w:pPr>
        <w:pStyle w:val="ListParagraph"/>
        <w:ind w:left="0"/>
        <w:jc w:val="both"/>
        <w:rPr>
          <w:sz w:val="20"/>
          <w:szCs w:val="20"/>
          <w:lang w:val="en-GB"/>
        </w:rPr>
      </w:pPr>
    </w:p>
    <w:p w14:paraId="434DC544" w14:textId="68A387A9" w:rsidR="00084E73" w:rsidRPr="00084E73" w:rsidRDefault="00084E73" w:rsidP="00084E73">
      <w:pPr>
        <w:pStyle w:val="ListParagraph"/>
        <w:ind w:left="0"/>
        <w:jc w:val="both"/>
        <w:rPr>
          <w:sz w:val="20"/>
          <w:szCs w:val="20"/>
          <w:lang w:val="en-GB"/>
        </w:rPr>
      </w:pPr>
      <w:r w:rsidRPr="00084E73">
        <w:rPr>
          <w:sz w:val="20"/>
          <w:szCs w:val="20"/>
          <w:lang w:val="en-GB"/>
        </w:rPr>
        <w:t xml:space="preserve">In RAN1 #90, the following agreement was reached regarding </w:t>
      </w:r>
      <w:r>
        <w:rPr>
          <w:sz w:val="20"/>
          <w:szCs w:val="20"/>
          <w:lang w:val="en-GB"/>
        </w:rPr>
        <w:t>control channel structure and interleaving to provide frequency diversity.</w:t>
      </w:r>
    </w:p>
    <w:p w14:paraId="60B16AA7" w14:textId="77777777" w:rsidR="00084E73" w:rsidRPr="00084E73" w:rsidRDefault="00084E73" w:rsidP="00084E73">
      <w:pPr>
        <w:pStyle w:val="ListParagraph"/>
        <w:ind w:hanging="840"/>
        <w:jc w:val="both"/>
        <w:rPr>
          <w:rFonts w:eastAsia="MS Mincho"/>
          <w:b/>
          <w:sz w:val="20"/>
          <w:szCs w:val="20"/>
          <w:highlight w:val="green"/>
          <w:u w:val="single"/>
          <w:lang w:eastAsia="ja-JP"/>
        </w:rPr>
      </w:pPr>
    </w:p>
    <w:p w14:paraId="4DDC3AEF" w14:textId="07158C3B" w:rsidR="00084E73" w:rsidRPr="00084E73" w:rsidRDefault="00084E73" w:rsidP="00866D2F">
      <w:pPr>
        <w:pStyle w:val="ListParagraph"/>
        <w:ind w:hanging="720"/>
        <w:jc w:val="both"/>
        <w:rPr>
          <w:rFonts w:eastAsia="MS Mincho"/>
          <w:b/>
          <w:sz w:val="20"/>
          <w:szCs w:val="20"/>
          <w:u w:val="single"/>
          <w:lang w:eastAsia="ja-JP"/>
        </w:rPr>
      </w:pPr>
      <w:r w:rsidRPr="00084E73">
        <w:rPr>
          <w:rFonts w:eastAsia="MS Mincho" w:hint="eastAsia"/>
          <w:b/>
          <w:sz w:val="20"/>
          <w:szCs w:val="20"/>
          <w:highlight w:val="green"/>
          <w:u w:val="single"/>
          <w:lang w:eastAsia="ja-JP"/>
        </w:rPr>
        <w:t>Agreements:</w:t>
      </w:r>
    </w:p>
    <w:p w14:paraId="14CDB818" w14:textId="77777777" w:rsidR="00084E73" w:rsidRPr="00084E73" w:rsidRDefault="00084E73" w:rsidP="00866D2F">
      <w:pPr>
        <w:pStyle w:val="ListParagraph"/>
        <w:numPr>
          <w:ilvl w:val="0"/>
          <w:numId w:val="16"/>
        </w:numPr>
        <w:contextualSpacing w:val="0"/>
        <w:jc w:val="both"/>
        <w:rPr>
          <w:rFonts w:eastAsia="MS Mincho"/>
          <w:sz w:val="20"/>
          <w:szCs w:val="20"/>
        </w:rPr>
      </w:pPr>
      <w:r w:rsidRPr="00084E73">
        <w:rPr>
          <w:rFonts w:eastAsia="MS Mincho" w:hint="eastAsia"/>
          <w:sz w:val="20"/>
          <w:szCs w:val="20"/>
          <w:lang w:eastAsia="ja-JP"/>
        </w:rPr>
        <w:t>For interleaving CORESET, the interleaving pattern is derived by the CORESET configuration</w:t>
      </w:r>
      <w:r w:rsidRPr="00084E73">
        <w:rPr>
          <w:rFonts w:eastAsia="MS Mincho"/>
          <w:sz w:val="20"/>
          <w:szCs w:val="20"/>
          <w:lang w:eastAsia="ja-JP"/>
        </w:rPr>
        <w:t xml:space="preserve"> and is not dependent on other CORESET configuration</w:t>
      </w:r>
      <w:r w:rsidRPr="00084E73">
        <w:rPr>
          <w:rFonts w:eastAsia="MS Mincho" w:hint="eastAsia"/>
          <w:sz w:val="20"/>
          <w:szCs w:val="20"/>
          <w:lang w:eastAsia="ja-JP"/>
        </w:rPr>
        <w:t>.</w:t>
      </w:r>
    </w:p>
    <w:p w14:paraId="331C3F52" w14:textId="77777777" w:rsidR="00084E73" w:rsidRPr="00084E73" w:rsidRDefault="00084E73" w:rsidP="00866D2F">
      <w:pPr>
        <w:pStyle w:val="ListParagraph"/>
        <w:numPr>
          <w:ilvl w:val="0"/>
          <w:numId w:val="16"/>
        </w:numPr>
        <w:contextualSpacing w:val="0"/>
        <w:jc w:val="both"/>
        <w:rPr>
          <w:rFonts w:eastAsia="MS Mincho"/>
          <w:sz w:val="20"/>
          <w:szCs w:val="20"/>
        </w:rPr>
      </w:pPr>
      <w:r w:rsidRPr="00084E73">
        <w:rPr>
          <w:rFonts w:eastAsia="MS Mincho"/>
          <w:sz w:val="20"/>
          <w:szCs w:val="20"/>
        </w:rPr>
        <w:t xml:space="preserve">Note: </w:t>
      </w:r>
    </w:p>
    <w:p w14:paraId="5DB5F505" w14:textId="77777777" w:rsidR="00084E73" w:rsidRPr="00084E73" w:rsidRDefault="00084E73" w:rsidP="00866D2F">
      <w:pPr>
        <w:pStyle w:val="ListParagraph"/>
        <w:numPr>
          <w:ilvl w:val="2"/>
          <w:numId w:val="16"/>
        </w:numPr>
        <w:contextualSpacing w:val="0"/>
        <w:jc w:val="both"/>
        <w:rPr>
          <w:rFonts w:eastAsia="MS Mincho"/>
          <w:sz w:val="20"/>
          <w:szCs w:val="20"/>
        </w:rPr>
      </w:pPr>
      <w:r w:rsidRPr="00084E73">
        <w:rPr>
          <w:rFonts w:eastAsia="MS Mincho"/>
          <w:sz w:val="20"/>
          <w:szCs w:val="20"/>
        </w:rPr>
        <w:t>Following metrics can be considered</w:t>
      </w:r>
    </w:p>
    <w:p w14:paraId="28859E8E" w14:textId="77777777" w:rsidR="00084E73" w:rsidRP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Good frequency distribution of REG bundles within the CORESET</w:t>
      </w:r>
    </w:p>
    <w:p w14:paraId="292069FB" w14:textId="77777777" w:rsidR="00084E73" w:rsidRP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Blocking probability for potential overlapped CORESET(s)</w:t>
      </w:r>
    </w:p>
    <w:p w14:paraId="5B8E8518" w14:textId="253E734C" w:rsidR="00084E73" w:rsidRDefault="00084E73" w:rsidP="00866D2F">
      <w:pPr>
        <w:pStyle w:val="ListParagraph"/>
        <w:numPr>
          <w:ilvl w:val="3"/>
          <w:numId w:val="16"/>
        </w:numPr>
        <w:contextualSpacing w:val="0"/>
        <w:jc w:val="both"/>
        <w:rPr>
          <w:rFonts w:eastAsia="MS Mincho"/>
          <w:sz w:val="20"/>
          <w:szCs w:val="20"/>
        </w:rPr>
      </w:pPr>
      <w:r w:rsidRPr="00084E73">
        <w:rPr>
          <w:rFonts w:eastAsia="MS Mincho"/>
          <w:sz w:val="20"/>
          <w:szCs w:val="20"/>
        </w:rPr>
        <w:t>Inter-cell/inter-TRP interference randomization</w:t>
      </w:r>
    </w:p>
    <w:p w14:paraId="306DEC59" w14:textId="77777777" w:rsidR="00EE6884" w:rsidRDefault="00EE6884" w:rsidP="00866D2F">
      <w:pPr>
        <w:jc w:val="both"/>
      </w:pPr>
    </w:p>
    <w:p w14:paraId="1D553C25" w14:textId="5F6924C9" w:rsidR="00EE6884" w:rsidRPr="00866D2F" w:rsidRDefault="00EE6884" w:rsidP="00866D2F">
      <w:pPr>
        <w:jc w:val="both"/>
      </w:pPr>
      <w:r>
        <w:t>From the above, it is clear that resource allocations for physical channels should consider the benefits from frequency diversity. Moreover, with the appropriate virtual RB to physical RB mappings, such mappings can be introduced in the case of the data channel of both the uplink and the downlink. This can benefit both wideband contiguous allocations as well as frequency hopped narrowband allocations in NR.</w:t>
      </w:r>
    </w:p>
    <w:p w14:paraId="62DF21AC" w14:textId="5E5AA6F8" w:rsidR="00084E73" w:rsidRPr="00866D2F" w:rsidRDefault="00866D2F" w:rsidP="00084E73">
      <w:pPr>
        <w:pStyle w:val="Heading2"/>
        <w:rPr>
          <w:sz w:val="36"/>
        </w:rPr>
      </w:pPr>
      <w:r>
        <w:rPr>
          <w:rStyle w:val="Style1Char"/>
        </w:rPr>
        <w:t>Discussion</w:t>
      </w:r>
    </w:p>
    <w:p w14:paraId="0D9038D1" w14:textId="05BB6B74" w:rsidR="00F577AA" w:rsidRDefault="00F577AA" w:rsidP="00F577AA">
      <w:pPr>
        <w:shd w:val="clear" w:color="auto" w:fill="FFFFFF"/>
        <w:spacing w:before="100" w:beforeAutospacing="1" w:after="100" w:afterAutospacing="1"/>
        <w:jc w:val="both"/>
      </w:pPr>
      <w:r w:rsidRPr="00211C6C">
        <w:t xml:space="preserve">The mapping from virtual RBs (VRBs) to physical RBs (PRBs) was introduced in LTE to allow for downlink distributed transmissions in frequency domain in case of resource allocation type 2 and </w:t>
      </w:r>
      <w:r>
        <w:t xml:space="preserve">to split each resource-block pair such that two resources blocks are transmitted with a certain frequency gap in between (the </w:t>
      </w:r>
      <w:r w:rsidR="00E7469B">
        <w:t>latter</w:t>
      </w:r>
      <w:r>
        <w:t xml:space="preserve"> can be seen as a frequency hopping on a slot basis in LTE). </w:t>
      </w:r>
    </w:p>
    <w:p w14:paraId="59C80678" w14:textId="0F528CB6" w:rsidR="00617BFD" w:rsidRDefault="00F577AA" w:rsidP="00F577AA">
      <w:pPr>
        <w:shd w:val="clear" w:color="auto" w:fill="FFFFFF"/>
        <w:spacing w:before="100" w:beforeAutospacing="1" w:after="100" w:afterAutospacing="1"/>
        <w:jc w:val="both"/>
      </w:pPr>
      <w:r>
        <w:lastRenderedPageBreak/>
        <w:t xml:space="preserve">For NR, the VRB to PRB mapping </w:t>
      </w:r>
      <w:r w:rsidR="00E7469B">
        <w:t>should at least</w:t>
      </w:r>
      <w:r>
        <w:t xml:space="preserve"> be used to provide additional frequency domain diversity to the transmitted codeblocks, which may be very beneficial </w:t>
      </w:r>
      <w:r w:rsidR="00E7469B">
        <w:t>at least in</w:t>
      </w:r>
      <w:r>
        <w:t xml:space="preserve"> scenarios of large allocations and large MCS. </w:t>
      </w:r>
      <w:r w:rsidR="00617BFD">
        <w:t>Note that for PDCCH, interleaving has</w:t>
      </w:r>
      <w:r w:rsidR="00E7469B">
        <w:t xml:space="preserve"> already</w:t>
      </w:r>
      <w:r w:rsidR="00617BFD">
        <w:t xml:space="preserve"> been agreed to be supported in NR </w:t>
      </w:r>
      <w:r w:rsidR="00E7469B">
        <w:t xml:space="preserve">which to </w:t>
      </w:r>
      <w:r w:rsidR="00617BFD">
        <w:t>exploit</w:t>
      </w:r>
      <w:r w:rsidR="00E7469B">
        <w:t>, through interleaved CORESETs,</w:t>
      </w:r>
      <w:r w:rsidR="00617BFD">
        <w:t xml:space="preserve"> the gains of </w:t>
      </w:r>
      <w:r w:rsidR="00E7469B">
        <w:t>additional frequency diversity.</w:t>
      </w:r>
    </w:p>
    <w:p w14:paraId="70E0620B" w14:textId="6B556E31" w:rsidR="00F577AA" w:rsidRDefault="00E7469B" w:rsidP="00F577AA">
      <w:pPr>
        <w:shd w:val="clear" w:color="auto" w:fill="FFFFFF"/>
        <w:spacing w:before="100" w:beforeAutospacing="1" w:after="100" w:afterAutospacing="1"/>
        <w:jc w:val="both"/>
      </w:pPr>
      <w:r>
        <w:t xml:space="preserve">In the MIMO AI in the previous meeting, it was agreed that </w:t>
      </w:r>
      <w:r w:rsidR="00617BFD">
        <w:t>only frequency first mapping is supported for the</w:t>
      </w:r>
      <w:r w:rsidR="00957337">
        <w:t xml:space="preserve"> CP-OFDM</w:t>
      </w:r>
      <w:r w:rsidR="00617BFD">
        <w:t xml:space="preserve"> PDSCH</w:t>
      </w:r>
      <w:r w:rsidR="00957337">
        <w:t xml:space="preserve"> and PUSCH</w:t>
      </w:r>
      <w:r w:rsidR="00617BFD">
        <w:t xml:space="preserve"> channel</w:t>
      </w:r>
      <w:r w:rsidR="00957337">
        <w:t>s</w:t>
      </w:r>
      <w:r w:rsidR="00617BFD">
        <w:t xml:space="preserve"> and</w:t>
      </w:r>
      <w:r w:rsidR="00957337">
        <w:t xml:space="preserve"> that</w:t>
      </w:r>
      <w:r w:rsidR="00617BFD">
        <w:t xml:space="preserve"> frequency domain interleaving during the </w:t>
      </w:r>
      <w:r w:rsidR="00957337">
        <w:t xml:space="preserve">codeword to </w:t>
      </w:r>
      <w:r w:rsidR="00617BFD">
        <w:t>layer mapping procedure is not supported</w:t>
      </w:r>
      <w:r w:rsidR="00957337">
        <w:t xml:space="preserve"> in Rel-15</w:t>
      </w:r>
      <w:r w:rsidR="00617BFD">
        <w:t xml:space="preserve">. </w:t>
      </w:r>
      <w:r w:rsidR="00957337">
        <w:t>However, due to the lac</w:t>
      </w:r>
      <w:r w:rsidR="00617BFD">
        <w:t>k of</w:t>
      </w:r>
      <w:r w:rsidR="00957337">
        <w:t xml:space="preserve"> full</w:t>
      </w:r>
      <w:r w:rsidR="00617BFD">
        <w:t xml:space="preserve"> </w:t>
      </w:r>
      <w:r w:rsidR="00957337">
        <w:t xml:space="preserve">frequency-domain </w:t>
      </w:r>
      <w:r w:rsidR="00617BFD">
        <w:t xml:space="preserve">interleaving during the </w:t>
      </w:r>
      <w:r w:rsidR="00957337">
        <w:t xml:space="preserve">codeword to </w:t>
      </w:r>
      <w:r w:rsidR="00617BFD">
        <w:t xml:space="preserve">layer mapping procedure, in scenarios of large spectral efficiency (e.g., </w:t>
      </w:r>
      <w:r w:rsidR="00957337">
        <w:t>SU-MIMO rank 2 and 4</w:t>
      </w:r>
      <w:r w:rsidR="00617BFD">
        <w:t xml:space="preserve"> </w:t>
      </w:r>
      <w:r w:rsidR="00957337">
        <w:t>with</w:t>
      </w:r>
      <w:r w:rsidR="00617BFD">
        <w:t xml:space="preserve"> large MCS), a codeblock will only span a limited set of PRBs unless an interleaved VRB to PRB mapping is introduced</w:t>
      </w:r>
      <w:r w:rsidR="00957337">
        <w:t xml:space="preserve"> in NR</w:t>
      </w:r>
      <w:r w:rsidR="00617BFD">
        <w:t xml:space="preserve">. </w:t>
      </w:r>
      <w:r w:rsidR="00957337">
        <w:t>To see this</w:t>
      </w:r>
      <w:r w:rsidR="00617BFD">
        <w:t xml:space="preserve">, it can be easily </w:t>
      </w:r>
      <w:r w:rsidR="00957337">
        <w:t>observed</w:t>
      </w:r>
      <w:r w:rsidR="00617BFD">
        <w:t xml:space="preserve"> that one OFDM symbol in scenarios of peak throughput may carry </w:t>
      </w:r>
      <w:r w:rsidR="00342AFC">
        <w:t>up to</w:t>
      </w:r>
      <w:r w:rsidR="00617BFD">
        <w:t xml:space="preserve"> 1</w:t>
      </w:r>
      <w:r w:rsidR="001E6D8E">
        <w:t>1</w:t>
      </w:r>
      <w:r w:rsidR="00617BFD">
        <w:t xml:space="preserve"> codeblocks</w:t>
      </w:r>
      <w:r w:rsidR="00957337">
        <w:t xml:space="preserve">, as shown in the Figures below. </w:t>
      </w:r>
    </w:p>
    <w:p w14:paraId="6E425F91" w14:textId="255D8B5C" w:rsidR="00342AFC" w:rsidRDefault="00342AFC" w:rsidP="008514AA">
      <w:pPr>
        <w:spacing w:after="0"/>
        <w:jc w:val="center"/>
      </w:pPr>
      <w:r>
        <w:rPr>
          <w:noProof/>
        </w:rPr>
        <w:drawing>
          <wp:inline distT="0" distB="0" distL="0" distR="0" wp14:anchorId="10F64DF8" wp14:editId="584107DC">
            <wp:extent cx="5429250" cy="2513442"/>
            <wp:effectExtent l="0" t="0" r="0" b="1270"/>
            <wp:docPr id="33" name="Picture 33" descr="C:\Users\amanolak\Desktop\PentNew\OLLA\pentariLink\wilt_infra\run\test\FreqInt\Rank4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amanolak\Desktop\PentNew\OLLA\pentariLink\wilt_infra\run\test\FreqInt\Rank4NumCB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34243" cy="2562048"/>
                    </a:xfrm>
                    <a:prstGeom prst="rect">
                      <a:avLst/>
                    </a:prstGeom>
                    <a:noFill/>
                    <a:ln>
                      <a:noFill/>
                    </a:ln>
                  </pic:spPr>
                </pic:pic>
              </a:graphicData>
            </a:graphic>
          </wp:inline>
        </w:drawing>
      </w:r>
    </w:p>
    <w:p w14:paraId="10B80857" w14:textId="77777777" w:rsidR="008514AA" w:rsidRDefault="008514AA" w:rsidP="00342AFC">
      <w:pPr>
        <w:spacing w:after="0"/>
      </w:pPr>
    </w:p>
    <w:p w14:paraId="3433EDD6" w14:textId="77777777" w:rsidR="008514AA" w:rsidRDefault="008514AA" w:rsidP="00342AFC">
      <w:pPr>
        <w:keepNext/>
        <w:spacing w:after="0"/>
        <w:jc w:val="center"/>
      </w:pPr>
      <w:r>
        <w:rPr>
          <w:noProof/>
        </w:rPr>
        <w:lastRenderedPageBreak/>
        <w:drawing>
          <wp:inline distT="0" distB="0" distL="0" distR="0" wp14:anchorId="49AD9C49" wp14:editId="7CA346AD">
            <wp:extent cx="5328875" cy="2466975"/>
            <wp:effectExtent l="0" t="0" r="5715" b="0"/>
            <wp:docPr id="32" name="Picture 32" descr="C:\Users\amanolak\Desktop\PentNew\OLLA\pentariLink\wilt_infra\run\test\FreqInt\Rank2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manolak\Desktop\PentNew\OLLA\pentariLink\wilt_infra\run\test\FreqInt\Rank2NumCB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76980" cy="2489245"/>
                    </a:xfrm>
                    <a:prstGeom prst="rect">
                      <a:avLst/>
                    </a:prstGeom>
                    <a:noFill/>
                    <a:ln>
                      <a:noFill/>
                    </a:ln>
                  </pic:spPr>
                </pic:pic>
              </a:graphicData>
            </a:graphic>
          </wp:inline>
        </w:drawing>
      </w:r>
    </w:p>
    <w:p w14:paraId="03593963" w14:textId="38FF462D" w:rsidR="00342AFC" w:rsidRDefault="00342AFC" w:rsidP="00342AFC">
      <w:pPr>
        <w:keepNext/>
        <w:spacing w:after="0"/>
        <w:jc w:val="center"/>
      </w:pPr>
      <w:r>
        <w:rPr>
          <w:noProof/>
        </w:rPr>
        <w:drawing>
          <wp:inline distT="0" distB="0" distL="0" distR="0" wp14:anchorId="633F1CEE" wp14:editId="7D806A18">
            <wp:extent cx="5267154" cy="2438400"/>
            <wp:effectExtent l="0" t="0" r="0" b="0"/>
            <wp:docPr id="31" name="Picture 31" descr="C:\Users\amanolak\Desktop\PentNew\OLLA\pentariLink\wilt_infra\run\test\FreqInt\Rank1NumC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amanolak\Desktop\PentNew\OLLA\pentariLink\wilt_infra\run\test\FreqInt\Rank1NumCBs.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80601" cy="2444625"/>
                    </a:xfrm>
                    <a:prstGeom prst="rect">
                      <a:avLst/>
                    </a:prstGeom>
                    <a:noFill/>
                    <a:ln>
                      <a:noFill/>
                    </a:ln>
                  </pic:spPr>
                </pic:pic>
              </a:graphicData>
            </a:graphic>
          </wp:inline>
        </w:drawing>
      </w:r>
    </w:p>
    <w:p w14:paraId="10FB3A3F" w14:textId="0D5E0600" w:rsidR="00342AFC" w:rsidRDefault="00342AFC" w:rsidP="00342AFC">
      <w:pPr>
        <w:pStyle w:val="Caption"/>
      </w:pPr>
      <w:r>
        <w:t>Number of codeblocks per OFDM symbol for different MCS and rank</w:t>
      </w:r>
      <w:r w:rsidR="009C5F95">
        <w:t xml:space="preserve"> 4 (top) to 1 (bottom)</w:t>
      </w:r>
    </w:p>
    <w:p w14:paraId="7C6E4105" w14:textId="0AFFD4BB" w:rsidR="00342AFC" w:rsidRPr="008514AA" w:rsidRDefault="001E6D8E" w:rsidP="00342AFC">
      <w:pPr>
        <w:shd w:val="clear" w:color="auto" w:fill="FFFFFF"/>
        <w:spacing w:before="100" w:beforeAutospacing="1" w:after="100" w:afterAutospacing="1"/>
        <w:rPr>
          <w:b/>
        </w:rPr>
      </w:pPr>
      <w:r w:rsidRPr="008514AA">
        <w:rPr>
          <w:b/>
        </w:rPr>
        <w:t>Observation 1: Depending on the allocation, MCS and rank, the number of codeblocks for NR may be up to approximately 11 codeblocks per OFDM symbol.</w:t>
      </w:r>
    </w:p>
    <w:p w14:paraId="558108FD" w14:textId="375EEA5B" w:rsidR="001E6D8E" w:rsidRDefault="00957337" w:rsidP="001E6D8E">
      <w:pPr>
        <w:shd w:val="clear" w:color="auto" w:fill="FFFFFF"/>
        <w:spacing w:before="100" w:beforeAutospacing="1" w:after="100" w:afterAutospacing="1"/>
        <w:jc w:val="both"/>
      </w:pPr>
      <w:r>
        <w:t>Introducing an interleaved</w:t>
      </w:r>
      <w:r w:rsidR="001E6D8E">
        <w:t xml:space="preserve"> VRB to PRB mapping using a PRG-based step would allow codeblocks that occupy only a few RBs to be spread over a large allocation which </w:t>
      </w:r>
      <w:r>
        <w:t>may</w:t>
      </w:r>
      <w:r w:rsidR="001E6D8E">
        <w:t xml:space="preserve"> </w:t>
      </w:r>
      <w:r>
        <w:t>lead</w:t>
      </w:r>
      <w:r w:rsidR="001E6D8E">
        <w:t xml:space="preserve"> to </w:t>
      </w:r>
      <w:r>
        <w:t>very significant</w:t>
      </w:r>
      <w:r w:rsidR="001E6D8E">
        <w:t xml:space="preserve"> performance gains. </w:t>
      </w:r>
      <w:r>
        <w:t>As an example</w:t>
      </w:r>
      <w:r w:rsidR="001E6D8E">
        <w:t>, in the next plot we present the TBLER performance of rank 4, 170 PRBs allocation with 64-QAM and 8/9 code-rate, and observe that around 3-4 dB of gain</w:t>
      </w:r>
      <w:r>
        <w:t>s</w:t>
      </w:r>
      <w:r w:rsidR="001E6D8E">
        <w:t xml:space="preserve"> may be expected by introducing </w:t>
      </w:r>
      <w:r w:rsidR="004C32F3">
        <w:t>a</w:t>
      </w:r>
      <w:r w:rsidR="001E6D8E">
        <w:t xml:space="preserve"> 2-PRB-based</w:t>
      </w:r>
      <w:r>
        <w:t xml:space="preserve"> interleaved VRB-to-</w:t>
      </w:r>
      <w:r w:rsidR="001E6D8E">
        <w:t xml:space="preserve">PRB mapping in NR compared to the case of </w:t>
      </w:r>
      <w:r w:rsidR="004C32F3">
        <w:t xml:space="preserve">supporting only a localized </w:t>
      </w:r>
      <w:r>
        <w:t xml:space="preserve">VRB-to-PRB </w:t>
      </w:r>
      <w:r w:rsidR="004C32F3">
        <w:t>mapping.</w:t>
      </w:r>
      <w:r>
        <w:t xml:space="preserve"> </w:t>
      </w:r>
    </w:p>
    <w:p w14:paraId="1B4D9953" w14:textId="5695966E" w:rsidR="001E6D8E" w:rsidRDefault="001E6D8E" w:rsidP="001E6D8E">
      <w:pPr>
        <w:shd w:val="clear" w:color="auto" w:fill="FFFFFF"/>
        <w:spacing w:before="100" w:beforeAutospacing="1" w:after="100" w:afterAutospacing="1"/>
        <w:jc w:val="both"/>
      </w:pPr>
      <w:r>
        <w:rPr>
          <w:noProof/>
        </w:rPr>
        <w:lastRenderedPageBreak/>
        <w:drawing>
          <wp:inline distT="0" distB="0" distL="0" distR="0" wp14:anchorId="2F7FD380" wp14:editId="4EDE0C13">
            <wp:extent cx="6109970" cy="2927350"/>
            <wp:effectExtent l="0" t="0" r="5080" b="6350"/>
            <wp:docPr id="2" name="Picture 2" descr="C:\Users\amanolak\Desktop\PentNew\OLLA\pentariLink\wilt_infra\run\test\PRG-level Freq Interleaver\TDLA_30nsec_Rank4_64QAM_170PRBs_revis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amanolak\Desktop\PentNew\OLLA\pentariLink\wilt_infra\run\test\PRG-level Freq Interleaver\TDLA_30nsec_Rank4_64QAM_170PRBs_revised.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09970" cy="2927350"/>
                    </a:xfrm>
                    <a:prstGeom prst="rect">
                      <a:avLst/>
                    </a:prstGeom>
                    <a:noFill/>
                    <a:ln>
                      <a:noFill/>
                    </a:ln>
                  </pic:spPr>
                </pic:pic>
              </a:graphicData>
            </a:graphic>
          </wp:inline>
        </w:drawing>
      </w:r>
    </w:p>
    <w:p w14:paraId="0D2766BF" w14:textId="6101D827" w:rsidR="004C32F3" w:rsidRPr="008514AA" w:rsidRDefault="004C32F3" w:rsidP="001E6D8E">
      <w:pPr>
        <w:shd w:val="clear" w:color="auto" w:fill="FFFFFF"/>
        <w:spacing w:before="100" w:beforeAutospacing="1" w:after="100" w:afterAutospacing="1"/>
        <w:jc w:val="both"/>
        <w:rPr>
          <w:b/>
        </w:rPr>
      </w:pPr>
      <w:r w:rsidRPr="008514AA">
        <w:rPr>
          <w:b/>
        </w:rPr>
        <w:t xml:space="preserve">Observation 2: In regimes of high spectral efficiency, an interleaved VRB-to-PRB mapping using a PRG-based granularity may provide multi-dB performance gains over a non-interleaved PRB mapping. </w:t>
      </w:r>
    </w:p>
    <w:p w14:paraId="0BC0080F" w14:textId="0CA4B602" w:rsidR="004C32F3" w:rsidRPr="008514AA" w:rsidRDefault="004C32F3" w:rsidP="001E6D8E">
      <w:pPr>
        <w:shd w:val="clear" w:color="auto" w:fill="FFFFFF"/>
        <w:spacing w:before="100" w:beforeAutospacing="1" w:after="100" w:afterAutospacing="1"/>
        <w:jc w:val="both"/>
        <w:rPr>
          <w:b/>
        </w:rPr>
      </w:pPr>
      <w:r w:rsidRPr="008514AA">
        <w:rPr>
          <w:b/>
        </w:rPr>
        <w:t>Proposal 1: NR supports an interleaved VRB-to-PRB mapping on a PRG-based granularity for the PDSCH and PUSCH resource allocation.</w:t>
      </w:r>
    </w:p>
    <w:p w14:paraId="6B1E4212" w14:textId="3474F07C" w:rsidR="00F577AA" w:rsidRDefault="00F577AA" w:rsidP="00F577AA">
      <w:pPr>
        <w:pStyle w:val="Heading1"/>
        <w:ind w:left="360" w:hanging="360"/>
        <w:rPr>
          <w:rStyle w:val="Style1Char"/>
        </w:rPr>
      </w:pPr>
      <w:r>
        <w:rPr>
          <w:rStyle w:val="Style1Char"/>
        </w:rPr>
        <w:t>TBS size determination</w:t>
      </w:r>
    </w:p>
    <w:p w14:paraId="053A9034" w14:textId="77D2C333" w:rsidR="00084E73" w:rsidRPr="00084E73" w:rsidRDefault="00084E73" w:rsidP="00084E73">
      <w:pPr>
        <w:pStyle w:val="Heading2"/>
      </w:pPr>
      <w:r>
        <w:rPr>
          <w:rStyle w:val="Style1Char"/>
          <w:sz w:val="32"/>
        </w:rPr>
        <w:t>Background</w:t>
      </w:r>
    </w:p>
    <w:p w14:paraId="2C7FAFA0" w14:textId="77777777" w:rsidR="00084E73" w:rsidRPr="00084E73" w:rsidRDefault="00084E73" w:rsidP="00084E73">
      <w:pPr>
        <w:jc w:val="both"/>
        <w:rPr>
          <w:rFonts w:eastAsia="Times New Roman"/>
          <w:lang w:val="en-GB"/>
        </w:rPr>
      </w:pPr>
      <w:r w:rsidRPr="00084E73">
        <w:rPr>
          <w:rFonts w:eastAsia="Times New Roman"/>
          <w:lang w:val="en-GB"/>
        </w:rPr>
        <w:t>In RAN1 #90, the following agreement was reached regarding TB Size determination:</w:t>
      </w:r>
    </w:p>
    <w:p w14:paraId="398145EC" w14:textId="77777777" w:rsidR="00084E73" w:rsidRPr="00B14BA1" w:rsidRDefault="00084E73" w:rsidP="00084E73">
      <w:pPr>
        <w:rPr>
          <w:rFonts w:eastAsia="MS Mincho"/>
          <w:b/>
          <w:u w:val="single"/>
          <w:lang w:eastAsia="ja-JP"/>
        </w:rPr>
      </w:pPr>
      <w:r w:rsidRPr="00B14BA1">
        <w:rPr>
          <w:rFonts w:eastAsia="MS Mincho" w:hint="eastAsia"/>
          <w:b/>
          <w:highlight w:val="green"/>
          <w:u w:val="single"/>
          <w:lang w:eastAsia="ja-JP"/>
        </w:rPr>
        <w:t>Agreements:</w:t>
      </w:r>
    </w:p>
    <w:p w14:paraId="2F643C70" w14:textId="77777777" w:rsidR="00084E73" w:rsidRPr="00B14BA1" w:rsidRDefault="00084E73" w:rsidP="00084E73">
      <w:pPr>
        <w:numPr>
          <w:ilvl w:val="0"/>
          <w:numId w:val="8"/>
        </w:numPr>
        <w:overflowPunct/>
        <w:autoSpaceDE/>
        <w:autoSpaceDN/>
        <w:adjustRightInd/>
        <w:spacing w:after="0"/>
        <w:textAlignment w:val="auto"/>
        <w:rPr>
          <w:rFonts w:eastAsia="MS Mincho"/>
          <w:lang w:eastAsia="ja-JP"/>
        </w:rPr>
      </w:pPr>
      <w:r w:rsidRPr="00B14BA1">
        <w:rPr>
          <w:rFonts w:eastAsia="MS Mincho" w:hint="eastAsia"/>
          <w:lang w:eastAsia="ja-JP"/>
        </w:rPr>
        <w:t xml:space="preserve">RAN1 strives for </w:t>
      </w:r>
      <w:r w:rsidRPr="00B14BA1">
        <w:rPr>
          <w:rFonts w:eastAsia="MS Mincho"/>
          <w:lang w:eastAsia="ja-JP"/>
        </w:rPr>
        <w:t>finding TBS determination by using a formula</w:t>
      </w:r>
    </w:p>
    <w:p w14:paraId="336F5607"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hint="eastAsia"/>
          <w:lang w:eastAsia="ja-JP"/>
        </w:rPr>
        <w:t xml:space="preserve">The </w:t>
      </w:r>
      <w:r w:rsidRPr="00B14BA1">
        <w:rPr>
          <w:rFonts w:eastAsia="MS Mincho"/>
          <w:lang w:eastAsia="ja-JP"/>
        </w:rPr>
        <w:t>formula has following as parameters:</w:t>
      </w:r>
    </w:p>
    <w:p w14:paraId="51440D01"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The number of layers the codeword is mapped onto</w:t>
      </w:r>
    </w:p>
    <w:p w14:paraId="3AB3BDA0"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hint="eastAsia"/>
          <w:lang w:eastAsia="ja-JP"/>
        </w:rPr>
        <w:t>Time/frequency resource the PDSCH/PUSCH is scheduled</w:t>
      </w:r>
    </w:p>
    <w:p w14:paraId="1C7E69EF"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t>Opt.1: The total number of REs available for the PDSCH/PUSCH</w:t>
      </w:r>
    </w:p>
    <w:p w14:paraId="38B2C240"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t>Opt.2: Reference number of REs per slot/mini-slot per PRB and the number of PRB(s) for carrying the PDSCH/PUSCH</w:t>
      </w:r>
    </w:p>
    <w:p w14:paraId="3CD2F594" w14:textId="77777777" w:rsidR="00084E73" w:rsidRPr="00B14BA1" w:rsidRDefault="00084E73" w:rsidP="00084E73">
      <w:pPr>
        <w:numPr>
          <w:ilvl w:val="4"/>
          <w:numId w:val="8"/>
        </w:numPr>
        <w:overflowPunct/>
        <w:autoSpaceDE/>
        <w:autoSpaceDN/>
        <w:adjustRightInd/>
        <w:spacing w:after="0"/>
        <w:textAlignment w:val="auto"/>
        <w:rPr>
          <w:rFonts w:eastAsia="MS Mincho"/>
          <w:lang w:eastAsia="ja-JP"/>
        </w:rPr>
      </w:pPr>
      <w:r w:rsidRPr="00B14BA1">
        <w:rPr>
          <w:rFonts w:eastAsia="MS Mincho"/>
          <w:lang w:eastAsia="ja-JP"/>
        </w:rPr>
        <w:t>FFS: Details of reference number</w:t>
      </w:r>
    </w:p>
    <w:p w14:paraId="042410ED" w14:textId="77777777" w:rsidR="00084E73" w:rsidRPr="00B14BA1" w:rsidRDefault="00084E73" w:rsidP="00084E73">
      <w:pPr>
        <w:numPr>
          <w:ilvl w:val="4"/>
          <w:numId w:val="8"/>
        </w:numPr>
        <w:overflowPunct/>
        <w:autoSpaceDE/>
        <w:autoSpaceDN/>
        <w:adjustRightInd/>
        <w:spacing w:after="0"/>
        <w:textAlignment w:val="auto"/>
        <w:rPr>
          <w:rFonts w:eastAsia="MS Mincho"/>
          <w:lang w:eastAsia="ja-JP"/>
        </w:rPr>
      </w:pPr>
      <w:r w:rsidRPr="00B14BA1">
        <w:rPr>
          <w:rFonts w:eastAsia="MS Mincho"/>
          <w:lang w:eastAsia="ja-JP"/>
        </w:rPr>
        <w:t>FFS: for the case of more than one slot</w:t>
      </w:r>
    </w:p>
    <w:p w14:paraId="76AA059F"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Modulation order</w:t>
      </w:r>
    </w:p>
    <w:p w14:paraId="73A6A76F"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Coding rate</w:t>
      </w:r>
    </w:p>
    <w:p w14:paraId="5B724522"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RAN1 should also consider at least the following:</w:t>
      </w:r>
    </w:p>
    <w:p w14:paraId="49D31446"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Whether the system can work without ensuring to enable giving the knowledge for decoding the re-transmission without the knowledge of initial transmission</w:t>
      </w:r>
    </w:p>
    <w:p w14:paraId="41BDA2FD" w14:textId="77777777" w:rsidR="00084E73" w:rsidRPr="00B14BA1" w:rsidRDefault="00084E73" w:rsidP="00084E73">
      <w:pPr>
        <w:numPr>
          <w:ilvl w:val="3"/>
          <w:numId w:val="8"/>
        </w:numPr>
        <w:overflowPunct/>
        <w:autoSpaceDE/>
        <w:autoSpaceDN/>
        <w:adjustRightInd/>
        <w:spacing w:after="0"/>
        <w:textAlignment w:val="auto"/>
        <w:rPr>
          <w:rFonts w:eastAsia="MS Mincho"/>
          <w:lang w:eastAsia="ja-JP"/>
        </w:rPr>
      </w:pPr>
      <w:r w:rsidRPr="00B14BA1">
        <w:rPr>
          <w:rFonts w:eastAsia="MS Mincho"/>
          <w:lang w:eastAsia="ja-JP"/>
        </w:rPr>
        <w:t>Ensuring to enable the same TBS between initial transmission and re-transmission with the same/different number of PRBs or the same/different number of symbols in some cases</w:t>
      </w:r>
    </w:p>
    <w:p w14:paraId="23228A6B"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Code-block segmentation</w:t>
      </w:r>
    </w:p>
    <w:p w14:paraId="7F2501C9"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TBS determination for specific packet sizes (e.g., VoIP, etc)</w:t>
      </w:r>
    </w:p>
    <w:p w14:paraId="49C270D5"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TBS determination for specific services (e.g., URLLC, etc)</w:t>
      </w:r>
    </w:p>
    <w:p w14:paraId="436F7C1D" w14:textId="77777777" w:rsidR="00084E73" w:rsidRPr="00B14BA1" w:rsidRDefault="00084E73" w:rsidP="00084E73">
      <w:pPr>
        <w:numPr>
          <w:ilvl w:val="2"/>
          <w:numId w:val="8"/>
        </w:numPr>
        <w:overflowPunct/>
        <w:autoSpaceDE/>
        <w:autoSpaceDN/>
        <w:adjustRightInd/>
        <w:spacing w:after="0"/>
        <w:textAlignment w:val="auto"/>
        <w:rPr>
          <w:rFonts w:eastAsia="MS Mincho"/>
          <w:lang w:eastAsia="ja-JP"/>
        </w:rPr>
      </w:pPr>
      <w:r w:rsidRPr="00B14BA1">
        <w:rPr>
          <w:rFonts w:eastAsia="MS Mincho"/>
          <w:lang w:eastAsia="ja-JP"/>
        </w:rPr>
        <w:t>Possibility of decoupling the coding rate and modulation order for some cases</w:t>
      </w:r>
    </w:p>
    <w:p w14:paraId="26F92B1F"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Note: Byte alignment is required</w:t>
      </w:r>
    </w:p>
    <w:p w14:paraId="3FF7FBC9" w14:textId="77777777" w:rsidR="00084E73" w:rsidRPr="00B14BA1" w:rsidRDefault="00084E73" w:rsidP="00084E73">
      <w:pPr>
        <w:numPr>
          <w:ilvl w:val="1"/>
          <w:numId w:val="8"/>
        </w:numPr>
        <w:overflowPunct/>
        <w:autoSpaceDE/>
        <w:autoSpaceDN/>
        <w:adjustRightInd/>
        <w:spacing w:after="0"/>
        <w:textAlignment w:val="auto"/>
        <w:rPr>
          <w:rFonts w:eastAsia="MS Mincho"/>
          <w:lang w:eastAsia="ja-JP"/>
        </w:rPr>
      </w:pPr>
      <w:r w:rsidRPr="00B14BA1">
        <w:rPr>
          <w:rFonts w:eastAsia="MS Mincho"/>
          <w:lang w:eastAsia="ja-JP"/>
        </w:rPr>
        <w:t>Note: in addition to the formula, table(s) may be needed to determine the TBS value</w:t>
      </w:r>
    </w:p>
    <w:p w14:paraId="18BE2DD3" w14:textId="77777777" w:rsidR="00084E73" w:rsidRPr="00084E73" w:rsidRDefault="00084E73" w:rsidP="00084E73">
      <w:pPr>
        <w:rPr>
          <w:lang w:val="en-GB"/>
        </w:rPr>
      </w:pPr>
    </w:p>
    <w:p w14:paraId="02D992F8" w14:textId="77777777" w:rsidR="00F577AA" w:rsidRPr="00084E73" w:rsidRDefault="00F577AA" w:rsidP="00084E73">
      <w:pPr>
        <w:pStyle w:val="Heading2"/>
        <w:rPr>
          <w:rStyle w:val="Style1Char"/>
          <w:sz w:val="32"/>
        </w:rPr>
      </w:pPr>
      <w:r w:rsidRPr="00084E73">
        <w:rPr>
          <w:rStyle w:val="Style1Char"/>
          <w:sz w:val="32"/>
        </w:rPr>
        <w:lastRenderedPageBreak/>
        <w:t>Discussion</w:t>
      </w:r>
    </w:p>
    <w:p w14:paraId="7FABF5F5" w14:textId="1B23BE3C" w:rsidR="00A04156" w:rsidRDefault="00A04156" w:rsidP="00F577AA">
      <w:pPr>
        <w:jc w:val="both"/>
        <w:rPr>
          <w:lang w:val="en-GB"/>
        </w:rPr>
      </w:pPr>
      <w:r>
        <w:rPr>
          <w:lang w:val="en-GB"/>
        </w:rPr>
        <w:t xml:space="preserve">For the number of REs used to determine TBS for PDSCH/PUSCH, </w:t>
      </w:r>
      <w:r w:rsidR="00F577AA">
        <w:rPr>
          <w:lang w:val="en-GB"/>
        </w:rPr>
        <w:t xml:space="preserve">the two options </w:t>
      </w:r>
      <w:r>
        <w:rPr>
          <w:lang w:val="en-GB"/>
        </w:rPr>
        <w:t xml:space="preserve">are available </w:t>
      </w:r>
      <w:r w:rsidR="00F577AA">
        <w:rPr>
          <w:lang w:val="en-GB"/>
        </w:rPr>
        <w:t xml:space="preserve">in </w:t>
      </w:r>
      <w:r>
        <w:rPr>
          <w:lang w:val="en-GB"/>
        </w:rPr>
        <w:t>the agreement, repeated below.</w:t>
      </w:r>
    </w:p>
    <w:p w14:paraId="2DE9B16C" w14:textId="77777777" w:rsidR="00A04156" w:rsidRPr="00A04156" w:rsidRDefault="00A04156" w:rsidP="00A04156">
      <w:pPr>
        <w:pStyle w:val="bullet"/>
        <w:rPr>
          <w:lang w:eastAsia="ja-JP"/>
        </w:rPr>
      </w:pPr>
      <w:r w:rsidRPr="00A04156">
        <w:rPr>
          <w:lang w:eastAsia="ja-JP"/>
        </w:rPr>
        <w:t>Opt.1: The total number of REs available for the PDSCH/PUSCH</w:t>
      </w:r>
    </w:p>
    <w:p w14:paraId="79484DAE" w14:textId="77777777" w:rsidR="00A04156" w:rsidRPr="00A04156" w:rsidRDefault="00A04156" w:rsidP="00A04156">
      <w:pPr>
        <w:pStyle w:val="bullet"/>
        <w:rPr>
          <w:lang w:eastAsia="ja-JP"/>
        </w:rPr>
      </w:pPr>
      <w:r w:rsidRPr="00A04156">
        <w:rPr>
          <w:lang w:eastAsia="ja-JP"/>
        </w:rPr>
        <w:t>Opt.2: Reference number of REs per slot/mini-slot per PRB and the number of PRB(s) for carrying the PDSCH/PUSCH</w:t>
      </w:r>
    </w:p>
    <w:p w14:paraId="6FE7F341" w14:textId="3B45FABC" w:rsidR="00F577AA" w:rsidRDefault="00A04156" w:rsidP="00F577AA">
      <w:pPr>
        <w:jc w:val="both"/>
        <w:rPr>
          <w:lang w:val="en-GB"/>
        </w:rPr>
      </w:pPr>
      <w:r>
        <w:rPr>
          <w:lang w:val="en-GB"/>
        </w:rPr>
        <w:t>O</w:t>
      </w:r>
      <w:r w:rsidR="00F577AA">
        <w:rPr>
          <w:lang w:val="en-GB"/>
        </w:rPr>
        <w:t xml:space="preserve">ption 1 has the benefit of </w:t>
      </w:r>
      <w:r>
        <w:rPr>
          <w:lang w:val="en-GB"/>
        </w:rPr>
        <w:t xml:space="preserve">better coding rate </w:t>
      </w:r>
      <w:r w:rsidR="00F577AA">
        <w:rPr>
          <w:lang w:val="en-GB"/>
        </w:rPr>
        <w:t>acc</w:t>
      </w:r>
      <w:r>
        <w:rPr>
          <w:lang w:val="en-GB"/>
        </w:rPr>
        <w:t>uracy as the TBS can be determined using the intended coding rate, subject some quantization error</w:t>
      </w:r>
      <w:r w:rsidR="00F577AA">
        <w:rPr>
          <w:lang w:val="en-GB"/>
        </w:rPr>
        <w:t xml:space="preserve">, while option 2 </w:t>
      </w:r>
      <w:r>
        <w:rPr>
          <w:lang w:val="en-GB"/>
        </w:rPr>
        <w:t>has the benefit of easier scheduler operation as the scheduler does not need to carefully plan the RB allocation and MCS combination to find a matching TBS for retransmission. Comparing these two, we consider the schedu</w:t>
      </w:r>
      <w:r w:rsidR="00504F17">
        <w:rPr>
          <w:lang w:val="en-GB"/>
        </w:rPr>
        <w:t>ler flexibility more important, as the retransmission capability is always needed, and the overhead affects the actual number of REs is typically quite dynamic, and it will be very hard for the scheduler to find the right MCS/RB allocation pairing to match the TBS to the original transmission. In order to partially fix the problem of variable number of REs per RB, we can make the reference number of REs per PRB configurable from a set of values, so the gNB can pick the proper value for better coding rate control.</w:t>
      </w:r>
    </w:p>
    <w:p w14:paraId="6CCEBEC7" w14:textId="6E306751" w:rsidR="00F577AA" w:rsidRPr="009C6DAC" w:rsidRDefault="00F577AA" w:rsidP="00F577AA">
      <w:pPr>
        <w:jc w:val="both"/>
        <w:rPr>
          <w:b/>
        </w:rPr>
      </w:pPr>
      <w:bookmarkStart w:id="3" w:name="p1"/>
      <w:r w:rsidRPr="009C6DAC">
        <w:rPr>
          <w:b/>
        </w:rPr>
        <w:t xml:space="preserve">Proposal </w:t>
      </w:r>
      <w:r w:rsidR="00966907">
        <w:rPr>
          <w:b/>
        </w:rPr>
        <w:t>2</w:t>
      </w:r>
      <w:r w:rsidRPr="009C6DAC">
        <w:rPr>
          <w:b/>
        </w:rPr>
        <w:t xml:space="preserve">. For TBS determination for PDSCH/PUSCH, use </w:t>
      </w:r>
      <w:r w:rsidR="00A04156">
        <w:rPr>
          <w:b/>
        </w:rPr>
        <w:t>a configurable reference</w:t>
      </w:r>
      <w:r w:rsidRPr="009C6DAC">
        <w:rPr>
          <w:b/>
        </w:rPr>
        <w:t xml:space="preserve"> number of REs available for PDSCH/PUSCH</w:t>
      </w:r>
      <w:r w:rsidR="00A04156">
        <w:rPr>
          <w:b/>
        </w:rPr>
        <w:t xml:space="preserve"> per RB.</w:t>
      </w:r>
    </w:p>
    <w:bookmarkEnd w:id="3"/>
    <w:p w14:paraId="5279D31A" w14:textId="77777777" w:rsidR="00F577AA" w:rsidRDefault="00F577AA" w:rsidP="00F577AA">
      <w:pPr>
        <w:jc w:val="both"/>
      </w:pPr>
      <w:r>
        <w:t>For TBS determination, we will need to use</w:t>
      </w:r>
    </w:p>
    <w:p w14:paraId="26A45B32" w14:textId="77777777" w:rsidR="00F577AA" w:rsidRDefault="00F577AA" w:rsidP="00F577AA">
      <w:pPr>
        <w:pStyle w:val="bullet"/>
        <w:spacing w:after="0"/>
        <w:jc w:val="both"/>
      </w:pPr>
      <w:r>
        <w:t>M – Modulation order from MCS</w:t>
      </w:r>
    </w:p>
    <w:p w14:paraId="0A4B6356" w14:textId="77777777" w:rsidR="00F577AA" w:rsidRDefault="00F577AA" w:rsidP="00F577AA">
      <w:pPr>
        <w:pStyle w:val="bullet"/>
        <w:spacing w:after="0"/>
        <w:jc w:val="both"/>
      </w:pPr>
      <w:r>
        <w:t>R – Coding rate from MCS</w:t>
      </w:r>
    </w:p>
    <w:p w14:paraId="092E8960" w14:textId="77777777" w:rsidR="00F577AA" w:rsidRDefault="00F577AA" w:rsidP="00F577AA">
      <w:pPr>
        <w:pStyle w:val="bullet"/>
        <w:spacing w:after="0"/>
        <w:jc w:val="both"/>
      </w:pPr>
      <w:r>
        <w:t>L – Number of spatial layers</w:t>
      </w:r>
    </w:p>
    <w:p w14:paraId="5958E504" w14:textId="62C773C8" w:rsidR="00F577AA" w:rsidRDefault="00F577AA" w:rsidP="00F577AA">
      <w:pPr>
        <w:pStyle w:val="bullet"/>
        <w:spacing w:after="0"/>
        <w:jc w:val="both"/>
      </w:pPr>
      <w:r>
        <w:t xml:space="preserve">N – </w:t>
      </w:r>
      <w:r w:rsidR="00A04156">
        <w:t>Reference n</w:t>
      </w:r>
      <w:r>
        <w:t>umber of R</w:t>
      </w:r>
      <w:r w:rsidR="00A04156">
        <w:t>Es over all allocated RBs</w:t>
      </w:r>
    </w:p>
    <w:p w14:paraId="3CEA24C6" w14:textId="77777777" w:rsidR="00504F17" w:rsidRDefault="00504F17" w:rsidP="00F577AA">
      <w:pPr>
        <w:pStyle w:val="bullet"/>
        <w:numPr>
          <w:ilvl w:val="0"/>
          <w:numId w:val="0"/>
        </w:numPr>
        <w:ind w:left="360" w:hanging="360"/>
        <w:jc w:val="both"/>
      </w:pPr>
    </w:p>
    <w:p w14:paraId="122B9470" w14:textId="6649EBDB" w:rsidR="00F577AA" w:rsidRDefault="00F577AA" w:rsidP="00F577AA">
      <w:pPr>
        <w:pStyle w:val="bullet"/>
        <w:numPr>
          <w:ilvl w:val="0"/>
          <w:numId w:val="0"/>
        </w:numPr>
        <w:ind w:left="360" w:hanging="360"/>
        <w:jc w:val="both"/>
      </w:pPr>
      <w:r>
        <w:t xml:space="preserve">Then the payload size can be </w:t>
      </w:r>
    </w:p>
    <w:p w14:paraId="2CEA3E84" w14:textId="77777777" w:rsidR="00F577AA" w:rsidRDefault="00F577AA" w:rsidP="00F577AA">
      <w:pPr>
        <w:pStyle w:val="bullet"/>
        <w:numPr>
          <w:ilvl w:val="0"/>
          <w:numId w:val="0"/>
        </w:numPr>
        <w:ind w:left="360" w:hanging="360"/>
        <w:jc w:val="both"/>
      </w:pPr>
      <w:r>
        <w:t>P=floor(N×L×M×R)</w:t>
      </w:r>
    </w:p>
    <w:p w14:paraId="316D1FC7" w14:textId="77777777" w:rsidR="00F577AA" w:rsidRDefault="00F577AA" w:rsidP="00F577AA">
      <w:pPr>
        <w:pStyle w:val="bullet"/>
        <w:numPr>
          <w:ilvl w:val="0"/>
          <w:numId w:val="0"/>
        </w:numPr>
        <w:ind w:left="360" w:hanging="360"/>
        <w:jc w:val="both"/>
      </w:pPr>
      <w:r>
        <w:t>Note that it was agreed that the TBS size will be byte aligned. Then TBS size can be determined as</w:t>
      </w:r>
    </w:p>
    <w:p w14:paraId="4268D642" w14:textId="77777777" w:rsidR="00F577AA" w:rsidRDefault="00F577AA" w:rsidP="00F577AA">
      <w:pPr>
        <w:pStyle w:val="bullet"/>
        <w:numPr>
          <w:ilvl w:val="0"/>
          <w:numId w:val="0"/>
        </w:numPr>
        <w:ind w:left="360" w:hanging="360"/>
        <w:jc w:val="both"/>
      </w:pPr>
      <w:r>
        <w:t>TBS=floor(P/8)×8</w:t>
      </w:r>
    </w:p>
    <w:p w14:paraId="4AF067F6" w14:textId="77777777" w:rsidR="00F577AA" w:rsidRDefault="00F577AA" w:rsidP="00F577AA">
      <w:pPr>
        <w:pStyle w:val="bullet"/>
        <w:numPr>
          <w:ilvl w:val="0"/>
          <w:numId w:val="0"/>
        </w:numPr>
        <w:ind w:left="360" w:hanging="360"/>
        <w:jc w:val="both"/>
      </w:pPr>
      <w:r>
        <w:t xml:space="preserve">Very fine TBS resolution may not be necessary, especially when the TBS size is large. </w:t>
      </w:r>
    </w:p>
    <w:p w14:paraId="03D114DF" w14:textId="77777777" w:rsidR="00F577AA" w:rsidRDefault="00F577AA" w:rsidP="00F577AA">
      <w:pPr>
        <w:pStyle w:val="bullet"/>
        <w:numPr>
          <w:ilvl w:val="0"/>
          <w:numId w:val="0"/>
        </w:numPr>
        <w:ind w:left="360" w:hanging="360"/>
        <w:jc w:val="both"/>
      </w:pPr>
      <w:r>
        <w:t>Then we can define a quantization step size S, where S is a multiple of 8, and</w:t>
      </w:r>
    </w:p>
    <w:p w14:paraId="071A73F3" w14:textId="77777777" w:rsidR="00F577AA" w:rsidRDefault="00F577AA" w:rsidP="00F577AA">
      <w:pPr>
        <w:pStyle w:val="bullet"/>
        <w:numPr>
          <w:ilvl w:val="0"/>
          <w:numId w:val="0"/>
        </w:numPr>
        <w:ind w:left="360" w:hanging="360"/>
        <w:jc w:val="both"/>
      </w:pPr>
      <w:r>
        <w:t>TBS=floor(P/S)×S</w:t>
      </w:r>
    </w:p>
    <w:p w14:paraId="1CDEE8F4" w14:textId="77777777" w:rsidR="00F577AA" w:rsidRDefault="00F577AA" w:rsidP="00F577AA">
      <w:pPr>
        <w:jc w:val="both"/>
      </w:pPr>
      <w:r>
        <w:t>Note that in order to achieve the effect that the TBS resolution is higher when TBS is larger, we can select S as a function of P and when P is larger, S is larger as well.</w:t>
      </w:r>
    </w:p>
    <w:p w14:paraId="2E9B8A8B" w14:textId="46C3300B" w:rsidR="00F577AA" w:rsidRPr="00E632B7" w:rsidRDefault="00F577AA" w:rsidP="00F577AA">
      <w:pPr>
        <w:jc w:val="both"/>
        <w:rPr>
          <w:b/>
        </w:rPr>
      </w:pPr>
      <w:bookmarkStart w:id="4" w:name="p2"/>
      <w:r w:rsidRPr="00E632B7">
        <w:rPr>
          <w:b/>
        </w:rPr>
        <w:t xml:space="preserve">Proposal </w:t>
      </w:r>
      <w:r w:rsidR="00966907">
        <w:rPr>
          <w:b/>
        </w:rPr>
        <w:t>3</w:t>
      </w:r>
      <w:r w:rsidRPr="00E632B7">
        <w:rPr>
          <w:b/>
        </w:rPr>
        <w:t xml:space="preserve">. For TBS determination, TBS is computed as TBS=floor(P/S)×S, where P= floor(N×L×M×R), and M is modulation order from MCS, R is coding rate from MCS, L is number of spatial layers from DCI, and N is </w:t>
      </w:r>
      <w:r w:rsidR="00F77EC9">
        <w:rPr>
          <w:b/>
        </w:rPr>
        <w:t xml:space="preserve">the reference </w:t>
      </w:r>
      <w:r w:rsidRPr="00E632B7">
        <w:rPr>
          <w:b/>
        </w:rPr>
        <w:t>number of REs used for PDSCH/PUSCH.</w:t>
      </w:r>
    </w:p>
    <w:p w14:paraId="201ECF4A" w14:textId="77777777" w:rsidR="00F577AA" w:rsidRDefault="00F577AA" w:rsidP="00F577AA">
      <w:pPr>
        <w:jc w:val="both"/>
      </w:pPr>
      <w:bookmarkStart w:id="5" w:name="_Hlk492675808"/>
      <w:bookmarkEnd w:id="4"/>
      <w:r>
        <w:t>For the slot aggregation use case, where the same TB is retransmitted in multiple slots potentially with different RVID, we need to determine which total number of REs is used. If we literally follow the agreement, the total number of REs over all slots will be used for the TBS calculation. However, this is obviously not the proper choice for coverage extension purpose. Instead, we should clarify that the agreement is not for slot aggregation use case, and for that use case, the total number of REs in one slot should be used in the TBS calculation. When there are multiple slots in the slot aggregation and potentially the number of REs for PDSCH/PUSCH can be different for each slot. We need to decide on which number of REs is used for TBS calculation. A few example choices can be, the number of REs in the first slot, the average number of REs in all slots, or the maximum/minimum number of REs in all slots. For simplicity, we propose to use the total number of REs in the first slot for the TBS calculation.</w:t>
      </w:r>
    </w:p>
    <w:p w14:paraId="590306B9" w14:textId="102670ED" w:rsidR="00F577AA" w:rsidRPr="00A31404" w:rsidRDefault="00F577AA" w:rsidP="00F577AA">
      <w:pPr>
        <w:jc w:val="both"/>
        <w:rPr>
          <w:b/>
        </w:rPr>
      </w:pPr>
      <w:bookmarkStart w:id="6" w:name="p21"/>
      <w:r w:rsidRPr="00A31404">
        <w:rPr>
          <w:b/>
        </w:rPr>
        <w:t xml:space="preserve">Proposal </w:t>
      </w:r>
      <w:r w:rsidR="00966907">
        <w:rPr>
          <w:b/>
        </w:rPr>
        <w:t>4</w:t>
      </w:r>
      <w:r w:rsidRPr="00A31404">
        <w:rPr>
          <w:b/>
        </w:rPr>
        <w:t>. In slot aggregation case, the total number of REs in the first slot is used for TBS calculation.</w:t>
      </w:r>
    </w:p>
    <w:bookmarkEnd w:id="5"/>
    <w:bookmarkEnd w:id="6"/>
    <w:p w14:paraId="6425D3ED" w14:textId="77777777" w:rsidR="00F577AA" w:rsidRDefault="00F577AA" w:rsidP="00F577AA">
      <w:pPr>
        <w:jc w:val="both"/>
      </w:pPr>
      <w:r>
        <w:t>TBS size has implication on the LDPC code base graph selection. Per the current agreement</w:t>
      </w:r>
    </w:p>
    <w:p w14:paraId="1A401A72" w14:textId="77777777" w:rsidR="00F577AA" w:rsidRDefault="00F577AA" w:rsidP="00D5100B">
      <w:pPr>
        <w:pStyle w:val="bullet"/>
        <w:spacing w:after="0"/>
        <w:ind w:firstLine="0"/>
        <w:jc w:val="both"/>
      </w:pPr>
      <w:r>
        <w:t>For R</w:t>
      </w:r>
      <w:r w:rsidRPr="000857E0">
        <w:rPr>
          <w:vertAlign w:val="subscript"/>
        </w:rPr>
        <w:t>init</w:t>
      </w:r>
      <w:r>
        <w:t>&lt;=1/4, BG2 will always be used, no matter that TBS is.</w:t>
      </w:r>
    </w:p>
    <w:p w14:paraId="284337BF" w14:textId="77777777" w:rsidR="00F577AA" w:rsidRDefault="00F577AA" w:rsidP="00D5100B">
      <w:pPr>
        <w:pStyle w:val="bullet"/>
        <w:spacing w:after="0"/>
        <w:ind w:firstLine="0"/>
        <w:jc w:val="both"/>
      </w:pPr>
      <w:r>
        <w:t>For R</w:t>
      </w:r>
      <w:r w:rsidRPr="000857E0">
        <w:rPr>
          <w:vertAlign w:val="subscript"/>
        </w:rPr>
        <w:t>init</w:t>
      </w:r>
      <w:r>
        <w:t>&gt;1/4</w:t>
      </w:r>
    </w:p>
    <w:p w14:paraId="35BE53EF" w14:textId="77777777" w:rsidR="00F577AA" w:rsidRDefault="00F577AA" w:rsidP="00D5100B">
      <w:pPr>
        <w:pStyle w:val="bullet"/>
        <w:numPr>
          <w:ilvl w:val="1"/>
          <w:numId w:val="2"/>
        </w:numPr>
        <w:spacing w:after="0"/>
        <w:ind w:left="720" w:firstLine="0"/>
        <w:jc w:val="both"/>
      </w:pPr>
      <w:r>
        <w:lastRenderedPageBreak/>
        <w:t>If TBS&gt;3840, BG1 will be used</w:t>
      </w:r>
    </w:p>
    <w:p w14:paraId="61A6BE7B" w14:textId="77777777" w:rsidR="00F577AA" w:rsidRDefault="00F577AA" w:rsidP="00D5100B">
      <w:pPr>
        <w:pStyle w:val="bullet"/>
        <w:numPr>
          <w:ilvl w:val="1"/>
          <w:numId w:val="2"/>
        </w:numPr>
        <w:spacing w:after="0"/>
        <w:ind w:left="720" w:firstLine="0"/>
        <w:jc w:val="both"/>
      </w:pPr>
      <w:r>
        <w:t xml:space="preserve">If TBS&lt;3840 </w:t>
      </w:r>
    </w:p>
    <w:p w14:paraId="54E65989" w14:textId="77777777" w:rsidR="00F577AA" w:rsidRDefault="00F577AA" w:rsidP="00D5100B">
      <w:pPr>
        <w:pStyle w:val="bullet"/>
        <w:numPr>
          <w:ilvl w:val="2"/>
          <w:numId w:val="2"/>
        </w:numPr>
        <w:spacing w:after="0"/>
        <w:ind w:left="1080" w:firstLine="0"/>
        <w:jc w:val="both"/>
      </w:pPr>
      <w:r>
        <w:t>If R</w:t>
      </w:r>
      <w:r w:rsidRPr="000857E0">
        <w:rPr>
          <w:vertAlign w:val="subscript"/>
        </w:rPr>
        <w:t>init</w:t>
      </w:r>
      <w:r>
        <w:t>&gt;2/3, use BG1</w:t>
      </w:r>
    </w:p>
    <w:p w14:paraId="2405C958" w14:textId="77777777" w:rsidR="00F577AA" w:rsidRDefault="00F577AA" w:rsidP="00D5100B">
      <w:pPr>
        <w:pStyle w:val="bullet"/>
        <w:numPr>
          <w:ilvl w:val="2"/>
          <w:numId w:val="2"/>
        </w:numPr>
        <w:spacing w:after="0"/>
        <w:ind w:left="1080" w:firstLine="0"/>
        <w:jc w:val="both"/>
      </w:pPr>
      <w:r>
        <w:t>If R</w:t>
      </w:r>
      <w:r w:rsidRPr="000857E0">
        <w:rPr>
          <w:vertAlign w:val="subscript"/>
        </w:rPr>
        <w:t>init</w:t>
      </w:r>
      <w:r>
        <w:t>&lt;=2/3, use BG2</w:t>
      </w:r>
    </w:p>
    <w:p w14:paraId="533DF591" w14:textId="77777777" w:rsidR="00D5100B" w:rsidRDefault="00D5100B" w:rsidP="00F577AA">
      <w:pPr>
        <w:jc w:val="both"/>
      </w:pPr>
    </w:p>
    <w:p w14:paraId="0D09F004" w14:textId="3AD9DE9D" w:rsidR="00F577AA" w:rsidRDefault="00F577AA" w:rsidP="00F577AA">
      <w:pPr>
        <w:jc w:val="both"/>
      </w:pPr>
      <w:r>
        <w:t>This can be captured in the next figure.</w:t>
      </w:r>
    </w:p>
    <w:p w14:paraId="51498206" w14:textId="05C8987C" w:rsidR="00F577AA" w:rsidRDefault="00617BFD" w:rsidP="00617BFD">
      <w:pPr>
        <w:keepNext/>
        <w:jc w:val="center"/>
      </w:pPr>
      <w:r>
        <w:object w:dxaOrig="7245" w:dyaOrig="4365" w14:anchorId="1C28E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129.6pt" o:ole="">
            <v:imagedata r:id="rId17" o:title=""/>
          </v:shape>
          <o:OLEObject Type="Embed" ProgID="Visio.Drawing.11" ShapeID="_x0000_i1025" DrawAspect="Content" ObjectID="_1566672084" r:id="rId18"/>
        </w:object>
      </w:r>
    </w:p>
    <w:p w14:paraId="0C0DFF58" w14:textId="074F223F" w:rsidR="00F577AA" w:rsidRDefault="00F577AA" w:rsidP="00617BFD">
      <w:pPr>
        <w:pStyle w:val="Caption"/>
      </w:pPr>
      <w:r>
        <w:t xml:space="preserve">Figure </w:t>
      </w:r>
      <w:r w:rsidR="00F77EC9">
        <w:fldChar w:fldCharType="begin"/>
      </w:r>
      <w:r w:rsidR="00F77EC9">
        <w:instrText xml:space="preserve"> SEQ Figure \* ARABIC </w:instrText>
      </w:r>
      <w:r w:rsidR="00F77EC9">
        <w:fldChar w:fldCharType="separate"/>
      </w:r>
      <w:r w:rsidR="00F77EC9">
        <w:rPr>
          <w:noProof/>
        </w:rPr>
        <w:t>1</w:t>
      </w:r>
      <w:r w:rsidR="00F77EC9">
        <w:rPr>
          <w:noProof/>
        </w:rPr>
        <w:fldChar w:fldCharType="end"/>
      </w:r>
      <w:r>
        <w:t>. BG determination as a function of R</w:t>
      </w:r>
      <w:r w:rsidRPr="000857E0">
        <w:rPr>
          <w:vertAlign w:val="subscript"/>
        </w:rPr>
        <w:t>init</w:t>
      </w:r>
      <w:r>
        <w:t xml:space="preserve"> and TBS</w:t>
      </w:r>
    </w:p>
    <w:p w14:paraId="10097A4F" w14:textId="7E74941B" w:rsidR="00F577AA" w:rsidRDefault="00F577AA" w:rsidP="00F577AA">
      <w:pPr>
        <w:overflowPunct/>
        <w:autoSpaceDE/>
        <w:autoSpaceDN/>
        <w:adjustRightInd/>
        <w:spacing w:after="0"/>
        <w:jc w:val="both"/>
        <w:textAlignment w:val="auto"/>
        <w:rPr>
          <w:rFonts w:eastAsia="Times New Roman"/>
          <w:color w:val="000000" w:themeColor="text1"/>
        </w:rPr>
      </w:pPr>
      <w:r>
        <w:t xml:space="preserve">Here </w:t>
      </w:r>
      <w:r w:rsidRPr="00D853BE">
        <w:rPr>
          <w:rFonts w:eastAsia="Times New Roman"/>
          <w:color w:val="000000" w:themeColor="text1"/>
        </w:rPr>
        <w:t>R</w:t>
      </w:r>
      <w:r w:rsidRPr="00D853BE">
        <w:rPr>
          <w:rFonts w:eastAsia="Times New Roman"/>
          <w:color w:val="000000" w:themeColor="text1"/>
          <w:vertAlign w:val="subscript"/>
        </w:rPr>
        <w:t>init</w:t>
      </w:r>
      <w:r w:rsidRPr="00D853BE">
        <w:rPr>
          <w:rFonts w:eastAsia="Times New Roman"/>
          <w:color w:val="000000" w:themeColor="text1"/>
        </w:rPr>
        <w:t xml:space="preserve"> is the effective code rate at initial transmission of the transport block, taking into account: </w:t>
      </w:r>
    </w:p>
    <w:p w14:paraId="5962C6CB" w14:textId="77777777" w:rsidR="00D5100B" w:rsidRPr="00D853BE" w:rsidRDefault="00D5100B" w:rsidP="00F577AA">
      <w:pPr>
        <w:overflowPunct/>
        <w:autoSpaceDE/>
        <w:autoSpaceDN/>
        <w:adjustRightInd/>
        <w:spacing w:after="0"/>
        <w:jc w:val="both"/>
        <w:textAlignment w:val="auto"/>
        <w:rPr>
          <w:rFonts w:eastAsia="Times New Roman"/>
          <w:color w:val="000000" w:themeColor="text1"/>
          <w:lang w:eastAsia="zh-CN"/>
        </w:rPr>
      </w:pPr>
    </w:p>
    <w:p w14:paraId="56A5EA09" w14:textId="77777777" w:rsidR="00F577AA" w:rsidRPr="00D853BE" w:rsidRDefault="00F577AA" w:rsidP="00D5100B">
      <w:pPr>
        <w:spacing w:after="0"/>
        <w:ind w:left="360"/>
        <w:jc w:val="both"/>
        <w:rPr>
          <w:rFonts w:eastAsiaTheme="minorEastAsia"/>
          <w:color w:val="000000" w:themeColor="text1"/>
        </w:rPr>
      </w:pPr>
      <w:r w:rsidRPr="00D853BE">
        <w:rPr>
          <w:color w:val="000000" w:themeColor="text1"/>
        </w:rPr>
        <w:t>(a)</w:t>
      </w:r>
      <w:r w:rsidRPr="00D853BE">
        <w:rPr>
          <w:color w:val="000000" w:themeColor="text1"/>
          <w:sz w:val="14"/>
          <w:szCs w:val="14"/>
        </w:rPr>
        <w:t xml:space="preserve">    </w:t>
      </w:r>
      <w:r w:rsidRPr="00D853BE">
        <w:rPr>
          <w:color w:val="000000" w:themeColor="text1"/>
        </w:rPr>
        <w:t xml:space="preserve">the nominal code rate, as signaled in or derived based on control information, where the control information is used to schedule the initial transmission of the transport block; and </w:t>
      </w:r>
    </w:p>
    <w:p w14:paraId="36104418" w14:textId="77777777" w:rsidR="00F577AA" w:rsidRPr="00D853BE" w:rsidRDefault="00F577AA" w:rsidP="00D5100B">
      <w:pPr>
        <w:spacing w:after="0"/>
        <w:ind w:left="1080"/>
        <w:jc w:val="both"/>
        <w:rPr>
          <w:color w:val="000000" w:themeColor="text1"/>
        </w:rPr>
      </w:pPr>
      <w:r w:rsidRPr="00D853BE">
        <w:rPr>
          <w:rFonts w:ascii="Wingdings" w:hAnsi="Wingdings"/>
          <w:color w:val="000000" w:themeColor="text1"/>
        </w:rPr>
        <w:t></w:t>
      </w:r>
      <w:r w:rsidRPr="00D853BE">
        <w:rPr>
          <w:color w:val="000000" w:themeColor="text1"/>
          <w:sz w:val="14"/>
          <w:szCs w:val="14"/>
        </w:rPr>
        <w:t xml:space="preserve">  </w:t>
      </w:r>
      <w:r w:rsidRPr="00D853BE">
        <w:rPr>
          <w:color w:val="000000" w:themeColor="text1"/>
        </w:rPr>
        <w:t xml:space="preserve">FFS: details of how the nominal code rate is obtained from the control information </w:t>
      </w:r>
    </w:p>
    <w:p w14:paraId="29112AFB" w14:textId="696C66BE" w:rsidR="00F577AA" w:rsidRDefault="00F577AA" w:rsidP="00D5100B">
      <w:pPr>
        <w:spacing w:after="0"/>
        <w:ind w:left="360"/>
        <w:jc w:val="both"/>
        <w:rPr>
          <w:color w:val="000000" w:themeColor="text1"/>
        </w:rPr>
      </w:pPr>
      <w:r w:rsidRPr="00D853BE">
        <w:rPr>
          <w:color w:val="000000" w:themeColor="text1"/>
        </w:rPr>
        <w:t>(b)</w:t>
      </w:r>
      <w:r w:rsidRPr="00D853BE">
        <w:rPr>
          <w:color w:val="000000" w:themeColor="text1"/>
          <w:sz w:val="14"/>
          <w:szCs w:val="14"/>
        </w:rPr>
        <w:t xml:space="preserve">   </w:t>
      </w:r>
      <w:r w:rsidRPr="00D853BE">
        <w:rPr>
          <w:color w:val="000000" w:themeColor="text1"/>
        </w:rPr>
        <w:t xml:space="preserve">LBRM (if applied) </w:t>
      </w:r>
    </w:p>
    <w:p w14:paraId="7EAE84F9" w14:textId="77777777" w:rsidR="00D5100B" w:rsidRPr="00D853BE" w:rsidRDefault="00D5100B" w:rsidP="00F577AA">
      <w:pPr>
        <w:spacing w:after="0"/>
        <w:ind w:left="360" w:hanging="360"/>
        <w:jc w:val="both"/>
        <w:rPr>
          <w:color w:val="000000" w:themeColor="text1"/>
        </w:rPr>
      </w:pPr>
    </w:p>
    <w:p w14:paraId="12AAA5FE" w14:textId="77777777" w:rsidR="00F577AA" w:rsidRDefault="00F577AA" w:rsidP="00F577AA">
      <w:pPr>
        <w:jc w:val="both"/>
      </w:pPr>
      <w:r>
        <w:t>To determine nominal code rate, for simplicity, it can be directed mapped from MCS in the DCI. However, for slot aggregation case, the MCS typically indicates the modulation order and nominal coding rate for one slot. For slot aggregation, the same TB will be retransmitted in multiple slots, and the coding rate should consider the retransmissions.</w:t>
      </w:r>
    </w:p>
    <w:p w14:paraId="37AECDB3" w14:textId="7B94A0B7" w:rsidR="00F577AA" w:rsidRPr="000857E0" w:rsidRDefault="00F577AA" w:rsidP="00F577AA">
      <w:pPr>
        <w:jc w:val="both"/>
        <w:rPr>
          <w:b/>
        </w:rPr>
      </w:pPr>
      <w:bookmarkStart w:id="7" w:name="p3"/>
      <w:r w:rsidRPr="000857E0">
        <w:rPr>
          <w:b/>
        </w:rPr>
        <w:t xml:space="preserve">Proposal </w:t>
      </w:r>
      <w:r w:rsidR="00216770">
        <w:rPr>
          <w:b/>
        </w:rPr>
        <w:t>5</w:t>
      </w:r>
      <w:r w:rsidRPr="000857E0">
        <w:rPr>
          <w:b/>
        </w:rPr>
        <w:t>. Code rate derived from MCS is used as nominal code rate to determine base graph for LDPC code.</w:t>
      </w:r>
      <w:r>
        <w:rPr>
          <w:b/>
        </w:rPr>
        <w:t xml:space="preserve"> For slot aggregation case, the code rate from MCS is further divided by the number of slots to compute the nominal code rate for base graph determination.</w:t>
      </w:r>
    </w:p>
    <w:bookmarkEnd w:id="7"/>
    <w:p w14:paraId="4816305B" w14:textId="77777777" w:rsidR="00F577AA" w:rsidRDefault="00F577AA" w:rsidP="00F577AA">
      <w:pPr>
        <w:jc w:val="both"/>
      </w:pPr>
      <w:r>
        <w:t xml:space="preserve">In LTE, retransmission with different MCS and resource allocations is supported when the resulting TBS is the same. We consider that as a useful feature to be supported in NR as well. But since we have two base graphs in NR, if the initial transmission and retransmissions end up with same TBS but different BG, the UE decoding will be wrong if the initial transmission grant was not received. To avoid such error case, gNB needs to make sure when scheduling, the retransmission can use different MCS and resource allocation with the same TBS size, but the implied base graph should be the same as the initial transmission. This is a gNB scheduling restriction. </w:t>
      </w:r>
    </w:p>
    <w:p w14:paraId="77E74552" w14:textId="28A765B0" w:rsidR="00F577AA" w:rsidRPr="00617BFD" w:rsidRDefault="00F577AA" w:rsidP="00617BFD">
      <w:pPr>
        <w:jc w:val="both"/>
        <w:rPr>
          <w:b/>
        </w:rPr>
      </w:pPr>
      <w:bookmarkStart w:id="8" w:name="p4"/>
      <w:r w:rsidRPr="000857E0">
        <w:rPr>
          <w:b/>
        </w:rPr>
        <w:t xml:space="preserve">Proposal </w:t>
      </w:r>
      <w:r w:rsidR="00216770">
        <w:rPr>
          <w:b/>
        </w:rPr>
        <w:t>6</w:t>
      </w:r>
      <w:r w:rsidRPr="000857E0">
        <w:rPr>
          <w:b/>
        </w:rPr>
        <w:t>. For retransmission, different MCS and resource allocation can be used as long as the resulting TBS is the same. However, the base graph should be maintained to be the same.</w:t>
      </w:r>
      <w:bookmarkEnd w:id="8"/>
    </w:p>
    <w:p w14:paraId="7E5B5299" w14:textId="77777777" w:rsidR="00F577AA" w:rsidRDefault="00F577AA" w:rsidP="00F577AA">
      <w:pPr>
        <w:pStyle w:val="Heading1"/>
        <w:ind w:left="360" w:hanging="360"/>
        <w:rPr>
          <w:rStyle w:val="Style1Char"/>
        </w:rPr>
      </w:pPr>
      <w:r>
        <w:rPr>
          <w:rStyle w:val="Style1Char"/>
        </w:rPr>
        <w:t>Conclusions</w:t>
      </w:r>
    </w:p>
    <w:p w14:paraId="107CA282" w14:textId="72D2471A" w:rsidR="00F577AA" w:rsidRDefault="00F577AA" w:rsidP="00F577AA">
      <w:pPr>
        <w:rPr>
          <w:lang w:val="en-GB"/>
        </w:rPr>
      </w:pPr>
      <w:r>
        <w:rPr>
          <w:lang w:val="en-GB"/>
        </w:rPr>
        <w:t xml:space="preserve">On </w:t>
      </w:r>
      <w:r w:rsidRPr="006271BC">
        <w:rPr>
          <w:b/>
          <w:lang w:val="en-GB"/>
        </w:rPr>
        <w:t>VRB to PRB mapping</w:t>
      </w:r>
      <w:r>
        <w:rPr>
          <w:lang w:val="en-GB"/>
        </w:rPr>
        <w:t>, we have the following</w:t>
      </w:r>
      <w:r w:rsidR="006271BC">
        <w:rPr>
          <w:lang w:val="en-GB"/>
        </w:rPr>
        <w:t xml:space="preserve"> observations and</w:t>
      </w:r>
      <w:r>
        <w:rPr>
          <w:lang w:val="en-GB"/>
        </w:rPr>
        <w:t xml:space="preserve"> proposals:</w:t>
      </w:r>
    </w:p>
    <w:p w14:paraId="1873107F" w14:textId="4F901419" w:rsidR="00F577AA" w:rsidRPr="00216770" w:rsidRDefault="006271BC" w:rsidP="00084E73">
      <w:pPr>
        <w:shd w:val="clear" w:color="auto" w:fill="FFFFFF"/>
        <w:spacing w:before="100" w:beforeAutospacing="1" w:after="100" w:afterAutospacing="1"/>
        <w:ind w:left="720"/>
        <w:rPr>
          <w:b/>
        </w:rPr>
      </w:pPr>
      <w:r w:rsidRPr="00216770">
        <w:rPr>
          <w:b/>
        </w:rPr>
        <w:t>Observation 1: Depending on the allocation, MCS and rank, the number of codeblocks for NR may be up to approximately 11 codeblocks per OFDM symbol.</w:t>
      </w:r>
    </w:p>
    <w:p w14:paraId="1DB86E4B" w14:textId="77777777" w:rsidR="006271BC" w:rsidRPr="00216770" w:rsidRDefault="006271BC" w:rsidP="00084E73">
      <w:pPr>
        <w:shd w:val="clear" w:color="auto" w:fill="FFFFFF"/>
        <w:spacing w:before="100" w:beforeAutospacing="1" w:after="100" w:afterAutospacing="1"/>
        <w:ind w:left="720"/>
        <w:jc w:val="both"/>
        <w:rPr>
          <w:b/>
        </w:rPr>
      </w:pPr>
      <w:r w:rsidRPr="00216770">
        <w:rPr>
          <w:b/>
        </w:rPr>
        <w:t xml:space="preserve">Observation 2: In regimes of high spectral efficiency, an interleaved VRB-to-PRB mapping using a PRG-based granularity may provide multi-dB performance gains over a non-interleaved PRB mapping. </w:t>
      </w:r>
    </w:p>
    <w:p w14:paraId="4EA27B1B" w14:textId="02A0ACE9" w:rsidR="00D16BAE" w:rsidRPr="00866D2F" w:rsidRDefault="006271BC" w:rsidP="00866D2F">
      <w:pPr>
        <w:shd w:val="clear" w:color="auto" w:fill="FFFFFF"/>
        <w:spacing w:before="100" w:beforeAutospacing="1" w:after="100" w:afterAutospacing="1"/>
        <w:ind w:left="720"/>
        <w:jc w:val="both"/>
        <w:rPr>
          <w:b/>
        </w:rPr>
      </w:pPr>
      <w:r w:rsidRPr="00216770">
        <w:rPr>
          <w:b/>
        </w:rPr>
        <w:t>Proposal 1: NR supports an interleaved VRB-to-PRB mapping on a PRG-based granularity for the PDSCH and PUSCH resource allocation.</w:t>
      </w:r>
    </w:p>
    <w:p w14:paraId="447A4AD5" w14:textId="5A3225E1" w:rsidR="00F577AA" w:rsidRDefault="006271BC" w:rsidP="00F577AA">
      <w:pPr>
        <w:jc w:val="both"/>
        <w:rPr>
          <w:lang w:val="en-GB"/>
        </w:rPr>
      </w:pPr>
      <w:r>
        <w:rPr>
          <w:lang w:val="en-GB"/>
        </w:rPr>
        <w:t>On</w:t>
      </w:r>
      <w:r w:rsidR="00F577AA">
        <w:rPr>
          <w:lang w:val="en-GB"/>
        </w:rPr>
        <w:t xml:space="preserve"> </w:t>
      </w:r>
      <w:r w:rsidR="00F577AA" w:rsidRPr="006271BC">
        <w:rPr>
          <w:b/>
          <w:lang w:val="en-GB"/>
        </w:rPr>
        <w:t>TBS determination</w:t>
      </w:r>
      <w:r w:rsidR="00F577AA">
        <w:rPr>
          <w:lang w:val="en-GB"/>
        </w:rPr>
        <w:t>, we have the following proposals:</w:t>
      </w:r>
    </w:p>
    <w:p w14:paraId="4733455C" w14:textId="77777777" w:rsidR="00F77EC9" w:rsidRPr="009C6DAC" w:rsidRDefault="00F577AA" w:rsidP="00F77EC9">
      <w:pPr>
        <w:ind w:left="720"/>
        <w:jc w:val="both"/>
        <w:rPr>
          <w:b/>
        </w:rPr>
      </w:pPr>
      <w:r>
        <w:rPr>
          <w:lang w:val="en-GB"/>
        </w:rPr>
        <w:lastRenderedPageBreak/>
        <w:fldChar w:fldCharType="begin"/>
      </w:r>
      <w:r>
        <w:rPr>
          <w:lang w:val="en-GB"/>
        </w:rPr>
        <w:instrText xml:space="preserve"> REF p1 \h  \* MERGEFORMAT </w:instrText>
      </w:r>
      <w:r>
        <w:rPr>
          <w:lang w:val="en-GB"/>
        </w:rPr>
      </w:r>
      <w:r>
        <w:rPr>
          <w:lang w:val="en-GB"/>
        </w:rPr>
        <w:fldChar w:fldCharType="separate"/>
      </w:r>
      <w:r w:rsidR="00F77EC9" w:rsidRPr="009C6DAC">
        <w:rPr>
          <w:b/>
        </w:rPr>
        <w:t xml:space="preserve">Proposal </w:t>
      </w:r>
      <w:r w:rsidR="00F77EC9">
        <w:rPr>
          <w:b/>
          <w:noProof/>
        </w:rPr>
        <w:t>2</w:t>
      </w:r>
      <w:r w:rsidR="00F77EC9" w:rsidRPr="009C6DAC">
        <w:rPr>
          <w:b/>
          <w:noProof/>
        </w:rPr>
        <w:t>.</w:t>
      </w:r>
      <w:r w:rsidR="00F77EC9" w:rsidRPr="009C6DAC">
        <w:rPr>
          <w:b/>
        </w:rPr>
        <w:t xml:space="preserve"> For TBS determination for PDSCH/PUSCH, use </w:t>
      </w:r>
      <w:r w:rsidR="00F77EC9">
        <w:rPr>
          <w:b/>
        </w:rPr>
        <w:t>a configurable reference</w:t>
      </w:r>
      <w:r w:rsidR="00F77EC9" w:rsidRPr="009C6DAC">
        <w:rPr>
          <w:b/>
        </w:rPr>
        <w:t xml:space="preserve"> number of REs available for PDSCH/PUSCH</w:t>
      </w:r>
      <w:r w:rsidR="00F77EC9">
        <w:rPr>
          <w:b/>
        </w:rPr>
        <w:t xml:space="preserve"> per RB.</w:t>
      </w:r>
    </w:p>
    <w:p w14:paraId="253673DB" w14:textId="77777777" w:rsidR="00F77EC9" w:rsidRPr="00E632B7" w:rsidRDefault="00F577AA" w:rsidP="00F77EC9">
      <w:pPr>
        <w:ind w:left="720"/>
        <w:jc w:val="both"/>
        <w:rPr>
          <w:b/>
        </w:rPr>
      </w:pPr>
      <w:r>
        <w:rPr>
          <w:lang w:val="en-GB"/>
        </w:rPr>
        <w:fldChar w:fldCharType="end"/>
      </w:r>
      <w:r>
        <w:rPr>
          <w:lang w:val="en-GB"/>
        </w:rPr>
        <w:fldChar w:fldCharType="begin"/>
      </w:r>
      <w:r>
        <w:rPr>
          <w:lang w:val="en-GB"/>
        </w:rPr>
        <w:instrText xml:space="preserve"> REF p2 \h  \* MERGEFORMAT </w:instrText>
      </w:r>
      <w:r>
        <w:rPr>
          <w:lang w:val="en-GB"/>
        </w:rPr>
      </w:r>
      <w:r>
        <w:rPr>
          <w:lang w:val="en-GB"/>
        </w:rPr>
        <w:fldChar w:fldCharType="separate"/>
      </w:r>
      <w:r w:rsidR="00F77EC9" w:rsidRPr="00E632B7">
        <w:rPr>
          <w:b/>
        </w:rPr>
        <w:t xml:space="preserve">Proposal </w:t>
      </w:r>
      <w:r w:rsidR="00F77EC9">
        <w:rPr>
          <w:b/>
          <w:noProof/>
        </w:rPr>
        <w:t>3</w:t>
      </w:r>
      <w:r w:rsidR="00F77EC9" w:rsidRPr="00E632B7">
        <w:rPr>
          <w:b/>
          <w:noProof/>
        </w:rPr>
        <w:t>.</w:t>
      </w:r>
      <w:r w:rsidR="00F77EC9" w:rsidRPr="00E632B7">
        <w:rPr>
          <w:b/>
        </w:rPr>
        <w:t xml:space="preserve"> For TBS determination, TBS is computed as TBS=floor(P/S)×S, where P= floor(N×L×M×R), and M is modulation order from MCS, R is coding rate from MCS, L is number of spatial layers from DCI, and N is </w:t>
      </w:r>
      <w:r w:rsidR="00F77EC9">
        <w:rPr>
          <w:b/>
        </w:rPr>
        <w:t xml:space="preserve">the reference </w:t>
      </w:r>
      <w:r w:rsidR="00F77EC9" w:rsidRPr="00E632B7">
        <w:rPr>
          <w:b/>
        </w:rPr>
        <w:t>number of REs used for PDSCH/PUSCH.</w:t>
      </w:r>
    </w:p>
    <w:p w14:paraId="791B8BF7" w14:textId="77777777" w:rsidR="00F77EC9" w:rsidRPr="00A31404" w:rsidRDefault="00F577AA" w:rsidP="00F77EC9">
      <w:pPr>
        <w:ind w:left="720"/>
        <w:jc w:val="both"/>
        <w:rPr>
          <w:b/>
        </w:rPr>
      </w:pPr>
      <w:r>
        <w:rPr>
          <w:lang w:val="en-GB"/>
        </w:rPr>
        <w:fldChar w:fldCharType="end"/>
      </w:r>
      <w:r>
        <w:rPr>
          <w:lang w:val="en-GB"/>
        </w:rPr>
        <w:fldChar w:fldCharType="begin"/>
      </w:r>
      <w:r>
        <w:rPr>
          <w:lang w:val="en-GB"/>
        </w:rPr>
        <w:instrText xml:space="preserve"> REF p21 \h  \* MERGEFORMAT </w:instrText>
      </w:r>
      <w:r>
        <w:rPr>
          <w:lang w:val="en-GB"/>
        </w:rPr>
      </w:r>
      <w:r>
        <w:rPr>
          <w:lang w:val="en-GB"/>
        </w:rPr>
        <w:fldChar w:fldCharType="separate"/>
      </w:r>
      <w:r w:rsidR="00F77EC9" w:rsidRPr="00A31404">
        <w:rPr>
          <w:b/>
        </w:rPr>
        <w:t xml:space="preserve">Proposal </w:t>
      </w:r>
      <w:r w:rsidR="00F77EC9">
        <w:rPr>
          <w:b/>
          <w:noProof/>
        </w:rPr>
        <w:t>4</w:t>
      </w:r>
      <w:r w:rsidR="00F77EC9" w:rsidRPr="00A31404">
        <w:rPr>
          <w:b/>
          <w:noProof/>
        </w:rPr>
        <w:t>.</w:t>
      </w:r>
      <w:r w:rsidR="00F77EC9" w:rsidRPr="00A31404">
        <w:rPr>
          <w:b/>
        </w:rPr>
        <w:t xml:space="preserve"> In slot aggregation case, the total number of REs in the first slot is used for TBS calculation.</w:t>
      </w:r>
    </w:p>
    <w:p w14:paraId="0A129C51" w14:textId="77777777" w:rsidR="00F77EC9" w:rsidRPr="000857E0" w:rsidRDefault="00F577AA" w:rsidP="00F77EC9">
      <w:pPr>
        <w:ind w:left="720"/>
        <w:jc w:val="both"/>
        <w:rPr>
          <w:b/>
        </w:rPr>
      </w:pPr>
      <w:r>
        <w:rPr>
          <w:lang w:val="en-GB"/>
        </w:rPr>
        <w:fldChar w:fldCharType="end"/>
      </w:r>
      <w:r>
        <w:rPr>
          <w:lang w:val="en-GB"/>
        </w:rPr>
        <w:fldChar w:fldCharType="begin"/>
      </w:r>
      <w:r>
        <w:rPr>
          <w:lang w:val="en-GB"/>
        </w:rPr>
        <w:instrText xml:space="preserve"> REF p3 \h  \* MERGEFORMAT </w:instrText>
      </w:r>
      <w:r>
        <w:rPr>
          <w:lang w:val="en-GB"/>
        </w:rPr>
      </w:r>
      <w:r>
        <w:rPr>
          <w:lang w:val="en-GB"/>
        </w:rPr>
        <w:fldChar w:fldCharType="separate"/>
      </w:r>
      <w:r w:rsidR="00F77EC9" w:rsidRPr="000857E0">
        <w:rPr>
          <w:b/>
        </w:rPr>
        <w:t xml:space="preserve">Proposal </w:t>
      </w:r>
      <w:r w:rsidR="00F77EC9">
        <w:rPr>
          <w:b/>
          <w:noProof/>
        </w:rPr>
        <w:t>5</w:t>
      </w:r>
      <w:r w:rsidR="00F77EC9" w:rsidRPr="000857E0">
        <w:rPr>
          <w:b/>
          <w:noProof/>
        </w:rPr>
        <w:t>.</w:t>
      </w:r>
      <w:r w:rsidR="00F77EC9" w:rsidRPr="000857E0">
        <w:rPr>
          <w:b/>
        </w:rPr>
        <w:t xml:space="preserve"> Code rate derived from MCS is used as nominal code rate to determine base graph for LDPC code.</w:t>
      </w:r>
      <w:r w:rsidR="00F77EC9">
        <w:rPr>
          <w:b/>
        </w:rPr>
        <w:t xml:space="preserve"> For slot aggregation case, the code rate from MCS is further divided by the number of slots to compute the nominal code rate for base graph determination.</w:t>
      </w:r>
    </w:p>
    <w:p w14:paraId="570CCFDE" w14:textId="34405BC3" w:rsidR="00D16BAE" w:rsidRDefault="00F577AA" w:rsidP="00D16BAE">
      <w:pPr>
        <w:ind w:left="720"/>
        <w:rPr>
          <w:rStyle w:val="Style1Char"/>
        </w:rPr>
      </w:pPr>
      <w:r>
        <w:rPr>
          <w:lang w:val="en-GB"/>
        </w:rPr>
        <w:fldChar w:fldCharType="end"/>
      </w:r>
      <w:r>
        <w:rPr>
          <w:lang w:val="en-GB"/>
        </w:rPr>
        <w:fldChar w:fldCharType="begin"/>
      </w:r>
      <w:r>
        <w:rPr>
          <w:lang w:val="en-GB"/>
        </w:rPr>
        <w:instrText xml:space="preserve"> REF p4 \h  \* MERGEFORMAT </w:instrText>
      </w:r>
      <w:r>
        <w:rPr>
          <w:lang w:val="en-GB"/>
        </w:rPr>
      </w:r>
      <w:r>
        <w:rPr>
          <w:lang w:val="en-GB"/>
        </w:rPr>
        <w:fldChar w:fldCharType="separate"/>
      </w:r>
      <w:r w:rsidR="00F77EC9" w:rsidRPr="000857E0">
        <w:rPr>
          <w:b/>
        </w:rPr>
        <w:t xml:space="preserve">Proposal </w:t>
      </w:r>
      <w:r w:rsidR="00F77EC9">
        <w:rPr>
          <w:b/>
          <w:noProof/>
        </w:rPr>
        <w:t>6</w:t>
      </w:r>
      <w:r w:rsidR="00F77EC9" w:rsidRPr="000857E0">
        <w:rPr>
          <w:b/>
          <w:noProof/>
        </w:rPr>
        <w:t>.</w:t>
      </w:r>
      <w:r w:rsidR="00F77EC9" w:rsidRPr="000857E0">
        <w:rPr>
          <w:b/>
        </w:rPr>
        <w:t xml:space="preserve"> For retransmission, different MCS and resource allocation can be used as long as the resulting TBS is the same. However, the base graph should be maintained to be the same.</w:t>
      </w:r>
      <w:r>
        <w:fldChar w:fldCharType="end"/>
      </w:r>
      <w:r w:rsidRPr="00A27BBB">
        <w:rPr>
          <w:rStyle w:val="Style1Char"/>
        </w:rPr>
        <w:t xml:space="preserve"> </w:t>
      </w:r>
    </w:p>
    <w:p w14:paraId="160C8FAF" w14:textId="7DA25110" w:rsidR="00F577AA" w:rsidRDefault="00F577AA" w:rsidP="00F577AA">
      <w:pPr>
        <w:pStyle w:val="Heading1"/>
        <w:ind w:left="360" w:hanging="360"/>
        <w:jc w:val="both"/>
        <w:rPr>
          <w:rStyle w:val="Style1Char"/>
        </w:rPr>
      </w:pPr>
      <w:r>
        <w:rPr>
          <w:rStyle w:val="Style1Char"/>
        </w:rPr>
        <w:t>References</w:t>
      </w:r>
    </w:p>
    <w:p w14:paraId="7AF0DE2C" w14:textId="70667CE1" w:rsidR="00F577AA" w:rsidRDefault="00F577AA" w:rsidP="00F577AA">
      <w:pPr>
        <w:numPr>
          <w:ilvl w:val="0"/>
          <w:numId w:val="3"/>
        </w:numPr>
        <w:spacing w:before="100" w:beforeAutospacing="1" w:after="100" w:afterAutospacing="1"/>
        <w:ind w:left="562" w:hanging="562"/>
        <w:rPr>
          <w:rFonts w:eastAsia="Times New Roman"/>
          <w:lang w:val="en-GB"/>
        </w:rPr>
      </w:pPr>
      <w:bookmarkStart w:id="9" w:name="_Ref474112695"/>
      <w:r w:rsidRPr="00084E73">
        <w:rPr>
          <w:rFonts w:eastAsia="Times New Roman"/>
          <w:lang w:val="en-GB"/>
        </w:rPr>
        <w:t>Chairman’s Notes, RAN1 #90, August 2017, Prague, Czech.</w:t>
      </w:r>
      <w:bookmarkEnd w:id="9"/>
    </w:p>
    <w:p w14:paraId="0117461B" w14:textId="723B2B5C" w:rsidR="00C77113" w:rsidRPr="00483D65" w:rsidRDefault="000C4A20" w:rsidP="00F577AA">
      <w:pPr>
        <w:numPr>
          <w:ilvl w:val="0"/>
          <w:numId w:val="3"/>
        </w:numPr>
        <w:spacing w:before="100" w:beforeAutospacing="1" w:after="100" w:afterAutospacing="1"/>
        <w:ind w:left="562" w:hanging="562"/>
        <w:rPr>
          <w:rFonts w:eastAsia="Times New Roman"/>
          <w:lang w:val="en-GB"/>
        </w:rPr>
      </w:pPr>
      <w:r w:rsidRPr="00084E73">
        <w:rPr>
          <w:rFonts w:eastAsia="Times New Roman"/>
          <w:lang w:val="en-GB"/>
        </w:rPr>
        <w:t>Chairman’s Notes, RAN1 #</w:t>
      </w:r>
      <w:r>
        <w:rPr>
          <w:rFonts w:eastAsia="Times New Roman"/>
          <w:lang w:val="en-GB"/>
        </w:rPr>
        <w:t>89</w:t>
      </w:r>
      <w:r w:rsidRPr="00084E73">
        <w:rPr>
          <w:rFonts w:eastAsia="Times New Roman"/>
          <w:lang w:val="en-GB"/>
        </w:rPr>
        <w:t>,</w:t>
      </w:r>
      <w:r>
        <w:rPr>
          <w:rFonts w:eastAsia="Times New Roman"/>
          <w:lang w:val="en-GB"/>
        </w:rPr>
        <w:t xml:space="preserve"> May</w:t>
      </w:r>
      <w:r w:rsidRPr="00084E73">
        <w:rPr>
          <w:rFonts w:eastAsia="Times New Roman"/>
          <w:lang w:val="en-GB"/>
        </w:rPr>
        <w:t xml:space="preserve"> 2017, </w:t>
      </w:r>
      <w:r>
        <w:rPr>
          <w:rFonts w:eastAsia="Times New Roman"/>
          <w:lang w:val="en-GB"/>
        </w:rPr>
        <w:t>Hangzhou</w:t>
      </w:r>
      <w:r w:rsidRPr="00084E73">
        <w:rPr>
          <w:rFonts w:eastAsia="Times New Roman"/>
          <w:lang w:val="en-GB"/>
        </w:rPr>
        <w:t xml:space="preserve">, </w:t>
      </w:r>
      <w:r>
        <w:rPr>
          <w:rFonts w:eastAsia="Times New Roman"/>
          <w:lang w:val="en-GB"/>
        </w:rPr>
        <w:t>China</w:t>
      </w:r>
      <w:r w:rsidRPr="00084E73">
        <w:rPr>
          <w:rFonts w:eastAsia="Times New Roman"/>
          <w:lang w:val="en-GB"/>
        </w:rPr>
        <w:t>.</w:t>
      </w:r>
      <w:bookmarkEnd w:id="1"/>
    </w:p>
    <w:sectPr w:rsidR="00C77113" w:rsidRPr="00483D65" w:rsidSect="00E054B7">
      <w:headerReference w:type="even"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C886E" w14:textId="77777777" w:rsidR="005A26F9" w:rsidRDefault="005A26F9">
      <w:r>
        <w:separator/>
      </w:r>
    </w:p>
  </w:endnote>
  <w:endnote w:type="continuationSeparator" w:id="0">
    <w:p w14:paraId="547782FA" w14:textId="77777777" w:rsidR="005A26F9" w:rsidRDefault="005A26F9">
      <w:r>
        <w:continuationSeparator/>
      </w:r>
    </w:p>
  </w:endnote>
  <w:endnote w:type="continuationNotice" w:id="1">
    <w:p w14:paraId="025821D3" w14:textId="77777777" w:rsidR="005A26F9" w:rsidRDefault="005A2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4321E6" w:rsidRDefault="004321E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4321E6" w:rsidRDefault="004321E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632755B3" w:rsidR="004321E6" w:rsidRDefault="004321E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77EC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7EC9">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0137" w14:textId="77777777" w:rsidR="005A26F9" w:rsidRDefault="005A26F9">
      <w:r>
        <w:separator/>
      </w:r>
    </w:p>
  </w:footnote>
  <w:footnote w:type="continuationSeparator" w:id="0">
    <w:p w14:paraId="62C71911" w14:textId="77777777" w:rsidR="005A26F9" w:rsidRDefault="005A26F9">
      <w:r>
        <w:continuationSeparator/>
      </w:r>
    </w:p>
  </w:footnote>
  <w:footnote w:type="continuationNotice" w:id="1">
    <w:p w14:paraId="6BE19680" w14:textId="77777777" w:rsidR="005A26F9" w:rsidRDefault="005A2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4321E6" w:rsidRDefault="004321E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70103E"/>
    <w:multiLevelType w:val="hybridMultilevel"/>
    <w:tmpl w:val="8C367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C17E5"/>
    <w:multiLevelType w:val="hybridMultilevel"/>
    <w:tmpl w:val="D0D05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0484F"/>
    <w:multiLevelType w:val="hybridMultilevel"/>
    <w:tmpl w:val="7B2838DC"/>
    <w:lvl w:ilvl="0" w:tplc="AE903F2A">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6"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44C2A69"/>
    <w:multiLevelType w:val="hybridMultilevel"/>
    <w:tmpl w:val="5950D98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297B1FE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790F2C"/>
    <w:multiLevelType w:val="hybridMultilevel"/>
    <w:tmpl w:val="6CE05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E769C7"/>
    <w:multiLevelType w:val="hybridMultilevel"/>
    <w:tmpl w:val="87265796"/>
    <w:lvl w:ilvl="0" w:tplc="53AAFDFC">
      <w:start w:val="1"/>
      <w:numFmt w:val="decimal"/>
      <w:pStyle w:val="Styl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26D6D11"/>
    <w:multiLevelType w:val="hybridMultilevel"/>
    <w:tmpl w:val="E87C84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EC22E5"/>
    <w:multiLevelType w:val="hybridMultilevel"/>
    <w:tmpl w:val="BA7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D5786C"/>
    <w:multiLevelType w:val="hybridMultilevel"/>
    <w:tmpl w:val="2216F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B63D8"/>
    <w:multiLevelType w:val="hybridMultilevel"/>
    <w:tmpl w:val="A99C3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101168"/>
    <w:multiLevelType w:val="hybridMultilevel"/>
    <w:tmpl w:val="D64E2448"/>
    <w:lvl w:ilvl="0" w:tplc="32343DA8">
      <w:start w:val="12"/>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0"/>
  </w:num>
  <w:num w:numId="4">
    <w:abstractNumId w:val="4"/>
  </w:num>
  <w:num w:numId="5">
    <w:abstractNumId w:val="3"/>
  </w:num>
  <w:num w:numId="6">
    <w:abstractNumId w:val="7"/>
  </w:num>
  <w:num w:numId="7">
    <w:abstractNumId w:val="16"/>
  </w:num>
  <w:num w:numId="8">
    <w:abstractNumId w:val="12"/>
  </w:num>
  <w:num w:numId="9">
    <w:abstractNumId w:val="17"/>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8"/>
  </w:num>
  <w:num w:numId="13">
    <w:abstractNumId w:val="10"/>
  </w:num>
  <w:num w:numId="14">
    <w:abstractNumId w:val="13"/>
  </w:num>
  <w:num w:numId="15">
    <w:abstractNumId w:val="15"/>
  </w:num>
  <w:num w:numId="16">
    <w:abstractNumId w:val="2"/>
  </w:num>
  <w:num w:numId="17">
    <w:abstractNumId w:val="1"/>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4CB"/>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B93"/>
    <w:rsid w:val="00084C78"/>
    <w:rsid w:val="00084E73"/>
    <w:rsid w:val="00085465"/>
    <w:rsid w:val="000857E0"/>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34"/>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A0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4A20"/>
    <w:rsid w:val="000C6447"/>
    <w:rsid w:val="000C6E64"/>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E7D9C"/>
    <w:rsid w:val="000F02E7"/>
    <w:rsid w:val="000F0CCA"/>
    <w:rsid w:val="000F11D7"/>
    <w:rsid w:val="000F1313"/>
    <w:rsid w:val="000F15E6"/>
    <w:rsid w:val="000F1CF3"/>
    <w:rsid w:val="000F2944"/>
    <w:rsid w:val="000F2AD9"/>
    <w:rsid w:val="000F4734"/>
    <w:rsid w:val="000F4F44"/>
    <w:rsid w:val="000F6974"/>
    <w:rsid w:val="000F6AFA"/>
    <w:rsid w:val="000F7452"/>
    <w:rsid w:val="000F794D"/>
    <w:rsid w:val="000F7ABE"/>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D22"/>
    <w:rsid w:val="00114EA7"/>
    <w:rsid w:val="00115B96"/>
    <w:rsid w:val="00116B51"/>
    <w:rsid w:val="00117957"/>
    <w:rsid w:val="00117C13"/>
    <w:rsid w:val="00120545"/>
    <w:rsid w:val="00121412"/>
    <w:rsid w:val="00123993"/>
    <w:rsid w:val="0012467D"/>
    <w:rsid w:val="00124A01"/>
    <w:rsid w:val="00124D4C"/>
    <w:rsid w:val="00125039"/>
    <w:rsid w:val="00125DA7"/>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37667"/>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2C54"/>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2B58"/>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3BA"/>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87A"/>
    <w:rsid w:val="001D2E6C"/>
    <w:rsid w:val="001D333B"/>
    <w:rsid w:val="001D506F"/>
    <w:rsid w:val="001D57BC"/>
    <w:rsid w:val="001D59DC"/>
    <w:rsid w:val="001D6EEB"/>
    <w:rsid w:val="001D6F30"/>
    <w:rsid w:val="001D717A"/>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6D8E"/>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3B3E"/>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8BF"/>
    <w:rsid w:val="00214E0D"/>
    <w:rsid w:val="0021517F"/>
    <w:rsid w:val="002159DE"/>
    <w:rsid w:val="002165F9"/>
    <w:rsid w:val="00216685"/>
    <w:rsid w:val="00216770"/>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7EC"/>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B33"/>
    <w:rsid w:val="00246C52"/>
    <w:rsid w:val="0024718C"/>
    <w:rsid w:val="00247627"/>
    <w:rsid w:val="00247A70"/>
    <w:rsid w:val="002512A9"/>
    <w:rsid w:val="0025153E"/>
    <w:rsid w:val="0025169E"/>
    <w:rsid w:val="00251929"/>
    <w:rsid w:val="00251F5E"/>
    <w:rsid w:val="0025281D"/>
    <w:rsid w:val="00252C5E"/>
    <w:rsid w:val="002530D6"/>
    <w:rsid w:val="0025325D"/>
    <w:rsid w:val="00253400"/>
    <w:rsid w:val="002562E9"/>
    <w:rsid w:val="00256B8F"/>
    <w:rsid w:val="002579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3D5D"/>
    <w:rsid w:val="002756D5"/>
    <w:rsid w:val="0027598E"/>
    <w:rsid w:val="00275AD2"/>
    <w:rsid w:val="00276AA1"/>
    <w:rsid w:val="0027702F"/>
    <w:rsid w:val="0027723B"/>
    <w:rsid w:val="0027731D"/>
    <w:rsid w:val="00277E66"/>
    <w:rsid w:val="00277EB5"/>
    <w:rsid w:val="00277EC3"/>
    <w:rsid w:val="00277F86"/>
    <w:rsid w:val="002801E2"/>
    <w:rsid w:val="002809C9"/>
    <w:rsid w:val="00280B1C"/>
    <w:rsid w:val="00282055"/>
    <w:rsid w:val="00283CB6"/>
    <w:rsid w:val="002841AB"/>
    <w:rsid w:val="00284796"/>
    <w:rsid w:val="00284B31"/>
    <w:rsid w:val="0028506E"/>
    <w:rsid w:val="00285894"/>
    <w:rsid w:val="002859F7"/>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0B89"/>
    <w:rsid w:val="002A1DF0"/>
    <w:rsid w:val="002A205B"/>
    <w:rsid w:val="002A3668"/>
    <w:rsid w:val="002A53DF"/>
    <w:rsid w:val="002A5A04"/>
    <w:rsid w:val="002B03CD"/>
    <w:rsid w:val="002B07BF"/>
    <w:rsid w:val="002B0805"/>
    <w:rsid w:val="002B0FD5"/>
    <w:rsid w:val="002B11A0"/>
    <w:rsid w:val="002B26D2"/>
    <w:rsid w:val="002B2C92"/>
    <w:rsid w:val="002B318B"/>
    <w:rsid w:val="002B3BD3"/>
    <w:rsid w:val="002B3D90"/>
    <w:rsid w:val="002B475D"/>
    <w:rsid w:val="002B4B75"/>
    <w:rsid w:val="002B4FE2"/>
    <w:rsid w:val="002B7AD3"/>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0A0E"/>
    <w:rsid w:val="002D13B7"/>
    <w:rsid w:val="002D20FC"/>
    <w:rsid w:val="002D26FA"/>
    <w:rsid w:val="002D2B4E"/>
    <w:rsid w:val="002D4746"/>
    <w:rsid w:val="002D47AE"/>
    <w:rsid w:val="002D4E37"/>
    <w:rsid w:val="002D52E0"/>
    <w:rsid w:val="002D5A7E"/>
    <w:rsid w:val="002D68CF"/>
    <w:rsid w:val="002E042F"/>
    <w:rsid w:val="002E0AA1"/>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68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0ED0"/>
    <w:rsid w:val="00311941"/>
    <w:rsid w:val="003123EA"/>
    <w:rsid w:val="003125FA"/>
    <w:rsid w:val="00313C4F"/>
    <w:rsid w:val="00314280"/>
    <w:rsid w:val="003158FE"/>
    <w:rsid w:val="00315DD9"/>
    <w:rsid w:val="00316717"/>
    <w:rsid w:val="00317050"/>
    <w:rsid w:val="00320B56"/>
    <w:rsid w:val="00320F94"/>
    <w:rsid w:val="003230B0"/>
    <w:rsid w:val="00324457"/>
    <w:rsid w:val="00325F5C"/>
    <w:rsid w:val="003268CF"/>
    <w:rsid w:val="00326974"/>
    <w:rsid w:val="00327A0A"/>
    <w:rsid w:val="0033007D"/>
    <w:rsid w:val="0033027D"/>
    <w:rsid w:val="003308C4"/>
    <w:rsid w:val="00330DE8"/>
    <w:rsid w:val="00331EDC"/>
    <w:rsid w:val="003323F3"/>
    <w:rsid w:val="0033306E"/>
    <w:rsid w:val="00333DC8"/>
    <w:rsid w:val="00335250"/>
    <w:rsid w:val="00335802"/>
    <w:rsid w:val="0033592C"/>
    <w:rsid w:val="00335B9C"/>
    <w:rsid w:val="00336164"/>
    <w:rsid w:val="0034150F"/>
    <w:rsid w:val="0034298C"/>
    <w:rsid w:val="00342AFC"/>
    <w:rsid w:val="0034305B"/>
    <w:rsid w:val="00343E84"/>
    <w:rsid w:val="003444EB"/>
    <w:rsid w:val="00344778"/>
    <w:rsid w:val="00344F78"/>
    <w:rsid w:val="0034511B"/>
    <w:rsid w:val="00345740"/>
    <w:rsid w:val="00347508"/>
    <w:rsid w:val="003504EC"/>
    <w:rsid w:val="003509B5"/>
    <w:rsid w:val="00350EF6"/>
    <w:rsid w:val="00351118"/>
    <w:rsid w:val="003513C7"/>
    <w:rsid w:val="0035244F"/>
    <w:rsid w:val="00352DAE"/>
    <w:rsid w:val="00353295"/>
    <w:rsid w:val="003539B2"/>
    <w:rsid w:val="00353A56"/>
    <w:rsid w:val="00353D7D"/>
    <w:rsid w:val="0035414B"/>
    <w:rsid w:val="00354387"/>
    <w:rsid w:val="00354D13"/>
    <w:rsid w:val="00354FC8"/>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99E"/>
    <w:rsid w:val="0036641B"/>
    <w:rsid w:val="003670A6"/>
    <w:rsid w:val="003671FA"/>
    <w:rsid w:val="00367CE6"/>
    <w:rsid w:val="00370042"/>
    <w:rsid w:val="00370285"/>
    <w:rsid w:val="003703C5"/>
    <w:rsid w:val="00370D56"/>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09C0"/>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785"/>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81"/>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7EA"/>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0B2"/>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98C"/>
    <w:rsid w:val="004321E6"/>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4D8"/>
    <w:rsid w:val="0044166C"/>
    <w:rsid w:val="00441FE8"/>
    <w:rsid w:val="00442856"/>
    <w:rsid w:val="00442AF0"/>
    <w:rsid w:val="004430FD"/>
    <w:rsid w:val="00443D9E"/>
    <w:rsid w:val="00443DFB"/>
    <w:rsid w:val="004442A7"/>
    <w:rsid w:val="00444D83"/>
    <w:rsid w:val="00444E09"/>
    <w:rsid w:val="00444F64"/>
    <w:rsid w:val="004450CE"/>
    <w:rsid w:val="00445275"/>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25"/>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1B22"/>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04A"/>
    <w:rsid w:val="0047765A"/>
    <w:rsid w:val="0047786D"/>
    <w:rsid w:val="00477FF7"/>
    <w:rsid w:val="00480F17"/>
    <w:rsid w:val="004813F5"/>
    <w:rsid w:val="00481607"/>
    <w:rsid w:val="00482467"/>
    <w:rsid w:val="00483D11"/>
    <w:rsid w:val="00483D65"/>
    <w:rsid w:val="00483D84"/>
    <w:rsid w:val="0048406D"/>
    <w:rsid w:val="004840BF"/>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1C09"/>
    <w:rsid w:val="004A201F"/>
    <w:rsid w:val="004A3394"/>
    <w:rsid w:val="004A366E"/>
    <w:rsid w:val="004A3CFF"/>
    <w:rsid w:val="004A4D38"/>
    <w:rsid w:val="004A4E7E"/>
    <w:rsid w:val="004A5312"/>
    <w:rsid w:val="004A57FC"/>
    <w:rsid w:val="004A5A64"/>
    <w:rsid w:val="004A5D6C"/>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2F3"/>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8A6"/>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17"/>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33"/>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681"/>
    <w:rsid w:val="00527DB2"/>
    <w:rsid w:val="00530BD5"/>
    <w:rsid w:val="00531307"/>
    <w:rsid w:val="0053173A"/>
    <w:rsid w:val="00531824"/>
    <w:rsid w:val="00532462"/>
    <w:rsid w:val="00532976"/>
    <w:rsid w:val="00533215"/>
    <w:rsid w:val="005339D2"/>
    <w:rsid w:val="00533D4E"/>
    <w:rsid w:val="0053437E"/>
    <w:rsid w:val="0053476E"/>
    <w:rsid w:val="005349EB"/>
    <w:rsid w:val="00534B42"/>
    <w:rsid w:val="00534D96"/>
    <w:rsid w:val="0053542C"/>
    <w:rsid w:val="005408FD"/>
    <w:rsid w:val="00540EC8"/>
    <w:rsid w:val="005417A0"/>
    <w:rsid w:val="005422E8"/>
    <w:rsid w:val="005426C4"/>
    <w:rsid w:val="00543342"/>
    <w:rsid w:val="00543A66"/>
    <w:rsid w:val="005451A8"/>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2A94"/>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6F9"/>
    <w:rsid w:val="005A2832"/>
    <w:rsid w:val="005A320D"/>
    <w:rsid w:val="005A3468"/>
    <w:rsid w:val="005A35EA"/>
    <w:rsid w:val="005A36E3"/>
    <w:rsid w:val="005A45E4"/>
    <w:rsid w:val="005A4A64"/>
    <w:rsid w:val="005A50FE"/>
    <w:rsid w:val="005A56E0"/>
    <w:rsid w:val="005A59CF"/>
    <w:rsid w:val="005A6CB4"/>
    <w:rsid w:val="005A7ECD"/>
    <w:rsid w:val="005A7F72"/>
    <w:rsid w:val="005B097C"/>
    <w:rsid w:val="005B1CC4"/>
    <w:rsid w:val="005B1D3E"/>
    <w:rsid w:val="005B2EB8"/>
    <w:rsid w:val="005B33A1"/>
    <w:rsid w:val="005B36B3"/>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2FCB"/>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5E3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5F7BCF"/>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219"/>
    <w:rsid w:val="00611C83"/>
    <w:rsid w:val="00612015"/>
    <w:rsid w:val="006122CF"/>
    <w:rsid w:val="0061286E"/>
    <w:rsid w:val="00612C73"/>
    <w:rsid w:val="00613095"/>
    <w:rsid w:val="006135B2"/>
    <w:rsid w:val="006144BB"/>
    <w:rsid w:val="00614CB4"/>
    <w:rsid w:val="00614EE6"/>
    <w:rsid w:val="006151F5"/>
    <w:rsid w:val="00615BDB"/>
    <w:rsid w:val="00615EE8"/>
    <w:rsid w:val="00616A04"/>
    <w:rsid w:val="0061717F"/>
    <w:rsid w:val="006179B1"/>
    <w:rsid w:val="00617BFD"/>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1BC"/>
    <w:rsid w:val="006279A7"/>
    <w:rsid w:val="00627BA3"/>
    <w:rsid w:val="00627E44"/>
    <w:rsid w:val="00630549"/>
    <w:rsid w:val="006306E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519"/>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3CE1"/>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13F1"/>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135"/>
    <w:rsid w:val="006A5A82"/>
    <w:rsid w:val="006A5BC7"/>
    <w:rsid w:val="006A5C44"/>
    <w:rsid w:val="006A5DE5"/>
    <w:rsid w:val="006A636A"/>
    <w:rsid w:val="006A6B69"/>
    <w:rsid w:val="006A6F85"/>
    <w:rsid w:val="006A76FE"/>
    <w:rsid w:val="006B1229"/>
    <w:rsid w:val="006B1938"/>
    <w:rsid w:val="006B19B2"/>
    <w:rsid w:val="006B1DA2"/>
    <w:rsid w:val="006B1F5F"/>
    <w:rsid w:val="006B2064"/>
    <w:rsid w:val="006B2A06"/>
    <w:rsid w:val="006B3AD6"/>
    <w:rsid w:val="006B4F5B"/>
    <w:rsid w:val="006B5922"/>
    <w:rsid w:val="006B67DE"/>
    <w:rsid w:val="006B6C94"/>
    <w:rsid w:val="006B6E3E"/>
    <w:rsid w:val="006C0900"/>
    <w:rsid w:val="006C09DD"/>
    <w:rsid w:val="006C10C0"/>
    <w:rsid w:val="006C2EC2"/>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8D"/>
    <w:rsid w:val="006C6E92"/>
    <w:rsid w:val="006C7002"/>
    <w:rsid w:val="006C724C"/>
    <w:rsid w:val="006C75C9"/>
    <w:rsid w:val="006C78FA"/>
    <w:rsid w:val="006C7D80"/>
    <w:rsid w:val="006D0448"/>
    <w:rsid w:val="006D0B4F"/>
    <w:rsid w:val="006D1460"/>
    <w:rsid w:val="006D1F1A"/>
    <w:rsid w:val="006D21FF"/>
    <w:rsid w:val="006D493C"/>
    <w:rsid w:val="006D5FEE"/>
    <w:rsid w:val="006D5FEF"/>
    <w:rsid w:val="006D64D6"/>
    <w:rsid w:val="006D6A4C"/>
    <w:rsid w:val="006D6FC8"/>
    <w:rsid w:val="006E0240"/>
    <w:rsid w:val="006E0B10"/>
    <w:rsid w:val="006E0B16"/>
    <w:rsid w:val="006E22CC"/>
    <w:rsid w:val="006E265E"/>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3C62"/>
    <w:rsid w:val="006F57A2"/>
    <w:rsid w:val="006F59D4"/>
    <w:rsid w:val="006F5CDF"/>
    <w:rsid w:val="006F61B8"/>
    <w:rsid w:val="006F65DE"/>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466"/>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2FB"/>
    <w:rsid w:val="00723B7C"/>
    <w:rsid w:val="00724357"/>
    <w:rsid w:val="00724426"/>
    <w:rsid w:val="00724685"/>
    <w:rsid w:val="00724A3E"/>
    <w:rsid w:val="007259CA"/>
    <w:rsid w:val="00725CB6"/>
    <w:rsid w:val="00725DCF"/>
    <w:rsid w:val="00726281"/>
    <w:rsid w:val="00726C1B"/>
    <w:rsid w:val="00730918"/>
    <w:rsid w:val="00730B78"/>
    <w:rsid w:val="0073128B"/>
    <w:rsid w:val="007312CB"/>
    <w:rsid w:val="0073171A"/>
    <w:rsid w:val="0073278B"/>
    <w:rsid w:val="00733FA0"/>
    <w:rsid w:val="0073446C"/>
    <w:rsid w:val="007347C0"/>
    <w:rsid w:val="007354B7"/>
    <w:rsid w:val="00735D01"/>
    <w:rsid w:val="00735DF3"/>
    <w:rsid w:val="0073642C"/>
    <w:rsid w:val="00736619"/>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260"/>
    <w:rsid w:val="007A5493"/>
    <w:rsid w:val="007A5A5A"/>
    <w:rsid w:val="007A5BC2"/>
    <w:rsid w:val="007A6078"/>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038"/>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601"/>
    <w:rsid w:val="007E686B"/>
    <w:rsid w:val="007E6D46"/>
    <w:rsid w:val="007E6DA8"/>
    <w:rsid w:val="007E7A3E"/>
    <w:rsid w:val="007F05E0"/>
    <w:rsid w:val="007F0AE2"/>
    <w:rsid w:val="007F0DD3"/>
    <w:rsid w:val="007F163D"/>
    <w:rsid w:val="007F1A2B"/>
    <w:rsid w:val="007F1BCC"/>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2A6"/>
    <w:rsid w:val="00821737"/>
    <w:rsid w:val="00821B0B"/>
    <w:rsid w:val="00821D34"/>
    <w:rsid w:val="00821D40"/>
    <w:rsid w:val="00822F39"/>
    <w:rsid w:val="008237B2"/>
    <w:rsid w:val="00827A8A"/>
    <w:rsid w:val="00830D11"/>
    <w:rsid w:val="008314F0"/>
    <w:rsid w:val="008319D3"/>
    <w:rsid w:val="00832C18"/>
    <w:rsid w:val="00832F67"/>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4AA"/>
    <w:rsid w:val="0085172A"/>
    <w:rsid w:val="008517E2"/>
    <w:rsid w:val="00852004"/>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491"/>
    <w:rsid w:val="00864A2A"/>
    <w:rsid w:val="00865DE1"/>
    <w:rsid w:val="00866D2F"/>
    <w:rsid w:val="0086711C"/>
    <w:rsid w:val="00870793"/>
    <w:rsid w:val="00871EED"/>
    <w:rsid w:val="00872B3F"/>
    <w:rsid w:val="008734E7"/>
    <w:rsid w:val="0087404E"/>
    <w:rsid w:val="008744DD"/>
    <w:rsid w:val="00874C48"/>
    <w:rsid w:val="0087504C"/>
    <w:rsid w:val="008751A1"/>
    <w:rsid w:val="00875394"/>
    <w:rsid w:val="00875905"/>
    <w:rsid w:val="0087676B"/>
    <w:rsid w:val="00876B38"/>
    <w:rsid w:val="00876C1A"/>
    <w:rsid w:val="00876C93"/>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5FE2"/>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45F"/>
    <w:rsid w:val="008D7615"/>
    <w:rsid w:val="008D76A0"/>
    <w:rsid w:val="008E0E8C"/>
    <w:rsid w:val="008E16C5"/>
    <w:rsid w:val="008E2051"/>
    <w:rsid w:val="008E2525"/>
    <w:rsid w:val="008E356A"/>
    <w:rsid w:val="008E3BCB"/>
    <w:rsid w:val="008E3BEB"/>
    <w:rsid w:val="008E412D"/>
    <w:rsid w:val="008E4145"/>
    <w:rsid w:val="008E451A"/>
    <w:rsid w:val="008E455C"/>
    <w:rsid w:val="008E4C61"/>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5D2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859"/>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0CD8"/>
    <w:rsid w:val="009511BE"/>
    <w:rsid w:val="00951201"/>
    <w:rsid w:val="009515E0"/>
    <w:rsid w:val="00951995"/>
    <w:rsid w:val="00951B63"/>
    <w:rsid w:val="00951C7E"/>
    <w:rsid w:val="00951CF6"/>
    <w:rsid w:val="009520A6"/>
    <w:rsid w:val="0095247E"/>
    <w:rsid w:val="009536DA"/>
    <w:rsid w:val="009537A7"/>
    <w:rsid w:val="009548C3"/>
    <w:rsid w:val="0095506D"/>
    <w:rsid w:val="0095535D"/>
    <w:rsid w:val="009555E2"/>
    <w:rsid w:val="00955A31"/>
    <w:rsid w:val="009567AF"/>
    <w:rsid w:val="0095685B"/>
    <w:rsid w:val="009572CB"/>
    <w:rsid w:val="00957337"/>
    <w:rsid w:val="00957679"/>
    <w:rsid w:val="009576C5"/>
    <w:rsid w:val="00957C19"/>
    <w:rsid w:val="00957D41"/>
    <w:rsid w:val="00957D9C"/>
    <w:rsid w:val="00960DC9"/>
    <w:rsid w:val="00960F93"/>
    <w:rsid w:val="009612F1"/>
    <w:rsid w:val="00961B8B"/>
    <w:rsid w:val="00961BF6"/>
    <w:rsid w:val="00961D3F"/>
    <w:rsid w:val="00962AA0"/>
    <w:rsid w:val="00962CB3"/>
    <w:rsid w:val="00963164"/>
    <w:rsid w:val="00963275"/>
    <w:rsid w:val="0096347D"/>
    <w:rsid w:val="00963CD6"/>
    <w:rsid w:val="009646FA"/>
    <w:rsid w:val="009654F0"/>
    <w:rsid w:val="009667FB"/>
    <w:rsid w:val="00966907"/>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44C"/>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B7AD9"/>
    <w:rsid w:val="009C00EF"/>
    <w:rsid w:val="009C064F"/>
    <w:rsid w:val="009C073E"/>
    <w:rsid w:val="009C1566"/>
    <w:rsid w:val="009C245B"/>
    <w:rsid w:val="009C281C"/>
    <w:rsid w:val="009C3440"/>
    <w:rsid w:val="009C424B"/>
    <w:rsid w:val="009C4E6E"/>
    <w:rsid w:val="009C520B"/>
    <w:rsid w:val="009C5874"/>
    <w:rsid w:val="009C5F95"/>
    <w:rsid w:val="009C6768"/>
    <w:rsid w:val="009C6894"/>
    <w:rsid w:val="009C68C6"/>
    <w:rsid w:val="009C6B3B"/>
    <w:rsid w:val="009C6B7B"/>
    <w:rsid w:val="009C6DA9"/>
    <w:rsid w:val="009C6DAC"/>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C80"/>
    <w:rsid w:val="009E2F97"/>
    <w:rsid w:val="009E3790"/>
    <w:rsid w:val="009E3809"/>
    <w:rsid w:val="009E3B5F"/>
    <w:rsid w:val="009E3C3E"/>
    <w:rsid w:val="009E457F"/>
    <w:rsid w:val="009E4811"/>
    <w:rsid w:val="009E5912"/>
    <w:rsid w:val="009E59CC"/>
    <w:rsid w:val="009E6928"/>
    <w:rsid w:val="009E70CF"/>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3D28"/>
    <w:rsid w:val="00A04156"/>
    <w:rsid w:val="00A04447"/>
    <w:rsid w:val="00A04C15"/>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4E3"/>
    <w:rsid w:val="00A26883"/>
    <w:rsid w:val="00A30BAE"/>
    <w:rsid w:val="00A30C48"/>
    <w:rsid w:val="00A30D43"/>
    <w:rsid w:val="00A31404"/>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67A"/>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5044D"/>
    <w:rsid w:val="00A50B00"/>
    <w:rsid w:val="00A50E51"/>
    <w:rsid w:val="00A514EB"/>
    <w:rsid w:val="00A518FF"/>
    <w:rsid w:val="00A521E0"/>
    <w:rsid w:val="00A52BE9"/>
    <w:rsid w:val="00A54628"/>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4FF9"/>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F6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4AF"/>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55A"/>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8B0"/>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54FA"/>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897"/>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659"/>
    <w:rsid w:val="00B71A5D"/>
    <w:rsid w:val="00B71F17"/>
    <w:rsid w:val="00B72444"/>
    <w:rsid w:val="00B7260F"/>
    <w:rsid w:val="00B737C7"/>
    <w:rsid w:val="00B73836"/>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2904"/>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2E"/>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311"/>
    <w:rsid w:val="00BF19D1"/>
    <w:rsid w:val="00BF22EE"/>
    <w:rsid w:val="00BF2AF0"/>
    <w:rsid w:val="00BF31CB"/>
    <w:rsid w:val="00BF4B69"/>
    <w:rsid w:val="00BF51F0"/>
    <w:rsid w:val="00BF5501"/>
    <w:rsid w:val="00BF60E3"/>
    <w:rsid w:val="00BF67D2"/>
    <w:rsid w:val="00BF6E9F"/>
    <w:rsid w:val="00BF6ECD"/>
    <w:rsid w:val="00BF70A1"/>
    <w:rsid w:val="00BF752F"/>
    <w:rsid w:val="00BF7D43"/>
    <w:rsid w:val="00C00B95"/>
    <w:rsid w:val="00C00D06"/>
    <w:rsid w:val="00C00D60"/>
    <w:rsid w:val="00C0102A"/>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546"/>
    <w:rsid w:val="00C26A24"/>
    <w:rsid w:val="00C271D7"/>
    <w:rsid w:val="00C27AF8"/>
    <w:rsid w:val="00C27E62"/>
    <w:rsid w:val="00C300D9"/>
    <w:rsid w:val="00C30406"/>
    <w:rsid w:val="00C30D3F"/>
    <w:rsid w:val="00C30DAA"/>
    <w:rsid w:val="00C30F1F"/>
    <w:rsid w:val="00C31089"/>
    <w:rsid w:val="00C319A2"/>
    <w:rsid w:val="00C32075"/>
    <w:rsid w:val="00C3208A"/>
    <w:rsid w:val="00C337F3"/>
    <w:rsid w:val="00C33B98"/>
    <w:rsid w:val="00C33FF0"/>
    <w:rsid w:val="00C346A2"/>
    <w:rsid w:val="00C34751"/>
    <w:rsid w:val="00C34C05"/>
    <w:rsid w:val="00C3566B"/>
    <w:rsid w:val="00C35B23"/>
    <w:rsid w:val="00C35BE3"/>
    <w:rsid w:val="00C36064"/>
    <w:rsid w:val="00C36766"/>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096"/>
    <w:rsid w:val="00C57750"/>
    <w:rsid w:val="00C57CC6"/>
    <w:rsid w:val="00C604D8"/>
    <w:rsid w:val="00C60EC1"/>
    <w:rsid w:val="00C61F3D"/>
    <w:rsid w:val="00C620E3"/>
    <w:rsid w:val="00C62997"/>
    <w:rsid w:val="00C62B6B"/>
    <w:rsid w:val="00C62DEF"/>
    <w:rsid w:val="00C62F42"/>
    <w:rsid w:val="00C633AB"/>
    <w:rsid w:val="00C64849"/>
    <w:rsid w:val="00C650D9"/>
    <w:rsid w:val="00C65F58"/>
    <w:rsid w:val="00C66571"/>
    <w:rsid w:val="00C667F6"/>
    <w:rsid w:val="00C66941"/>
    <w:rsid w:val="00C66B7F"/>
    <w:rsid w:val="00C66C4B"/>
    <w:rsid w:val="00C66E0C"/>
    <w:rsid w:val="00C67420"/>
    <w:rsid w:val="00C679BA"/>
    <w:rsid w:val="00C70551"/>
    <w:rsid w:val="00C71CB1"/>
    <w:rsid w:val="00C71CE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A30"/>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3DF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E27"/>
    <w:rsid w:val="00CF3F01"/>
    <w:rsid w:val="00CF538D"/>
    <w:rsid w:val="00CF557C"/>
    <w:rsid w:val="00CF6AF3"/>
    <w:rsid w:val="00CF75C7"/>
    <w:rsid w:val="00CF76CB"/>
    <w:rsid w:val="00D014A9"/>
    <w:rsid w:val="00D017EE"/>
    <w:rsid w:val="00D020D5"/>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82E"/>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16BAE"/>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37F9A"/>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0B"/>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BA3"/>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6E4"/>
    <w:rsid w:val="00DB272C"/>
    <w:rsid w:val="00DB35C7"/>
    <w:rsid w:val="00DB39DE"/>
    <w:rsid w:val="00DB405C"/>
    <w:rsid w:val="00DB4322"/>
    <w:rsid w:val="00DB4699"/>
    <w:rsid w:val="00DB489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FE6"/>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128D"/>
    <w:rsid w:val="00DE21CF"/>
    <w:rsid w:val="00DE273A"/>
    <w:rsid w:val="00DE3E7C"/>
    <w:rsid w:val="00DE4664"/>
    <w:rsid w:val="00DE5335"/>
    <w:rsid w:val="00DE6DAE"/>
    <w:rsid w:val="00DE7524"/>
    <w:rsid w:val="00DF02EC"/>
    <w:rsid w:val="00DF098C"/>
    <w:rsid w:val="00DF1249"/>
    <w:rsid w:val="00DF1728"/>
    <w:rsid w:val="00DF24B9"/>
    <w:rsid w:val="00DF28A0"/>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038"/>
    <w:rsid w:val="00E05375"/>
    <w:rsid w:val="00E054B7"/>
    <w:rsid w:val="00E05A22"/>
    <w:rsid w:val="00E05AC5"/>
    <w:rsid w:val="00E06AF4"/>
    <w:rsid w:val="00E07DFF"/>
    <w:rsid w:val="00E07E45"/>
    <w:rsid w:val="00E10043"/>
    <w:rsid w:val="00E1039A"/>
    <w:rsid w:val="00E119CF"/>
    <w:rsid w:val="00E12184"/>
    <w:rsid w:val="00E1296E"/>
    <w:rsid w:val="00E12B11"/>
    <w:rsid w:val="00E12C4F"/>
    <w:rsid w:val="00E131BE"/>
    <w:rsid w:val="00E134BC"/>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470"/>
    <w:rsid w:val="00E377BF"/>
    <w:rsid w:val="00E379BC"/>
    <w:rsid w:val="00E42CC0"/>
    <w:rsid w:val="00E42FB4"/>
    <w:rsid w:val="00E43D6B"/>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2B7"/>
    <w:rsid w:val="00E63DB3"/>
    <w:rsid w:val="00E63F2E"/>
    <w:rsid w:val="00E645DC"/>
    <w:rsid w:val="00E649A5"/>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25F9"/>
    <w:rsid w:val="00E7370D"/>
    <w:rsid w:val="00E73E01"/>
    <w:rsid w:val="00E745BF"/>
    <w:rsid w:val="00E74697"/>
    <w:rsid w:val="00E7469B"/>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45F"/>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4F4"/>
    <w:rsid w:val="00EB178A"/>
    <w:rsid w:val="00EB2435"/>
    <w:rsid w:val="00EB3027"/>
    <w:rsid w:val="00EB306C"/>
    <w:rsid w:val="00EB313A"/>
    <w:rsid w:val="00EB3495"/>
    <w:rsid w:val="00EB534C"/>
    <w:rsid w:val="00EB5E7D"/>
    <w:rsid w:val="00EB688D"/>
    <w:rsid w:val="00EB7124"/>
    <w:rsid w:val="00EB74DD"/>
    <w:rsid w:val="00EB7E4D"/>
    <w:rsid w:val="00EC0B57"/>
    <w:rsid w:val="00EC0FB5"/>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00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E688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1C74"/>
    <w:rsid w:val="00F023A1"/>
    <w:rsid w:val="00F0301D"/>
    <w:rsid w:val="00F03891"/>
    <w:rsid w:val="00F046B1"/>
    <w:rsid w:val="00F04932"/>
    <w:rsid w:val="00F04CF6"/>
    <w:rsid w:val="00F04ED5"/>
    <w:rsid w:val="00F05BA0"/>
    <w:rsid w:val="00F05E35"/>
    <w:rsid w:val="00F05EED"/>
    <w:rsid w:val="00F062B0"/>
    <w:rsid w:val="00F06F02"/>
    <w:rsid w:val="00F077C0"/>
    <w:rsid w:val="00F0783A"/>
    <w:rsid w:val="00F07C4E"/>
    <w:rsid w:val="00F11C49"/>
    <w:rsid w:val="00F12D7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77C"/>
    <w:rsid w:val="00F56848"/>
    <w:rsid w:val="00F56FA3"/>
    <w:rsid w:val="00F5765A"/>
    <w:rsid w:val="00F577AA"/>
    <w:rsid w:val="00F57A26"/>
    <w:rsid w:val="00F57A55"/>
    <w:rsid w:val="00F57C72"/>
    <w:rsid w:val="00F60802"/>
    <w:rsid w:val="00F6131D"/>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77EC9"/>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3D0"/>
    <w:rsid w:val="00F915AB"/>
    <w:rsid w:val="00F918AE"/>
    <w:rsid w:val="00F91BAC"/>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49A"/>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5AD"/>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00B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50E02"/>
    <w:pPr>
      <w:numPr>
        <w:numId w:val="2"/>
      </w:numPr>
      <w:spacing w:after="120"/>
      <w:ind w:left="360"/>
    </w:pPr>
    <w:rPr>
      <w:lang w:val="en-GB"/>
    </w:rPr>
  </w:style>
  <w:style w:type="character" w:customStyle="1" w:styleId="bulletChar">
    <w:name w:val="bullet Char"/>
    <w:basedOn w:val="B10"/>
    <w:link w:val="bullet"/>
    <w:rsid w:val="00450E02"/>
    <w:rPr>
      <w:rFonts w:ascii="Times New Roman" w:hAnsi="Times New Roman"/>
      <w:lang w:val="en-GB" w:eastAsia="en-US"/>
    </w:rPr>
  </w:style>
  <w:style w:type="character" w:customStyle="1" w:styleId="ListParagraphChar">
    <w:name w:val="List Paragraph Char"/>
    <w:link w:val="ListParagraph"/>
    <w:uiPriority w:val="34"/>
    <w:qFormat/>
    <w:rsid w:val="004A70E3"/>
    <w:rPr>
      <w:rFonts w:ascii="Times New Roman" w:eastAsia="Times New Roman" w:hAnsi="Times New Roman"/>
      <w:sz w:val="24"/>
      <w:szCs w:val="24"/>
      <w:lang w:eastAsia="en-US"/>
    </w:rPr>
  </w:style>
  <w:style w:type="character" w:customStyle="1" w:styleId="Heading2Char">
    <w:name w:val="Heading 2 Char"/>
    <w:basedOn w:val="DefaultParagraphFont"/>
    <w:link w:val="Heading2"/>
    <w:rsid w:val="002A0B89"/>
    <w:rPr>
      <w:rFonts w:ascii="Arial" w:hAnsi="Arial"/>
      <w:sz w:val="32"/>
      <w:lang w:val="en-GB" w:eastAsia="en-US"/>
    </w:rPr>
  </w:style>
  <w:style w:type="paragraph" w:customStyle="1" w:styleId="Style1">
    <w:name w:val="Style1"/>
    <w:basedOn w:val="Heading1"/>
    <w:link w:val="Style1Char"/>
    <w:qFormat/>
    <w:rsid w:val="00F577AA"/>
    <w:pPr>
      <w:numPr>
        <w:numId w:val="11"/>
      </w:numPr>
    </w:pPr>
  </w:style>
  <w:style w:type="character" w:customStyle="1" w:styleId="Heading1Char1">
    <w:name w:val="Heading 1 Char1"/>
    <w:basedOn w:val="DefaultParagraphFont"/>
    <w:link w:val="Heading1"/>
    <w:rsid w:val="00F577AA"/>
    <w:rPr>
      <w:rFonts w:ascii="Arial" w:hAnsi="Arial"/>
      <w:sz w:val="36"/>
      <w:lang w:val="en-GB" w:eastAsia="en-US"/>
    </w:rPr>
  </w:style>
  <w:style w:type="character" w:customStyle="1" w:styleId="Style1Char">
    <w:name w:val="Style1 Char"/>
    <w:basedOn w:val="Heading1Char1"/>
    <w:link w:val="Style1"/>
    <w:rsid w:val="00F577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1185961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HR33RHYHUWRF-4-5709</_dlc_DocId>
    <_dlc_DocIdUrl xmlns="c06861ca-3f08-4d07-bff7-bb15bac121f4">
      <Url>https://projects.qualcomm.com/sites/pentari/_layouts/15/DocIdRedir.aspx?ID=HR33RHYHUWRF-4-5709</Url>
      <Description>HR33RHYHUWRF-4-5709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D372DAC9-718C-4142-903A-182BC31F0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697</TotalTime>
  <Pages>7</Pages>
  <Words>2011</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13448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Europe</dc:creator>
  <cp:keywords/>
  <cp:lastModifiedBy>Jing Sun</cp:lastModifiedBy>
  <cp:revision>37</cp:revision>
  <cp:lastPrinted>2010-10-04T23:31:00Z</cp:lastPrinted>
  <dcterms:created xsi:type="dcterms:W3CDTF">2017-08-08T19:48:00Z</dcterms:created>
  <dcterms:modified xsi:type="dcterms:W3CDTF">2017-09-12T04:55:00Z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e8495067-4fec-47d7-9847-9dc0f3843cd7</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