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C58922" w14:textId="78B02224" w:rsidR="000E2170" w:rsidRPr="000E2170" w:rsidRDefault="000E2170" w:rsidP="000E2170">
      <w:pPr>
        <w:tabs>
          <w:tab w:val="center" w:pos="4536"/>
          <w:tab w:val="right" w:pos="8280"/>
          <w:tab w:val="right" w:pos="9639"/>
        </w:tabs>
        <w:spacing w:after="0"/>
        <w:ind w:right="2"/>
        <w:rPr>
          <w:rFonts w:ascii="Arial" w:hAnsi="Arial" w:cs="Arial"/>
          <w:b/>
          <w:bCs/>
          <w:sz w:val="22"/>
        </w:rPr>
      </w:pPr>
      <w:r w:rsidRPr="000E2170">
        <w:rPr>
          <w:rFonts w:ascii="Arial" w:hAnsi="Arial" w:cs="Arial"/>
          <w:b/>
          <w:bCs/>
          <w:sz w:val="22"/>
        </w:rPr>
        <w:t>3GPP TSG RAN WG1 Meeting NR#3</w:t>
      </w:r>
      <w:r w:rsidRPr="000E2170">
        <w:rPr>
          <w:rFonts w:ascii="Arial" w:eastAsia="MS Mincho" w:hAnsi="Arial" w:cs="Arial"/>
          <w:b/>
          <w:bCs/>
          <w:sz w:val="22"/>
          <w:lang w:eastAsia="ja-JP"/>
        </w:rPr>
        <w:tab/>
      </w:r>
      <w:r w:rsidRPr="000E2170">
        <w:rPr>
          <w:rFonts w:ascii="Arial" w:hAnsi="Arial" w:cs="Arial"/>
          <w:b/>
          <w:bCs/>
          <w:sz w:val="22"/>
        </w:rPr>
        <w:tab/>
      </w:r>
      <w:r>
        <w:rPr>
          <w:rFonts w:ascii="Arial" w:hAnsi="Arial" w:cs="Arial"/>
          <w:b/>
          <w:bCs/>
          <w:sz w:val="22"/>
        </w:rPr>
        <w:tab/>
      </w:r>
      <w:r w:rsidRPr="000E2170">
        <w:rPr>
          <w:rFonts w:ascii="Arial" w:hAnsi="Arial" w:cs="Arial"/>
          <w:b/>
          <w:bCs/>
          <w:sz w:val="22"/>
        </w:rPr>
        <w:t>R1-1</w:t>
      </w:r>
      <w:r w:rsidR="007B7328">
        <w:rPr>
          <w:rFonts w:ascii="Arial" w:eastAsia="MS Mincho" w:hAnsi="Arial" w:cs="Arial"/>
          <w:b/>
          <w:bCs/>
          <w:sz w:val="22"/>
          <w:lang w:eastAsia="ja-JP"/>
        </w:rPr>
        <w:t>716412</w:t>
      </w:r>
    </w:p>
    <w:p w14:paraId="7F2ABA7C" w14:textId="77777777" w:rsidR="000E2170" w:rsidRPr="000E2170" w:rsidRDefault="000E2170" w:rsidP="000E2170">
      <w:pPr>
        <w:tabs>
          <w:tab w:val="center" w:pos="4536"/>
          <w:tab w:val="right" w:pos="9072"/>
        </w:tabs>
        <w:spacing w:after="0"/>
        <w:rPr>
          <w:rFonts w:ascii="Arial" w:eastAsia="MS Mincho" w:hAnsi="Arial" w:cs="Arial"/>
          <w:b/>
          <w:bCs/>
          <w:sz w:val="22"/>
          <w:lang w:eastAsia="ja-JP"/>
        </w:rPr>
      </w:pPr>
      <w:r w:rsidRPr="000E2170">
        <w:rPr>
          <w:rFonts w:ascii="Arial" w:eastAsia="MS Mincho" w:hAnsi="Arial" w:cs="Arial"/>
          <w:b/>
          <w:bCs/>
          <w:sz w:val="22"/>
          <w:lang w:eastAsia="ja-JP"/>
        </w:rPr>
        <w:t>Nagoya</w:t>
      </w:r>
      <w:r w:rsidRPr="000E2170">
        <w:rPr>
          <w:rFonts w:ascii="Arial" w:hAnsi="Arial" w:cs="Arial"/>
          <w:b/>
          <w:bCs/>
          <w:sz w:val="22"/>
        </w:rPr>
        <w:t xml:space="preserve">, Japan, </w:t>
      </w:r>
      <w:r w:rsidRPr="000E2170">
        <w:rPr>
          <w:rFonts w:ascii="Arial" w:eastAsia="MS Mincho" w:hAnsi="Arial" w:cs="Arial"/>
          <w:b/>
          <w:bCs/>
          <w:sz w:val="22"/>
          <w:lang w:eastAsia="ja-JP"/>
        </w:rPr>
        <w:t>18</w:t>
      </w:r>
      <w:r w:rsidRPr="000E2170">
        <w:rPr>
          <w:rFonts w:ascii="Arial" w:eastAsia="MS Mincho" w:hAnsi="Arial" w:cs="Arial"/>
          <w:b/>
          <w:bCs/>
          <w:sz w:val="22"/>
          <w:vertAlign w:val="superscript"/>
          <w:lang w:eastAsia="ja-JP"/>
        </w:rPr>
        <w:t>th</w:t>
      </w:r>
      <w:r w:rsidRPr="000E2170">
        <w:rPr>
          <w:rFonts w:ascii="Arial" w:eastAsia="MS Mincho" w:hAnsi="Arial" w:cs="Arial" w:hint="eastAsia"/>
          <w:b/>
          <w:bCs/>
          <w:sz w:val="22"/>
          <w:lang w:eastAsia="ja-JP"/>
        </w:rPr>
        <w:t xml:space="preserve"> </w:t>
      </w:r>
      <w:r w:rsidRPr="000E2170">
        <w:rPr>
          <w:rFonts w:ascii="Arial" w:hAnsi="Arial" w:cs="Arial"/>
          <w:b/>
          <w:bCs/>
          <w:sz w:val="22"/>
        </w:rPr>
        <w:t xml:space="preserve">– </w:t>
      </w:r>
      <w:r w:rsidRPr="000E2170">
        <w:rPr>
          <w:rFonts w:ascii="Arial" w:eastAsia="MS Mincho" w:hAnsi="Arial" w:cs="Arial" w:hint="eastAsia"/>
          <w:b/>
          <w:bCs/>
          <w:sz w:val="22"/>
          <w:lang w:eastAsia="ja-JP"/>
        </w:rPr>
        <w:t>21</w:t>
      </w:r>
      <w:r w:rsidRPr="000E2170">
        <w:rPr>
          <w:rFonts w:ascii="Arial" w:eastAsia="MS Mincho" w:hAnsi="Arial" w:cs="Arial" w:hint="eastAsia"/>
          <w:b/>
          <w:bCs/>
          <w:sz w:val="22"/>
          <w:vertAlign w:val="superscript"/>
          <w:lang w:eastAsia="ja-JP"/>
        </w:rPr>
        <w:t>st</w:t>
      </w:r>
      <w:r w:rsidRPr="000E2170">
        <w:rPr>
          <w:rFonts w:ascii="Arial" w:eastAsia="MS Mincho" w:hAnsi="Arial" w:cs="Arial" w:hint="eastAsia"/>
          <w:b/>
          <w:bCs/>
          <w:sz w:val="22"/>
          <w:lang w:eastAsia="ja-JP"/>
        </w:rPr>
        <w:t xml:space="preserve">, </w:t>
      </w:r>
      <w:r w:rsidRPr="000E2170">
        <w:rPr>
          <w:rFonts w:ascii="Arial" w:hAnsi="Arial" w:cs="Arial"/>
          <w:b/>
          <w:bCs/>
          <w:sz w:val="22"/>
        </w:rPr>
        <w:t>September 201</w:t>
      </w:r>
      <w:r w:rsidRPr="000E2170">
        <w:rPr>
          <w:rFonts w:ascii="Arial" w:eastAsia="MS Mincho" w:hAnsi="Arial" w:cs="Arial" w:hint="eastAsia"/>
          <w:b/>
          <w:bCs/>
          <w:sz w:val="22"/>
          <w:lang w:eastAsia="ja-JP"/>
        </w:rPr>
        <w:t>7</w:t>
      </w:r>
    </w:p>
    <w:p w14:paraId="71D21BF0" w14:textId="77777777" w:rsidR="00EE4B89" w:rsidRDefault="00EE4B89" w:rsidP="0045039C">
      <w:pPr>
        <w:tabs>
          <w:tab w:val="left" w:pos="1985"/>
        </w:tabs>
        <w:jc w:val="both"/>
        <w:rPr>
          <w:b/>
          <w:sz w:val="24"/>
        </w:rPr>
      </w:pPr>
    </w:p>
    <w:p w14:paraId="7F492FCD" w14:textId="2F4315A5" w:rsidR="0045039C" w:rsidRPr="00A86FDA" w:rsidRDefault="0045039C" w:rsidP="0045039C">
      <w:pPr>
        <w:tabs>
          <w:tab w:val="left" w:pos="1985"/>
        </w:tabs>
        <w:jc w:val="both"/>
        <w:rPr>
          <w:sz w:val="24"/>
        </w:rPr>
      </w:pPr>
      <w:r w:rsidRPr="00A86FDA">
        <w:rPr>
          <w:b/>
          <w:sz w:val="24"/>
        </w:rPr>
        <w:t>Agenda item:</w:t>
      </w:r>
      <w:r w:rsidRPr="00A86FDA">
        <w:rPr>
          <w:sz w:val="24"/>
        </w:rPr>
        <w:tab/>
      </w:r>
      <w:r w:rsidR="00551DF8">
        <w:rPr>
          <w:sz w:val="24"/>
        </w:rPr>
        <w:t>6.</w:t>
      </w:r>
      <w:r w:rsidR="00033962">
        <w:rPr>
          <w:sz w:val="24"/>
        </w:rPr>
        <w:t>2.3</w:t>
      </w:r>
      <w:r w:rsidR="007F27A2">
        <w:rPr>
          <w:sz w:val="24"/>
        </w:rPr>
        <w:t>.3</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05A4AE2B" w14:textId="5BF81A10" w:rsidR="00F37D97" w:rsidRDefault="007B7328" w:rsidP="00F37D97">
      <w:pPr>
        <w:overflowPunct/>
        <w:autoSpaceDE/>
        <w:autoSpaceDN/>
        <w:adjustRightInd/>
        <w:spacing w:after="0"/>
        <w:jc w:val="both"/>
        <w:textAlignment w:val="auto"/>
        <w:rPr>
          <w:color w:val="000000"/>
          <w:sz w:val="24"/>
          <w:szCs w:val="24"/>
        </w:rPr>
      </w:pPr>
      <w:r>
        <w:rPr>
          <w:color w:val="000000"/>
          <w:sz w:val="24"/>
          <w:szCs w:val="24"/>
        </w:rPr>
        <w:t>This contribution is a revision of R1-1713409 from RAN</w:t>
      </w:r>
      <w:bookmarkStart w:id="0" w:name="_GoBack"/>
      <w:bookmarkEnd w:id="0"/>
      <w:r>
        <w:rPr>
          <w:color w:val="000000"/>
          <w:sz w:val="24"/>
          <w:szCs w:val="24"/>
        </w:rPr>
        <w:t xml:space="preserve">1# 90.  </w:t>
      </w:r>
      <w:r w:rsidR="00F37D97" w:rsidRPr="00A86FDA">
        <w:rPr>
          <w:color w:val="000000"/>
          <w:sz w:val="24"/>
          <w:szCs w:val="24"/>
        </w:rPr>
        <w:t xml:space="preserve">In </w:t>
      </w:r>
      <w:r w:rsidR="00EB3CC9">
        <w:rPr>
          <w:color w:val="000000"/>
          <w:sz w:val="24"/>
          <w:szCs w:val="24"/>
        </w:rPr>
        <w:t>RAN1 #90</w:t>
      </w:r>
      <w:r w:rsidR="00F37D97">
        <w:rPr>
          <w:color w:val="000000"/>
          <w:sz w:val="24"/>
          <w:szCs w:val="24"/>
        </w:rPr>
        <w:t xml:space="preserve"> [1]</w:t>
      </w:r>
      <w:r w:rsidR="00F37D97" w:rsidRPr="00A86FDA">
        <w:rPr>
          <w:color w:val="000000"/>
          <w:sz w:val="24"/>
          <w:szCs w:val="24"/>
        </w:rPr>
        <w:t>, the following agreements regarding the demodulation reference signal (DMRS) for data were made:</w:t>
      </w:r>
    </w:p>
    <w:p w14:paraId="64020002" w14:textId="77777777" w:rsidR="003734B0" w:rsidRDefault="003734B0" w:rsidP="00EB3CC9"/>
    <w:p w14:paraId="7CF4D389" w14:textId="77777777" w:rsidR="00EB3CC9" w:rsidRPr="00AA4E6D" w:rsidRDefault="00EB3CC9" w:rsidP="00EB3CC9">
      <w:r w:rsidRPr="00AA4E6D">
        <w:rPr>
          <w:highlight w:val="green"/>
        </w:rPr>
        <w:t>Agreements:</w:t>
      </w:r>
    </w:p>
    <w:p w14:paraId="57641C63" w14:textId="77777777" w:rsidR="00EB3CC9" w:rsidRPr="00AA4E6D" w:rsidRDefault="00EB3CC9" w:rsidP="00EB3CC9">
      <w:pPr>
        <w:numPr>
          <w:ilvl w:val="0"/>
          <w:numId w:val="14"/>
        </w:numPr>
        <w:tabs>
          <w:tab w:val="left" w:pos="720"/>
        </w:tabs>
        <w:overflowPunct/>
        <w:autoSpaceDE/>
        <w:autoSpaceDN/>
        <w:adjustRightInd/>
        <w:spacing w:after="0"/>
        <w:textAlignment w:val="auto"/>
      </w:pPr>
      <w:r w:rsidRPr="00AA4E6D">
        <w:t>For broadcast/multicast PDSCH:</w:t>
      </w:r>
    </w:p>
    <w:p w14:paraId="36A1F847" w14:textId="77777777" w:rsidR="00EB3CC9" w:rsidRPr="00AA4E6D" w:rsidRDefault="00EB3CC9" w:rsidP="00EB3CC9">
      <w:pPr>
        <w:numPr>
          <w:ilvl w:val="1"/>
          <w:numId w:val="14"/>
        </w:numPr>
        <w:tabs>
          <w:tab w:val="left" w:pos="1440"/>
        </w:tabs>
        <w:overflowPunct/>
        <w:autoSpaceDE/>
        <w:autoSpaceDN/>
        <w:adjustRightInd/>
        <w:spacing w:after="0"/>
        <w:textAlignment w:val="auto"/>
      </w:pPr>
      <w:r w:rsidRPr="00AA4E6D">
        <w:t>Additional DMRS is always present (Alt. 1)</w:t>
      </w:r>
    </w:p>
    <w:p w14:paraId="7EBE8E5C" w14:textId="77777777" w:rsidR="00EB3CC9" w:rsidRPr="00AA4E6D" w:rsidRDefault="00EB3CC9" w:rsidP="00EB3CC9">
      <w:pPr>
        <w:numPr>
          <w:ilvl w:val="2"/>
          <w:numId w:val="14"/>
        </w:numPr>
        <w:tabs>
          <w:tab w:val="left" w:pos="1440"/>
        </w:tabs>
        <w:overflowPunct/>
        <w:autoSpaceDE/>
        <w:autoSpaceDN/>
        <w:adjustRightInd/>
        <w:spacing w:after="0"/>
        <w:textAlignment w:val="auto"/>
      </w:pPr>
      <w:r w:rsidRPr="00AA4E6D">
        <w:t>FFS: location and number of additional DMRS</w:t>
      </w:r>
    </w:p>
    <w:p w14:paraId="6F686611" w14:textId="77777777" w:rsidR="00EB3CC9" w:rsidRPr="00B069FC" w:rsidRDefault="00EB3CC9" w:rsidP="00EB3CC9"/>
    <w:p w14:paraId="132083C1" w14:textId="77777777" w:rsidR="00EB3CC9" w:rsidRPr="00B069FC" w:rsidRDefault="00EB3CC9" w:rsidP="00EB3CC9">
      <w:r w:rsidRPr="00B069FC">
        <w:rPr>
          <w:u w:val="single"/>
        </w:rPr>
        <w:t>Conclusion</w:t>
      </w:r>
      <w:r w:rsidRPr="00B069FC">
        <w:t>:</w:t>
      </w:r>
    </w:p>
    <w:p w14:paraId="616B340A" w14:textId="77777777" w:rsidR="00EB3CC9" w:rsidRPr="00B069FC" w:rsidRDefault="00EB3CC9" w:rsidP="00EB3CC9">
      <w:pPr>
        <w:numPr>
          <w:ilvl w:val="0"/>
          <w:numId w:val="14"/>
        </w:numPr>
        <w:tabs>
          <w:tab w:val="left" w:pos="720"/>
        </w:tabs>
        <w:overflowPunct/>
        <w:autoSpaceDE/>
        <w:autoSpaceDN/>
        <w:adjustRightInd/>
        <w:spacing w:after="0"/>
        <w:jc w:val="both"/>
        <w:textAlignment w:val="auto"/>
        <w:rPr>
          <w:iCs/>
        </w:rPr>
      </w:pPr>
      <w:r w:rsidRPr="00B069FC">
        <w:rPr>
          <w:iCs/>
        </w:rPr>
        <w:t xml:space="preserve">For broadcast/multicast PDSCH (other than PBCH), the PDSCH is transmitted with a single DMRS port: </w:t>
      </w:r>
    </w:p>
    <w:p w14:paraId="68B854EC" w14:textId="77777777" w:rsidR="00EB3CC9" w:rsidRPr="001860E3" w:rsidRDefault="00EB3CC9" w:rsidP="00EB3CC9">
      <w:pPr>
        <w:numPr>
          <w:ilvl w:val="1"/>
          <w:numId w:val="14"/>
        </w:numPr>
        <w:tabs>
          <w:tab w:val="left" w:pos="720"/>
        </w:tabs>
        <w:overflowPunct/>
        <w:autoSpaceDE/>
        <w:autoSpaceDN/>
        <w:adjustRightInd/>
        <w:spacing w:after="0"/>
        <w:jc w:val="both"/>
        <w:textAlignment w:val="auto"/>
        <w:rPr>
          <w:rFonts w:eastAsia="Batang"/>
          <w:iCs/>
        </w:rPr>
      </w:pPr>
      <w:r w:rsidRPr="00B069FC">
        <w:rPr>
          <w:bCs/>
          <w:iCs/>
        </w:rPr>
        <w:t>Companies are encouraged to perform more analysis/evaluations. To conclude the DM-RS pattern in the next RAN1 meeting</w:t>
      </w:r>
    </w:p>
    <w:p w14:paraId="361B8AB3" w14:textId="77777777" w:rsidR="00EB3CC9" w:rsidRDefault="00EB3CC9" w:rsidP="00EB3CC9">
      <w:pPr>
        <w:rPr>
          <w:highlight w:val="darkYellow"/>
        </w:rPr>
      </w:pPr>
    </w:p>
    <w:p w14:paraId="70459BD0" w14:textId="59A4CAD2" w:rsidR="00EB3CC9" w:rsidRPr="00877734" w:rsidRDefault="00EB3CC9" w:rsidP="00EB3CC9">
      <w:pPr>
        <w:rPr>
          <w:highlight w:val="darkYellow"/>
        </w:rPr>
      </w:pPr>
      <w:r w:rsidRPr="00877734">
        <w:rPr>
          <w:highlight w:val="darkYellow"/>
        </w:rPr>
        <w:t>Working assumption:</w:t>
      </w:r>
    </w:p>
    <w:p w14:paraId="397769FB" w14:textId="77777777" w:rsidR="00EB3CC9" w:rsidRPr="00877734" w:rsidRDefault="00EB3CC9" w:rsidP="00EB3CC9">
      <w:pPr>
        <w:numPr>
          <w:ilvl w:val="0"/>
          <w:numId w:val="14"/>
        </w:numPr>
        <w:tabs>
          <w:tab w:val="left" w:pos="720"/>
        </w:tabs>
        <w:overflowPunct/>
        <w:autoSpaceDE/>
        <w:autoSpaceDN/>
        <w:adjustRightInd/>
        <w:spacing w:after="0"/>
        <w:textAlignment w:val="auto"/>
      </w:pPr>
      <w:r w:rsidRPr="00877734">
        <w:t>For 14-symbol slot and 2-symbol front-load DMRS</w:t>
      </w:r>
    </w:p>
    <w:p w14:paraId="35299FEB" w14:textId="77777777" w:rsidR="00EB3CC9" w:rsidRPr="00877734" w:rsidRDefault="00EB3CC9" w:rsidP="00EB3CC9">
      <w:pPr>
        <w:numPr>
          <w:ilvl w:val="1"/>
          <w:numId w:val="14"/>
        </w:numPr>
        <w:tabs>
          <w:tab w:val="left" w:pos="1440"/>
        </w:tabs>
        <w:overflowPunct/>
        <w:autoSpaceDE/>
        <w:autoSpaceDN/>
        <w:adjustRightInd/>
        <w:spacing w:after="0"/>
        <w:textAlignment w:val="auto"/>
      </w:pPr>
      <w:r w:rsidRPr="00877734">
        <w:t>One 2-symbol additional DMRS can be configured</w:t>
      </w:r>
    </w:p>
    <w:p w14:paraId="18E8DD21" w14:textId="77777777" w:rsidR="00EB3CC9" w:rsidRPr="00877734" w:rsidRDefault="00EB3CC9" w:rsidP="00EB3CC9">
      <w:pPr>
        <w:numPr>
          <w:ilvl w:val="1"/>
          <w:numId w:val="14"/>
        </w:numPr>
        <w:tabs>
          <w:tab w:val="left" w:pos="1440"/>
        </w:tabs>
        <w:overflowPunct/>
        <w:autoSpaceDE/>
        <w:autoSpaceDN/>
        <w:adjustRightInd/>
        <w:spacing w:after="0"/>
        <w:textAlignment w:val="auto"/>
      </w:pPr>
      <w:r w:rsidRPr="00877734">
        <w:t>Companies are encouraged to perform additional evaluations and design analysis, also taking into account 1-symbol front-load DM-RS</w:t>
      </w:r>
    </w:p>
    <w:p w14:paraId="3877FDE6" w14:textId="77777777" w:rsidR="00EB3CC9" w:rsidRPr="00877734" w:rsidRDefault="00EB3CC9" w:rsidP="00EB3CC9">
      <w:r w:rsidRPr="00877734">
        <w:rPr>
          <w:highlight w:val="green"/>
        </w:rPr>
        <w:t>Agreements</w:t>
      </w:r>
      <w:r w:rsidRPr="00877734">
        <w:t>:</w:t>
      </w:r>
    </w:p>
    <w:p w14:paraId="6E544242" w14:textId="77777777" w:rsidR="00EB3CC9" w:rsidRPr="00877734" w:rsidRDefault="00EB3CC9" w:rsidP="00EB3CC9">
      <w:pPr>
        <w:numPr>
          <w:ilvl w:val="0"/>
          <w:numId w:val="14"/>
        </w:numPr>
        <w:tabs>
          <w:tab w:val="left" w:pos="720"/>
        </w:tabs>
        <w:overflowPunct/>
        <w:autoSpaceDE/>
        <w:autoSpaceDN/>
        <w:adjustRightInd/>
        <w:spacing w:after="0"/>
        <w:textAlignment w:val="auto"/>
      </w:pPr>
      <w:r w:rsidRPr="00877734">
        <w:t>For 14-symbol slot and 1-symbol front-load DMRS</w:t>
      </w:r>
    </w:p>
    <w:p w14:paraId="317ED8C9" w14:textId="77777777" w:rsidR="00EB3CC9" w:rsidRPr="00877734" w:rsidRDefault="00EB3CC9" w:rsidP="00EB3CC9">
      <w:pPr>
        <w:numPr>
          <w:ilvl w:val="1"/>
          <w:numId w:val="14"/>
        </w:numPr>
        <w:tabs>
          <w:tab w:val="left" w:pos="720"/>
        </w:tabs>
        <w:overflowPunct/>
        <w:autoSpaceDE/>
        <w:autoSpaceDN/>
        <w:adjustRightInd/>
        <w:spacing w:after="0"/>
        <w:textAlignment w:val="auto"/>
      </w:pPr>
      <w:r w:rsidRPr="00877734">
        <w:t>At least two 1-symbol additional DMRS may be configured</w:t>
      </w:r>
    </w:p>
    <w:p w14:paraId="6A4F65C4" w14:textId="77777777" w:rsidR="00EB3CC9" w:rsidRPr="00877734" w:rsidRDefault="00EB3CC9" w:rsidP="00EB3CC9">
      <w:pPr>
        <w:numPr>
          <w:ilvl w:val="1"/>
          <w:numId w:val="14"/>
        </w:numPr>
        <w:tabs>
          <w:tab w:val="left" w:pos="720"/>
        </w:tabs>
        <w:overflowPunct/>
        <w:autoSpaceDE/>
        <w:autoSpaceDN/>
        <w:adjustRightInd/>
        <w:spacing w:after="0"/>
        <w:textAlignment w:val="auto"/>
      </w:pPr>
      <w:r w:rsidRPr="00877734">
        <w:t>FFS whether or not to additionally support three 1-symbol additional DMRS may be configured</w:t>
      </w:r>
    </w:p>
    <w:p w14:paraId="03000CBD" w14:textId="77777777" w:rsidR="00EB3CC9" w:rsidRPr="00877734" w:rsidRDefault="00EB3CC9" w:rsidP="00EB3CC9">
      <w:pPr>
        <w:numPr>
          <w:ilvl w:val="2"/>
          <w:numId w:val="14"/>
        </w:numPr>
        <w:tabs>
          <w:tab w:val="left" w:pos="720"/>
        </w:tabs>
        <w:overflowPunct/>
        <w:autoSpaceDE/>
        <w:autoSpaceDN/>
        <w:adjustRightInd/>
        <w:spacing w:after="0"/>
        <w:textAlignment w:val="auto"/>
      </w:pPr>
      <w:r w:rsidRPr="00877734">
        <w:t>Companies are encouraged to perform additional evaluations and design analysis</w:t>
      </w:r>
    </w:p>
    <w:p w14:paraId="7EA58597" w14:textId="77777777" w:rsidR="00F37D97" w:rsidRPr="00A00005" w:rsidRDefault="00F37D97" w:rsidP="00F37D97">
      <w:pPr>
        <w:overflowPunct/>
        <w:autoSpaceDE/>
        <w:autoSpaceDN/>
        <w:adjustRightInd/>
        <w:spacing w:after="0"/>
        <w:textAlignment w:val="auto"/>
        <w:rPr>
          <w:rFonts w:eastAsia="MS Mincho"/>
          <w:lang w:eastAsia="ja-JP"/>
        </w:rPr>
      </w:pP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690D0537"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p>
    <w:p w14:paraId="5A28B2ED" w14:textId="1E199B8B" w:rsidR="007A789B" w:rsidRDefault="007A789B" w:rsidP="007A789B">
      <w:pPr>
        <w:pStyle w:val="Heading1"/>
        <w:rPr>
          <w:rFonts w:ascii="Times New Roman" w:hAnsi="Times New Roman"/>
        </w:rPr>
      </w:pPr>
      <w:r>
        <w:rPr>
          <w:rFonts w:ascii="Times New Roman" w:hAnsi="Times New Roman"/>
        </w:rPr>
        <w:lastRenderedPageBreak/>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554EB404" w14:textId="2D85F507" w:rsidR="00C00D2E" w:rsidRDefault="00C00D2E" w:rsidP="00C00D2E">
      <w:pPr>
        <w:pStyle w:val="Heading2"/>
      </w:pPr>
      <w:r>
        <w:t>DMRS for Broadcast PDSCH</w:t>
      </w:r>
    </w:p>
    <w:p w14:paraId="3DE6BB3C" w14:textId="2CF57E54" w:rsidR="00E64993" w:rsidRPr="00E64993" w:rsidRDefault="00E64993" w:rsidP="00E64993">
      <w:pPr>
        <w:pStyle w:val="Heading3"/>
      </w:pPr>
      <w:r>
        <w:t>First set of results</w:t>
      </w:r>
    </w:p>
    <w:p w14:paraId="40908D74" w14:textId="7BB7F385" w:rsidR="00C00D2E" w:rsidRPr="00CA13EA" w:rsidRDefault="00C00D2E" w:rsidP="00C00D2E">
      <w:pPr>
        <w:spacing w:after="0"/>
        <w:jc w:val="both"/>
        <w:rPr>
          <w:sz w:val="24"/>
          <w:lang w:val="en-GB"/>
        </w:rPr>
      </w:pPr>
      <w:r w:rsidRPr="00CA13EA">
        <w:rPr>
          <w:sz w:val="24"/>
          <w:lang w:val="en-GB"/>
        </w:rPr>
        <w:t>The DMRS for broadcast PDSCH should be a dense pattern in both frequency and time to ensure very robust performance independent of the UE’s channel conditions and geometry. In the following, we compare the following three patterns:</w:t>
      </w:r>
    </w:p>
    <w:p w14:paraId="385DA60C" w14:textId="6B9F25C1" w:rsidR="00C00D2E" w:rsidRPr="00CA13EA" w:rsidRDefault="00C00D2E" w:rsidP="008E5B70">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One-symbol config-1 without frequency domain staggering with DMRS on every 3rd OFDM symbol.</w:t>
      </w:r>
    </w:p>
    <w:p w14:paraId="537841F7" w14:textId="4C6E6FA5" w:rsidR="00C00D2E" w:rsidRPr="00F230C9" w:rsidRDefault="00C00D2E" w:rsidP="00C00D2E">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 xml:space="preserve">Two-symbol config-2 with/without frequency domain staggering with 2 additional DMRS. </w:t>
      </w:r>
    </w:p>
    <w:p w14:paraId="332B35D5" w14:textId="7406D142" w:rsidR="00E32F1A" w:rsidRPr="00F230C9" w:rsidRDefault="00C00D2E" w:rsidP="00C00D2E">
      <w:pPr>
        <w:spacing w:after="0"/>
        <w:rPr>
          <w:sz w:val="24"/>
          <w:lang w:val="en-GB"/>
        </w:rPr>
      </w:pPr>
      <w:r w:rsidRPr="00CA13EA">
        <w:rPr>
          <w:sz w:val="24"/>
          <w:lang w:val="en-GB"/>
        </w:rPr>
        <w:t xml:space="preserve">In the simulation setup we assume 30 KHz SCS, 2 Tx, 2 Rx, TDL-C 1000 nsec  and 500 kmh at 4 GHz carrier (1850 Hz Doppler spread), Turbo code with total 4 transmissions, a payload of 250 bits, with 12 PRBs allocation, QPSK. We plot the residual BLER as a function of the geometry. </w:t>
      </w:r>
    </w:p>
    <w:p w14:paraId="3B54E072" w14:textId="7DF0B028" w:rsidR="00C00D2E" w:rsidRPr="00C00D2E" w:rsidRDefault="00C00D2E" w:rsidP="00C00D2E">
      <w:pPr>
        <w:jc w:val="center"/>
        <w:rPr>
          <w:lang w:val="en-GB"/>
        </w:rPr>
      </w:pPr>
      <w:r>
        <w:rPr>
          <w:noProof/>
        </w:rPr>
        <w:drawing>
          <wp:inline distT="0" distB="0" distL="0" distR="0" wp14:anchorId="15A2EB84" wp14:editId="1A5B206E">
            <wp:extent cx="3601502" cy="88918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4407" cy="894835"/>
                    </a:xfrm>
                    <a:prstGeom prst="rect">
                      <a:avLst/>
                    </a:prstGeom>
                  </pic:spPr>
                </pic:pic>
              </a:graphicData>
            </a:graphic>
          </wp:inline>
        </w:drawing>
      </w:r>
    </w:p>
    <w:p w14:paraId="7B7E0B57" w14:textId="637729B5" w:rsidR="00C00D2E" w:rsidRDefault="00C00D2E" w:rsidP="00C00D2E">
      <w:pPr>
        <w:jc w:val="center"/>
        <w:rPr>
          <w:lang w:val="en-GB"/>
        </w:rPr>
      </w:pPr>
      <w:r>
        <w:rPr>
          <w:noProof/>
        </w:rPr>
        <w:drawing>
          <wp:inline distT="0" distB="0" distL="0" distR="0" wp14:anchorId="55E6785A" wp14:editId="19D479BA">
            <wp:extent cx="4426145" cy="2048235"/>
            <wp:effectExtent l="0" t="0" r="0" b="9525"/>
            <wp:docPr id="44" name="Picture 44" descr="C:\Users\amanolak\Desktop\PentNew\OLLA\pentariLink\wilt_infra\run\test\R90_broad\Present\1850_1000_250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R90_broad\Present\1850_1000_250_New.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7767" cy="2053613"/>
                    </a:xfrm>
                    <a:prstGeom prst="rect">
                      <a:avLst/>
                    </a:prstGeom>
                    <a:noFill/>
                    <a:ln>
                      <a:noFill/>
                    </a:ln>
                  </pic:spPr>
                </pic:pic>
              </a:graphicData>
            </a:graphic>
          </wp:inline>
        </w:drawing>
      </w:r>
    </w:p>
    <w:p w14:paraId="1706E9E7" w14:textId="77777777" w:rsidR="00F85AF7" w:rsidRDefault="00C00D2E" w:rsidP="00F85AF7">
      <w:pPr>
        <w:jc w:val="both"/>
        <w:rPr>
          <w:sz w:val="24"/>
          <w:lang w:val="en-GB"/>
        </w:rPr>
      </w:pPr>
      <w:r w:rsidRPr="00CA13EA">
        <w:rPr>
          <w:sz w:val="24"/>
          <w:lang w:val="en-GB"/>
        </w:rPr>
        <w:t xml:space="preserve">The receiver performs wideband channel estimation over the 12 PRBs. We clearly observe that config-2 without staggering suffers from the low frequency domain density, and that even if staggering is added, it is still worse than the config-1 scenario. </w:t>
      </w:r>
    </w:p>
    <w:p w14:paraId="4482E427" w14:textId="7F47F26B" w:rsidR="00C00D2E" w:rsidRPr="00CA13EA" w:rsidRDefault="00C00D2E" w:rsidP="00F85AF7">
      <w:pPr>
        <w:jc w:val="both"/>
        <w:rPr>
          <w:sz w:val="24"/>
          <w:lang w:val="en-GB"/>
        </w:rPr>
      </w:pPr>
      <w:r w:rsidRPr="00CA13EA">
        <w:rPr>
          <w:sz w:val="24"/>
          <w:lang w:val="en-GB"/>
        </w:rPr>
        <w:t xml:space="preserve">Similar results appear if we compare the following cases </w:t>
      </w:r>
      <w:r w:rsidR="00057C6F" w:rsidRPr="00CA13EA">
        <w:rPr>
          <w:sz w:val="24"/>
          <w:lang w:val="en-GB"/>
        </w:rPr>
        <w:t>which all have higher overhead</w:t>
      </w:r>
      <w:r w:rsidR="00C56BE6" w:rsidRPr="00CA13EA">
        <w:rPr>
          <w:sz w:val="24"/>
          <w:lang w:val="en-GB"/>
        </w:rPr>
        <w:t>:</w:t>
      </w:r>
    </w:p>
    <w:p w14:paraId="2D8938B3" w14:textId="58B889F9" w:rsidR="00F85AF7" w:rsidRDefault="00C00D2E" w:rsidP="00F85AF7">
      <w:pPr>
        <w:jc w:val="center"/>
        <w:rPr>
          <w:lang w:val="en-GB"/>
        </w:rPr>
      </w:pPr>
      <w:r>
        <w:rPr>
          <w:noProof/>
        </w:rPr>
        <w:drawing>
          <wp:inline distT="0" distB="0" distL="0" distR="0" wp14:anchorId="040FEBF5" wp14:editId="4753BE86">
            <wp:extent cx="4196687" cy="10155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3858" cy="1019658"/>
                    </a:xfrm>
                    <a:prstGeom prst="rect">
                      <a:avLst/>
                    </a:prstGeom>
                  </pic:spPr>
                </pic:pic>
              </a:graphicData>
            </a:graphic>
          </wp:inline>
        </w:drawing>
      </w:r>
    </w:p>
    <w:p w14:paraId="12D5DCF3" w14:textId="77777777" w:rsidR="00F85AF7" w:rsidRDefault="00F85AF7" w:rsidP="00F85AF7">
      <w:pPr>
        <w:jc w:val="center"/>
        <w:rPr>
          <w:b/>
          <w:i/>
          <w:sz w:val="24"/>
          <w:lang w:val="en-GB"/>
        </w:rPr>
      </w:pPr>
      <w:r>
        <w:rPr>
          <w:rFonts w:ascii="Arial" w:hAnsi="Arial" w:cs="Arial"/>
          <w:b/>
          <w:bCs/>
          <w:noProof/>
          <w:sz w:val="22"/>
        </w:rPr>
        <w:lastRenderedPageBreak/>
        <w:drawing>
          <wp:inline distT="0" distB="0" distL="0" distR="0" wp14:anchorId="0E031E78" wp14:editId="11A21A41">
            <wp:extent cx="4225158" cy="2343679"/>
            <wp:effectExtent l="0" t="0" r="4445" b="0"/>
            <wp:docPr id="18" name="Picture 18" descr="C:\Users\amanolak\Desktop\PentNew\OLLA\pentariLink\wilt_infra\run\test\R90_broad\Present\1850_1000_250_Ne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R90_broad\Present\1850_1000_250_NewB.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7354" cy="2344897"/>
                    </a:xfrm>
                    <a:prstGeom prst="rect">
                      <a:avLst/>
                    </a:prstGeom>
                    <a:noFill/>
                    <a:ln>
                      <a:noFill/>
                    </a:ln>
                  </pic:spPr>
                </pic:pic>
              </a:graphicData>
            </a:graphic>
          </wp:inline>
        </w:drawing>
      </w:r>
      <w:r w:rsidRPr="00CA13EA">
        <w:rPr>
          <w:b/>
          <w:i/>
          <w:sz w:val="24"/>
          <w:lang w:val="en-GB"/>
        </w:rPr>
        <w:t xml:space="preserve"> </w:t>
      </w:r>
    </w:p>
    <w:p w14:paraId="55FEEF38" w14:textId="77777777" w:rsidR="00546ED6" w:rsidRDefault="00F85AF7" w:rsidP="00F85AF7">
      <w:pPr>
        <w:jc w:val="both"/>
        <w:rPr>
          <w:sz w:val="24"/>
          <w:lang w:val="en-GB"/>
        </w:rPr>
      </w:pPr>
      <w:r>
        <w:rPr>
          <w:sz w:val="24"/>
          <w:lang w:val="en-GB"/>
        </w:rPr>
        <w:t xml:space="preserve">Note that the pattern shown above based on the config-2 front-load would be a DMRS specifically designed for broadcast DMRS and it will not be for unicast because it would otherwise be putting RS in all the symbols. On the other hand, the pattern based on config-1 DMRS can still be used for unicast DMRS. </w:t>
      </w:r>
    </w:p>
    <w:p w14:paraId="3599D2F5" w14:textId="73DE29C6" w:rsidR="00E64993" w:rsidRDefault="00E64993" w:rsidP="00E64993">
      <w:pPr>
        <w:pStyle w:val="Heading3"/>
      </w:pPr>
      <w:r>
        <w:t>Second set of results</w:t>
      </w:r>
    </w:p>
    <w:p w14:paraId="3227895B" w14:textId="3D4034C8" w:rsidR="00E64993" w:rsidRDefault="00E64993" w:rsidP="0073447D">
      <w:pPr>
        <w:jc w:val="both"/>
        <w:rPr>
          <w:sz w:val="24"/>
          <w:lang w:val="en-GB"/>
        </w:rPr>
      </w:pPr>
      <w:r w:rsidRPr="0073447D">
        <w:rPr>
          <w:sz w:val="24"/>
          <w:lang w:val="en-GB"/>
        </w:rPr>
        <w:t>We now provide results for</w:t>
      </w:r>
      <w:r w:rsidR="0073447D" w:rsidRPr="0073447D">
        <w:rPr>
          <w:sz w:val="24"/>
          <w:lang w:val="en-GB"/>
        </w:rPr>
        <w:t xml:space="preserve"> the following simulation scenario:</w:t>
      </w:r>
      <w:r w:rsidRPr="0073447D">
        <w:rPr>
          <w:sz w:val="24"/>
          <w:lang w:val="en-GB"/>
        </w:rPr>
        <w:t xml:space="preserve"> </w:t>
      </w:r>
      <w:r w:rsidRPr="00CA13EA">
        <w:rPr>
          <w:sz w:val="24"/>
          <w:lang w:val="en-GB"/>
        </w:rPr>
        <w:t>2 Tx, 2 Rx, and 500 kmh at 4 GHz carrier (1850 Hz Doppler spread), Turbo code with total 4 transmissions, a payload of 250 bits, with 12 PRBs allocation, QPSK</w:t>
      </w:r>
      <w:r>
        <w:rPr>
          <w:sz w:val="24"/>
          <w:lang w:val="en-GB"/>
        </w:rPr>
        <w:t>. In thi</w:t>
      </w:r>
      <w:r w:rsidR="00334D6F">
        <w:rPr>
          <w:sz w:val="24"/>
          <w:lang w:val="en-GB"/>
        </w:rPr>
        <w:t>s set of results we simulate 15 and</w:t>
      </w:r>
      <w:r>
        <w:rPr>
          <w:sz w:val="24"/>
          <w:lang w:val="en-GB"/>
        </w:rPr>
        <w:t xml:space="preserve"> 30 KHz SCS for TDL-C 1000 nsec and TDL-A 1000 nsec</w:t>
      </w:r>
      <w:r w:rsidR="00334D6F">
        <w:rPr>
          <w:sz w:val="24"/>
          <w:lang w:val="en-GB"/>
        </w:rPr>
        <w:t>, and 60 KHz for TDL-C 1000 nsec</w:t>
      </w:r>
      <w:r>
        <w:rPr>
          <w:sz w:val="24"/>
          <w:lang w:val="en-GB"/>
        </w:rPr>
        <w:t xml:space="preserve">, </w:t>
      </w:r>
      <w:r w:rsidR="0073447D">
        <w:rPr>
          <w:sz w:val="24"/>
          <w:lang w:val="en-GB"/>
        </w:rPr>
        <w:t xml:space="preserve">for scenarios that there is a potential mismatch between the assumption on the Doppler spread of the DMRS CE and the actual Doppler spread of the channel. </w:t>
      </w:r>
    </w:p>
    <w:p w14:paraId="370F4E02" w14:textId="5649FE94" w:rsidR="0027542B" w:rsidRDefault="0027542B" w:rsidP="0073447D">
      <w:pPr>
        <w:jc w:val="both"/>
        <w:rPr>
          <w:sz w:val="24"/>
          <w:lang w:val="en-GB"/>
        </w:rPr>
      </w:pPr>
      <w:r>
        <w:rPr>
          <w:sz w:val="24"/>
          <w:lang w:val="en-GB"/>
        </w:rPr>
        <w:t>We compare the following three patterns:</w:t>
      </w:r>
    </w:p>
    <w:p w14:paraId="06D28BCD" w14:textId="36D53B92" w:rsidR="0027542B" w:rsidRDefault="0027542B" w:rsidP="0027542B">
      <w:pPr>
        <w:jc w:val="center"/>
        <w:rPr>
          <w:sz w:val="24"/>
          <w:lang w:val="en-GB"/>
        </w:rPr>
      </w:pPr>
      <w:r>
        <w:rPr>
          <w:noProof/>
        </w:rPr>
        <w:drawing>
          <wp:inline distT="0" distB="0" distL="0" distR="0" wp14:anchorId="7F7ED84A" wp14:editId="23642903">
            <wp:extent cx="3788229" cy="977448"/>
            <wp:effectExtent l="0" t="0" r="3175" b="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6079" cy="979473"/>
                    </a:xfrm>
                    <a:prstGeom prst="rect">
                      <a:avLst/>
                    </a:prstGeom>
                  </pic:spPr>
                </pic:pic>
              </a:graphicData>
            </a:graphic>
          </wp:inline>
        </w:drawing>
      </w:r>
    </w:p>
    <w:p w14:paraId="548614B5" w14:textId="7BA81EC5" w:rsidR="0027542B" w:rsidRDefault="0027542B" w:rsidP="003D40E8">
      <w:pPr>
        <w:spacing w:after="0"/>
        <w:rPr>
          <w:sz w:val="24"/>
          <w:lang w:val="en-GB"/>
        </w:rPr>
      </w:pPr>
      <w:r>
        <w:rPr>
          <w:sz w:val="24"/>
          <w:lang w:val="en-GB"/>
        </w:rPr>
        <w:t>Observe that the 2</w:t>
      </w:r>
      <w:r w:rsidRPr="0027542B">
        <w:rPr>
          <w:sz w:val="24"/>
          <w:vertAlign w:val="superscript"/>
          <w:lang w:val="en-GB"/>
        </w:rPr>
        <w:t>nd</w:t>
      </w:r>
      <w:r>
        <w:rPr>
          <w:sz w:val="24"/>
          <w:lang w:val="en-GB"/>
        </w:rPr>
        <w:t xml:space="preserve"> and 3</w:t>
      </w:r>
      <w:r w:rsidRPr="0027542B">
        <w:rPr>
          <w:sz w:val="24"/>
          <w:vertAlign w:val="superscript"/>
          <w:lang w:val="en-GB"/>
        </w:rPr>
        <w:t>rd</w:t>
      </w:r>
      <w:r>
        <w:rPr>
          <w:sz w:val="24"/>
          <w:lang w:val="en-GB"/>
        </w:rPr>
        <w:t xml:space="preserve"> pattern have the same RE overhead, but the 2</w:t>
      </w:r>
      <w:r w:rsidRPr="0027542B">
        <w:rPr>
          <w:sz w:val="24"/>
          <w:vertAlign w:val="superscript"/>
          <w:lang w:val="en-GB"/>
        </w:rPr>
        <w:t>nd</w:t>
      </w:r>
      <w:r>
        <w:rPr>
          <w:sz w:val="24"/>
          <w:lang w:val="en-GB"/>
        </w:rPr>
        <w:t xml:space="preserve"> uses config-1 whereas the latter uses config-2. </w:t>
      </w:r>
    </w:p>
    <w:p w14:paraId="03367CBF" w14:textId="5C5C6A8D" w:rsidR="00E64993" w:rsidRDefault="00E64993" w:rsidP="00E64993">
      <w:pPr>
        <w:pStyle w:val="Heading4"/>
      </w:pPr>
      <w:r>
        <w:lastRenderedPageBreak/>
        <w:t>15 KHz</w:t>
      </w:r>
    </w:p>
    <w:p w14:paraId="5D971AE5" w14:textId="08EFB5C3" w:rsidR="00E64993" w:rsidRDefault="00E64993" w:rsidP="00E64993">
      <w:pPr>
        <w:pStyle w:val="Heading5"/>
      </w:pPr>
      <w:r>
        <w:t>TDL-A 1000 nsec</w:t>
      </w:r>
    </w:p>
    <w:p w14:paraId="1614382F" w14:textId="428742CB" w:rsidR="00E64993" w:rsidRDefault="00E64993" w:rsidP="00E64993">
      <w:pPr>
        <w:pStyle w:val="Heading6"/>
      </w:pPr>
      <w:r>
        <w:t xml:space="preserve">DMRS CE Doppler Spread = </w:t>
      </w:r>
      <w:r w:rsidR="00C26DD8">
        <w:t>1</w:t>
      </w:r>
      <w:r>
        <w:t>500 Hz</w:t>
      </w:r>
    </w:p>
    <w:p w14:paraId="6DCE25DC" w14:textId="520D0187" w:rsidR="00E64993" w:rsidRPr="00E64993" w:rsidRDefault="006237A3" w:rsidP="00E64993">
      <w:pPr>
        <w:jc w:val="center"/>
        <w:rPr>
          <w:lang w:val="en-GB"/>
        </w:rPr>
      </w:pPr>
      <w:r w:rsidRPr="006237A3">
        <w:rPr>
          <w:noProof/>
        </w:rPr>
        <w:drawing>
          <wp:inline distT="0" distB="0" distL="0" distR="0" wp14:anchorId="580078ED" wp14:editId="23DFCA98">
            <wp:extent cx="3547068" cy="1967393"/>
            <wp:effectExtent l="0" t="0" r="0" b="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56512" cy="1972631"/>
                    </a:xfrm>
                    <a:prstGeom prst="rect">
                      <a:avLst/>
                    </a:prstGeom>
                    <a:noFill/>
                    <a:ln>
                      <a:noFill/>
                    </a:ln>
                    <a:extLst/>
                  </pic:spPr>
                </pic:pic>
              </a:graphicData>
            </a:graphic>
          </wp:inline>
        </w:drawing>
      </w:r>
    </w:p>
    <w:p w14:paraId="4436A996" w14:textId="666C45AF" w:rsidR="00E64993" w:rsidRDefault="00E64993" w:rsidP="00E64993">
      <w:pPr>
        <w:pStyle w:val="Heading6"/>
      </w:pPr>
      <w:r>
        <w:t>DMRS CE Doppler Spread = 1850 Hz (no mismatch)</w:t>
      </w:r>
    </w:p>
    <w:p w14:paraId="5E0BD27B" w14:textId="06969D3E" w:rsidR="00E64993" w:rsidRPr="00E64993" w:rsidRDefault="00E64993" w:rsidP="00E64993">
      <w:pPr>
        <w:jc w:val="center"/>
        <w:rPr>
          <w:lang w:val="en-GB"/>
        </w:rPr>
      </w:pPr>
      <w:r w:rsidRPr="00E64993">
        <w:rPr>
          <w:noProof/>
        </w:rPr>
        <w:drawing>
          <wp:inline distT="0" distB="0" distL="0" distR="0" wp14:anchorId="5B1AFDDB" wp14:editId="1462BCD4">
            <wp:extent cx="3797845" cy="2106486"/>
            <wp:effectExtent l="0" t="0" r="0" b="8255"/>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8209" cy="2112235"/>
                    </a:xfrm>
                    <a:prstGeom prst="rect">
                      <a:avLst/>
                    </a:prstGeom>
                    <a:noFill/>
                    <a:ln>
                      <a:noFill/>
                    </a:ln>
                    <a:extLst/>
                  </pic:spPr>
                </pic:pic>
              </a:graphicData>
            </a:graphic>
          </wp:inline>
        </w:drawing>
      </w:r>
    </w:p>
    <w:p w14:paraId="09C23344" w14:textId="797A29F6" w:rsidR="00E64993" w:rsidRPr="00E64993" w:rsidRDefault="00E64993" w:rsidP="00E64993">
      <w:pPr>
        <w:pStyle w:val="Heading6"/>
      </w:pPr>
      <w:r>
        <w:t>DMRS CE Doppler Spread = 2500 Hz</w:t>
      </w:r>
    </w:p>
    <w:p w14:paraId="328DECCD" w14:textId="2CF7EFC4" w:rsidR="00E64993" w:rsidRPr="00E64993" w:rsidRDefault="00E64993" w:rsidP="00E64993">
      <w:pPr>
        <w:jc w:val="center"/>
        <w:rPr>
          <w:lang w:val="en-GB"/>
        </w:rPr>
      </w:pPr>
      <w:r w:rsidRPr="00E64993">
        <w:rPr>
          <w:noProof/>
        </w:rPr>
        <w:drawing>
          <wp:inline distT="0" distB="0" distL="0" distR="0" wp14:anchorId="3EB5EE12" wp14:editId="18769B48">
            <wp:extent cx="3568889" cy="1979496"/>
            <wp:effectExtent l="0" t="0" r="0" b="1905"/>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2535" cy="1987065"/>
                    </a:xfrm>
                    <a:prstGeom prst="rect">
                      <a:avLst/>
                    </a:prstGeom>
                    <a:noFill/>
                    <a:ln>
                      <a:noFill/>
                    </a:ln>
                    <a:extLst/>
                  </pic:spPr>
                </pic:pic>
              </a:graphicData>
            </a:graphic>
          </wp:inline>
        </w:drawing>
      </w:r>
    </w:p>
    <w:p w14:paraId="7AE99D11" w14:textId="625C9D87" w:rsidR="00E64993" w:rsidRPr="00E64993" w:rsidRDefault="00E64993" w:rsidP="00E64993">
      <w:pPr>
        <w:pStyle w:val="Heading5"/>
      </w:pPr>
      <w:r>
        <w:lastRenderedPageBreak/>
        <w:t>TDL-C 1000 nsec</w:t>
      </w:r>
    </w:p>
    <w:p w14:paraId="4D04000F" w14:textId="64FD4BD3" w:rsidR="00E64993" w:rsidRDefault="00E64993" w:rsidP="00E64993">
      <w:pPr>
        <w:pStyle w:val="Heading6"/>
      </w:pPr>
      <w:r>
        <w:t xml:space="preserve">DMRS CE Doppler Spread = </w:t>
      </w:r>
      <w:r w:rsidR="00C26DD8">
        <w:t>1</w:t>
      </w:r>
      <w:r>
        <w:t>500 Hz</w:t>
      </w:r>
    </w:p>
    <w:p w14:paraId="3AEABC35" w14:textId="2A848A2E" w:rsidR="00E64993" w:rsidRPr="00E64993" w:rsidRDefault="00C26DD8" w:rsidP="00E64993">
      <w:pPr>
        <w:jc w:val="center"/>
        <w:rPr>
          <w:lang w:val="en-GB"/>
        </w:rPr>
      </w:pPr>
      <w:r w:rsidRPr="00C26DD8">
        <w:rPr>
          <w:noProof/>
        </w:rPr>
        <w:drawing>
          <wp:inline distT="0" distB="0" distL="0" distR="0" wp14:anchorId="39B5E2A6" wp14:editId="72435807">
            <wp:extent cx="3482035" cy="1931322"/>
            <wp:effectExtent l="0" t="0" r="4445" b="0"/>
            <wp:docPr id="7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93538" cy="1937702"/>
                    </a:xfrm>
                    <a:prstGeom prst="rect">
                      <a:avLst/>
                    </a:prstGeom>
                    <a:noFill/>
                    <a:ln>
                      <a:noFill/>
                    </a:ln>
                    <a:extLst/>
                  </pic:spPr>
                </pic:pic>
              </a:graphicData>
            </a:graphic>
          </wp:inline>
        </w:drawing>
      </w:r>
    </w:p>
    <w:p w14:paraId="24098BAF" w14:textId="6D99913A" w:rsidR="00E64993" w:rsidRDefault="00E64993" w:rsidP="00E64993">
      <w:pPr>
        <w:pStyle w:val="Heading6"/>
      </w:pPr>
      <w:r>
        <w:t>DMRS CE Doppler Spread = 1850 Hz (no mismatch)</w:t>
      </w:r>
    </w:p>
    <w:p w14:paraId="450E20BF" w14:textId="223489F8" w:rsidR="00E64993" w:rsidRPr="00E64993" w:rsidRDefault="00E64993" w:rsidP="00E64993">
      <w:pPr>
        <w:jc w:val="center"/>
        <w:rPr>
          <w:lang w:val="en-GB"/>
        </w:rPr>
      </w:pPr>
      <w:r w:rsidRPr="00E64993">
        <w:rPr>
          <w:noProof/>
        </w:rPr>
        <w:drawing>
          <wp:inline distT="0" distB="0" distL="0" distR="0" wp14:anchorId="549DBB98" wp14:editId="2D19A180">
            <wp:extent cx="3613708" cy="2004354"/>
            <wp:effectExtent l="0" t="0" r="6350"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7410" cy="2011954"/>
                    </a:xfrm>
                    <a:prstGeom prst="rect">
                      <a:avLst/>
                    </a:prstGeom>
                    <a:noFill/>
                    <a:ln>
                      <a:noFill/>
                    </a:ln>
                    <a:extLst/>
                  </pic:spPr>
                </pic:pic>
              </a:graphicData>
            </a:graphic>
          </wp:inline>
        </w:drawing>
      </w:r>
    </w:p>
    <w:p w14:paraId="2D832AD3" w14:textId="77777777" w:rsidR="00E64993" w:rsidRPr="00E64993" w:rsidRDefault="00E64993" w:rsidP="00E64993">
      <w:pPr>
        <w:pStyle w:val="Heading6"/>
      </w:pPr>
      <w:r>
        <w:t>DMRS CE Doppler Spread = 2500 Hz</w:t>
      </w:r>
    </w:p>
    <w:p w14:paraId="1BC1F53B" w14:textId="602E1433" w:rsidR="00E64993" w:rsidRPr="00E64993" w:rsidRDefault="00E64993" w:rsidP="00E64993">
      <w:pPr>
        <w:jc w:val="center"/>
        <w:rPr>
          <w:lang w:val="en-GB"/>
        </w:rPr>
      </w:pPr>
      <w:r w:rsidRPr="00E64993">
        <w:rPr>
          <w:noProof/>
        </w:rPr>
        <w:drawing>
          <wp:inline distT="0" distB="0" distL="0" distR="0" wp14:anchorId="62C9DC37" wp14:editId="190B2A10">
            <wp:extent cx="3503220" cy="1943071"/>
            <wp:effectExtent l="0" t="0" r="2540" b="63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08055" cy="1945753"/>
                    </a:xfrm>
                    <a:prstGeom prst="rect">
                      <a:avLst/>
                    </a:prstGeom>
                    <a:noFill/>
                    <a:ln>
                      <a:noFill/>
                    </a:ln>
                    <a:extLst/>
                  </pic:spPr>
                </pic:pic>
              </a:graphicData>
            </a:graphic>
          </wp:inline>
        </w:drawing>
      </w:r>
    </w:p>
    <w:p w14:paraId="6ED42858" w14:textId="38FC135E" w:rsidR="00E64993" w:rsidRDefault="00E64993" w:rsidP="00E64993">
      <w:pPr>
        <w:pStyle w:val="Heading4"/>
      </w:pPr>
      <w:r>
        <w:lastRenderedPageBreak/>
        <w:t>30 KHz</w:t>
      </w:r>
    </w:p>
    <w:p w14:paraId="00B6B606" w14:textId="77777777" w:rsidR="00E64993" w:rsidRDefault="00E64993" w:rsidP="00E64993">
      <w:pPr>
        <w:pStyle w:val="Heading5"/>
      </w:pPr>
      <w:r>
        <w:t>TDL-A 1000 nsec</w:t>
      </w:r>
    </w:p>
    <w:p w14:paraId="2AC70DDE" w14:textId="79783ED1" w:rsidR="00E64993" w:rsidRDefault="00E64993" w:rsidP="00E64993">
      <w:pPr>
        <w:pStyle w:val="Heading6"/>
      </w:pPr>
      <w:r>
        <w:t xml:space="preserve">DMRS CE Doppler Spread = </w:t>
      </w:r>
      <w:r w:rsidR="00C26DD8">
        <w:t>1</w:t>
      </w:r>
      <w:r>
        <w:t>500 Hz</w:t>
      </w:r>
    </w:p>
    <w:p w14:paraId="384B7CFB" w14:textId="7F7A16E9" w:rsidR="00F233D6" w:rsidRPr="00F233D6" w:rsidRDefault="00C26DD8" w:rsidP="00F233D6">
      <w:pPr>
        <w:jc w:val="center"/>
        <w:rPr>
          <w:lang w:val="en-GB"/>
        </w:rPr>
      </w:pPr>
      <w:r w:rsidRPr="00C26DD8">
        <w:rPr>
          <w:noProof/>
        </w:rPr>
        <w:drawing>
          <wp:inline distT="0" distB="0" distL="0" distR="0" wp14:anchorId="09CDF836" wp14:editId="49E536E8">
            <wp:extent cx="3289465" cy="1824512"/>
            <wp:effectExtent l="0" t="0" r="6350" b="4445"/>
            <wp:docPr id="71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1248" cy="1825501"/>
                    </a:xfrm>
                    <a:prstGeom prst="rect">
                      <a:avLst/>
                    </a:prstGeom>
                    <a:noFill/>
                    <a:ln>
                      <a:noFill/>
                    </a:ln>
                    <a:extLst/>
                  </pic:spPr>
                </pic:pic>
              </a:graphicData>
            </a:graphic>
          </wp:inline>
        </w:drawing>
      </w:r>
    </w:p>
    <w:p w14:paraId="316BD876" w14:textId="77777777" w:rsidR="00E64993" w:rsidRDefault="00E64993" w:rsidP="00E64993">
      <w:pPr>
        <w:pStyle w:val="Heading6"/>
      </w:pPr>
      <w:r>
        <w:t>DMRS CE Doppler Spread = 1850 Hz (no mismatch)</w:t>
      </w:r>
    </w:p>
    <w:p w14:paraId="3B16EE9A" w14:textId="78CDB0CB" w:rsidR="00F233D6" w:rsidRPr="00F233D6" w:rsidRDefault="00F233D6" w:rsidP="00F233D6">
      <w:pPr>
        <w:jc w:val="center"/>
        <w:rPr>
          <w:lang w:val="en-GB"/>
        </w:rPr>
      </w:pPr>
      <w:r w:rsidRPr="00F233D6">
        <w:rPr>
          <w:noProof/>
        </w:rPr>
        <w:drawing>
          <wp:inline distT="0" distB="0" distL="0" distR="0" wp14:anchorId="06044AA5" wp14:editId="0BC3690E">
            <wp:extent cx="3645725" cy="2022113"/>
            <wp:effectExtent l="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1733" cy="2025445"/>
                    </a:xfrm>
                    <a:prstGeom prst="rect">
                      <a:avLst/>
                    </a:prstGeom>
                    <a:noFill/>
                    <a:ln>
                      <a:noFill/>
                    </a:ln>
                    <a:extLst/>
                  </pic:spPr>
                </pic:pic>
              </a:graphicData>
            </a:graphic>
          </wp:inline>
        </w:drawing>
      </w:r>
    </w:p>
    <w:p w14:paraId="115C0667" w14:textId="77777777" w:rsidR="00E64993" w:rsidRDefault="00E64993" w:rsidP="00E64993">
      <w:pPr>
        <w:pStyle w:val="Heading6"/>
      </w:pPr>
      <w:r>
        <w:t>DMRS CE Doppler Spread = 2500 Hz</w:t>
      </w:r>
    </w:p>
    <w:p w14:paraId="77D03D56" w14:textId="0677AD99" w:rsidR="00E64993" w:rsidRPr="00E64993" w:rsidRDefault="00F233D6" w:rsidP="00F233D6">
      <w:pPr>
        <w:jc w:val="center"/>
        <w:rPr>
          <w:lang w:val="en-GB"/>
        </w:rPr>
      </w:pPr>
      <w:r w:rsidRPr="00F233D6">
        <w:rPr>
          <w:noProof/>
        </w:rPr>
        <w:drawing>
          <wp:inline distT="0" distB="0" distL="0" distR="0" wp14:anchorId="4714DE6C" wp14:editId="09EA8EDF">
            <wp:extent cx="3457775" cy="1917865"/>
            <wp:effectExtent l="0" t="0" r="0" b="635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66206" cy="1922541"/>
                    </a:xfrm>
                    <a:prstGeom prst="rect">
                      <a:avLst/>
                    </a:prstGeom>
                    <a:noFill/>
                    <a:ln>
                      <a:noFill/>
                    </a:ln>
                    <a:extLst/>
                  </pic:spPr>
                </pic:pic>
              </a:graphicData>
            </a:graphic>
          </wp:inline>
        </w:drawing>
      </w:r>
    </w:p>
    <w:p w14:paraId="0ACE016F" w14:textId="77777777" w:rsidR="00E64993" w:rsidRPr="00E64993" w:rsidRDefault="00E64993" w:rsidP="00E64993">
      <w:pPr>
        <w:pStyle w:val="Heading5"/>
      </w:pPr>
      <w:r>
        <w:lastRenderedPageBreak/>
        <w:t>TDL-C 1000 nsec</w:t>
      </w:r>
    </w:p>
    <w:p w14:paraId="126E679A" w14:textId="2CDB712B" w:rsidR="00E64993" w:rsidRDefault="00E64993" w:rsidP="00E64993">
      <w:pPr>
        <w:pStyle w:val="Heading6"/>
      </w:pPr>
      <w:r>
        <w:t xml:space="preserve">DMRS CE Doppler Spread = </w:t>
      </w:r>
      <w:r w:rsidR="002F3902">
        <w:t>1</w:t>
      </w:r>
      <w:r>
        <w:t>500 Hz</w:t>
      </w:r>
    </w:p>
    <w:p w14:paraId="0A507A34" w14:textId="3E883167" w:rsidR="00F233D6" w:rsidRPr="00F233D6" w:rsidRDefault="002F3902" w:rsidP="00F233D6">
      <w:pPr>
        <w:jc w:val="center"/>
        <w:rPr>
          <w:lang w:val="en-GB"/>
        </w:rPr>
      </w:pPr>
      <w:r w:rsidRPr="002F3902">
        <w:rPr>
          <w:noProof/>
        </w:rPr>
        <w:drawing>
          <wp:inline distT="0" distB="0" distL="0" distR="0" wp14:anchorId="09DC004E" wp14:editId="651B3717">
            <wp:extent cx="3455719" cy="1916725"/>
            <wp:effectExtent l="0" t="0" r="0" b="7620"/>
            <wp:docPr id="2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59185" cy="1918647"/>
                    </a:xfrm>
                    <a:prstGeom prst="rect">
                      <a:avLst/>
                    </a:prstGeom>
                    <a:noFill/>
                    <a:ln>
                      <a:noFill/>
                    </a:ln>
                    <a:extLst/>
                  </pic:spPr>
                </pic:pic>
              </a:graphicData>
            </a:graphic>
          </wp:inline>
        </w:drawing>
      </w:r>
    </w:p>
    <w:p w14:paraId="30892BAE" w14:textId="77777777" w:rsidR="00E64993" w:rsidRDefault="00E64993" w:rsidP="00E64993">
      <w:pPr>
        <w:pStyle w:val="Heading6"/>
      </w:pPr>
      <w:r>
        <w:t>DMRS CE Doppler Spread = 1850 Hz (no mismatch)</w:t>
      </w:r>
    </w:p>
    <w:p w14:paraId="2A92CCFB" w14:textId="27BA1CE9" w:rsidR="00F233D6" w:rsidRPr="00F233D6" w:rsidRDefault="00F233D6" w:rsidP="00F233D6">
      <w:pPr>
        <w:jc w:val="center"/>
        <w:rPr>
          <w:lang w:val="en-GB"/>
        </w:rPr>
      </w:pPr>
      <w:r w:rsidRPr="00F233D6">
        <w:rPr>
          <w:noProof/>
        </w:rPr>
        <w:drawing>
          <wp:inline distT="0" distB="0" distL="0" distR="0" wp14:anchorId="29F3D61C" wp14:editId="42C121F0">
            <wp:extent cx="3233318" cy="1793370"/>
            <wp:effectExtent l="0" t="0" r="5715"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48006" cy="1801517"/>
                    </a:xfrm>
                    <a:prstGeom prst="rect">
                      <a:avLst/>
                    </a:prstGeom>
                    <a:noFill/>
                    <a:ln>
                      <a:noFill/>
                    </a:ln>
                    <a:extLst/>
                  </pic:spPr>
                </pic:pic>
              </a:graphicData>
            </a:graphic>
          </wp:inline>
        </w:drawing>
      </w:r>
    </w:p>
    <w:p w14:paraId="195D768C" w14:textId="77777777" w:rsidR="00E64993" w:rsidRPr="00E64993" w:rsidRDefault="00E64993" w:rsidP="00E64993">
      <w:pPr>
        <w:pStyle w:val="Heading6"/>
      </w:pPr>
      <w:r>
        <w:t>DMRS CE Doppler Spread = 2500 Hz</w:t>
      </w:r>
    </w:p>
    <w:p w14:paraId="410BE756" w14:textId="76B330F1" w:rsidR="00E64993" w:rsidRPr="00E64993" w:rsidRDefault="00F233D6" w:rsidP="00F233D6">
      <w:pPr>
        <w:jc w:val="center"/>
        <w:rPr>
          <w:lang w:val="en-GB"/>
        </w:rPr>
      </w:pPr>
      <w:r w:rsidRPr="00F233D6">
        <w:rPr>
          <w:noProof/>
        </w:rPr>
        <w:drawing>
          <wp:inline distT="0" distB="0" distL="0" distR="0" wp14:anchorId="536973E7" wp14:editId="17DA3E40">
            <wp:extent cx="3331029" cy="1847565"/>
            <wp:effectExtent l="0" t="0" r="3175" b="635"/>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39521" cy="1852275"/>
                    </a:xfrm>
                    <a:prstGeom prst="rect">
                      <a:avLst/>
                    </a:prstGeom>
                    <a:noFill/>
                    <a:ln>
                      <a:noFill/>
                    </a:ln>
                    <a:extLst/>
                  </pic:spPr>
                </pic:pic>
              </a:graphicData>
            </a:graphic>
          </wp:inline>
        </w:drawing>
      </w:r>
    </w:p>
    <w:p w14:paraId="5C1CA2BD" w14:textId="0CB38236" w:rsidR="00E64993" w:rsidRPr="00E64993" w:rsidRDefault="00E64993" w:rsidP="00E64993">
      <w:pPr>
        <w:pStyle w:val="Heading4"/>
      </w:pPr>
      <w:r>
        <w:lastRenderedPageBreak/>
        <w:t>60 KHz</w:t>
      </w:r>
    </w:p>
    <w:p w14:paraId="33AE2C0E" w14:textId="77777777" w:rsidR="00E64993" w:rsidRPr="00E64993" w:rsidRDefault="00E64993" w:rsidP="00E64993">
      <w:pPr>
        <w:pStyle w:val="Heading5"/>
      </w:pPr>
      <w:r>
        <w:t>TDL-C 1000 nsec</w:t>
      </w:r>
    </w:p>
    <w:p w14:paraId="4ADB6D7C" w14:textId="31C6AE6C" w:rsidR="00E64993" w:rsidRDefault="00E64993" w:rsidP="00E64993">
      <w:pPr>
        <w:pStyle w:val="Heading6"/>
      </w:pPr>
      <w:r>
        <w:t xml:space="preserve">DMRS CE Doppler Spread = </w:t>
      </w:r>
      <w:r w:rsidR="002F3902">
        <w:t>1</w:t>
      </w:r>
      <w:r>
        <w:t>500 Hz</w:t>
      </w:r>
    </w:p>
    <w:p w14:paraId="7AD1BF5D" w14:textId="48CEFC02" w:rsidR="00CB68B1" w:rsidRPr="00CB68B1" w:rsidRDefault="002F3902" w:rsidP="00CB68B1">
      <w:pPr>
        <w:jc w:val="center"/>
        <w:rPr>
          <w:lang w:val="en-GB"/>
        </w:rPr>
      </w:pPr>
      <w:r w:rsidRPr="002F3902">
        <w:rPr>
          <w:noProof/>
        </w:rPr>
        <w:drawing>
          <wp:inline distT="0" distB="0" distL="0" distR="0" wp14:anchorId="47A6B4F7" wp14:editId="029AD7C1">
            <wp:extent cx="3722914" cy="2064926"/>
            <wp:effectExtent l="0" t="0" r="0" b="0"/>
            <wp:docPr id="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9105" cy="2068360"/>
                    </a:xfrm>
                    <a:prstGeom prst="rect">
                      <a:avLst/>
                    </a:prstGeom>
                    <a:noFill/>
                    <a:ln>
                      <a:noFill/>
                    </a:ln>
                    <a:extLst/>
                  </pic:spPr>
                </pic:pic>
              </a:graphicData>
            </a:graphic>
          </wp:inline>
        </w:drawing>
      </w:r>
    </w:p>
    <w:p w14:paraId="5F0406C3" w14:textId="77777777" w:rsidR="00E64993" w:rsidRDefault="00E64993" w:rsidP="00E64993">
      <w:pPr>
        <w:pStyle w:val="Heading6"/>
      </w:pPr>
      <w:r>
        <w:t>DMRS CE Doppler Spread = 1850 Hz (no mismatch)</w:t>
      </w:r>
    </w:p>
    <w:p w14:paraId="4572BBF6" w14:textId="60AF484C" w:rsidR="00CB68B1" w:rsidRPr="00CB68B1" w:rsidRDefault="00CB68B1" w:rsidP="00CB68B1">
      <w:pPr>
        <w:jc w:val="center"/>
        <w:rPr>
          <w:lang w:val="en-GB"/>
        </w:rPr>
      </w:pPr>
      <w:r w:rsidRPr="00CB68B1">
        <w:rPr>
          <w:noProof/>
        </w:rPr>
        <w:drawing>
          <wp:inline distT="0" distB="0" distL="0" distR="0" wp14:anchorId="3F75733C" wp14:editId="42C59A8B">
            <wp:extent cx="4215740" cy="2338273"/>
            <wp:effectExtent l="0" t="0" r="0" b="5080"/>
            <wp:docPr id="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23906" cy="2342802"/>
                    </a:xfrm>
                    <a:prstGeom prst="rect">
                      <a:avLst/>
                    </a:prstGeom>
                    <a:noFill/>
                    <a:ln>
                      <a:noFill/>
                    </a:ln>
                    <a:extLst/>
                  </pic:spPr>
                </pic:pic>
              </a:graphicData>
            </a:graphic>
          </wp:inline>
        </w:drawing>
      </w:r>
    </w:p>
    <w:p w14:paraId="38844314" w14:textId="77777777" w:rsidR="00E64993" w:rsidRDefault="00E64993" w:rsidP="00E64993">
      <w:pPr>
        <w:pStyle w:val="Heading6"/>
      </w:pPr>
      <w:r>
        <w:t>DMRS CE Doppler Spread = 2500 Hz</w:t>
      </w:r>
    </w:p>
    <w:p w14:paraId="0CFAE5BF" w14:textId="3B32A39F" w:rsidR="00CB68B1" w:rsidRPr="00CB68B1" w:rsidRDefault="00CB68B1" w:rsidP="00CB68B1">
      <w:pPr>
        <w:jc w:val="center"/>
        <w:rPr>
          <w:lang w:val="en-GB"/>
        </w:rPr>
      </w:pPr>
      <w:r w:rsidRPr="00CB68B1">
        <w:rPr>
          <w:noProof/>
        </w:rPr>
        <w:drawing>
          <wp:inline distT="0" distB="0" distL="0" distR="0" wp14:anchorId="20BBEA13" wp14:editId="4A525E99">
            <wp:extent cx="4037611" cy="2239473"/>
            <wp:effectExtent l="0" t="0" r="1270" b="889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41037" cy="2241373"/>
                    </a:xfrm>
                    <a:prstGeom prst="rect">
                      <a:avLst/>
                    </a:prstGeom>
                    <a:noFill/>
                    <a:ln>
                      <a:noFill/>
                    </a:ln>
                    <a:extLst/>
                  </pic:spPr>
                </pic:pic>
              </a:graphicData>
            </a:graphic>
          </wp:inline>
        </w:drawing>
      </w:r>
    </w:p>
    <w:p w14:paraId="7A2F118B" w14:textId="016D933D" w:rsidR="00D96291" w:rsidRPr="00D96291" w:rsidRDefault="00D96291" w:rsidP="00D96291">
      <w:pPr>
        <w:spacing w:after="0"/>
        <w:rPr>
          <w:lang w:val="en-GB"/>
        </w:rPr>
      </w:pPr>
      <w:r>
        <w:rPr>
          <w:lang w:val="en-GB"/>
        </w:rPr>
        <w:lastRenderedPageBreak/>
        <w:t>We observe that</w:t>
      </w:r>
    </w:p>
    <w:p w14:paraId="751374ED" w14:textId="4D109DC6" w:rsidR="00D96291" w:rsidRDefault="00D96291" w:rsidP="00D96291">
      <w:pPr>
        <w:pStyle w:val="ListParagraph"/>
        <w:numPr>
          <w:ilvl w:val="0"/>
          <w:numId w:val="14"/>
        </w:numPr>
        <w:rPr>
          <w:rFonts w:ascii="Times New Roman" w:eastAsia="SimSun" w:hAnsi="Times New Roman"/>
          <w:sz w:val="20"/>
          <w:szCs w:val="20"/>
          <w:lang w:val="en-GB"/>
        </w:rPr>
      </w:pPr>
      <w:r w:rsidRPr="00D96291">
        <w:rPr>
          <w:rFonts w:ascii="Times New Roman" w:eastAsia="SimSun" w:hAnsi="Times New Roman"/>
          <w:sz w:val="20"/>
          <w:szCs w:val="20"/>
          <w:lang w:val="en-GB"/>
        </w:rPr>
        <w:t xml:space="preserve">For the same overhead (2nd and 3rd pattern shown above) between config-1 and config-2, a DMRS pattern using config-1 is more robust to excessive delay spread beyond CP. </w:t>
      </w:r>
    </w:p>
    <w:p w14:paraId="118182A2" w14:textId="77777777" w:rsidR="00D96291" w:rsidRPr="00D96291" w:rsidRDefault="00D96291" w:rsidP="00D96291">
      <w:pPr>
        <w:pStyle w:val="ListParagraph"/>
        <w:rPr>
          <w:rFonts w:ascii="Times New Roman" w:eastAsia="SimSun" w:hAnsi="Times New Roman"/>
          <w:sz w:val="20"/>
          <w:szCs w:val="20"/>
          <w:lang w:val="en-GB"/>
        </w:rPr>
      </w:pPr>
    </w:p>
    <w:p w14:paraId="56AFABC9" w14:textId="3879CC52" w:rsidR="00E64993" w:rsidRDefault="00E64993" w:rsidP="00CA3A72">
      <w:pPr>
        <w:jc w:val="both"/>
        <w:rPr>
          <w:b/>
          <w:i/>
          <w:sz w:val="24"/>
          <w:szCs w:val="24"/>
        </w:rPr>
      </w:pPr>
      <w:r w:rsidRPr="00D96291">
        <w:rPr>
          <w:b/>
          <w:i/>
          <w:sz w:val="24"/>
          <w:szCs w:val="24"/>
        </w:rPr>
        <w:t xml:space="preserve">Observation 1: </w:t>
      </w:r>
      <w:r w:rsidR="00D96291">
        <w:rPr>
          <w:b/>
          <w:i/>
          <w:sz w:val="24"/>
          <w:szCs w:val="24"/>
        </w:rPr>
        <w:t xml:space="preserve">A config-1-based DMRS pattern with the same overhead with a config-2-based DMRS pattern is more robust to excessive delay spread beyond CP. </w:t>
      </w:r>
    </w:p>
    <w:p w14:paraId="2922D608" w14:textId="5050A1EF" w:rsidR="00D96291" w:rsidRPr="00D96291" w:rsidRDefault="00D96291" w:rsidP="00CA3A72">
      <w:pPr>
        <w:jc w:val="both"/>
        <w:rPr>
          <w:b/>
          <w:i/>
          <w:sz w:val="24"/>
          <w:szCs w:val="24"/>
        </w:rPr>
      </w:pPr>
      <w:r w:rsidRPr="00D96291">
        <w:rPr>
          <w:b/>
          <w:i/>
          <w:sz w:val="24"/>
          <w:szCs w:val="24"/>
        </w:rPr>
        <w:t>Observation</w:t>
      </w:r>
      <w:r>
        <w:rPr>
          <w:b/>
          <w:i/>
          <w:sz w:val="24"/>
          <w:szCs w:val="24"/>
        </w:rPr>
        <w:t xml:space="preserve"> 2</w:t>
      </w:r>
      <w:r w:rsidRPr="00D96291">
        <w:rPr>
          <w:b/>
          <w:i/>
          <w:sz w:val="24"/>
          <w:szCs w:val="24"/>
        </w:rPr>
        <w:t xml:space="preserve">: </w:t>
      </w:r>
      <w:r>
        <w:rPr>
          <w:b/>
          <w:i/>
          <w:sz w:val="24"/>
          <w:szCs w:val="24"/>
        </w:rPr>
        <w:t>Using a config-1-based pattern with total 3 or 4 DMRS symbols in a 15 KHz, or 30 KHz slot achieves the target of 10</w:t>
      </w:r>
      <w:r w:rsidRPr="00D96291">
        <w:rPr>
          <w:b/>
          <w:i/>
          <w:sz w:val="24"/>
          <w:szCs w:val="24"/>
          <w:vertAlign w:val="superscript"/>
        </w:rPr>
        <w:t>-2</w:t>
      </w:r>
      <w:r>
        <w:rPr>
          <w:b/>
          <w:i/>
          <w:sz w:val="24"/>
          <w:szCs w:val="24"/>
        </w:rPr>
        <w:t xml:space="preserve"> residual BLER after 4 transmissions at an approximately -6 dB geometry even at 1000 nsec and 1850 Hz Doppler spread (500 kmh at 4 GHz carrier).</w:t>
      </w:r>
    </w:p>
    <w:p w14:paraId="0C9DC223" w14:textId="7301537D" w:rsidR="00D3325B" w:rsidRDefault="00AE0915" w:rsidP="00D3325B">
      <w:pPr>
        <w:pStyle w:val="Heading2"/>
      </w:pPr>
      <w:r>
        <w:t>Additional DMRS for non-self-contained ACK/NAK slots</w:t>
      </w:r>
    </w:p>
    <w:p w14:paraId="2CA182B6" w14:textId="77777777" w:rsidR="00D3325B" w:rsidRDefault="00D3325B" w:rsidP="00D3325B">
      <w:pPr>
        <w:jc w:val="both"/>
        <w:rPr>
          <w:sz w:val="24"/>
        </w:rPr>
      </w:pPr>
      <w:r>
        <w:rPr>
          <w:sz w:val="24"/>
        </w:rPr>
        <w:t xml:space="preserve">We present results for a </w:t>
      </w:r>
      <w:r w:rsidRPr="00D3325B">
        <w:rPr>
          <w:sz w:val="24"/>
        </w:rPr>
        <w:t>8 Tx, 4 Rx, 30 KHz SCS, 14-symbol slot, random PMI</w:t>
      </w:r>
      <w:r>
        <w:rPr>
          <w:sz w:val="24"/>
        </w:rPr>
        <w:t xml:space="preserve"> with SU-MIMO rank 2 and 1 symbol DL control with </w:t>
      </w:r>
      <w:r w:rsidRPr="00D3325B">
        <w:rPr>
          <w:sz w:val="24"/>
        </w:rPr>
        <w:t>1 bit ACK/NAK</w:t>
      </w:r>
      <w:r>
        <w:rPr>
          <w:sz w:val="24"/>
        </w:rPr>
        <w:t xml:space="preserve">, </w:t>
      </w:r>
      <w:r w:rsidRPr="00D3325B">
        <w:rPr>
          <w:sz w:val="24"/>
        </w:rPr>
        <w:t>3GPP Turbo code, 4 Tx HARQ (RV: 0, 1, 2, 3)</w:t>
      </w:r>
      <w:r>
        <w:rPr>
          <w:sz w:val="24"/>
        </w:rPr>
        <w:t xml:space="preserve">,  MMSE Receiver with frequency domain interleaving. </w:t>
      </w:r>
    </w:p>
    <w:p w14:paraId="2EE17C8F" w14:textId="0C5A101E" w:rsidR="00F37D97" w:rsidRDefault="00F37D97" w:rsidP="00F37D97">
      <w:pPr>
        <w:pStyle w:val="Heading3"/>
      </w:pPr>
      <w:r>
        <w:t>More than one additional DMRS simulation scenario</w:t>
      </w:r>
    </w:p>
    <w:p w14:paraId="294AE6FE" w14:textId="3E785100" w:rsidR="00F37D97" w:rsidRPr="00CA13EA" w:rsidRDefault="00F37D97" w:rsidP="00CA13EA">
      <w:pPr>
        <w:jc w:val="both"/>
        <w:rPr>
          <w:sz w:val="24"/>
          <w:lang w:val="en-GB"/>
        </w:rPr>
      </w:pPr>
      <w:r w:rsidRPr="00CA13EA">
        <w:rPr>
          <w:sz w:val="24"/>
          <w:lang w:val="en-GB"/>
        </w:rPr>
        <w:t>The effect of two symbol extrapolation becomes more prominent at higher mobility scenarios. For example, at 250 kmh in a TDL-C 300 nsec case and 30 KHz, two additional DMRS are needed for best performance. If we compare the patterns shown below, we see that up to 2 or 3 dB of loss may be seen due to the two symbol extrapolation.</w:t>
      </w:r>
    </w:p>
    <w:p w14:paraId="3DCBCC97" w14:textId="19B50123" w:rsidR="00F37D97" w:rsidRPr="00F37D97" w:rsidRDefault="00F37D97" w:rsidP="00F37D97">
      <w:pPr>
        <w:jc w:val="center"/>
        <w:rPr>
          <w:lang w:val="en-GB"/>
        </w:rPr>
      </w:pPr>
      <w:r w:rsidRPr="00F37D97">
        <w:rPr>
          <w:noProof/>
        </w:rPr>
        <w:drawing>
          <wp:inline distT="0" distB="0" distL="0" distR="0" wp14:anchorId="4FF94A9F" wp14:editId="63047E90">
            <wp:extent cx="3562184" cy="881490"/>
            <wp:effectExtent l="0" t="0" r="63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a:stretch>
                      <a:fillRect/>
                    </a:stretch>
                  </pic:blipFill>
                  <pic:spPr>
                    <a:xfrm>
                      <a:off x="0" y="0"/>
                      <a:ext cx="3565688" cy="882357"/>
                    </a:xfrm>
                    <a:prstGeom prst="rect">
                      <a:avLst/>
                    </a:prstGeom>
                  </pic:spPr>
                </pic:pic>
              </a:graphicData>
            </a:graphic>
          </wp:inline>
        </w:drawing>
      </w:r>
    </w:p>
    <w:p w14:paraId="1DCE3F2B" w14:textId="24B48A67" w:rsidR="00F37D97" w:rsidRDefault="00F37D97" w:rsidP="00F37D97">
      <w:pPr>
        <w:jc w:val="center"/>
        <w:rPr>
          <w:lang w:val="en-GB"/>
        </w:rPr>
      </w:pPr>
      <w:r w:rsidRPr="00F37D97">
        <w:rPr>
          <w:noProof/>
        </w:rPr>
        <w:lastRenderedPageBreak/>
        <w:drawing>
          <wp:inline distT="0" distB="0" distL="0" distR="0" wp14:anchorId="19DB7337" wp14:editId="3B899CA3">
            <wp:extent cx="3911936" cy="1876507"/>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26782" cy="1883629"/>
                    </a:xfrm>
                    <a:prstGeom prst="rect">
                      <a:avLst/>
                    </a:prstGeom>
                  </pic:spPr>
                </pic:pic>
              </a:graphicData>
            </a:graphic>
          </wp:inline>
        </w:drawing>
      </w:r>
      <w:r w:rsidRPr="00F37D97">
        <w:rPr>
          <w:noProof/>
        </w:rPr>
        <w:drawing>
          <wp:inline distT="0" distB="0" distL="0" distR="0" wp14:anchorId="336B8667" wp14:editId="28FB0577">
            <wp:extent cx="4027966" cy="1932167"/>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44512" cy="1940104"/>
                    </a:xfrm>
                    <a:prstGeom prst="rect">
                      <a:avLst/>
                    </a:prstGeom>
                  </pic:spPr>
                </pic:pic>
              </a:graphicData>
            </a:graphic>
          </wp:inline>
        </w:drawing>
      </w:r>
    </w:p>
    <w:p w14:paraId="5429C598" w14:textId="77777777" w:rsidR="00F37D97" w:rsidRPr="00CA13EA" w:rsidRDefault="00F37D97" w:rsidP="00CA13EA">
      <w:pPr>
        <w:jc w:val="both"/>
        <w:rPr>
          <w:sz w:val="24"/>
          <w:lang w:val="en-GB"/>
        </w:rPr>
      </w:pPr>
      <w:r w:rsidRPr="00CA13EA">
        <w:rPr>
          <w:sz w:val="24"/>
          <w:lang w:val="en-GB"/>
        </w:rPr>
        <w:t>At 350 kmh, and a high speed train channel (TDL-E 30 nsec), we can make similar observations by comparing the following patterns:</w:t>
      </w:r>
    </w:p>
    <w:p w14:paraId="28C83C0D" w14:textId="618E3B46" w:rsidR="00F37D97" w:rsidRDefault="00F37D97" w:rsidP="00F37D97">
      <w:pPr>
        <w:rPr>
          <w:lang w:val="en-GB"/>
        </w:rPr>
      </w:pPr>
      <w:r w:rsidRPr="00F37D97">
        <w:rPr>
          <w:noProof/>
        </w:rPr>
        <w:drawing>
          <wp:inline distT="0" distB="0" distL="0" distR="0" wp14:anchorId="44506C60" wp14:editId="33785CD8">
            <wp:extent cx="6332220" cy="932180"/>
            <wp:effectExtent l="0" t="0" r="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5"/>
                    <a:stretch>
                      <a:fillRect/>
                    </a:stretch>
                  </pic:blipFill>
                  <pic:spPr>
                    <a:xfrm>
                      <a:off x="0" y="0"/>
                      <a:ext cx="6332220" cy="932180"/>
                    </a:xfrm>
                    <a:prstGeom prst="rect">
                      <a:avLst/>
                    </a:prstGeom>
                  </pic:spPr>
                </pic:pic>
              </a:graphicData>
            </a:graphic>
          </wp:inline>
        </w:drawing>
      </w:r>
    </w:p>
    <w:p w14:paraId="61D28F32" w14:textId="0974CE35" w:rsidR="00F37D97" w:rsidRDefault="00F37D97" w:rsidP="00F37D97">
      <w:pPr>
        <w:jc w:val="center"/>
        <w:rPr>
          <w:lang w:val="en-GB"/>
        </w:rPr>
      </w:pPr>
      <w:r w:rsidRPr="00F37D97">
        <w:rPr>
          <w:noProof/>
        </w:rPr>
        <w:drawing>
          <wp:inline distT="0" distB="0" distL="0" distR="0" wp14:anchorId="35EABC97" wp14:editId="1A1FD016">
            <wp:extent cx="3769744" cy="2090999"/>
            <wp:effectExtent l="0" t="0" r="2540" b="508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73830" cy="2093266"/>
                    </a:xfrm>
                    <a:prstGeom prst="rect">
                      <a:avLst/>
                    </a:prstGeom>
                    <a:noFill/>
                    <a:ln>
                      <a:noFill/>
                    </a:ln>
                    <a:extLst/>
                  </pic:spPr>
                </pic:pic>
              </a:graphicData>
            </a:graphic>
          </wp:inline>
        </w:drawing>
      </w:r>
    </w:p>
    <w:p w14:paraId="2884CB37" w14:textId="1D4D5C1B" w:rsidR="00F37D97" w:rsidRPr="00CA13EA" w:rsidRDefault="00F37D97" w:rsidP="00F37D97">
      <w:pPr>
        <w:jc w:val="both"/>
        <w:rPr>
          <w:sz w:val="24"/>
          <w:lang w:val="en-GB"/>
        </w:rPr>
      </w:pPr>
      <w:r w:rsidRPr="00CA13EA">
        <w:rPr>
          <w:sz w:val="24"/>
          <w:lang w:val="en-GB"/>
        </w:rPr>
        <w:t>It is clear that 2-symbol extrapolation has a big effect on the performance, while the patterns that have DMRS uniformly spaced tend to demonstrate the best performance. We also observe that at the 350 kmh and 30 KHz two additional DMRS still demonstrate better performance than the three additional DMRS.</w:t>
      </w:r>
    </w:p>
    <w:p w14:paraId="4EA6D217" w14:textId="75A2B974" w:rsidR="00F37D97" w:rsidRPr="00CA13EA" w:rsidRDefault="00F37D97" w:rsidP="00F37D97">
      <w:pPr>
        <w:jc w:val="both"/>
        <w:rPr>
          <w:sz w:val="24"/>
          <w:lang w:val="en-GB"/>
        </w:rPr>
      </w:pPr>
      <w:r w:rsidRPr="00CA13EA">
        <w:rPr>
          <w:sz w:val="24"/>
          <w:lang w:val="en-GB"/>
        </w:rPr>
        <w:lastRenderedPageBreak/>
        <w:t>Similarly, for a scenario without UL-burst, at 350 kmh we compare the following 4 patterns. We observe again that the pattern with uniformly spaced DMRS (every five symbols) demonstrates the best performance.</w:t>
      </w:r>
    </w:p>
    <w:p w14:paraId="09636EDF" w14:textId="1046E1CE" w:rsidR="00F37D97" w:rsidRDefault="00F37D97" w:rsidP="00F37D97">
      <w:pPr>
        <w:jc w:val="both"/>
        <w:rPr>
          <w:lang w:val="en-GB"/>
        </w:rPr>
      </w:pPr>
      <w:r w:rsidRPr="00F37D97">
        <w:rPr>
          <w:noProof/>
        </w:rPr>
        <w:drawing>
          <wp:inline distT="0" distB="0" distL="0" distR="0" wp14:anchorId="3EE3E8F8" wp14:editId="61AE9E45">
            <wp:extent cx="6332220" cy="78486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7"/>
                    <a:stretch>
                      <a:fillRect/>
                    </a:stretch>
                  </pic:blipFill>
                  <pic:spPr>
                    <a:xfrm>
                      <a:off x="0" y="0"/>
                      <a:ext cx="6332220" cy="784860"/>
                    </a:xfrm>
                    <a:prstGeom prst="rect">
                      <a:avLst/>
                    </a:prstGeom>
                  </pic:spPr>
                </pic:pic>
              </a:graphicData>
            </a:graphic>
          </wp:inline>
        </w:drawing>
      </w:r>
    </w:p>
    <w:p w14:paraId="08CF3592" w14:textId="4B487ED1" w:rsidR="00F37D97" w:rsidRDefault="00F37D97" w:rsidP="00F37D97">
      <w:pPr>
        <w:jc w:val="center"/>
        <w:rPr>
          <w:lang w:val="en-GB"/>
        </w:rPr>
      </w:pPr>
      <w:r w:rsidRPr="00F37D97">
        <w:rPr>
          <w:noProof/>
        </w:rPr>
        <w:drawing>
          <wp:inline distT="0" distB="0" distL="0" distR="0" wp14:anchorId="2436A07F" wp14:editId="1642387E">
            <wp:extent cx="3705308" cy="2055258"/>
            <wp:effectExtent l="0" t="0" r="0" b="254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07809" cy="2056645"/>
                    </a:xfrm>
                    <a:prstGeom prst="rect">
                      <a:avLst/>
                    </a:prstGeom>
                    <a:noFill/>
                    <a:ln>
                      <a:noFill/>
                    </a:ln>
                    <a:extLst/>
                  </pic:spPr>
                </pic:pic>
              </a:graphicData>
            </a:graphic>
          </wp:inline>
        </w:drawing>
      </w:r>
    </w:p>
    <w:p w14:paraId="057DEF0D" w14:textId="65543A03" w:rsidR="00F37D97" w:rsidRDefault="00F37D97" w:rsidP="00F37D97">
      <w:pPr>
        <w:jc w:val="center"/>
        <w:rPr>
          <w:lang w:val="en-GB"/>
        </w:rPr>
      </w:pPr>
      <w:r w:rsidRPr="00F37D97">
        <w:rPr>
          <w:noProof/>
        </w:rPr>
        <w:drawing>
          <wp:inline distT="0" distB="0" distL="0" distR="0" wp14:anchorId="3CE37FB1" wp14:editId="7BC2DD5B">
            <wp:extent cx="3546282" cy="196705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8262" cy="1968148"/>
                    </a:xfrm>
                    <a:prstGeom prst="rect">
                      <a:avLst/>
                    </a:prstGeom>
                    <a:noFill/>
                    <a:ln>
                      <a:noFill/>
                    </a:ln>
                    <a:extLst/>
                  </pic:spPr>
                </pic:pic>
              </a:graphicData>
            </a:graphic>
          </wp:inline>
        </w:drawing>
      </w:r>
    </w:p>
    <w:p w14:paraId="31715EF2" w14:textId="3BE528D4" w:rsidR="00F37D97" w:rsidRPr="00CA13EA" w:rsidRDefault="00F37D97" w:rsidP="00F37D97">
      <w:pPr>
        <w:jc w:val="both"/>
        <w:rPr>
          <w:sz w:val="24"/>
          <w:lang w:val="en-GB"/>
        </w:rPr>
      </w:pPr>
      <w:r w:rsidRPr="00CA13EA">
        <w:rPr>
          <w:sz w:val="24"/>
          <w:lang w:val="en-GB"/>
        </w:rPr>
        <w:t xml:space="preserve">At 500 kmh and 30 KHz, by comparing the following three patterns, we observe that 4 DMRS are needed to be uniformly distributed to get the best performance. </w:t>
      </w:r>
    </w:p>
    <w:p w14:paraId="1E27A15D" w14:textId="183C36BB" w:rsidR="00F37D97" w:rsidRDefault="00F37D97" w:rsidP="008E5B70">
      <w:pPr>
        <w:jc w:val="center"/>
        <w:rPr>
          <w:lang w:val="en-GB"/>
        </w:rPr>
      </w:pPr>
      <w:r w:rsidRPr="00F37D97">
        <w:rPr>
          <w:noProof/>
        </w:rPr>
        <w:drawing>
          <wp:inline distT="0" distB="0" distL="0" distR="0" wp14:anchorId="3DFBD460" wp14:editId="010F49DC">
            <wp:extent cx="3944438" cy="1884632"/>
            <wp:effectExtent l="0" t="0" r="0" b="1905"/>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0"/>
                    <a:stretch>
                      <a:fillRect/>
                    </a:stretch>
                  </pic:blipFill>
                  <pic:spPr>
                    <a:xfrm>
                      <a:off x="0" y="0"/>
                      <a:ext cx="3944438" cy="1884632"/>
                    </a:xfrm>
                    <a:prstGeom prst="rect">
                      <a:avLst/>
                    </a:prstGeom>
                  </pic:spPr>
                </pic:pic>
              </a:graphicData>
            </a:graphic>
          </wp:inline>
        </w:drawing>
      </w:r>
    </w:p>
    <w:p w14:paraId="314752B2" w14:textId="67C6F1DA" w:rsidR="008E5B70" w:rsidRDefault="008E5B70" w:rsidP="008E5B70">
      <w:pPr>
        <w:jc w:val="center"/>
        <w:rPr>
          <w:lang w:val="en-GB"/>
        </w:rPr>
      </w:pPr>
      <w:r w:rsidRPr="008E5B70">
        <w:rPr>
          <w:noProof/>
        </w:rPr>
        <w:lastRenderedPageBreak/>
        <w:drawing>
          <wp:inline distT="0" distB="0" distL="0" distR="0" wp14:anchorId="0F4217B7" wp14:editId="70381C01">
            <wp:extent cx="4597880" cy="2207939"/>
            <wp:effectExtent l="0" t="0" r="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05425" cy="2211562"/>
                    </a:xfrm>
                    <a:prstGeom prst="rect">
                      <a:avLst/>
                    </a:prstGeom>
                    <a:noFill/>
                    <a:ln>
                      <a:noFill/>
                    </a:ln>
                    <a:extLst/>
                  </pic:spPr>
                </pic:pic>
              </a:graphicData>
            </a:graphic>
          </wp:inline>
        </w:drawing>
      </w:r>
    </w:p>
    <w:p w14:paraId="378E43AC" w14:textId="2C1DF43F" w:rsidR="008E5B70" w:rsidRPr="00F37D97" w:rsidRDefault="008E5B70" w:rsidP="008E5B70">
      <w:pPr>
        <w:jc w:val="center"/>
        <w:rPr>
          <w:lang w:val="en-GB"/>
        </w:rPr>
      </w:pPr>
      <w:r w:rsidRPr="008E5B70">
        <w:rPr>
          <w:noProof/>
        </w:rPr>
        <w:drawing>
          <wp:inline distT="0" distB="0" distL="0" distR="0" wp14:anchorId="142FE4B0" wp14:editId="4F60A5B6">
            <wp:extent cx="4373592" cy="2100235"/>
            <wp:effectExtent l="0" t="0" r="825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84437" cy="2105443"/>
                    </a:xfrm>
                    <a:prstGeom prst="rect">
                      <a:avLst/>
                    </a:prstGeom>
                    <a:noFill/>
                    <a:ln>
                      <a:noFill/>
                    </a:ln>
                    <a:extLst/>
                  </pic:spPr>
                </pic:pic>
              </a:graphicData>
            </a:graphic>
          </wp:inline>
        </w:drawing>
      </w:r>
    </w:p>
    <w:p w14:paraId="06D1D59F" w14:textId="3ED2E79E" w:rsidR="00AE1D8D" w:rsidRDefault="00AE1D8D" w:rsidP="00AE1D8D">
      <w:pPr>
        <w:pStyle w:val="Heading2"/>
      </w:pPr>
      <w:r w:rsidRPr="00AE1D8D">
        <w:t>DMRS structure for DMRS bundling in time domain</w:t>
      </w:r>
    </w:p>
    <w:p w14:paraId="6CF47768" w14:textId="1C1FCF4E" w:rsidR="00516F4E" w:rsidRPr="00516F4E" w:rsidRDefault="00516F4E" w:rsidP="00493088">
      <w:pPr>
        <w:pStyle w:val="Heading3"/>
      </w:pPr>
      <w:r>
        <w:t>DMRS overhead reduction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drawing>
          <wp:inline distT="0" distB="0" distL="0" distR="0" wp14:anchorId="487185B7" wp14:editId="042E59C8">
            <wp:extent cx="3476445" cy="1116843"/>
            <wp:effectExtent l="0" t="0" r="0" b="762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3"/>
                    <a:stretch>
                      <a:fillRect/>
                    </a:stretch>
                  </pic:blipFill>
                  <pic:spPr>
                    <a:xfrm>
                      <a:off x="0" y="0"/>
                      <a:ext cx="3481568" cy="1118489"/>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lastRenderedPageBreak/>
        <w:drawing>
          <wp:inline distT="0" distB="0" distL="0" distR="0" wp14:anchorId="21EFB8D9" wp14:editId="45E5BC9F">
            <wp:extent cx="3441939" cy="1114533"/>
            <wp:effectExtent l="0" t="0" r="6350" b="9525"/>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4"/>
                    <a:stretch>
                      <a:fillRect/>
                    </a:stretch>
                  </pic:blipFill>
                  <pic:spPr>
                    <a:xfrm>
                      <a:off x="0" y="0"/>
                      <a:ext cx="3450859" cy="1117421"/>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28D8CC0C">
            <wp:extent cx="3476446" cy="1158815"/>
            <wp:effectExtent l="0" t="0" r="0" b="381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5"/>
                    <a:stretch>
                      <a:fillRect/>
                    </a:stretch>
                  </pic:blipFill>
                  <pic:spPr>
                    <a:xfrm>
                      <a:off x="0" y="0"/>
                      <a:ext cx="3499188" cy="1166396"/>
                    </a:xfrm>
                    <a:prstGeom prst="rect">
                      <a:avLst/>
                    </a:prstGeom>
                  </pic:spPr>
                </pic:pic>
              </a:graphicData>
            </a:graphic>
          </wp:inline>
        </w:drawing>
      </w:r>
    </w:p>
    <w:p w14:paraId="2CB55BBE" w14:textId="77BC1339" w:rsidR="003D1D52" w:rsidRDefault="003D1D52" w:rsidP="003D1D52">
      <w:pPr>
        <w:pStyle w:val="Heading4"/>
      </w:pPr>
      <w:r>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571BD982" w:rsidR="003D1D52" w:rsidRPr="003D1D52" w:rsidRDefault="00BE4C66" w:rsidP="00FC6A5E">
      <w:pPr>
        <w:jc w:val="center"/>
        <w:rPr>
          <w:lang w:val="en-GB"/>
        </w:rPr>
      </w:pPr>
      <w:r w:rsidRPr="003D1D52">
        <w:rPr>
          <w:noProof/>
        </w:rPr>
        <mc:AlternateContent>
          <mc:Choice Requires="wps">
            <w:drawing>
              <wp:anchor distT="0" distB="0" distL="114300" distR="114300" simplePos="0" relativeHeight="251660315" behindDoc="0" locked="0" layoutInCell="1" allowOverlap="1" wp14:anchorId="62744676" wp14:editId="21C00ED6">
                <wp:simplePos x="0" y="0"/>
                <wp:positionH relativeFrom="column">
                  <wp:posOffset>520313</wp:posOffset>
                </wp:positionH>
                <wp:positionV relativeFrom="paragraph">
                  <wp:posOffset>620036</wp:posOffset>
                </wp:positionV>
                <wp:extent cx="1439862" cy="273921"/>
                <wp:effectExtent l="0" t="0" r="0" b="0"/>
                <wp:wrapNone/>
                <wp:docPr id="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62744676" id="_x0000_s1028" style="position:absolute;left:0;text-align:left;margin-left:40.95pt;margin-top:48.8pt;width:113.35pt;height:21.55pt;z-index:251660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" filled="f" stroked="f">
                <v:path arrowok="t"/>
                <o:lock v:ext="edit" grouping="t"/>
                <v:textbox style="mso-fit-shape-to-text:t" inset="5.4pt,2.7pt,5.4pt,2.7pt">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9"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4GExA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" filled="f" stroked="f">
                <v:path arrowok="t"/>
                <o:lock v:ext="edit" grouping="t"/>
                <v:textbox style="mso-fit-shape-to-text:t" inset="5.4pt,2.7pt,5.4pt,2.7pt">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003D1D52"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30"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dnxgEAAHIDAAAOAAAAZHJzL2Uyb0RvYy54bWysU8Fu2zAMvQ/YPwi6L46dzE2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" filled="f" stroked="f">
                <v:path arrowok="t"/>
                <o:lock v:ext="edit" grouping="t"/>
                <v:textbox style="mso-fit-shape-to-text:t" inset="5.4pt,2.7pt,5.4pt,2.7pt">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003D1D52"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1"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LN6yMz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2"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" filled="f" stroked="f">
                <v:path arrowok="t"/>
                <o:lock v:ext="edit" grouping="t"/>
                <v:textbox style="mso-fit-shape-to-text:t" inset="5.4pt,2.7pt,5.4pt,2.7pt">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w:lastRenderedPageBreak/>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3"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" filled="f" stroked="f">
                <v:path arrowok="t"/>
                <o:lock v:ext="edit" grouping="t"/>
                <v:textbox style="mso-fit-shape-to-text:t" inset="5.4pt,2.7pt,5.4pt,2.7pt">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4"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Apm3Sa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5"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HN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vJODNC&#10;k013YLwynm1aIdVo0jwMq7MupzfPdoNBrrNPIH87ZuARyb00lCTvakLgxuq+Qh1ekWzWRw+OZw9U&#10;75mky/RqtlzMiYikXHYzW2YDqMhPry06/6hAs/BRcCSP4+jF4cn50F/kp5KRzNA/MPH9to9qlycx&#10;WyiPNAFaYcKqAf9w1tE6FNy97AUqztpvhuY9X1wvwv7EYHaVLSnAt5ntu4xv7yBu3DCkr3sPD00k&#10;F1gMPUdyZGzkPC5h2Jy3cax6/VXWfwE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Eh/Uc3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6"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" filled="f" stroked="f">
                <v:path arrowok="t"/>
                <o:lock v:ext="edit" grouping="t"/>
                <v:textbox style="mso-fit-shape-to-text:t" inset="5.4pt,2.7pt,5.4pt,2.7pt">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7"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OvhSET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8"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TxA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" filled="f" stroked="f">
                <v:path arrowok="t"/>
                <o:lock v:ext="edit" grouping="t"/>
                <v:textbox style="mso-fit-shape-to-text:t" inset="5.4pt,2.7pt,5.4pt,2.7pt">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Pr="00CA13EA" w:rsidRDefault="00D7171F" w:rsidP="00411EA6">
      <w:pPr>
        <w:rPr>
          <w:sz w:val="24"/>
          <w:lang w:val="en-GB"/>
        </w:rPr>
      </w:pPr>
      <w:r w:rsidRPr="00CA13EA">
        <w:rPr>
          <w:sz w:val="24"/>
          <w:lang w:val="en-GB"/>
        </w:rPr>
        <w:t xml:space="preserve">We observe that in most of the scenarios, removing one of the DMRS symbols in the second slot leads to clear degradation in the performance. </w:t>
      </w:r>
    </w:p>
    <w:p w14:paraId="06FFFE74" w14:textId="3621DE38" w:rsidR="00D7171F" w:rsidRDefault="00B51520" w:rsidP="00D7171F">
      <w:pPr>
        <w:overflowPunct/>
        <w:autoSpaceDE/>
        <w:autoSpaceDN/>
        <w:adjustRightInd/>
        <w:spacing w:after="0"/>
        <w:textAlignment w:val="auto"/>
        <w:rPr>
          <w:b/>
          <w:i/>
          <w:sz w:val="24"/>
          <w:szCs w:val="24"/>
        </w:rPr>
      </w:pPr>
      <w:r>
        <w:rPr>
          <w:b/>
          <w:i/>
          <w:sz w:val="24"/>
          <w:szCs w:val="24"/>
        </w:rPr>
        <w:t xml:space="preserve">Observation </w:t>
      </w:r>
      <w:r w:rsidR="00CA13EA">
        <w:rPr>
          <w:b/>
          <w:i/>
          <w:sz w:val="24"/>
          <w:szCs w:val="24"/>
        </w:rPr>
        <w:t>3</w:t>
      </w:r>
      <w:r w:rsidR="00D7171F" w:rsidRPr="00D7171F">
        <w:rPr>
          <w:b/>
          <w:i/>
          <w:sz w:val="24"/>
          <w:szCs w:val="24"/>
        </w:rPr>
        <w:t xml:space="preserve">: </w:t>
      </w:r>
      <w:r w:rsidR="00CA3A72">
        <w:rPr>
          <w:b/>
          <w:i/>
          <w:sz w:val="24"/>
          <w:szCs w:val="24"/>
        </w:rPr>
        <w:t>O</w:t>
      </w:r>
      <w:r w:rsidR="00D7171F">
        <w:rPr>
          <w:b/>
          <w:i/>
          <w:sz w:val="24"/>
          <w:szCs w:val="24"/>
        </w:rPr>
        <w:t>verhead reduction in scenarios of DMRS time domain bundling is not beneficial.</w:t>
      </w:r>
    </w:p>
    <w:p w14:paraId="1D9C6E9A" w14:textId="140C0E50" w:rsidR="00516F4E" w:rsidRDefault="00516F4E" w:rsidP="00516F4E">
      <w:pPr>
        <w:pStyle w:val="Heading3"/>
      </w:pPr>
      <w:r>
        <w:t>DMRS location change in scenarios of DMRS bundling</w:t>
      </w:r>
    </w:p>
    <w:p w14:paraId="00E453E3" w14:textId="18052671" w:rsidR="00516F4E" w:rsidRPr="00CA13EA" w:rsidRDefault="00516F4E" w:rsidP="00CA13EA">
      <w:pPr>
        <w:jc w:val="both"/>
        <w:rPr>
          <w:sz w:val="24"/>
          <w:lang w:val="en-GB"/>
        </w:rPr>
      </w:pPr>
      <w:r w:rsidRPr="00CA13EA">
        <w:rPr>
          <w:sz w:val="24"/>
          <w:lang w:val="en-GB"/>
        </w:rPr>
        <w:t xml:space="preserve">Another optimization would be to change the DMRS location in scenarios of DMRS bundling to try to achieve a better performance. Even though such a scenario could have some merit, we should examine each scenario separately to see whether there are specific examples which could benefit from that option. </w:t>
      </w:r>
    </w:p>
    <w:p w14:paraId="3C9E17D5" w14:textId="7F055EE7" w:rsidR="00516F4E" w:rsidRPr="00CA13EA" w:rsidRDefault="00516F4E" w:rsidP="00CA13EA">
      <w:pPr>
        <w:jc w:val="both"/>
        <w:rPr>
          <w:sz w:val="24"/>
          <w:lang w:val="en-GB"/>
        </w:rPr>
      </w:pPr>
      <w:r w:rsidRPr="00CA13EA">
        <w:rPr>
          <w:sz w:val="24"/>
          <w:lang w:val="en-GB"/>
        </w:rPr>
        <w:t>Yet, in some deployment scenarios of interest, such optimization does not really need to be done. For example, consider the foll</w:t>
      </w:r>
      <w:r w:rsidR="006C47C9" w:rsidRPr="00CA13EA">
        <w:rPr>
          <w:sz w:val="24"/>
          <w:lang w:val="en-GB"/>
        </w:rPr>
        <w:t xml:space="preserve">owing comparison where in the first case we just repeat the (2,8) pattern over two consecutive slots, whereas in the other cases we are trying to find whether there is a bundled DMRS that may provide better performance. </w:t>
      </w:r>
    </w:p>
    <w:p w14:paraId="2F8FBEF9" w14:textId="5FF030B2" w:rsidR="006C47C9" w:rsidRDefault="006C47C9" w:rsidP="006C47C9">
      <w:pPr>
        <w:jc w:val="center"/>
        <w:rPr>
          <w:lang w:val="en-GB"/>
        </w:rPr>
      </w:pPr>
      <w:r>
        <w:rPr>
          <w:noProof/>
        </w:rPr>
        <w:lastRenderedPageBreak/>
        <w:drawing>
          <wp:inline distT="0" distB="0" distL="0" distR="0" wp14:anchorId="21DAC073" wp14:editId="67C63E88">
            <wp:extent cx="2642599" cy="2719450"/>
            <wp:effectExtent l="0" t="0" r="5715"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45848" cy="2722793"/>
                    </a:xfrm>
                    <a:prstGeom prst="rect">
                      <a:avLst/>
                    </a:prstGeom>
                  </pic:spPr>
                </pic:pic>
              </a:graphicData>
            </a:graphic>
          </wp:inline>
        </w:drawing>
      </w:r>
    </w:p>
    <w:p w14:paraId="021EE33C" w14:textId="2481CBEA" w:rsidR="00516F4E" w:rsidRPr="00CA13EA" w:rsidRDefault="006C47C9" w:rsidP="006C47C9">
      <w:pPr>
        <w:rPr>
          <w:sz w:val="24"/>
          <w:lang w:val="en-GB"/>
        </w:rPr>
      </w:pPr>
      <w:r w:rsidRPr="00CA13EA">
        <w:rPr>
          <w:sz w:val="24"/>
          <w:lang w:val="en-GB"/>
        </w:rPr>
        <w:t xml:space="preserve">We see that at 120 Kmh and rank 2, the best performance is achieved by the (2,8) solution, whereas the worst performance is again the solution with the 2 symbol extrapolation. </w:t>
      </w:r>
    </w:p>
    <w:p w14:paraId="3FA0A582" w14:textId="64167901" w:rsidR="00D7171F" w:rsidRDefault="00516F4E" w:rsidP="00516F4E">
      <w:pPr>
        <w:jc w:val="center"/>
        <w:rPr>
          <w:lang w:val="en-GB"/>
        </w:rPr>
      </w:pPr>
      <w:r w:rsidRPr="00516F4E">
        <w:rPr>
          <w:noProof/>
        </w:rPr>
        <w:drawing>
          <wp:inline distT="0" distB="0" distL="0" distR="0" wp14:anchorId="4D2CF50D" wp14:editId="50C1DDD2">
            <wp:extent cx="5426351" cy="2602953"/>
            <wp:effectExtent l="0" t="0" r="3175" b="6985"/>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426351" cy="2602953"/>
                    </a:xfrm>
                    <a:prstGeom prst="rect">
                      <a:avLst/>
                    </a:prstGeom>
                  </pic:spPr>
                </pic:pic>
              </a:graphicData>
            </a:graphic>
          </wp:inline>
        </w:drawing>
      </w:r>
    </w:p>
    <w:p w14:paraId="3B59DE51" w14:textId="1B277C2F" w:rsidR="006C47C9" w:rsidRDefault="00926B48" w:rsidP="00F233D0">
      <w:pPr>
        <w:pStyle w:val="Heading1"/>
        <w:rPr>
          <w:rFonts w:ascii="Times New Roman" w:hAnsi="Times New Roman"/>
        </w:rPr>
      </w:pPr>
      <w:bookmarkStart w:id="1" w:name="_Ref378529477"/>
      <w:r>
        <w:rPr>
          <w:rFonts w:ascii="Times New Roman" w:hAnsi="Times New Roman"/>
        </w:rPr>
        <w:t>Large</w:t>
      </w:r>
      <w:r w:rsidR="006C47C9">
        <w:rPr>
          <w:rFonts w:ascii="Times New Roman" w:hAnsi="Times New Roman"/>
        </w:rPr>
        <w:t xml:space="preserve"> Delay spread channels – Freq. Domain staggering</w:t>
      </w:r>
    </w:p>
    <w:p w14:paraId="66B48D60" w14:textId="4715E7AF" w:rsidR="006C47C9" w:rsidRDefault="00E32F1A" w:rsidP="00E32F1A">
      <w:pPr>
        <w:pStyle w:val="Heading3"/>
      </w:pPr>
      <w:r>
        <w:t xml:space="preserve">TDL-C </w:t>
      </w:r>
      <w:r w:rsidR="00B83208">
        <w:t xml:space="preserve">channels with larger DS </w:t>
      </w:r>
      <w:r>
        <w:t>at 30 KHz SCS slot</w:t>
      </w:r>
    </w:p>
    <w:p w14:paraId="22FBFF61" w14:textId="0EC91533" w:rsidR="00E32F1A" w:rsidRPr="00CA13EA" w:rsidRDefault="00926B48" w:rsidP="00926B48">
      <w:pPr>
        <w:jc w:val="both"/>
        <w:rPr>
          <w:sz w:val="24"/>
          <w:lang w:val="en-GB"/>
        </w:rPr>
      </w:pPr>
      <w:r w:rsidRPr="00CA13EA">
        <w:rPr>
          <w:sz w:val="24"/>
          <w:lang w:val="en-GB"/>
        </w:rPr>
        <w:t xml:space="preserve">In scenarios of large delay spreads it is generally known that frequency domain staggering may provide some gains. In this study we evaluate the gains that can be seen if we introduce such staggering while additional DMRS are configured. It should be noted that already there are two front-load DMRS configurations, one that is denser I frequency that supports fewer number of ports and one that is denser in frequency that supports the maximum 12 orthogonal ports. Introducing an additional DMRS configuration should be justified with clear-cut performance gains in a variety of important scenarios. </w:t>
      </w:r>
    </w:p>
    <w:p w14:paraId="4C5135BA" w14:textId="3B99AAD2" w:rsidR="00926B48" w:rsidRPr="00CA13EA" w:rsidRDefault="00926B48" w:rsidP="00926B48">
      <w:pPr>
        <w:jc w:val="both"/>
        <w:rPr>
          <w:sz w:val="24"/>
          <w:lang w:val="en-GB"/>
        </w:rPr>
      </w:pPr>
      <w:r w:rsidRPr="00CA13EA">
        <w:rPr>
          <w:sz w:val="24"/>
          <w:lang w:val="en-GB"/>
        </w:rPr>
        <w:lastRenderedPageBreak/>
        <w:t xml:space="preserve">A TDL-C 1000 nsec in a 30 KHz SCS slot (CP length of 2.34 usec), is such a large delay scenario which results to a maximum effective SINR of around 23 dB due to the ISI and ICI because of excessinve delay spread beyond CP. </w:t>
      </w:r>
    </w:p>
    <w:p w14:paraId="2E5CDD11" w14:textId="16365BBF" w:rsidR="00926B48" w:rsidRDefault="00926B48" w:rsidP="00926B48">
      <w:pPr>
        <w:jc w:val="center"/>
        <w:rPr>
          <w:lang w:val="en-GB"/>
        </w:rPr>
      </w:pPr>
      <w:r w:rsidRPr="00926B48">
        <w:rPr>
          <w:noProof/>
        </w:rPr>
        <w:drawing>
          <wp:inline distT="0" distB="0" distL="0" distR="0" wp14:anchorId="72DAE6F9" wp14:editId="67478431">
            <wp:extent cx="2654490" cy="147103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62591" cy="1475519"/>
                    </a:xfrm>
                    <a:prstGeom prst="rect">
                      <a:avLst/>
                    </a:prstGeom>
                  </pic:spPr>
                </pic:pic>
              </a:graphicData>
            </a:graphic>
          </wp:inline>
        </w:drawing>
      </w:r>
      <w:r w:rsidRPr="00926B48">
        <w:rPr>
          <w:noProof/>
        </w:rPr>
        <w:drawing>
          <wp:inline distT="0" distB="0" distL="0" distR="0" wp14:anchorId="6BEC8AF4" wp14:editId="16AFB8BC">
            <wp:extent cx="2804615" cy="1554225"/>
            <wp:effectExtent l="0" t="0" r="0" b="8255"/>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13519" cy="1559159"/>
                    </a:xfrm>
                    <a:prstGeom prst="rect">
                      <a:avLst/>
                    </a:prstGeom>
                  </pic:spPr>
                </pic:pic>
              </a:graphicData>
            </a:graphic>
          </wp:inline>
        </w:drawing>
      </w:r>
    </w:p>
    <w:p w14:paraId="26931306" w14:textId="17E7FA92" w:rsidR="00CE3666" w:rsidRPr="00CA13EA" w:rsidRDefault="00CE3666" w:rsidP="00CE3666">
      <w:pPr>
        <w:rPr>
          <w:sz w:val="24"/>
          <w:lang w:val="en-GB"/>
        </w:rPr>
      </w:pPr>
      <w:r w:rsidRPr="00CA13EA">
        <w:rPr>
          <w:sz w:val="24"/>
          <w:lang w:val="en-GB"/>
        </w:rPr>
        <w:t>We now compare the following three patterns for config-1 to identify whether there is a need of the 2</w:t>
      </w:r>
      <w:r w:rsidRPr="00CA13EA">
        <w:rPr>
          <w:sz w:val="24"/>
          <w:vertAlign w:val="superscript"/>
          <w:lang w:val="en-GB"/>
        </w:rPr>
        <w:t>nd</w:t>
      </w:r>
      <w:r w:rsidRPr="00CA13EA">
        <w:rPr>
          <w:sz w:val="24"/>
          <w:lang w:val="en-GB"/>
        </w:rPr>
        <w:t xml:space="preserve"> pattern that has frequency domain staggering on the additional DMRS.</w:t>
      </w:r>
    </w:p>
    <w:p w14:paraId="7A287550" w14:textId="2A490600" w:rsidR="00CE3666" w:rsidRDefault="00CE3666" w:rsidP="00CE3666">
      <w:pPr>
        <w:ind w:left="432" w:firstLine="288"/>
        <w:rPr>
          <w:noProof/>
        </w:rPr>
      </w:pPr>
      <w:r w:rsidRPr="00CE3666">
        <w:rPr>
          <w:noProof/>
        </w:rPr>
        <w:drawing>
          <wp:inline distT="0" distB="0" distL="0" distR="0" wp14:anchorId="18D27C98" wp14:editId="39C30315">
            <wp:extent cx="2831911" cy="831676"/>
            <wp:effectExtent l="0" t="0" r="6985" b="6985"/>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2"/>
                    <a:stretch>
                      <a:fillRect/>
                    </a:stretch>
                  </pic:blipFill>
                  <pic:spPr>
                    <a:xfrm>
                      <a:off x="0" y="0"/>
                      <a:ext cx="2850901" cy="837253"/>
                    </a:xfrm>
                    <a:prstGeom prst="rect">
                      <a:avLst/>
                    </a:prstGeom>
                  </pic:spPr>
                </pic:pic>
              </a:graphicData>
            </a:graphic>
          </wp:inline>
        </w:drawing>
      </w:r>
      <w:r>
        <w:rPr>
          <w:noProof/>
        </w:rPr>
        <w:tab/>
      </w:r>
      <w:r>
        <w:rPr>
          <w:noProof/>
        </w:rPr>
        <w:tab/>
      </w:r>
      <w:r>
        <w:rPr>
          <w:noProof/>
        </w:rPr>
        <w:tab/>
      </w:r>
      <w:r>
        <w:rPr>
          <w:noProof/>
        </w:rPr>
        <w:tab/>
      </w:r>
      <w:r>
        <w:rPr>
          <w:noProof/>
        </w:rPr>
        <w:tab/>
      </w:r>
      <w:r w:rsidRPr="00CE3666">
        <w:rPr>
          <w:noProof/>
        </w:rPr>
        <w:t xml:space="preserve"> </w:t>
      </w:r>
      <w:r w:rsidRPr="00CE3666">
        <w:rPr>
          <w:noProof/>
        </w:rPr>
        <w:drawing>
          <wp:inline distT="0" distB="0" distL="0" distR="0" wp14:anchorId="0EC540F1" wp14:editId="147936C7">
            <wp:extent cx="1426191" cy="814966"/>
            <wp:effectExtent l="0" t="0" r="3175" b="4445"/>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3"/>
                    <a:stretch>
                      <a:fillRect/>
                    </a:stretch>
                  </pic:blipFill>
                  <pic:spPr>
                    <a:xfrm>
                      <a:off x="0" y="0"/>
                      <a:ext cx="1444793" cy="825596"/>
                    </a:xfrm>
                    <a:prstGeom prst="rect">
                      <a:avLst/>
                    </a:prstGeom>
                  </pic:spPr>
                </pic:pic>
              </a:graphicData>
            </a:graphic>
          </wp:inline>
        </w:drawing>
      </w:r>
    </w:p>
    <w:p w14:paraId="12D39061" w14:textId="5956A3A4" w:rsidR="00B83208" w:rsidRDefault="00B83208" w:rsidP="00B83208">
      <w:pPr>
        <w:pStyle w:val="Heading4"/>
        <w:rPr>
          <w:noProof/>
        </w:rPr>
      </w:pPr>
      <w:r>
        <w:rPr>
          <w:noProof/>
        </w:rPr>
        <w:t>Rank 1 and Rank 2</w:t>
      </w:r>
    </w:p>
    <w:p w14:paraId="0CC9B989" w14:textId="43684B4C" w:rsidR="00CE3666" w:rsidRPr="00CA13EA" w:rsidRDefault="00CE3666" w:rsidP="00CE3666">
      <w:pPr>
        <w:jc w:val="both"/>
        <w:rPr>
          <w:noProof/>
          <w:sz w:val="24"/>
        </w:rPr>
      </w:pPr>
      <w:r w:rsidRPr="00CA13EA">
        <w:rPr>
          <w:noProof/>
          <w:sz w:val="24"/>
        </w:rPr>
        <w:t>We observe that for rank 1 and rank 2 transmission, assuming that ports are assigned in an FDMed manner, in the non-staggered pattern, RS is transmitted every 60 Khz which does not result to suboptimal performance versus the staggered pattern for any geometry below 30 dB. This clearly shows that a comb-2 pattern resulting to an RS every 60 KHz sample</w:t>
      </w:r>
      <w:r w:rsidR="00CA13EA" w:rsidRPr="00CA13EA">
        <w:rPr>
          <w:noProof/>
          <w:sz w:val="24"/>
        </w:rPr>
        <w:t>s</w:t>
      </w:r>
      <w:r w:rsidRPr="00CA13EA">
        <w:rPr>
          <w:noProof/>
          <w:sz w:val="24"/>
        </w:rPr>
        <w:t xml:space="preserve"> the channel densely enough</w:t>
      </w:r>
      <w:r w:rsidR="00CA13EA" w:rsidRPr="00CA13EA">
        <w:rPr>
          <w:noProof/>
          <w:sz w:val="24"/>
        </w:rPr>
        <w:t xml:space="preserve"> in frequency.</w:t>
      </w:r>
    </w:p>
    <w:p w14:paraId="398479FF" w14:textId="2308453D" w:rsidR="00CE3666" w:rsidRDefault="00CE3666" w:rsidP="00CE3666">
      <w:pPr>
        <w:jc w:val="center"/>
        <w:rPr>
          <w:noProof/>
        </w:rPr>
      </w:pPr>
      <w:r w:rsidRPr="00CE3666">
        <w:rPr>
          <w:noProof/>
        </w:rPr>
        <w:drawing>
          <wp:inline distT="0" distB="0" distL="0" distR="0" wp14:anchorId="3F43A489" wp14:editId="45CC6042">
            <wp:extent cx="2750024" cy="1523971"/>
            <wp:effectExtent l="0" t="0" r="0" b="635"/>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60274" cy="1529651"/>
                    </a:xfrm>
                    <a:prstGeom prst="rect">
                      <a:avLst/>
                    </a:prstGeom>
                  </pic:spPr>
                </pic:pic>
              </a:graphicData>
            </a:graphic>
          </wp:inline>
        </w:drawing>
      </w:r>
      <w:r w:rsidRPr="00CE3666">
        <w:rPr>
          <w:noProof/>
        </w:rPr>
        <w:t xml:space="preserve"> </w:t>
      </w:r>
      <w:r w:rsidRPr="00CE3666">
        <w:rPr>
          <w:noProof/>
        </w:rPr>
        <w:drawing>
          <wp:inline distT="0" distB="0" distL="0" distR="0" wp14:anchorId="6BFC3B25" wp14:editId="626E9A02">
            <wp:extent cx="3193576" cy="1531919"/>
            <wp:effectExtent l="0" t="0" r="6985"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208616" cy="1539133"/>
                    </a:xfrm>
                    <a:prstGeom prst="rect">
                      <a:avLst/>
                    </a:prstGeom>
                  </pic:spPr>
                </pic:pic>
              </a:graphicData>
            </a:graphic>
          </wp:inline>
        </w:drawing>
      </w:r>
    </w:p>
    <w:p w14:paraId="296A9591" w14:textId="75B4D903" w:rsidR="00B83208" w:rsidRDefault="00B83208" w:rsidP="00B83208">
      <w:pPr>
        <w:pStyle w:val="Heading4"/>
        <w:rPr>
          <w:noProof/>
        </w:rPr>
      </w:pPr>
      <w:r>
        <w:rPr>
          <w:noProof/>
        </w:rPr>
        <w:t>Rank 4</w:t>
      </w:r>
    </w:p>
    <w:p w14:paraId="35F65149" w14:textId="76FF7298" w:rsidR="00B83208" w:rsidRPr="00CA13EA" w:rsidRDefault="00B83208" w:rsidP="00CA13EA">
      <w:pPr>
        <w:jc w:val="both"/>
        <w:rPr>
          <w:sz w:val="24"/>
          <w:lang w:val="en-GB"/>
        </w:rPr>
      </w:pPr>
      <w:r w:rsidRPr="00CA13EA">
        <w:rPr>
          <w:sz w:val="24"/>
          <w:lang w:val="en-GB"/>
        </w:rPr>
        <w:t xml:space="preserve">For rank 4, the pattern with TD-OCC may be used to get the most robust performance with the same 60 KHz RS density. The performance of TD-OCC over the staggered one-symbol DMRS are close across a variety of high delay spread channels as shown below. </w:t>
      </w:r>
    </w:p>
    <w:p w14:paraId="60543F49" w14:textId="082FA6AF" w:rsidR="00B83208" w:rsidRDefault="00B83208" w:rsidP="00B83208">
      <w:pPr>
        <w:jc w:val="center"/>
        <w:rPr>
          <w:noProof/>
        </w:rPr>
      </w:pPr>
      <w:r w:rsidRPr="00B83208">
        <w:rPr>
          <w:noProof/>
        </w:rPr>
        <w:lastRenderedPageBreak/>
        <w:drawing>
          <wp:inline distT="0" distB="0" distL="0" distR="0" wp14:anchorId="52BBA7CF" wp14:editId="2BE2104A">
            <wp:extent cx="3173105" cy="1522098"/>
            <wp:effectExtent l="0" t="0" r="8255" b="1905"/>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185935" cy="1528252"/>
                    </a:xfrm>
                    <a:prstGeom prst="rect">
                      <a:avLst/>
                    </a:prstGeom>
                  </pic:spPr>
                </pic:pic>
              </a:graphicData>
            </a:graphic>
          </wp:inline>
        </w:drawing>
      </w:r>
      <w:r w:rsidRPr="00B83208">
        <w:rPr>
          <w:noProof/>
        </w:rPr>
        <w:drawing>
          <wp:inline distT="0" distB="0" distL="0" distR="0" wp14:anchorId="65952875" wp14:editId="742053A3">
            <wp:extent cx="3132162" cy="1502460"/>
            <wp:effectExtent l="0" t="0" r="0" b="254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144609" cy="1508431"/>
                    </a:xfrm>
                    <a:prstGeom prst="rect">
                      <a:avLst/>
                    </a:prstGeom>
                  </pic:spPr>
                </pic:pic>
              </a:graphicData>
            </a:graphic>
          </wp:inline>
        </w:drawing>
      </w:r>
    </w:p>
    <w:p w14:paraId="0AD9A9E3" w14:textId="77777777" w:rsidR="00B83208" w:rsidRDefault="00B83208" w:rsidP="00B83208">
      <w:pPr>
        <w:keepNext/>
        <w:jc w:val="center"/>
      </w:pPr>
      <w:r w:rsidRPr="00B83208">
        <w:rPr>
          <w:noProof/>
        </w:rPr>
        <w:drawing>
          <wp:inline distT="0" distB="0" distL="0" distR="0" wp14:anchorId="01C0DC48" wp14:editId="691DD724">
            <wp:extent cx="3254991" cy="1561379"/>
            <wp:effectExtent l="0" t="0" r="3175" b="127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275455" cy="1571195"/>
                    </a:xfrm>
                    <a:prstGeom prst="rect">
                      <a:avLst/>
                    </a:prstGeom>
                  </pic:spPr>
                </pic:pic>
              </a:graphicData>
            </a:graphic>
          </wp:inline>
        </w:drawing>
      </w:r>
    </w:p>
    <w:p w14:paraId="03120793" w14:textId="11FF3AEC" w:rsidR="00B83208" w:rsidRPr="00B83208" w:rsidRDefault="00B83208" w:rsidP="00B83208">
      <w:pPr>
        <w:pStyle w:val="Caption"/>
        <w:jc w:val="center"/>
        <w:rPr>
          <w:lang w:val="en-GB"/>
        </w:rPr>
      </w:pPr>
      <w:r>
        <w:t xml:space="preserve">Figure </w:t>
      </w:r>
      <w:fldSimple w:instr=" SEQ Figure \* ARABIC ">
        <w:r>
          <w:rPr>
            <w:noProof/>
          </w:rPr>
          <w:t>1</w:t>
        </w:r>
      </w:fldSimple>
      <w:r>
        <w:t xml:space="preserve"> Rank 4 transmission for TDL-C 600, 800 and 1000 nsec</w:t>
      </w:r>
    </w:p>
    <w:p w14:paraId="1D7C00F7" w14:textId="4861E917" w:rsidR="00E32F1A" w:rsidRDefault="00E32F1A" w:rsidP="00E32F1A">
      <w:pPr>
        <w:pStyle w:val="Heading3"/>
      </w:pPr>
      <w:r>
        <w:t>60 KHz ECP slot</w:t>
      </w:r>
    </w:p>
    <w:p w14:paraId="4726B235" w14:textId="3AA2A658" w:rsidR="00E32F1A" w:rsidRPr="00CA13EA" w:rsidRDefault="00B83208" w:rsidP="00CA13EA">
      <w:pPr>
        <w:jc w:val="both"/>
        <w:rPr>
          <w:sz w:val="24"/>
          <w:lang w:val="en-GB"/>
        </w:rPr>
      </w:pPr>
      <w:r w:rsidRPr="00CA13EA">
        <w:rPr>
          <w:sz w:val="24"/>
          <w:lang w:val="en-GB"/>
        </w:rPr>
        <w:t xml:space="preserve">In a 60 KHz ECP, similar observations as the scenarios simulated above can be concluded for large delay spreads of 300 and 600 nsec for config-1.  For config-2 however, even if staggering is used performance is severely limited. Therefore, there is no need of introducing staggering, after all config-1 without staggering can achieve a better performance. </w:t>
      </w:r>
    </w:p>
    <w:p w14:paraId="2F0CC70E" w14:textId="49EE89B9" w:rsidR="00B83208" w:rsidRDefault="00B83208" w:rsidP="00B83208">
      <w:pPr>
        <w:jc w:val="center"/>
        <w:rPr>
          <w:lang w:val="en-GB"/>
        </w:rPr>
      </w:pPr>
      <w:r w:rsidRPr="00B83208">
        <w:rPr>
          <w:noProof/>
        </w:rPr>
        <w:drawing>
          <wp:inline distT="0" distB="0" distL="0" distR="0" wp14:anchorId="17FC964E" wp14:editId="0D85F5AE">
            <wp:extent cx="3432367" cy="1903863"/>
            <wp:effectExtent l="0" t="0" r="0" b="127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51478" cy="1914464"/>
                    </a:xfrm>
                    <a:prstGeom prst="rect">
                      <a:avLst/>
                    </a:prstGeom>
                    <a:noFill/>
                    <a:ln>
                      <a:noFill/>
                    </a:ln>
                    <a:extLst/>
                  </pic:spPr>
                </pic:pic>
              </a:graphicData>
            </a:graphic>
          </wp:inline>
        </w:drawing>
      </w:r>
      <w:r w:rsidRPr="00B83208">
        <w:rPr>
          <w:noProof/>
        </w:rPr>
        <w:drawing>
          <wp:inline distT="0" distB="0" distL="0" distR="0" wp14:anchorId="4786170E" wp14:editId="23646506">
            <wp:extent cx="3323230" cy="1843327"/>
            <wp:effectExtent l="0" t="0" r="0" b="508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35524" cy="1850146"/>
                    </a:xfrm>
                    <a:prstGeom prst="rect">
                      <a:avLst/>
                    </a:prstGeom>
                    <a:noFill/>
                    <a:ln>
                      <a:noFill/>
                    </a:ln>
                    <a:extLst/>
                  </pic:spPr>
                </pic:pic>
              </a:graphicData>
            </a:graphic>
          </wp:inline>
        </w:drawing>
      </w:r>
    </w:p>
    <w:p w14:paraId="0CD45C88" w14:textId="70063694" w:rsidR="00B83208" w:rsidRDefault="00B83208" w:rsidP="00B83208">
      <w:pPr>
        <w:jc w:val="center"/>
        <w:rPr>
          <w:lang w:val="en-GB"/>
        </w:rPr>
      </w:pPr>
      <w:r w:rsidRPr="00B83208">
        <w:rPr>
          <w:noProof/>
        </w:rPr>
        <w:lastRenderedPageBreak/>
        <w:drawing>
          <wp:inline distT="0" distB="0" distL="0" distR="0" wp14:anchorId="7E75DA7B" wp14:editId="6407F85F">
            <wp:extent cx="3343702" cy="1854682"/>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60745" cy="1864135"/>
                    </a:xfrm>
                    <a:prstGeom prst="rect">
                      <a:avLst/>
                    </a:prstGeom>
                    <a:noFill/>
                    <a:ln>
                      <a:noFill/>
                    </a:ln>
                    <a:extLst/>
                  </pic:spPr>
                </pic:pic>
              </a:graphicData>
            </a:graphic>
          </wp:inline>
        </w:drawing>
      </w:r>
    </w:p>
    <w:p w14:paraId="1CBF3FFB" w14:textId="58F8050D" w:rsidR="00CA13EA" w:rsidRPr="00CA13EA" w:rsidRDefault="00CA13EA" w:rsidP="00CA13EA">
      <w:pPr>
        <w:rPr>
          <w:b/>
          <w:i/>
          <w:sz w:val="24"/>
          <w:lang w:val="en-GB"/>
        </w:rPr>
      </w:pPr>
      <w:r w:rsidRPr="00CA13EA">
        <w:rPr>
          <w:b/>
          <w:i/>
          <w:sz w:val="24"/>
          <w:lang w:val="en-GB"/>
        </w:rPr>
        <w:t>Observation</w:t>
      </w:r>
      <w:r>
        <w:rPr>
          <w:b/>
          <w:i/>
          <w:sz w:val="24"/>
          <w:lang w:val="en-GB"/>
        </w:rPr>
        <w:t xml:space="preserve"> 4</w:t>
      </w:r>
      <w:r w:rsidRPr="00CA13EA">
        <w:rPr>
          <w:b/>
          <w:i/>
          <w:sz w:val="24"/>
          <w:lang w:val="en-GB"/>
        </w:rPr>
        <w:t>: Frequency domain staggering is n</w:t>
      </w:r>
      <w:r w:rsidR="00E64993">
        <w:rPr>
          <w:b/>
          <w:i/>
          <w:sz w:val="24"/>
          <w:lang w:val="en-GB"/>
        </w:rPr>
        <w:t>ot needed to be supported in NR for config-1 DMRS pattern.</w:t>
      </w:r>
    </w:p>
    <w:p w14:paraId="7F49301E" w14:textId="28CCD516" w:rsid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746AEFC5" w14:textId="23CC2BB4" w:rsidR="00CC7C64" w:rsidRPr="00CA13EA" w:rsidRDefault="00CC7C64" w:rsidP="00CC7C64">
      <w:pPr>
        <w:rPr>
          <w:sz w:val="24"/>
          <w:lang w:val="en-GB"/>
        </w:rPr>
      </w:pPr>
      <w:r w:rsidRPr="00CA13EA">
        <w:rPr>
          <w:sz w:val="24"/>
          <w:lang w:val="en-GB"/>
        </w:rPr>
        <w:t>We make the following observations:</w:t>
      </w:r>
    </w:p>
    <w:p w14:paraId="3B57F043" w14:textId="77777777" w:rsidR="00CA3A72" w:rsidRDefault="00CA3A72" w:rsidP="00CA3A72">
      <w:pPr>
        <w:jc w:val="both"/>
        <w:rPr>
          <w:b/>
          <w:i/>
          <w:sz w:val="24"/>
          <w:szCs w:val="24"/>
        </w:rPr>
      </w:pPr>
      <w:r w:rsidRPr="00D96291">
        <w:rPr>
          <w:b/>
          <w:i/>
          <w:sz w:val="24"/>
          <w:szCs w:val="24"/>
        </w:rPr>
        <w:t xml:space="preserve">Observation 1: </w:t>
      </w:r>
      <w:r>
        <w:rPr>
          <w:b/>
          <w:i/>
          <w:sz w:val="24"/>
          <w:szCs w:val="24"/>
        </w:rPr>
        <w:t xml:space="preserve">A config-1-based DMRS pattern with the same overhead with a config-2-based DMRS pattern is more robust to excessive delay spread beyond CP. </w:t>
      </w:r>
    </w:p>
    <w:p w14:paraId="37A903B2" w14:textId="77777777" w:rsidR="00CA3A72" w:rsidRPr="00D96291" w:rsidRDefault="00CA3A72" w:rsidP="00CA3A72">
      <w:pPr>
        <w:jc w:val="both"/>
        <w:rPr>
          <w:b/>
          <w:i/>
          <w:sz w:val="24"/>
          <w:szCs w:val="24"/>
        </w:rPr>
      </w:pPr>
      <w:r w:rsidRPr="00D96291">
        <w:rPr>
          <w:b/>
          <w:i/>
          <w:sz w:val="24"/>
          <w:szCs w:val="24"/>
        </w:rPr>
        <w:t>Observation</w:t>
      </w:r>
      <w:r>
        <w:rPr>
          <w:b/>
          <w:i/>
          <w:sz w:val="24"/>
          <w:szCs w:val="24"/>
        </w:rPr>
        <w:t xml:space="preserve"> 2</w:t>
      </w:r>
      <w:r w:rsidRPr="00D96291">
        <w:rPr>
          <w:b/>
          <w:i/>
          <w:sz w:val="24"/>
          <w:szCs w:val="24"/>
        </w:rPr>
        <w:t xml:space="preserve">: </w:t>
      </w:r>
      <w:r>
        <w:rPr>
          <w:b/>
          <w:i/>
          <w:sz w:val="24"/>
          <w:szCs w:val="24"/>
        </w:rPr>
        <w:t>Using a config-1-based pattern with total 3 or 4 DMRS symbols in a 15 KHz, or 30 KHz slot achieves the target of 10</w:t>
      </w:r>
      <w:r w:rsidRPr="00D96291">
        <w:rPr>
          <w:b/>
          <w:i/>
          <w:sz w:val="24"/>
          <w:szCs w:val="24"/>
          <w:vertAlign w:val="superscript"/>
        </w:rPr>
        <w:t>-2</w:t>
      </w:r>
      <w:r>
        <w:rPr>
          <w:b/>
          <w:i/>
          <w:sz w:val="24"/>
          <w:szCs w:val="24"/>
        </w:rPr>
        <w:t xml:space="preserve"> residual BLER after 4 transmissions at an approximately -6 dB geometry even at 1000 nsec and 1850 Hz Doppler spread (500 kmh at 4 GHz carrier).</w:t>
      </w:r>
    </w:p>
    <w:p w14:paraId="69FF96D5" w14:textId="77777777" w:rsidR="00CA3A72" w:rsidRDefault="00CA3A72" w:rsidP="00CA3A72">
      <w:pPr>
        <w:overflowPunct/>
        <w:autoSpaceDE/>
        <w:autoSpaceDN/>
        <w:adjustRightInd/>
        <w:spacing w:after="0"/>
        <w:textAlignment w:val="auto"/>
        <w:rPr>
          <w:b/>
          <w:i/>
          <w:sz w:val="24"/>
          <w:szCs w:val="24"/>
        </w:rPr>
      </w:pPr>
      <w:r>
        <w:rPr>
          <w:b/>
          <w:i/>
          <w:sz w:val="24"/>
          <w:szCs w:val="24"/>
        </w:rPr>
        <w:t>Observation 3</w:t>
      </w:r>
      <w:r w:rsidRPr="00D7171F">
        <w:rPr>
          <w:b/>
          <w:i/>
          <w:sz w:val="24"/>
          <w:szCs w:val="24"/>
        </w:rPr>
        <w:t xml:space="preserve">: </w:t>
      </w:r>
      <w:r>
        <w:rPr>
          <w:b/>
          <w:i/>
          <w:sz w:val="24"/>
          <w:szCs w:val="24"/>
        </w:rPr>
        <w:t>Overhead reduction in scenarios of DMRS time domain bundling is not beneficial.</w:t>
      </w:r>
    </w:p>
    <w:p w14:paraId="0D4A5B0C" w14:textId="77777777" w:rsidR="00CA3A72" w:rsidRDefault="00CA3A72" w:rsidP="00CA3A72">
      <w:pPr>
        <w:overflowPunct/>
        <w:autoSpaceDE/>
        <w:autoSpaceDN/>
        <w:adjustRightInd/>
        <w:spacing w:after="0"/>
        <w:textAlignment w:val="auto"/>
        <w:rPr>
          <w:b/>
          <w:i/>
          <w:sz w:val="24"/>
          <w:szCs w:val="24"/>
        </w:rPr>
      </w:pPr>
    </w:p>
    <w:p w14:paraId="7893A3E3" w14:textId="77777777" w:rsidR="00CA3A72" w:rsidRPr="00CA13EA" w:rsidRDefault="00CA3A72" w:rsidP="00CA3A72">
      <w:pPr>
        <w:rPr>
          <w:b/>
          <w:i/>
          <w:sz w:val="24"/>
          <w:lang w:val="en-GB"/>
        </w:rPr>
      </w:pPr>
      <w:r w:rsidRPr="00CA13EA">
        <w:rPr>
          <w:b/>
          <w:i/>
          <w:sz w:val="24"/>
          <w:lang w:val="en-GB"/>
        </w:rPr>
        <w:t>Observation</w:t>
      </w:r>
      <w:r>
        <w:rPr>
          <w:b/>
          <w:i/>
          <w:sz w:val="24"/>
          <w:lang w:val="en-GB"/>
        </w:rPr>
        <w:t xml:space="preserve"> 4</w:t>
      </w:r>
      <w:r w:rsidRPr="00CA13EA">
        <w:rPr>
          <w:b/>
          <w:i/>
          <w:sz w:val="24"/>
          <w:lang w:val="en-GB"/>
        </w:rPr>
        <w:t xml:space="preserve">: Frequency domain staggering </w:t>
      </w:r>
      <w:r>
        <w:rPr>
          <w:b/>
          <w:i/>
          <w:sz w:val="24"/>
          <w:lang w:val="en-GB"/>
        </w:rPr>
        <w:t>does not provide clear-cut performance gains for config-1 front-load DMRS.</w:t>
      </w:r>
    </w:p>
    <w:p w14:paraId="7F49302B" w14:textId="63F37FDE" w:rsidR="00E523F3" w:rsidRPr="00A86FDA" w:rsidRDefault="00731197" w:rsidP="00731197">
      <w:pPr>
        <w:pStyle w:val="Heading1"/>
        <w:rPr>
          <w:rFonts w:ascii="Times New Roman" w:hAnsi="Times New Roman"/>
        </w:rPr>
      </w:pPr>
      <w:r w:rsidRPr="00A86FDA">
        <w:rPr>
          <w:rFonts w:ascii="Times New Roman" w:hAnsi="Times New Roman"/>
        </w:rPr>
        <w:t xml:space="preserve"> </w:t>
      </w:r>
      <w:r w:rsidR="00E523F3" w:rsidRPr="00A86FDA">
        <w:rPr>
          <w:rFonts w:ascii="Times New Roman" w:hAnsi="Times New Roman"/>
        </w:rPr>
        <w:t>References</w:t>
      </w:r>
    </w:p>
    <w:p w14:paraId="2557BE4C" w14:textId="37EA7D7F" w:rsidR="00CD684F" w:rsidRPr="00B930A0" w:rsidRDefault="00730FEB" w:rsidP="00B930A0">
      <w:pPr>
        <w:numPr>
          <w:ilvl w:val="0"/>
          <w:numId w:val="2"/>
        </w:numPr>
        <w:spacing w:before="100" w:beforeAutospacing="1" w:after="100" w:afterAutospacing="1"/>
        <w:rPr>
          <w:sz w:val="22"/>
        </w:rPr>
      </w:pPr>
      <w:bookmarkStart w:id="2" w:name="_Ref462836996"/>
      <w:r>
        <w:rPr>
          <w:sz w:val="22"/>
        </w:rPr>
        <w:t>RAN1 #90</w:t>
      </w:r>
      <w:r w:rsidR="00F85762" w:rsidRPr="00DD02CD">
        <w:rPr>
          <w:sz w:val="22"/>
        </w:rPr>
        <w:t xml:space="preserve"> Chairman’s notes</w:t>
      </w:r>
      <w:bookmarkEnd w:id="2"/>
    </w:p>
    <w:sectPr w:rsidR="00CD684F" w:rsidRPr="00B930A0" w:rsidSect="00671B4F">
      <w:headerReference w:type="even" r:id="rId72"/>
      <w:footerReference w:type="even" r:id="rId73"/>
      <w:footerReference w:type="default" r:id="rId7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0F6E3D" w14:textId="77777777" w:rsidR="00F203F0" w:rsidRDefault="00F203F0">
      <w:r>
        <w:separator/>
      </w:r>
    </w:p>
  </w:endnote>
  <w:endnote w:type="continuationSeparator" w:id="0">
    <w:p w14:paraId="4037D90D" w14:textId="77777777" w:rsidR="00F203F0" w:rsidRDefault="00F203F0">
      <w:r>
        <w:continuationSeparator/>
      </w:r>
    </w:p>
  </w:endnote>
  <w:endnote w:type="continuationNotice" w:id="1">
    <w:p w14:paraId="2F96C5F6" w14:textId="77777777" w:rsidR="00F203F0" w:rsidRDefault="00F203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531D77" w:rsidRDefault="00531D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531D77" w:rsidRDefault="00531D7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531D77" w:rsidRDefault="00531D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B732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B7328">
      <w:rPr>
        <w:rStyle w:val="PageNumber"/>
      </w:rPr>
      <w:t>18</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3F897D" w14:textId="77777777" w:rsidR="00F203F0" w:rsidRDefault="00F203F0">
      <w:r>
        <w:separator/>
      </w:r>
    </w:p>
  </w:footnote>
  <w:footnote w:type="continuationSeparator" w:id="0">
    <w:p w14:paraId="49E3445D" w14:textId="77777777" w:rsidR="00F203F0" w:rsidRDefault="00F203F0">
      <w:r>
        <w:continuationSeparator/>
      </w:r>
    </w:p>
  </w:footnote>
  <w:footnote w:type="continuationNotice" w:id="1">
    <w:p w14:paraId="7560200C" w14:textId="77777777" w:rsidR="00F203F0" w:rsidRDefault="00F203F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531D77" w:rsidRDefault="00531D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E93F41"/>
    <w:multiLevelType w:val="hybridMultilevel"/>
    <w:tmpl w:val="5B764A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6"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9"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60711B6"/>
    <w:multiLevelType w:val="hybridMultilevel"/>
    <w:tmpl w:val="05EC9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4"/>
  </w:num>
  <w:num w:numId="2">
    <w:abstractNumId w:val="0"/>
  </w:num>
  <w:num w:numId="3">
    <w:abstractNumId w:val="3"/>
  </w:num>
  <w:num w:numId="4">
    <w:abstractNumId w:val="7"/>
  </w:num>
  <w:num w:numId="5">
    <w:abstractNumId w:val="1"/>
  </w:num>
  <w:num w:numId="6">
    <w:abstractNumId w:val="12"/>
  </w:num>
  <w:num w:numId="7">
    <w:abstractNumId w:val="5"/>
  </w:num>
  <w:num w:numId="8">
    <w:abstractNumId w:val="6"/>
  </w:num>
  <w:num w:numId="9">
    <w:abstractNumId w:val="8"/>
  </w:num>
  <w:num w:numId="10">
    <w:abstractNumId w:val="11"/>
  </w:num>
  <w:num w:numId="11">
    <w:abstractNumId w:val="13"/>
  </w:num>
  <w:num w:numId="12">
    <w:abstractNumId w:val="2"/>
  </w:num>
  <w:num w:numId="13">
    <w:abstractNumId w:val="9"/>
  </w:num>
  <w:num w:numId="1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058"/>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962"/>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77B"/>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ABA"/>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5DBC"/>
    <w:rsid w:val="0005602E"/>
    <w:rsid w:val="00056057"/>
    <w:rsid w:val="000572A7"/>
    <w:rsid w:val="00057388"/>
    <w:rsid w:val="00057C6F"/>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CD"/>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55F"/>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170"/>
    <w:rsid w:val="000E2787"/>
    <w:rsid w:val="000E279B"/>
    <w:rsid w:val="000E3075"/>
    <w:rsid w:val="000E331F"/>
    <w:rsid w:val="000E3358"/>
    <w:rsid w:val="000E3367"/>
    <w:rsid w:val="000E3436"/>
    <w:rsid w:val="000E36B0"/>
    <w:rsid w:val="000E38ED"/>
    <w:rsid w:val="000E3F84"/>
    <w:rsid w:val="000E40C3"/>
    <w:rsid w:val="000E4C9B"/>
    <w:rsid w:val="000E4D01"/>
    <w:rsid w:val="000E4D8C"/>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3E70"/>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00"/>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9E5"/>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CA"/>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1"/>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4CA"/>
    <w:rsid w:val="00257A62"/>
    <w:rsid w:val="00257B9B"/>
    <w:rsid w:val="002600EB"/>
    <w:rsid w:val="00260156"/>
    <w:rsid w:val="002604B6"/>
    <w:rsid w:val="0026075E"/>
    <w:rsid w:val="002608BD"/>
    <w:rsid w:val="00260FAD"/>
    <w:rsid w:val="00261024"/>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2B"/>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889"/>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7E5"/>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76B"/>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4F4B"/>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902"/>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0C4"/>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D6F"/>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4B0"/>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0EC"/>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0E8"/>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0"/>
    <w:rsid w:val="00406FBD"/>
    <w:rsid w:val="004073B0"/>
    <w:rsid w:val="00407612"/>
    <w:rsid w:val="0041029D"/>
    <w:rsid w:val="004102A7"/>
    <w:rsid w:val="00410405"/>
    <w:rsid w:val="0041068D"/>
    <w:rsid w:val="00410D4F"/>
    <w:rsid w:val="00411230"/>
    <w:rsid w:val="0041134C"/>
    <w:rsid w:val="0041147B"/>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3C"/>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46"/>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30A"/>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B4E"/>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6F4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77"/>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6ED6"/>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DF8"/>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2EC7"/>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DA"/>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0C4"/>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6C6D"/>
    <w:rsid w:val="005E7698"/>
    <w:rsid w:val="005E7849"/>
    <w:rsid w:val="005E798B"/>
    <w:rsid w:val="005E79EF"/>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8A3"/>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7A3"/>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7D3"/>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D7F"/>
    <w:rsid w:val="00683E9C"/>
    <w:rsid w:val="00683E9E"/>
    <w:rsid w:val="00683F5B"/>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BC9"/>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1F3"/>
    <w:rsid w:val="006B6346"/>
    <w:rsid w:val="006B6AD0"/>
    <w:rsid w:val="006B6BA3"/>
    <w:rsid w:val="006B6C83"/>
    <w:rsid w:val="006B6C95"/>
    <w:rsid w:val="006B725C"/>
    <w:rsid w:val="006B74C1"/>
    <w:rsid w:val="006B7864"/>
    <w:rsid w:val="006B7898"/>
    <w:rsid w:val="006C03B2"/>
    <w:rsid w:val="006C0898"/>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687"/>
    <w:rsid w:val="006C47C9"/>
    <w:rsid w:val="006C4B11"/>
    <w:rsid w:val="006C4D69"/>
    <w:rsid w:val="006C4E89"/>
    <w:rsid w:val="006C50C3"/>
    <w:rsid w:val="006C54AC"/>
    <w:rsid w:val="006C566C"/>
    <w:rsid w:val="006C57EC"/>
    <w:rsid w:val="006C5C20"/>
    <w:rsid w:val="006C5FF1"/>
    <w:rsid w:val="006C6287"/>
    <w:rsid w:val="006C654C"/>
    <w:rsid w:val="006C6642"/>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0FEB"/>
    <w:rsid w:val="00731197"/>
    <w:rsid w:val="0073128B"/>
    <w:rsid w:val="0073150C"/>
    <w:rsid w:val="0073171A"/>
    <w:rsid w:val="0073175A"/>
    <w:rsid w:val="007325D3"/>
    <w:rsid w:val="00732885"/>
    <w:rsid w:val="00733858"/>
    <w:rsid w:val="00733A80"/>
    <w:rsid w:val="00734339"/>
    <w:rsid w:val="0073447D"/>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6B0"/>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5FED"/>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328"/>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7A2"/>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C84"/>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B70"/>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EDC"/>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87E"/>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946"/>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6B48"/>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BF6"/>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4F45"/>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150"/>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12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0DA0"/>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2EB"/>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5DC9"/>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41B"/>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915"/>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5BF"/>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71D"/>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2E73"/>
    <w:rsid w:val="00B830F7"/>
    <w:rsid w:val="00B83208"/>
    <w:rsid w:val="00B8321E"/>
    <w:rsid w:val="00B83327"/>
    <w:rsid w:val="00B83407"/>
    <w:rsid w:val="00B837F5"/>
    <w:rsid w:val="00B83AC3"/>
    <w:rsid w:val="00B83DAC"/>
    <w:rsid w:val="00B83DF6"/>
    <w:rsid w:val="00B84263"/>
    <w:rsid w:val="00B84BE8"/>
    <w:rsid w:val="00B84DC5"/>
    <w:rsid w:val="00B84F04"/>
    <w:rsid w:val="00B8502D"/>
    <w:rsid w:val="00B854DC"/>
    <w:rsid w:val="00B855A8"/>
    <w:rsid w:val="00B857D1"/>
    <w:rsid w:val="00B85837"/>
    <w:rsid w:val="00B85F67"/>
    <w:rsid w:val="00B86557"/>
    <w:rsid w:val="00B86D87"/>
    <w:rsid w:val="00B87177"/>
    <w:rsid w:val="00B87C60"/>
    <w:rsid w:val="00B90165"/>
    <w:rsid w:val="00B90960"/>
    <w:rsid w:val="00B91240"/>
    <w:rsid w:val="00B91356"/>
    <w:rsid w:val="00B91570"/>
    <w:rsid w:val="00B91808"/>
    <w:rsid w:val="00B91D45"/>
    <w:rsid w:val="00B91E9D"/>
    <w:rsid w:val="00B91F73"/>
    <w:rsid w:val="00B922C4"/>
    <w:rsid w:val="00B926E0"/>
    <w:rsid w:val="00B92912"/>
    <w:rsid w:val="00B92AD4"/>
    <w:rsid w:val="00B92BF1"/>
    <w:rsid w:val="00B92D5F"/>
    <w:rsid w:val="00B930A0"/>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604"/>
    <w:rsid w:val="00B9670E"/>
    <w:rsid w:val="00B9685A"/>
    <w:rsid w:val="00B96CF0"/>
    <w:rsid w:val="00B96DA2"/>
    <w:rsid w:val="00B977E6"/>
    <w:rsid w:val="00BA067F"/>
    <w:rsid w:val="00BA13E0"/>
    <w:rsid w:val="00BA17C4"/>
    <w:rsid w:val="00BA20C9"/>
    <w:rsid w:val="00BA2682"/>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239"/>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6E45"/>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877"/>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C66"/>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B07"/>
    <w:rsid w:val="00BF7CDD"/>
    <w:rsid w:val="00BF7D43"/>
    <w:rsid w:val="00C007CA"/>
    <w:rsid w:val="00C009AC"/>
    <w:rsid w:val="00C00D2E"/>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DD8"/>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6BE6"/>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20B"/>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459"/>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7CC"/>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3EA"/>
    <w:rsid w:val="00CA18D2"/>
    <w:rsid w:val="00CA22ED"/>
    <w:rsid w:val="00CA27C7"/>
    <w:rsid w:val="00CA2919"/>
    <w:rsid w:val="00CA2C56"/>
    <w:rsid w:val="00CA3964"/>
    <w:rsid w:val="00CA3A72"/>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68B1"/>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C64"/>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118"/>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666"/>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6B"/>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25B"/>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2E"/>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291"/>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837"/>
    <w:rsid w:val="00DB0D5D"/>
    <w:rsid w:val="00DB1539"/>
    <w:rsid w:val="00DB1616"/>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329"/>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4EC"/>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78F"/>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2F1A"/>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993"/>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DE2"/>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C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1F6"/>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B89"/>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DBE"/>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879"/>
    <w:rsid w:val="00F17A8F"/>
    <w:rsid w:val="00F17D56"/>
    <w:rsid w:val="00F20046"/>
    <w:rsid w:val="00F20242"/>
    <w:rsid w:val="00F203F0"/>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0C9"/>
    <w:rsid w:val="00F233D0"/>
    <w:rsid w:val="00F233D6"/>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6C90"/>
    <w:rsid w:val="00F27000"/>
    <w:rsid w:val="00F27CB5"/>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97"/>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5AF7"/>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0920383">
      <w:bodyDiv w:val="1"/>
      <w:marLeft w:val="0"/>
      <w:marRight w:val="0"/>
      <w:marTop w:val="0"/>
      <w:marBottom w:val="0"/>
      <w:divBdr>
        <w:top w:val="none" w:sz="0" w:space="0" w:color="auto"/>
        <w:left w:val="none" w:sz="0" w:space="0" w:color="auto"/>
        <w:bottom w:val="none" w:sz="0" w:space="0" w:color="auto"/>
        <w:right w:val="none" w:sz="0" w:space="0" w:color="auto"/>
      </w:divBdr>
      <w:divsChild>
        <w:div w:id="1449200218">
          <w:marLeft w:val="403"/>
          <w:marRight w:val="0"/>
          <w:marTop w:val="86"/>
          <w:marBottom w:val="0"/>
          <w:divBdr>
            <w:top w:val="none" w:sz="0" w:space="0" w:color="auto"/>
            <w:left w:val="none" w:sz="0" w:space="0" w:color="auto"/>
            <w:bottom w:val="none" w:sz="0" w:space="0" w:color="auto"/>
            <w:right w:val="none" w:sz="0" w:space="0" w:color="auto"/>
          </w:divBdr>
        </w:div>
        <w:div w:id="905990730">
          <w:marLeft w:val="403"/>
          <w:marRight w:val="0"/>
          <w:marTop w:val="86"/>
          <w:marBottom w:val="0"/>
          <w:divBdr>
            <w:top w:val="none" w:sz="0" w:space="0" w:color="auto"/>
            <w:left w:val="none" w:sz="0" w:space="0" w:color="auto"/>
            <w:bottom w:val="none" w:sz="0" w:space="0" w:color="auto"/>
            <w:right w:val="none" w:sz="0" w:space="0" w:color="auto"/>
          </w:divBdr>
        </w:div>
        <w:div w:id="2041395497">
          <w:marLeft w:val="403"/>
          <w:marRight w:val="0"/>
          <w:marTop w:val="86"/>
          <w:marBottom w:val="0"/>
          <w:divBdr>
            <w:top w:val="none" w:sz="0" w:space="0" w:color="auto"/>
            <w:left w:val="none" w:sz="0" w:space="0" w:color="auto"/>
            <w:bottom w:val="none" w:sz="0" w:space="0" w:color="auto"/>
            <w:right w:val="none" w:sz="0" w:space="0" w:color="auto"/>
          </w:divBdr>
        </w:div>
        <w:div w:id="1630086956">
          <w:marLeft w:val="403"/>
          <w:marRight w:val="0"/>
          <w:marTop w:val="86"/>
          <w:marBottom w:val="0"/>
          <w:divBdr>
            <w:top w:val="none" w:sz="0" w:space="0" w:color="auto"/>
            <w:left w:val="none" w:sz="0" w:space="0" w:color="auto"/>
            <w:bottom w:val="none" w:sz="0" w:space="0" w:color="auto"/>
            <w:right w:val="none" w:sz="0" w:space="0" w:color="auto"/>
          </w:divBdr>
        </w:div>
        <w:div w:id="237790818">
          <w:marLeft w:val="403"/>
          <w:marRight w:val="0"/>
          <w:marTop w:val="86"/>
          <w:marBottom w:val="0"/>
          <w:divBdr>
            <w:top w:val="none" w:sz="0" w:space="0" w:color="auto"/>
            <w:left w:val="none" w:sz="0" w:space="0" w:color="auto"/>
            <w:bottom w:val="none" w:sz="0" w:space="0" w:color="auto"/>
            <w:right w:val="none" w:sz="0" w:space="0" w:color="auto"/>
          </w:divBdr>
        </w:div>
        <w:div w:id="2064137937">
          <w:marLeft w:val="403"/>
          <w:marRight w:val="0"/>
          <w:marTop w:val="86"/>
          <w:marBottom w:val="0"/>
          <w:divBdr>
            <w:top w:val="none" w:sz="0" w:space="0" w:color="auto"/>
            <w:left w:val="none" w:sz="0" w:space="0" w:color="auto"/>
            <w:bottom w:val="none" w:sz="0" w:space="0" w:color="auto"/>
            <w:right w:val="none" w:sz="0" w:space="0" w:color="auto"/>
          </w:divBdr>
        </w:div>
        <w:div w:id="814026984">
          <w:marLeft w:val="403"/>
          <w:marRight w:val="0"/>
          <w:marTop w:val="86"/>
          <w:marBottom w:val="0"/>
          <w:divBdr>
            <w:top w:val="none" w:sz="0" w:space="0" w:color="auto"/>
            <w:left w:val="none" w:sz="0" w:space="0" w:color="auto"/>
            <w:bottom w:val="none" w:sz="0" w:space="0" w:color="auto"/>
            <w:right w:val="none" w:sz="0" w:space="0" w:color="auto"/>
          </w:divBdr>
        </w:div>
        <w:div w:id="2132477440">
          <w:marLeft w:val="403"/>
          <w:marRight w:val="0"/>
          <w:marTop w:val="86"/>
          <w:marBottom w:val="0"/>
          <w:divBdr>
            <w:top w:val="none" w:sz="0" w:space="0" w:color="auto"/>
            <w:left w:val="none" w:sz="0" w:space="0" w:color="auto"/>
            <w:bottom w:val="none" w:sz="0" w:space="0" w:color="auto"/>
            <w:right w:val="none" w:sz="0" w:space="0" w:color="auto"/>
          </w:divBdr>
        </w:div>
        <w:div w:id="1410931755">
          <w:marLeft w:val="403"/>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843966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image" Target="media/image31.emf"/><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2.png"/><Relationship Id="rId68" Type="http://schemas.openxmlformats.org/officeDocument/2006/relationships/image" Target="media/image57.jpeg"/><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0.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7.png"/><Relationship Id="rId66" Type="http://schemas.openxmlformats.org/officeDocument/2006/relationships/image" Target="media/image55.jpeg"/><Relationship Id="rId7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emf"/><Relationship Id="rId8" Type="http://schemas.openxmlformats.org/officeDocument/2006/relationships/settings" Target="settings.xml"/><Relationship Id="rId51" Type="http://schemas.openxmlformats.org/officeDocument/2006/relationships/image" Target="media/image40.jpe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image" Target="media/image27.emf"/><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HR33RHYHUWRF-4-5684</_dlc_DocId>
    <_dlc_DocIdUrl xmlns="c06861ca-3f08-4d07-bff7-bb15bac121f4">
      <Url>https://projects.qualcomm.com/sites/pentari/_layouts/15/DocIdRedir.aspx?ID=HR33RHYHUWRF-4-5684</Url>
      <Description>HR33RHYHUWRF-4-5684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purl.org/dc/dcmitype/"/>
    <ds:schemaRef ds:uri="http://schemas.openxmlformats.org/package/2006/metadata/core-properties"/>
    <ds:schemaRef ds:uri="http://schemas.microsoft.com/office/2006/metadata/properties"/>
    <ds:schemaRef ds:uri="http://schemas.microsoft.com/office/2006/documentManagement/types"/>
    <ds:schemaRef ds:uri="http://purl.org/dc/terms/"/>
    <ds:schemaRef ds:uri="c06861ca-3f08-4d07-bff7-bb15bac121f4"/>
    <ds:schemaRef ds:uri="http://purl.org/dc/elements/1.1/"/>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0D38D385-AC60-45F5-A2FF-BD479C4DE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295</TotalTime>
  <Pages>18</Pages>
  <Words>1693</Words>
  <Characters>9656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Alexandros Manolakos</cp:lastModifiedBy>
  <cp:revision>69</cp:revision>
  <cp:lastPrinted>2017-03-25T00:24:00Z</cp:lastPrinted>
  <dcterms:created xsi:type="dcterms:W3CDTF">2017-05-05T23:03:00Z</dcterms:created>
  <dcterms:modified xsi:type="dcterms:W3CDTF">2017-09-11T21:34:00Z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77a751ac-be0b-426b-99d2-65be6e338532</vt:lpwstr>
  </property>
  <property fmtid="{D5CDD505-2E9C-101B-9397-08002B2CF9AE}" pid="9" name="ContentTypeId">
    <vt:lpwstr>0x010100BC29BFD66497B943AA3B102F0C7B1355</vt:lpwstr>
  </property>
  <property fmtid="{D5CDD505-2E9C-101B-9397-08002B2CF9AE}" pid="10" name="_ReviewingToolsShownOnce">
    <vt:lpwstr/>
  </property>
</Properties>
</file>