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B6677" w14:textId="26EFE5EF" w:rsidR="00641702" w:rsidRPr="00C338D8" w:rsidRDefault="00641702" w:rsidP="00C515B4">
      <w:pPr>
        <w:tabs>
          <w:tab w:val="right" w:pos="10000"/>
        </w:tabs>
        <w:spacing w:after="0"/>
        <w:rPr>
          <w:rFonts w:cs="Arial"/>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996848" w:rsidRPr="00996848">
        <w:rPr>
          <w:rFonts w:ascii="Arial" w:hAnsi="Arial" w:cs="Arial"/>
          <w:b/>
          <w:sz w:val="24"/>
          <w:szCs w:val="24"/>
        </w:rPr>
        <w:t>R1-1716399</w:t>
      </w:r>
      <w:r w:rsidR="00996848">
        <w:rPr>
          <w:rFonts w:ascii="Arial" w:hAnsi="Arial" w:cs="Arial"/>
          <w:b/>
          <w:sz w:val="24"/>
          <w:szCs w:val="24"/>
        </w:rPr>
        <w:br/>
      </w: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996848">
        <w:rPr>
          <w:rFonts w:ascii="Arial" w:hAnsi="Arial" w:cs="Arial"/>
          <w:b/>
          <w:sz w:val="24"/>
          <w:szCs w:val="24"/>
        </w:rPr>
        <w:br/>
      </w:r>
      <w:r>
        <w:rPr>
          <w:rFonts w:ascii="Arial" w:hAnsi="Arial" w:cs="Arial"/>
          <w:b/>
          <w:sz w:val="24"/>
          <w:szCs w:val="24"/>
        </w:rPr>
        <w:t>Nagoya, Japan</w:t>
      </w:r>
    </w:p>
    <w:p w14:paraId="2384BBF7" w14:textId="77777777" w:rsidR="00AD6E06" w:rsidRPr="000A64D8" w:rsidRDefault="00AD6E06" w:rsidP="00C515B4">
      <w:pPr>
        <w:pStyle w:val="Footer"/>
        <w:jc w:val="left"/>
        <w:rPr>
          <w:noProof w:val="0"/>
        </w:rPr>
      </w:pPr>
    </w:p>
    <w:p w14:paraId="3B70252E" w14:textId="667CB674" w:rsidR="00AD6E06" w:rsidRDefault="00AD6E06" w:rsidP="00C515B4">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2762E8">
        <w:rPr>
          <w:rFonts w:ascii="Arial" w:hAnsi="Arial"/>
          <w:sz w:val="24"/>
        </w:rPr>
        <w:t>6</w:t>
      </w:r>
      <w:r w:rsidR="00641702">
        <w:rPr>
          <w:rFonts w:ascii="Arial" w:hAnsi="Arial"/>
          <w:sz w:val="24"/>
        </w:rPr>
        <w:t>.</w:t>
      </w:r>
      <w:r w:rsidR="00FB65AE">
        <w:rPr>
          <w:rFonts w:ascii="Arial" w:hAnsi="Arial"/>
          <w:sz w:val="24"/>
        </w:rPr>
        <w:t>2.</w:t>
      </w:r>
      <w:r w:rsidR="002762E8">
        <w:rPr>
          <w:rFonts w:ascii="Arial" w:hAnsi="Arial"/>
          <w:sz w:val="24"/>
        </w:rPr>
        <w:t>2</w:t>
      </w:r>
      <w:r w:rsidR="00641702">
        <w:rPr>
          <w:rFonts w:ascii="Arial" w:hAnsi="Arial"/>
          <w:sz w:val="24"/>
        </w:rPr>
        <w:t>.</w:t>
      </w:r>
      <w:r w:rsidR="00B45652">
        <w:rPr>
          <w:rFonts w:ascii="Arial" w:hAnsi="Arial"/>
          <w:sz w:val="24"/>
        </w:rPr>
        <w:t>6</w:t>
      </w:r>
      <w:r w:rsidR="00996848">
        <w:rPr>
          <w:rFonts w:ascii="Arial" w:hAnsi="Arial"/>
          <w:b/>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996848">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sidRPr="00CC5C6F">
        <w:rPr>
          <w:rFonts w:ascii="Arial" w:hAnsi="Arial"/>
          <w:sz w:val="24"/>
        </w:rPr>
        <w:t>Details of CSI framework</w:t>
      </w:r>
      <w:r w:rsidR="00996848">
        <w:rPr>
          <w:rFonts w:ascii="Arial" w:hAnsi="Arial"/>
          <w:sz w:val="24"/>
        </w:rPr>
        <w:br/>
      </w: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021B0F7C" w:rsidR="00B31E07" w:rsidRPr="00B31E07" w:rsidRDefault="00676B68" w:rsidP="008F386C">
      <w:pPr>
        <w:jc w:val="both"/>
        <w:rPr>
          <w:szCs w:val="22"/>
        </w:rPr>
      </w:pPr>
      <w:r>
        <w:rPr>
          <w:szCs w:val="22"/>
        </w:rPr>
        <w:t xml:space="preserve">Since </w:t>
      </w:r>
      <w:r w:rsidR="00E803CC" w:rsidRPr="0034718C">
        <w:rPr>
          <w:szCs w:val="22"/>
        </w:rPr>
        <w:t>RAN</w:t>
      </w:r>
      <w:r w:rsidR="00E803CC">
        <w:rPr>
          <w:szCs w:val="22"/>
        </w:rPr>
        <w:t>1</w:t>
      </w:r>
      <w:r w:rsidR="00116440">
        <w:rPr>
          <w:szCs w:val="22"/>
        </w:rPr>
        <w:t xml:space="preserve"> </w:t>
      </w:r>
      <w:r w:rsidR="009472D0">
        <w:rPr>
          <w:szCs w:val="22"/>
        </w:rPr>
        <w:t>#</w:t>
      </w:r>
      <w:r>
        <w:rPr>
          <w:szCs w:val="22"/>
        </w:rPr>
        <w:t xml:space="preserve">AH_NR1, </w:t>
      </w:r>
      <w:r w:rsidR="008137C6">
        <w:rPr>
          <w:szCs w:val="22"/>
        </w:rPr>
        <w:t xml:space="preserve">several </w:t>
      </w:r>
      <w:r w:rsidR="00E803CC">
        <w:rPr>
          <w:szCs w:val="22"/>
        </w:rPr>
        <w:t>WF</w:t>
      </w:r>
      <w:r w:rsidR="008137C6">
        <w:rPr>
          <w:szCs w:val="22"/>
        </w:rPr>
        <w:t xml:space="preserve">s </w:t>
      </w:r>
      <w:r w:rsidR="00E803CC">
        <w:rPr>
          <w:szCs w:val="22"/>
        </w:rPr>
        <w:t>on CSI</w:t>
      </w:r>
      <w:r w:rsidR="00116440">
        <w:rPr>
          <w:szCs w:val="22"/>
        </w:rPr>
        <w:t xml:space="preserve"> acquisition</w:t>
      </w:r>
      <w:r w:rsidR="00E803CC">
        <w:rPr>
          <w:szCs w:val="22"/>
        </w:rPr>
        <w:t xml:space="preserve"> </w:t>
      </w:r>
      <w:r w:rsidR="00116440">
        <w:rPr>
          <w:szCs w:val="22"/>
        </w:rPr>
        <w:t xml:space="preserve">were </w:t>
      </w:r>
      <w:r w:rsidR="00E803CC">
        <w:rPr>
          <w:szCs w:val="22"/>
        </w:rPr>
        <w:t xml:space="preserve">discussed.  </w:t>
      </w:r>
      <w:r>
        <w:rPr>
          <w:szCs w:val="22"/>
        </w:rPr>
        <w:t>Some remaining open issues include</w:t>
      </w:r>
      <w:r w:rsidR="00D56924">
        <w:rPr>
          <w:szCs w:val="22"/>
        </w:rPr>
        <w:t xml:space="preserve"> [</w:t>
      </w:r>
      <w:r w:rsidR="003D4912">
        <w:rPr>
          <w:szCs w:val="22"/>
        </w:rPr>
        <w:t>1-</w:t>
      </w:r>
      <w:r w:rsidR="00817873">
        <w:rPr>
          <w:szCs w:val="22"/>
        </w:rPr>
        <w:t>5</w:t>
      </w:r>
      <w:r w:rsidR="00223F34">
        <w:rPr>
          <w:szCs w:val="22"/>
        </w:rPr>
        <w:t>]</w:t>
      </w:r>
      <w:r>
        <w:rPr>
          <w:szCs w:val="22"/>
        </w:rPr>
        <w:t>:</w:t>
      </w:r>
    </w:p>
    <w:p w14:paraId="4BA3736A" w14:textId="55CC5F0F" w:rsidR="003411B1" w:rsidRPr="00C859AF" w:rsidRDefault="003411B1"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CSI-RS activation mechanism</w:t>
      </w:r>
      <w:bookmarkStart w:id="1" w:name="_GoBack"/>
      <w:bookmarkEnd w:id="1"/>
    </w:p>
    <w:p w14:paraId="47F8B7E0" w14:textId="3878C77E" w:rsidR="00D56924" w:rsidRPr="00D56924" w:rsidRDefault="00D56924" w:rsidP="008F386C">
      <w:pPr>
        <w:numPr>
          <w:ilvl w:val="0"/>
          <w:numId w:val="15"/>
        </w:numPr>
        <w:overflowPunct/>
        <w:autoSpaceDE/>
        <w:autoSpaceDN/>
        <w:adjustRightInd/>
        <w:spacing w:after="0"/>
        <w:jc w:val="both"/>
        <w:textAlignment w:val="auto"/>
        <w:rPr>
          <w:rFonts w:eastAsia="MS Mincho"/>
          <w:i/>
          <w:lang w:eastAsia="ja-JP"/>
        </w:rPr>
      </w:pPr>
      <w:r w:rsidRPr="00D56924">
        <w:rPr>
          <w:rFonts w:eastAsia="MS Mincho"/>
          <w:i/>
          <w:lang w:eastAsia="ja-JP"/>
        </w:rPr>
        <w:t xml:space="preserve">Maximum number of CSI reporting settings, </w:t>
      </w:r>
      <w:r w:rsidR="001E39BD">
        <w:rPr>
          <w:rFonts w:eastAsia="MS Mincho"/>
          <w:i/>
          <w:lang w:eastAsia="ja-JP"/>
        </w:rPr>
        <w:t xml:space="preserve">maximum number of </w:t>
      </w:r>
      <w:r w:rsidRPr="00D56924">
        <w:rPr>
          <w:rFonts w:eastAsia="MS Mincho"/>
          <w:i/>
          <w:lang w:eastAsia="ja-JP"/>
        </w:rPr>
        <w:t xml:space="preserve">resources settings, </w:t>
      </w:r>
      <w:r w:rsidR="001E39BD">
        <w:rPr>
          <w:rFonts w:eastAsia="MS Mincho"/>
          <w:i/>
          <w:lang w:eastAsia="ja-JP"/>
        </w:rPr>
        <w:t xml:space="preserve">maximum number of </w:t>
      </w:r>
      <w:r w:rsidRPr="00D56924">
        <w:rPr>
          <w:rFonts w:eastAsia="MS Mincho"/>
          <w:i/>
          <w:lang w:eastAsia="ja-JP"/>
        </w:rPr>
        <w:t xml:space="preserve">resource sets, </w:t>
      </w:r>
      <w:r w:rsidR="001E39BD">
        <w:rPr>
          <w:rFonts w:eastAsia="MS Mincho"/>
          <w:i/>
          <w:lang w:eastAsia="ja-JP"/>
        </w:rPr>
        <w:t xml:space="preserve">maximum number of </w:t>
      </w:r>
      <w:r w:rsidRPr="00D56924">
        <w:rPr>
          <w:rFonts w:eastAsia="MS Mincho"/>
          <w:i/>
          <w:lang w:eastAsia="ja-JP"/>
        </w:rPr>
        <w:t>links</w:t>
      </w:r>
      <w:r w:rsidR="001E39BD">
        <w:rPr>
          <w:rFonts w:eastAsia="MS Mincho"/>
          <w:i/>
          <w:lang w:eastAsia="ja-JP"/>
        </w:rPr>
        <w:t xml:space="preserve"> in CSI measurement setting</w:t>
      </w:r>
      <w:r w:rsidRPr="00D56924">
        <w:rPr>
          <w:rFonts w:eastAsia="MS Mincho"/>
          <w:i/>
          <w:lang w:eastAsia="ja-JP"/>
        </w:rPr>
        <w:t>, and/or maximum number resources per resource set in both non-CA and CA scenarios</w:t>
      </w:r>
    </w:p>
    <w:p w14:paraId="56FD5C31" w14:textId="7D60CF52" w:rsidR="009472D0" w:rsidRPr="00C859AF" w:rsidRDefault="009472D0"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 xml:space="preserve">Aperiodic CSI </w:t>
      </w:r>
      <w:r w:rsidR="00D56924">
        <w:rPr>
          <w:rFonts w:eastAsia="MS Mincho"/>
          <w:b/>
          <w:lang w:eastAsia="ja-JP"/>
        </w:rPr>
        <w:t>reporting</w:t>
      </w:r>
    </w:p>
    <w:p w14:paraId="05C20C1D" w14:textId="77777777" w:rsidR="003411B1" w:rsidRPr="00116440" w:rsidRDefault="003411B1" w:rsidP="00C515B4">
      <w:pPr>
        <w:numPr>
          <w:ilvl w:val="0"/>
          <w:numId w:val="15"/>
        </w:numPr>
        <w:overflowPunct/>
        <w:autoSpaceDE/>
        <w:autoSpaceDN/>
        <w:adjustRightInd/>
        <w:spacing w:before="0" w:after="0"/>
        <w:jc w:val="both"/>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0577128" w14:textId="77777777" w:rsidR="003411B1" w:rsidRPr="00116440" w:rsidRDefault="003411B1" w:rsidP="00C515B4">
      <w:pPr>
        <w:numPr>
          <w:ilvl w:val="1"/>
          <w:numId w:val="15"/>
        </w:numPr>
        <w:overflowPunct/>
        <w:autoSpaceDE/>
        <w:autoSpaceDN/>
        <w:adjustRightInd/>
        <w:spacing w:before="0" w:after="0"/>
        <w:jc w:val="both"/>
        <w:textAlignment w:val="auto"/>
        <w:rPr>
          <w:rFonts w:eastAsia="MS Mincho"/>
          <w:i/>
          <w:lang w:eastAsia="ja-JP"/>
        </w:rPr>
      </w:pPr>
      <w:r w:rsidRPr="00116440">
        <w:rPr>
          <w:rFonts w:eastAsia="MS Mincho"/>
          <w:i/>
          <w:lang w:eastAsia="ja-JP"/>
        </w:rPr>
        <w:t>FFS: signaling details (e.g. single DCI or separate DCI)</w:t>
      </w:r>
    </w:p>
    <w:p w14:paraId="5DE6ED3B" w14:textId="77777777" w:rsidR="00843367" w:rsidRPr="00843367" w:rsidRDefault="00843367" w:rsidP="00C515B4">
      <w:pPr>
        <w:numPr>
          <w:ilvl w:val="0"/>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 xml:space="preserve">For aperiodic CSI-RS triggering offset X, X is fixed to zero. </w:t>
      </w:r>
    </w:p>
    <w:p w14:paraId="7F27E791" w14:textId="77777777" w:rsidR="00843367" w:rsidRPr="00843367" w:rsidRDefault="00843367" w:rsidP="00C515B4">
      <w:pPr>
        <w:numPr>
          <w:ilvl w:val="0"/>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For aperiodic CSI reporting on PUSCH, Y is indicated by DCI.</w:t>
      </w:r>
    </w:p>
    <w:p w14:paraId="38EB9E89" w14:textId="77777777" w:rsidR="00843367" w:rsidRPr="00843367" w:rsidRDefault="00843367" w:rsidP="00C515B4">
      <w:pPr>
        <w:numPr>
          <w:ilvl w:val="1"/>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DCI to be used for indicating the timing for PUSCH is also used to indicate Y.</w:t>
      </w:r>
    </w:p>
    <w:p w14:paraId="422DC729" w14:textId="77777777" w:rsidR="00843367" w:rsidRPr="00843367" w:rsidRDefault="00843367" w:rsidP="00C515B4">
      <w:pPr>
        <w:numPr>
          <w:ilvl w:val="2"/>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This applies to both UCI only and UCI+Data PUSCH</w:t>
      </w:r>
    </w:p>
    <w:p w14:paraId="713E3E1E" w14:textId="77777777" w:rsidR="00843367" w:rsidRPr="00843367" w:rsidRDefault="00843367" w:rsidP="00C515B4">
      <w:pPr>
        <w:numPr>
          <w:ilvl w:val="1"/>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The set of values is configured by higher layer</w:t>
      </w:r>
    </w:p>
    <w:p w14:paraId="7BE1F703" w14:textId="77777777" w:rsidR="00843367" w:rsidRPr="00843367" w:rsidRDefault="00843367" w:rsidP="00C515B4">
      <w:pPr>
        <w:numPr>
          <w:ilvl w:val="2"/>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The candidate set of values of Y is selected according to restricted conditions inferred from configuration of CSI related settings.</w:t>
      </w:r>
    </w:p>
    <w:p w14:paraId="3356A506" w14:textId="77777777" w:rsidR="00843367" w:rsidRPr="00843367" w:rsidRDefault="00843367" w:rsidP="00C515B4">
      <w:pPr>
        <w:numPr>
          <w:ilvl w:val="2"/>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FFS: number of simultaneous CSI calculations</w:t>
      </w:r>
    </w:p>
    <w:p w14:paraId="1E05A422" w14:textId="77777777" w:rsidR="00843367" w:rsidRPr="00843367" w:rsidRDefault="00843367" w:rsidP="00C515B4">
      <w:pPr>
        <w:numPr>
          <w:ilvl w:val="2"/>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FFS on mechanisms to relax CSI report timing according to number of simultaneous CSI calculations</w:t>
      </w:r>
    </w:p>
    <w:p w14:paraId="597674BB" w14:textId="77777777" w:rsidR="00843367" w:rsidRPr="00843367" w:rsidRDefault="00843367" w:rsidP="00C515B4">
      <w:pPr>
        <w:numPr>
          <w:ilvl w:val="2"/>
          <w:numId w:val="15"/>
        </w:numPr>
        <w:overflowPunct/>
        <w:autoSpaceDE/>
        <w:autoSpaceDN/>
        <w:adjustRightInd/>
        <w:spacing w:before="0" w:after="0"/>
        <w:jc w:val="both"/>
        <w:textAlignment w:val="auto"/>
        <w:rPr>
          <w:rFonts w:eastAsia="MS Mincho"/>
          <w:i/>
          <w:lang w:eastAsia="ja-JP"/>
        </w:rPr>
      </w:pPr>
      <w:r w:rsidRPr="00843367">
        <w:rPr>
          <w:rFonts w:eastAsia="MS Mincho"/>
          <w:i/>
          <w:lang w:eastAsia="ja-JP"/>
        </w:rPr>
        <w:t xml:space="preserve">FFS different or same candidate Y value for the cases of UCI multiplexed with data and UCI only </w:t>
      </w:r>
    </w:p>
    <w:p w14:paraId="667A409D" w14:textId="5B7D449D" w:rsidR="009472D0" w:rsidRPr="00C859AF" w:rsidRDefault="009472D0" w:rsidP="008F386C">
      <w:pPr>
        <w:overflowPunct/>
        <w:autoSpaceDE/>
        <w:autoSpaceDN/>
        <w:adjustRightInd/>
        <w:spacing w:before="60" w:after="60"/>
        <w:jc w:val="both"/>
        <w:textAlignment w:val="auto"/>
        <w:rPr>
          <w:rFonts w:eastAsia="MS Mincho"/>
          <w:b/>
          <w:lang w:eastAsia="ja-JP"/>
        </w:rPr>
      </w:pPr>
      <w:r w:rsidRPr="00C859AF">
        <w:rPr>
          <w:rFonts w:eastAsia="MS Mincho"/>
          <w:b/>
          <w:lang w:eastAsia="ja-JP"/>
        </w:rPr>
        <w:t>Semi-persistent and periodic CSI reporting</w:t>
      </w:r>
    </w:p>
    <w:p w14:paraId="01082658" w14:textId="77777777" w:rsidR="009472D0" w:rsidRPr="009472D0" w:rsidRDefault="009472D0" w:rsidP="00C515B4">
      <w:pPr>
        <w:numPr>
          <w:ilvl w:val="0"/>
          <w:numId w:val="5"/>
        </w:numPr>
        <w:overflowPunct/>
        <w:autoSpaceDE/>
        <w:autoSpaceDN/>
        <w:adjustRightInd/>
        <w:spacing w:before="0" w:after="0"/>
        <w:jc w:val="both"/>
        <w:textAlignment w:val="auto"/>
        <w:rPr>
          <w:rFonts w:eastAsia="MS Mincho"/>
          <w:i/>
          <w:iCs/>
          <w:lang w:eastAsia="ja-JP"/>
        </w:rPr>
      </w:pPr>
      <w:r w:rsidRPr="009472D0">
        <w:rPr>
          <w:rFonts w:eastAsia="MS Mincho"/>
          <w:i/>
          <w:iCs/>
          <w:lang w:eastAsia="ja-JP"/>
        </w:rPr>
        <w:t>FFS in each semi-persistent or periodic CSI reporting setting, reporting periodicity is additionally included in the configuration information</w:t>
      </w:r>
    </w:p>
    <w:p w14:paraId="4B3FE2F2" w14:textId="6296D7C7" w:rsidR="009472D0" w:rsidRDefault="009472D0" w:rsidP="00C515B4">
      <w:pPr>
        <w:numPr>
          <w:ilvl w:val="1"/>
          <w:numId w:val="5"/>
        </w:numPr>
        <w:overflowPunct/>
        <w:autoSpaceDE/>
        <w:autoSpaceDN/>
        <w:adjustRightInd/>
        <w:spacing w:before="0" w:after="0"/>
        <w:jc w:val="both"/>
        <w:textAlignment w:val="auto"/>
        <w:rPr>
          <w:rFonts w:eastAsia="MS Mincho"/>
          <w:i/>
          <w:iCs/>
          <w:lang w:eastAsia="ja-JP"/>
        </w:rPr>
      </w:pPr>
      <w:r w:rsidRPr="009472D0">
        <w:rPr>
          <w:rFonts w:eastAsia="MS Mincho"/>
          <w:i/>
          <w:iCs/>
          <w:lang w:eastAsia="ja-JP"/>
        </w:rPr>
        <w:t>FFS other information that can be included (e.g. timing offset, etc.)</w:t>
      </w:r>
    </w:p>
    <w:p w14:paraId="48CE4F85" w14:textId="77777777" w:rsidR="0045113E" w:rsidRPr="00676B68" w:rsidRDefault="0045113E" w:rsidP="008F386C">
      <w:pPr>
        <w:overflowPunct/>
        <w:autoSpaceDE/>
        <w:autoSpaceDN/>
        <w:adjustRightInd/>
        <w:spacing w:before="60" w:after="60"/>
        <w:jc w:val="both"/>
        <w:textAlignment w:val="auto"/>
        <w:rPr>
          <w:rFonts w:eastAsia="MS Mincho"/>
          <w:b/>
          <w:lang w:eastAsia="ja-JP"/>
        </w:rPr>
      </w:pPr>
      <w:r w:rsidRPr="00676B68">
        <w:rPr>
          <w:rFonts w:eastAsia="MS Mincho"/>
          <w:b/>
          <w:lang w:eastAsia="ja-JP"/>
        </w:rPr>
        <w:t>Information related to resource power</w:t>
      </w:r>
    </w:p>
    <w:p w14:paraId="2DCD7756" w14:textId="77777777" w:rsidR="0045113E" w:rsidRPr="00C859AF" w:rsidRDefault="0045113E" w:rsidP="00C515B4">
      <w:pPr>
        <w:numPr>
          <w:ilvl w:val="0"/>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At least the following additional information should be supported:</w:t>
      </w:r>
    </w:p>
    <w:p w14:paraId="3E67E5CD" w14:textId="77777777" w:rsidR="0045113E" w:rsidRPr="00C859AF" w:rsidRDefault="0045113E" w:rsidP="00C515B4">
      <w:pPr>
        <w:numPr>
          <w:ilvl w:val="1"/>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FFS: Information related to resource power for interference measurement resource</w:t>
      </w:r>
    </w:p>
    <w:p w14:paraId="32E7AEDB" w14:textId="77777777" w:rsidR="0045113E" w:rsidRPr="00C859AF" w:rsidRDefault="0045113E" w:rsidP="00C515B4">
      <w:pPr>
        <w:numPr>
          <w:ilvl w:val="2"/>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Zero power is allowed.</w:t>
      </w:r>
    </w:p>
    <w:p w14:paraId="7D2BE909" w14:textId="77777777" w:rsidR="0045113E" w:rsidRPr="00C859AF" w:rsidRDefault="0045113E" w:rsidP="00C515B4">
      <w:pPr>
        <w:numPr>
          <w:ilvl w:val="1"/>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FFS: Details, e.g., signaling design, units (e.g., RS EPRE)</w:t>
      </w:r>
    </w:p>
    <w:p w14:paraId="4FE0CF13" w14:textId="43BF0764" w:rsidR="0045113E" w:rsidRDefault="0045113E" w:rsidP="00C515B4">
      <w:pPr>
        <w:numPr>
          <w:ilvl w:val="0"/>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Note: Focus of the bullets above doesn’t apply for resource for rate matching.</w:t>
      </w:r>
    </w:p>
    <w:p w14:paraId="4D022C56" w14:textId="77777777" w:rsidR="008D6A21" w:rsidRPr="00676B68" w:rsidRDefault="008D6A21" w:rsidP="008D6A21">
      <w:pPr>
        <w:overflowPunct/>
        <w:autoSpaceDE/>
        <w:autoSpaceDN/>
        <w:adjustRightInd/>
        <w:spacing w:before="60" w:after="60"/>
        <w:jc w:val="both"/>
        <w:textAlignment w:val="auto"/>
        <w:rPr>
          <w:rFonts w:eastAsia="MS Mincho"/>
          <w:b/>
          <w:lang w:eastAsia="ja-JP"/>
        </w:rPr>
      </w:pPr>
      <w:r w:rsidRPr="00676B68">
        <w:rPr>
          <w:rFonts w:eastAsia="MS Mincho"/>
          <w:b/>
          <w:lang w:eastAsia="ja-JP"/>
        </w:rPr>
        <w:t>CSI parameters</w:t>
      </w:r>
    </w:p>
    <w:p w14:paraId="676BC4FE" w14:textId="77777777" w:rsidR="008D6A21" w:rsidRPr="00C859AF" w:rsidRDefault="008D6A21" w:rsidP="00C515B4">
      <w:pPr>
        <w:numPr>
          <w:ilvl w:val="0"/>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Study applicability of CRI, CQI, Spatial Channel Information (e.g. PMI, channel covariance matrix information), and RI are applicable for Type II CSI.</w:t>
      </w:r>
    </w:p>
    <w:p w14:paraId="2C7137BD" w14:textId="77777777" w:rsidR="008D6A21" w:rsidRPr="00C859AF" w:rsidRDefault="008D6A21" w:rsidP="00C515B4">
      <w:pPr>
        <w:numPr>
          <w:ilvl w:val="1"/>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Including whether CRI is needed for type II CSI</w:t>
      </w:r>
    </w:p>
    <w:p w14:paraId="128B68BD" w14:textId="478E32D3" w:rsidR="008D6A21" w:rsidRPr="008D6A21" w:rsidRDefault="008D6A21" w:rsidP="00C515B4">
      <w:pPr>
        <w:numPr>
          <w:ilvl w:val="1"/>
          <w:numId w:val="5"/>
        </w:numPr>
        <w:overflowPunct/>
        <w:autoSpaceDE/>
        <w:autoSpaceDN/>
        <w:adjustRightInd/>
        <w:spacing w:before="0" w:after="0"/>
        <w:jc w:val="both"/>
        <w:textAlignment w:val="auto"/>
        <w:rPr>
          <w:rFonts w:eastAsia="MS Mincho"/>
          <w:i/>
          <w:lang w:eastAsia="ja-JP"/>
        </w:rPr>
      </w:pPr>
      <w:r w:rsidRPr="00C859AF">
        <w:rPr>
          <w:rFonts w:eastAsia="MS Mincho"/>
          <w:i/>
          <w:lang w:eastAsia="ja-JP"/>
        </w:rPr>
        <w:t>Detailed design to turn off some of the CSI parameters.</w:t>
      </w:r>
    </w:p>
    <w:p w14:paraId="2285C14B" w14:textId="26F63B15" w:rsidR="00E803CC" w:rsidRDefault="00E803CC" w:rsidP="008F386C">
      <w:pPr>
        <w:jc w:val="both"/>
        <w:rPr>
          <w:szCs w:val="22"/>
        </w:rPr>
      </w:pPr>
      <w:r w:rsidRPr="00C859AF">
        <w:rPr>
          <w:szCs w:val="22"/>
        </w:rPr>
        <w:t>In this contribution, we discuss</w:t>
      </w:r>
      <w:r w:rsidR="00B144C1" w:rsidRPr="00C859AF">
        <w:rPr>
          <w:szCs w:val="22"/>
        </w:rPr>
        <w:t xml:space="preserve"> open issues in </w:t>
      </w:r>
      <w:r w:rsidR="00A3364B" w:rsidRPr="00C859AF">
        <w:rPr>
          <w:szCs w:val="22"/>
        </w:rPr>
        <w:t>CSI framework</w:t>
      </w:r>
      <w:r w:rsidRPr="00C859AF">
        <w:rPr>
          <w:szCs w:val="22"/>
        </w:rPr>
        <w:t>.</w:t>
      </w:r>
      <w:r w:rsidR="00FB3DF0">
        <w:rPr>
          <w:szCs w:val="22"/>
        </w:rPr>
        <w:t xml:space="preserve">  This contribution is revised from [</w:t>
      </w:r>
      <w:r w:rsidR="00FC5346">
        <w:rPr>
          <w:szCs w:val="22"/>
        </w:rPr>
        <w:t>8</w:t>
      </w:r>
      <w:r w:rsidR="00FB3DF0">
        <w:rPr>
          <w:szCs w:val="22"/>
        </w:rPr>
        <w:t>].</w:t>
      </w:r>
    </w:p>
    <w:p w14:paraId="12ECC371" w14:textId="75D123BD" w:rsidR="00710468" w:rsidRDefault="00E3066B" w:rsidP="00710468">
      <w:pPr>
        <w:pStyle w:val="Heading1"/>
        <w:jc w:val="both"/>
      </w:pPr>
      <w:r>
        <w:lastRenderedPageBreak/>
        <w:t>Discussion</w:t>
      </w:r>
    </w:p>
    <w:p w14:paraId="4E9C6AE3" w14:textId="023E5608" w:rsidR="00925B13" w:rsidRDefault="00925B13" w:rsidP="00925B13">
      <w:pPr>
        <w:pStyle w:val="Heading2"/>
      </w:pPr>
      <w:r>
        <w:t>Values in CSI framework</w:t>
      </w:r>
    </w:p>
    <w:p w14:paraId="2C772462" w14:textId="5FB5F49B" w:rsidR="00925B13" w:rsidRDefault="00925B13" w:rsidP="008F386C">
      <w:pPr>
        <w:spacing w:before="180"/>
        <w:jc w:val="both"/>
        <w:rPr>
          <w:lang w:val="en-GB"/>
        </w:rPr>
      </w:pPr>
      <w:r>
        <w:rPr>
          <w:lang w:val="en-GB"/>
        </w:rPr>
        <w:t>As shown in Figure 1, the agreed CSI framework is governed by a set of values:</w:t>
      </w:r>
    </w:p>
    <w:p w14:paraId="57590F0B" w14:textId="657E161F" w:rsidR="00925B13" w:rsidRPr="00925B13" w:rsidRDefault="00925B13" w:rsidP="00C515B4">
      <w:pPr>
        <w:numPr>
          <w:ilvl w:val="0"/>
          <w:numId w:val="15"/>
        </w:numPr>
        <w:tabs>
          <w:tab w:val="left" w:pos="1170"/>
        </w:tabs>
        <w:overflowPunct/>
        <w:autoSpaceDE/>
        <w:autoSpaceDN/>
        <w:adjustRightInd/>
        <w:spacing w:before="60" w:after="60"/>
        <w:jc w:val="both"/>
        <w:textAlignment w:val="auto"/>
        <w:rPr>
          <w:rFonts w:eastAsia="MS Mincho"/>
          <w:lang w:eastAsia="ja-JP"/>
        </w:rPr>
      </w:pPr>
      <w:r w:rsidRPr="00925B13">
        <w:rPr>
          <w:rFonts w:eastAsia="MS Mincho"/>
          <w:i/>
          <w:lang w:eastAsia="ja-JP"/>
        </w:rPr>
        <w:t>N</w:t>
      </w:r>
      <w:r w:rsidRPr="00925B13">
        <w:rPr>
          <w:rFonts w:eastAsia="MS Mincho"/>
          <w:lang w:eastAsia="ja-JP"/>
        </w:rPr>
        <w:tab/>
        <w:t>number of CSI reporting settings</w:t>
      </w:r>
    </w:p>
    <w:p w14:paraId="2DE2E6CD" w14:textId="0A3FA0FD" w:rsidR="00925B13" w:rsidRPr="00925B13" w:rsidRDefault="00925B13" w:rsidP="00C515B4">
      <w:pPr>
        <w:numPr>
          <w:ilvl w:val="0"/>
          <w:numId w:val="15"/>
        </w:numPr>
        <w:tabs>
          <w:tab w:val="left" w:pos="1170"/>
        </w:tabs>
        <w:overflowPunct/>
        <w:autoSpaceDE/>
        <w:autoSpaceDN/>
        <w:adjustRightInd/>
        <w:spacing w:before="60" w:after="60"/>
        <w:jc w:val="both"/>
        <w:textAlignment w:val="auto"/>
        <w:rPr>
          <w:rFonts w:eastAsia="MS Mincho"/>
          <w:lang w:eastAsia="ja-JP"/>
        </w:rPr>
      </w:pPr>
      <w:r w:rsidRPr="00925B13">
        <w:rPr>
          <w:rFonts w:eastAsia="MS Mincho"/>
          <w:i/>
          <w:lang w:eastAsia="ja-JP"/>
        </w:rPr>
        <w:t>M</w:t>
      </w:r>
      <w:r w:rsidRPr="00925B13">
        <w:rPr>
          <w:rFonts w:eastAsia="MS Mincho"/>
          <w:i/>
          <w:lang w:eastAsia="ja-JP"/>
        </w:rPr>
        <w:tab/>
      </w:r>
      <w:r w:rsidRPr="00925B13">
        <w:rPr>
          <w:rFonts w:eastAsia="MS Mincho"/>
          <w:lang w:eastAsia="ja-JP"/>
        </w:rPr>
        <w:t>number of resources settings</w:t>
      </w:r>
    </w:p>
    <w:p w14:paraId="3E87D215" w14:textId="4B39A604" w:rsidR="00925B13" w:rsidRPr="00925B13" w:rsidRDefault="00925B13" w:rsidP="00C515B4">
      <w:pPr>
        <w:numPr>
          <w:ilvl w:val="0"/>
          <w:numId w:val="15"/>
        </w:numPr>
        <w:tabs>
          <w:tab w:val="left" w:pos="1170"/>
        </w:tabs>
        <w:overflowPunct/>
        <w:autoSpaceDE/>
        <w:autoSpaceDN/>
        <w:adjustRightInd/>
        <w:spacing w:before="60" w:after="60"/>
        <w:jc w:val="both"/>
        <w:textAlignment w:val="auto"/>
        <w:rPr>
          <w:rFonts w:eastAsia="MS Mincho"/>
          <w:lang w:eastAsia="ja-JP"/>
        </w:rPr>
      </w:pPr>
      <w:r w:rsidRPr="00925B13">
        <w:rPr>
          <w:rFonts w:eastAsia="MS Mincho"/>
          <w:i/>
          <w:lang w:eastAsia="ja-JP"/>
        </w:rPr>
        <w:t>S</w:t>
      </w:r>
      <w:r w:rsidRPr="00925B13">
        <w:rPr>
          <w:rFonts w:eastAsia="MS Mincho"/>
          <w:i/>
          <w:lang w:eastAsia="ja-JP"/>
        </w:rPr>
        <w:tab/>
      </w:r>
      <w:r w:rsidRPr="00925B13">
        <w:rPr>
          <w:rFonts w:eastAsia="MS Mincho"/>
          <w:lang w:eastAsia="ja-JP"/>
        </w:rPr>
        <w:t>number of CSI-RS resource sets</w:t>
      </w:r>
    </w:p>
    <w:p w14:paraId="4FB22DB0" w14:textId="3B8DA149" w:rsidR="00925B13" w:rsidRPr="00925B13" w:rsidRDefault="00925B13" w:rsidP="00C515B4">
      <w:pPr>
        <w:numPr>
          <w:ilvl w:val="0"/>
          <w:numId w:val="15"/>
        </w:numPr>
        <w:tabs>
          <w:tab w:val="left" w:pos="1170"/>
        </w:tabs>
        <w:overflowPunct/>
        <w:autoSpaceDE/>
        <w:autoSpaceDN/>
        <w:adjustRightInd/>
        <w:spacing w:before="60" w:after="60"/>
        <w:jc w:val="both"/>
        <w:textAlignment w:val="auto"/>
        <w:rPr>
          <w:rFonts w:eastAsia="MS Mincho"/>
          <w:lang w:eastAsia="ja-JP"/>
        </w:rPr>
      </w:pPr>
      <w:r w:rsidRPr="00925B13">
        <w:rPr>
          <w:rFonts w:eastAsia="MS Mincho"/>
          <w:i/>
          <w:lang w:eastAsia="ja-JP"/>
        </w:rPr>
        <w:t>L</w:t>
      </w:r>
      <w:r w:rsidRPr="00925B13">
        <w:rPr>
          <w:rFonts w:eastAsia="MS Mincho"/>
          <w:i/>
          <w:lang w:eastAsia="ja-JP"/>
        </w:rPr>
        <w:tab/>
      </w:r>
      <w:r w:rsidRPr="00925B13">
        <w:rPr>
          <w:rFonts w:eastAsia="MS Mincho"/>
          <w:lang w:eastAsia="ja-JP"/>
        </w:rPr>
        <w:t>number of links in CSI measurement setting</w:t>
      </w:r>
    </w:p>
    <w:p w14:paraId="6275C961" w14:textId="119B74BC" w:rsidR="00925B13" w:rsidRDefault="00925B13" w:rsidP="00C515B4">
      <w:pPr>
        <w:numPr>
          <w:ilvl w:val="0"/>
          <w:numId w:val="15"/>
        </w:numPr>
        <w:tabs>
          <w:tab w:val="left" w:pos="1170"/>
        </w:tabs>
        <w:overflowPunct/>
        <w:autoSpaceDE/>
        <w:autoSpaceDN/>
        <w:adjustRightInd/>
        <w:spacing w:before="60" w:after="60"/>
        <w:jc w:val="both"/>
        <w:textAlignment w:val="auto"/>
        <w:rPr>
          <w:rFonts w:eastAsia="MS Mincho"/>
          <w:lang w:eastAsia="ja-JP"/>
        </w:rPr>
      </w:pPr>
      <w:r w:rsidRPr="00925B13">
        <w:rPr>
          <w:rFonts w:eastAsia="MS Mincho"/>
          <w:i/>
          <w:lang w:eastAsia="ja-JP"/>
        </w:rPr>
        <w:t>K</w:t>
      </w:r>
      <w:r w:rsidRPr="00925B13">
        <w:rPr>
          <w:rFonts w:eastAsia="MS Mincho"/>
          <w:i/>
          <w:vertAlign w:val="subscript"/>
          <w:lang w:eastAsia="ja-JP"/>
        </w:rPr>
        <w:t>s</w:t>
      </w:r>
      <w:r w:rsidRPr="00925B13">
        <w:rPr>
          <w:rFonts w:eastAsia="MS Mincho"/>
          <w:i/>
          <w:lang w:eastAsia="ja-JP"/>
        </w:rPr>
        <w:tab/>
      </w:r>
      <w:r w:rsidRPr="00925B13">
        <w:rPr>
          <w:rFonts w:eastAsia="MS Mincho"/>
          <w:lang w:eastAsia="ja-JP"/>
        </w:rPr>
        <w:t xml:space="preserve">number resources in the </w:t>
      </w:r>
      <w:r w:rsidRPr="00925B13">
        <w:rPr>
          <w:rFonts w:eastAsia="MS Mincho"/>
          <w:i/>
          <w:lang w:eastAsia="ja-JP"/>
        </w:rPr>
        <w:t>s</w:t>
      </w:r>
      <w:r w:rsidRPr="00925B13">
        <w:rPr>
          <w:rFonts w:eastAsia="MS Mincho"/>
          <w:lang w:eastAsia="ja-JP"/>
        </w:rPr>
        <w:t>th CSI-RS resource set</w:t>
      </w:r>
    </w:p>
    <w:p w14:paraId="31D8E845" w14:textId="77777777" w:rsidR="009A1EDC" w:rsidRDefault="009A1EDC" w:rsidP="00B10C7C">
      <w:pPr>
        <w:keepNext/>
        <w:tabs>
          <w:tab w:val="left" w:pos="1170"/>
        </w:tabs>
        <w:overflowPunct/>
        <w:autoSpaceDE/>
        <w:autoSpaceDN/>
        <w:adjustRightInd/>
        <w:spacing w:before="180"/>
        <w:jc w:val="center"/>
        <w:textAlignment w:val="auto"/>
      </w:pPr>
      <w:r>
        <w:rPr>
          <w:rFonts w:eastAsia="MS Mincho"/>
          <w:noProof/>
          <w:lang w:eastAsia="zh-CN"/>
        </w:rPr>
        <w:drawing>
          <wp:inline distT="0" distB="0" distL="0" distR="0" wp14:anchorId="0BE6414C" wp14:editId="6970A2D8">
            <wp:extent cx="4700025" cy="2034544"/>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4700025" cy="2034544"/>
                    </a:xfrm>
                    <a:prstGeom prst="rect">
                      <a:avLst/>
                    </a:prstGeom>
                  </pic:spPr>
                </pic:pic>
              </a:graphicData>
            </a:graphic>
          </wp:inline>
        </w:drawing>
      </w:r>
    </w:p>
    <w:p w14:paraId="13DA1310" w14:textId="40CAC175" w:rsidR="009A1EDC" w:rsidRDefault="009A1EDC" w:rsidP="00B10C7C">
      <w:pPr>
        <w:pStyle w:val="Caption"/>
        <w:jc w:val="center"/>
        <w:rPr>
          <w:rFonts w:eastAsia="MS Mincho"/>
          <w:lang w:eastAsia="ja-JP"/>
        </w:rPr>
      </w:pPr>
      <w:r>
        <w:t xml:space="preserve">Figure </w:t>
      </w:r>
      <w:r w:rsidR="00996848">
        <w:fldChar w:fldCharType="begin"/>
      </w:r>
      <w:r w:rsidR="00996848">
        <w:instrText xml:space="preserve"> SEQ Figure \* ARABIC </w:instrText>
      </w:r>
      <w:r w:rsidR="00996848">
        <w:fldChar w:fldCharType="separate"/>
      </w:r>
      <w:r w:rsidR="000E3140">
        <w:rPr>
          <w:noProof/>
        </w:rPr>
        <w:t>1</w:t>
      </w:r>
      <w:r w:rsidR="00996848">
        <w:rPr>
          <w:noProof/>
        </w:rPr>
        <w:fldChar w:fldCharType="end"/>
      </w:r>
      <w:r>
        <w:t>: Illustration of CSI framework in NR.</w:t>
      </w:r>
    </w:p>
    <w:p w14:paraId="7F8B5B99" w14:textId="7A443E62" w:rsidR="005B008D" w:rsidRDefault="00695367" w:rsidP="005B008D">
      <w:pPr>
        <w:spacing w:before="180"/>
        <w:jc w:val="both"/>
        <w:rPr>
          <w:rFonts w:eastAsia="MS Mincho"/>
          <w:lang w:eastAsia="ja-JP"/>
        </w:rPr>
      </w:pPr>
      <w:r w:rsidRPr="00695367">
        <w:rPr>
          <w:lang w:val="en-GB"/>
        </w:rPr>
        <w:t xml:space="preserve">The aforementioned CSI framework is very flexible and can be used for various scenarios.  </w:t>
      </w:r>
      <w:r w:rsidR="00DD012C">
        <w:rPr>
          <w:rFonts w:eastAsia="MS Mincho"/>
          <w:lang w:eastAsia="ja-JP"/>
        </w:rPr>
        <w:t>It’s worth noting that the UE CSI computational complexity highly depends on the maximum values of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However, if we separately define the maximum value for each component in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the actually required CSI processing capability may be overestimated.  For example, for non-CoMP operation, a UE may need to be configured with </w:t>
      </w:r>
      <w:r w:rsidR="00D12BB6">
        <w:rPr>
          <w:rFonts w:eastAsia="MS Mincho"/>
          <w:lang w:eastAsia="ja-JP"/>
        </w:rPr>
        <w:t xml:space="preserve">a single CSI reporting which is associated with </w:t>
      </w:r>
      <w:r w:rsidR="00DD012C">
        <w:rPr>
          <w:rFonts w:eastAsia="MS Mincho"/>
          <w:lang w:eastAsia="ja-JP"/>
        </w:rPr>
        <w:t xml:space="preserve">up to eight 8-port CSI-RS resources in one CSI-RS resource set to support LTE CLASS B-like operation, i.e.,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w:t>
      </w:r>
      <w:r w:rsidR="00D12BB6">
        <w:rPr>
          <w:rFonts w:eastAsia="MS Mincho"/>
          <w:lang w:eastAsia="ja-JP"/>
        </w:rPr>
        <w:t xml:space="preserve">= 8 and </w:t>
      </w:r>
      <w:r w:rsidR="00D12BB6" w:rsidRPr="00D12BB6">
        <w:rPr>
          <w:rFonts w:eastAsia="MS Mincho"/>
          <w:i/>
          <w:lang w:eastAsia="ja-JP"/>
        </w:rPr>
        <w:t>N</w:t>
      </w:r>
      <w:r w:rsidR="00D12BB6">
        <w:rPr>
          <w:rFonts w:eastAsia="MS Mincho"/>
          <w:lang w:eastAsia="ja-JP"/>
        </w:rPr>
        <w:t xml:space="preserve"> = 1</w:t>
      </w:r>
      <w:r w:rsidR="00DD012C">
        <w:rPr>
          <w:rFonts w:eastAsia="MS Mincho"/>
          <w:lang w:eastAsia="ja-JP"/>
        </w:rPr>
        <w:t xml:space="preserve">.  But in case of CoMP, it’s unclear how much gain can be obtained by request LTE CLASS B-like CSI feedback for individual TRPs.  So, in this case,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1</w:t>
      </w:r>
      <w:r w:rsidR="00D12BB6">
        <w:rPr>
          <w:rFonts w:eastAsia="MS Mincho"/>
          <w:lang w:eastAsia="ja-JP"/>
        </w:rPr>
        <w:t xml:space="preserve"> and N = </w:t>
      </w:r>
      <w:r w:rsidR="006D450A">
        <w:rPr>
          <w:rFonts w:eastAsia="MS Mincho"/>
          <w:lang w:eastAsia="ja-JP"/>
        </w:rPr>
        <w:t>3</w:t>
      </w:r>
      <w:r w:rsidR="00D12BB6">
        <w:rPr>
          <w:rFonts w:eastAsia="MS Mincho"/>
          <w:lang w:eastAsia="ja-JP"/>
        </w:rPr>
        <w:t xml:space="preserve"> seem</w:t>
      </w:r>
      <w:r w:rsidR="00DD012C">
        <w:rPr>
          <w:rFonts w:eastAsia="MS Mincho"/>
          <w:lang w:eastAsia="ja-JP"/>
        </w:rPr>
        <w:t xml:space="preserve"> to be a reasonable maximum value.  If we always assume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w:t>
      </w:r>
      <w:r w:rsidR="00D12BB6">
        <w:rPr>
          <w:rFonts w:eastAsia="MS Mincho"/>
          <w:lang w:eastAsia="ja-JP"/>
        </w:rPr>
        <w:t xml:space="preserve">8 regardless of the value of </w:t>
      </w:r>
      <w:r w:rsidR="00D12BB6" w:rsidRPr="00D12BB6">
        <w:rPr>
          <w:rFonts w:eastAsia="MS Mincho"/>
          <w:i/>
          <w:lang w:eastAsia="ja-JP"/>
        </w:rPr>
        <w:t>N</w:t>
      </w:r>
      <w:r w:rsidR="00D12BB6">
        <w:rPr>
          <w:rFonts w:eastAsia="MS Mincho"/>
          <w:lang w:eastAsia="ja-JP"/>
        </w:rPr>
        <w:t>, the UE CSI processing capability may be overdesi</w:t>
      </w:r>
      <w:r w:rsidR="00290588">
        <w:rPr>
          <w:rFonts w:eastAsia="MS Mincho"/>
          <w:lang w:eastAsia="ja-JP"/>
        </w:rPr>
        <w:t>gned.</w:t>
      </w:r>
      <w:r w:rsidR="005B008D">
        <w:rPr>
          <w:rFonts w:eastAsia="MS Mincho"/>
          <w:lang w:eastAsia="ja-JP"/>
        </w:rPr>
        <w:t xml:space="preserve">  The value of </w:t>
      </w:r>
      <w:r w:rsidR="005B008D" w:rsidRPr="00290588">
        <w:rPr>
          <w:rFonts w:eastAsia="MS Mincho"/>
          <w:i/>
          <w:lang w:eastAsia="ja-JP"/>
        </w:rPr>
        <w:t>N</w:t>
      </w:r>
      <w:r w:rsidR="005B008D">
        <w:rPr>
          <w:rFonts w:eastAsia="MS Mincho"/>
          <w:lang w:eastAsia="ja-JP"/>
        </w:rPr>
        <w:t xml:space="preserve"> also depends on the number of CSI-RS resources associated with each CSI report and the number of ports in the associated CSI-RS resources.</w:t>
      </w:r>
    </w:p>
    <w:p w14:paraId="1A222E78" w14:textId="2833447D" w:rsidR="004530B5" w:rsidRDefault="004530B5" w:rsidP="005F452C">
      <w:pPr>
        <w:pStyle w:val="Observation"/>
        <w:ind w:left="1350" w:hanging="1350"/>
      </w:pPr>
      <w:bookmarkStart w:id="2" w:name="_Toc485397524"/>
      <w:bookmarkStart w:id="3" w:name="_Toc490062449"/>
      <w:r>
        <w:t xml:space="preserve">Observation </w:t>
      </w:r>
      <w:r w:rsidR="00996848">
        <w:fldChar w:fldCharType="begin"/>
      </w:r>
      <w:r w:rsidR="00996848">
        <w:instrText xml:space="preserve"> SEQ Observation \* ARABIC </w:instrText>
      </w:r>
      <w:r w:rsidR="00996848">
        <w:fldChar w:fldCharType="separate"/>
      </w:r>
      <w:r w:rsidR="000E3140">
        <w:rPr>
          <w:noProof/>
        </w:rPr>
        <w:t>1</w:t>
      </w:r>
      <w:r w:rsidR="00996848">
        <w:rPr>
          <w:noProof/>
        </w:rPr>
        <w:fldChar w:fldCharType="end"/>
      </w:r>
      <w:r>
        <w:t>:</w:t>
      </w:r>
      <w:bookmarkStart w:id="4" w:name="_Ref485396703"/>
      <w:r w:rsidR="00EF2750">
        <w:tab/>
      </w:r>
      <w:r w:rsidRPr="005336E0">
        <w:t xml:space="preserve">The </w:t>
      </w:r>
      <w:r>
        <w:t>feasible v</w:t>
      </w:r>
      <w:r w:rsidRPr="005336E0">
        <w:t>alue</w:t>
      </w:r>
      <w:r>
        <w:t>s</w:t>
      </w:r>
      <w:r w:rsidRPr="005336E0">
        <w:t xml:space="preserve"> of N, M, S, L, K</w:t>
      </w:r>
      <w:r w:rsidRPr="00C9478F">
        <w:rPr>
          <w:vertAlign w:val="subscript"/>
        </w:rPr>
        <w:t>s</w:t>
      </w:r>
      <w:r>
        <w:t xml:space="preserve"> depend on each other and the number of associated CSI-RS ports.</w:t>
      </w:r>
      <w:bookmarkEnd w:id="2"/>
      <w:bookmarkEnd w:id="4"/>
      <w:bookmarkEnd w:id="3"/>
    </w:p>
    <w:p w14:paraId="121A05E9" w14:textId="68A3EF18" w:rsidR="005336E0" w:rsidRDefault="005336E0" w:rsidP="008F386C">
      <w:pPr>
        <w:spacing w:before="180"/>
        <w:jc w:val="both"/>
        <w:rPr>
          <w:rFonts w:eastAsia="MS Mincho"/>
          <w:lang w:eastAsia="ja-JP"/>
        </w:rPr>
      </w:pPr>
      <w:r>
        <w:rPr>
          <w:rFonts w:eastAsia="MS Mincho"/>
          <w:lang w:eastAsia="ja-JP"/>
        </w:rPr>
        <w:t>Each CSI reporting setting is linked to up to 2 resource settings, depending on the IMR type.  For ZP CSI-RS based IMR, 2 resource settings are needed.  For NZP CSI-RS based IMR, channel and interference measurement can share the same resou</w:t>
      </w:r>
      <w:r w:rsidR="00290588">
        <w:rPr>
          <w:rFonts w:eastAsia="MS Mincho"/>
          <w:lang w:eastAsia="ja-JP"/>
        </w:rPr>
        <w:t>r</w:t>
      </w:r>
      <w:r>
        <w:rPr>
          <w:rFonts w:eastAsia="MS Mincho"/>
          <w:lang w:eastAsia="ja-JP"/>
        </w:rPr>
        <w:t xml:space="preserve">ce setting.  </w:t>
      </w:r>
    </w:p>
    <w:p w14:paraId="5037A419" w14:textId="2E2198D6" w:rsidR="00C6014F" w:rsidRDefault="00C6014F" w:rsidP="00C6014F">
      <w:pPr>
        <w:spacing w:before="180"/>
        <w:jc w:val="both"/>
        <w:rPr>
          <w:rFonts w:eastAsia="MS Mincho"/>
          <w:lang w:eastAsia="ja-JP"/>
        </w:rPr>
      </w:pPr>
      <w:r>
        <w:rPr>
          <w:rFonts w:eastAsia="MS Mincho"/>
          <w:lang w:eastAsia="ja-JP"/>
        </w:rPr>
        <w:t>Instead of defining the envelop of the CSI framework, the CSI processing capability can be characterized from some other aspects as proposed in [</w:t>
      </w:r>
      <w:r w:rsidR="00817873">
        <w:rPr>
          <w:rFonts w:eastAsia="MS Mincho"/>
          <w:lang w:eastAsia="ja-JP"/>
        </w:rPr>
        <w:t>6</w:t>
      </w:r>
      <w:r>
        <w:rPr>
          <w:rFonts w:eastAsia="MS Mincho"/>
          <w:lang w:eastAsia="ja-JP"/>
        </w:rPr>
        <w:t xml:space="preserve">].  The CSI computation capability of a UE should be defined as the minimum time required for generating a single aperiodic CSI report for a given set of CSI parameters (e.g., the number of CSI-RS ports, the CSI feedback type, etc.) and the number of CSI request it can handle in parallel.  </w:t>
      </w:r>
    </w:p>
    <w:p w14:paraId="5E9017E3" w14:textId="04C5521C" w:rsidR="0039766D" w:rsidRDefault="0039766D" w:rsidP="005E4734">
      <w:pPr>
        <w:pStyle w:val="Proposal"/>
        <w:ind w:left="1170" w:hanging="1170"/>
      </w:pPr>
      <w:bookmarkStart w:id="5" w:name="_Toc492544498"/>
      <w:r>
        <w:t xml:space="preserve">Proposal </w:t>
      </w:r>
      <w:r w:rsidR="00996848">
        <w:fldChar w:fldCharType="begin"/>
      </w:r>
      <w:r w:rsidR="00996848">
        <w:instrText xml:space="preserve"> SEQ Proposal \* ARABIC </w:instrText>
      </w:r>
      <w:r w:rsidR="00996848">
        <w:fldChar w:fldCharType="separate"/>
      </w:r>
      <w:r w:rsidR="000E3140">
        <w:rPr>
          <w:noProof/>
        </w:rPr>
        <w:t>1</w:t>
      </w:r>
      <w:r w:rsidR="00996848">
        <w:rPr>
          <w:noProof/>
        </w:rPr>
        <w:fldChar w:fldCharType="end"/>
      </w:r>
      <w:r>
        <w:t>:</w:t>
      </w:r>
      <w:r w:rsidRPr="0039766D">
        <w:t xml:space="preserve"> </w:t>
      </w:r>
      <w:r w:rsidR="005E4734">
        <w:tab/>
      </w:r>
      <w:r w:rsidRPr="006E3323">
        <w:t>Instead of the envelope of the CSI framework, define the minimum time required for generating a single aperiodic CSI report is preferred.</w:t>
      </w:r>
      <w:bookmarkEnd w:id="5"/>
    </w:p>
    <w:p w14:paraId="5013A8E3" w14:textId="6A2C09CD" w:rsidR="0091261E" w:rsidRPr="0091261E" w:rsidRDefault="00AB3519" w:rsidP="0091261E">
      <w:pPr>
        <w:spacing w:before="180"/>
        <w:jc w:val="both"/>
        <w:rPr>
          <w:rFonts w:eastAsia="MS Mincho"/>
          <w:lang w:eastAsia="ja-JP"/>
        </w:rPr>
      </w:pPr>
      <w:r>
        <w:rPr>
          <w:rFonts w:eastAsia="MS Mincho"/>
          <w:lang w:eastAsia="ja-JP"/>
        </w:rPr>
        <w:t>For various CSI acquisition and beam management use cases, we propose values</w:t>
      </w:r>
      <w:r w:rsidR="0091261E" w:rsidRPr="0091261E">
        <w:rPr>
          <w:rFonts w:eastAsia="MS Mincho"/>
          <w:lang w:eastAsia="ja-JP"/>
        </w:rPr>
        <w:t xml:space="preserve"> of </w:t>
      </w:r>
      <w:r w:rsidR="0091261E" w:rsidRPr="00C9478F">
        <w:rPr>
          <w:rFonts w:eastAsia="MS Mincho"/>
          <w:i/>
          <w:lang w:eastAsia="ja-JP"/>
        </w:rPr>
        <w:t>N, M, S, L, K</w:t>
      </w:r>
      <w:r w:rsidR="0091261E" w:rsidRPr="00C9478F">
        <w:rPr>
          <w:rFonts w:eastAsia="MS Mincho"/>
          <w:i/>
          <w:vertAlign w:val="subscript"/>
          <w:lang w:eastAsia="ja-JP"/>
        </w:rPr>
        <w:t>s</w:t>
      </w:r>
      <w:r w:rsidR="0091261E" w:rsidRPr="0091261E">
        <w:rPr>
          <w:rFonts w:eastAsia="MS Mincho"/>
          <w:lang w:eastAsia="ja-JP"/>
        </w:rPr>
        <w:t xml:space="preserve"> </w:t>
      </w:r>
      <w:r w:rsidR="00F42E58">
        <w:rPr>
          <w:rFonts w:eastAsia="MS Mincho"/>
          <w:lang w:eastAsia="ja-JP"/>
        </w:rPr>
        <w:t>in [</w:t>
      </w:r>
      <w:r w:rsidR="00817873">
        <w:rPr>
          <w:rFonts w:eastAsia="MS Mincho"/>
          <w:lang w:eastAsia="ja-JP"/>
        </w:rPr>
        <w:t>7</w:t>
      </w:r>
      <w:r w:rsidR="00F42E58">
        <w:rPr>
          <w:rFonts w:eastAsia="MS Mincho"/>
          <w:lang w:eastAsia="ja-JP"/>
        </w:rPr>
        <w:t xml:space="preserve">]. </w:t>
      </w:r>
    </w:p>
    <w:p w14:paraId="3C9A9C86" w14:textId="7AF61BFB" w:rsidR="00054803" w:rsidRDefault="00054803" w:rsidP="00925B13">
      <w:pPr>
        <w:pStyle w:val="Heading2"/>
      </w:pPr>
      <w:r>
        <w:t xml:space="preserve">Dynamic indication of </w:t>
      </w:r>
      <w:r w:rsidR="001A6A82">
        <w:t>CSI-RS resource</w:t>
      </w:r>
      <w:r w:rsidR="003F69F2">
        <w:t>s</w:t>
      </w:r>
    </w:p>
    <w:p w14:paraId="26F5C6C8" w14:textId="2346ABBF" w:rsidR="00CB50BC" w:rsidRDefault="00054803" w:rsidP="00710468">
      <w:pPr>
        <w:jc w:val="both"/>
      </w:pPr>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 xml:space="preserve">There are </w:t>
      </w:r>
      <w:r w:rsidR="00710468">
        <w:rPr>
          <w:lang w:val="en-GB"/>
        </w:rPr>
        <w:t>two</w:t>
      </w:r>
      <w:r w:rsidR="00CB50BC">
        <w:rPr>
          <w:lang w:val="en-GB"/>
        </w:rPr>
        <w:t xml:space="preserve"> alternatives to signal those indices a UE:</w:t>
      </w:r>
    </w:p>
    <w:p w14:paraId="1F09AD54" w14:textId="29568E01" w:rsidR="00CB50BC" w:rsidRPr="00D5734F"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Alt-1: Indicated by L1 signaling (e.g., DCI)</w:t>
      </w:r>
    </w:p>
    <w:p w14:paraId="4425E247" w14:textId="46283E82" w:rsidR="00CB50BC"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w:t>
      </w:r>
      <w:r w:rsidR="00710468">
        <w:rPr>
          <w:rFonts w:eastAsia="MS Mincho"/>
          <w:lang w:eastAsia="ja-JP"/>
        </w:rPr>
        <w:t>2</w:t>
      </w:r>
      <w:r w:rsidRPr="00D5734F">
        <w:rPr>
          <w:rFonts w:eastAsia="MS Mincho"/>
          <w:lang w:eastAsia="ja-JP"/>
        </w:rPr>
        <w:t xml:space="preserve">: Indicated by a hybrid of L1 </w:t>
      </w:r>
      <w:r w:rsidR="00710468">
        <w:rPr>
          <w:rFonts w:eastAsia="MS Mincho"/>
          <w:lang w:eastAsia="ja-JP"/>
        </w:rPr>
        <w:t xml:space="preserve">signaling </w:t>
      </w:r>
      <w:r w:rsidRPr="00D5734F">
        <w:rPr>
          <w:rFonts w:eastAsia="MS Mincho"/>
          <w:lang w:eastAsia="ja-JP"/>
        </w:rPr>
        <w:t>and L2 signaling</w:t>
      </w:r>
      <w:r w:rsidR="00710468">
        <w:rPr>
          <w:rFonts w:eastAsia="MS Mincho"/>
          <w:lang w:eastAsia="ja-JP"/>
        </w:rPr>
        <w:t xml:space="preserve"> (e.g., MAC CE)</w:t>
      </w:r>
    </w:p>
    <w:p w14:paraId="03119D10" w14:textId="4927021A" w:rsidR="00CD5CB3" w:rsidRDefault="00CD5CB3" w:rsidP="00710468">
      <w:pPr>
        <w:jc w:val="both"/>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 xml:space="preserve">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transmitted in </w:t>
      </w:r>
      <w:r w:rsidR="00AA6E52">
        <w:rPr>
          <w:lang w:eastAsia="zh-CN"/>
        </w:rPr>
        <w:t>the DL symbols in which there’s no CORESET configured</w:t>
      </w:r>
      <w:r>
        <w:rPr>
          <w:lang w:eastAsia="zh-CN"/>
        </w:rPr>
        <w:t>.  Similarly, the UE also has to buffer the DL symbols.  In both cases, there would be a significantly increase of UE complexity due to the buffering.  So, dynamic indication of CSI-RS resource solely via L1 signaling is problematic</w:t>
      </w:r>
      <w:r w:rsidR="00AA6E52">
        <w:rPr>
          <w:lang w:eastAsia="zh-CN"/>
        </w:rPr>
        <w:t xml:space="preserve"> when a large number of CSI-RS resources are configured</w:t>
      </w:r>
      <w:r>
        <w:rPr>
          <w:lang w:eastAsia="zh-CN"/>
        </w:rPr>
        <w:t>.</w:t>
      </w:r>
    </w:p>
    <w:p w14:paraId="15E0E2CD" w14:textId="6E742A9B" w:rsidR="00CD5CB3" w:rsidRDefault="00080604" w:rsidP="00710468">
      <w:pPr>
        <w:keepNext/>
        <w:spacing w:before="240"/>
        <w:jc w:val="center"/>
      </w:pPr>
      <w:r>
        <w:rPr>
          <w:noProof/>
          <w:lang w:eastAsia="zh-CN"/>
        </w:rPr>
        <w:drawing>
          <wp:inline distT="0" distB="0" distL="0" distR="0" wp14:anchorId="79937384" wp14:editId="31EB5E09">
            <wp:extent cx="5385827" cy="1975108"/>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 framework.png"/>
                    <pic:cNvPicPr/>
                  </pic:nvPicPr>
                  <pic:blipFill>
                    <a:blip r:embed="rId13">
                      <a:extLst>
                        <a:ext uri="{28A0092B-C50C-407E-A947-70E740481C1C}">
                          <a14:useLocalDpi xmlns:a14="http://schemas.microsoft.com/office/drawing/2010/main" val="0"/>
                        </a:ext>
                      </a:extLst>
                    </a:blip>
                    <a:stretch>
                      <a:fillRect/>
                    </a:stretch>
                  </pic:blipFill>
                  <pic:spPr>
                    <a:xfrm>
                      <a:off x="0" y="0"/>
                      <a:ext cx="5385827" cy="1975108"/>
                    </a:xfrm>
                    <a:prstGeom prst="rect">
                      <a:avLst/>
                    </a:prstGeom>
                  </pic:spPr>
                </pic:pic>
              </a:graphicData>
            </a:graphic>
          </wp:inline>
        </w:drawing>
      </w:r>
    </w:p>
    <w:p w14:paraId="6F699A54" w14:textId="27A20345" w:rsidR="00CD5CB3" w:rsidRDefault="00CD5CB3" w:rsidP="0073643C">
      <w:pPr>
        <w:pStyle w:val="Caption"/>
        <w:jc w:val="center"/>
      </w:pPr>
      <w:r>
        <w:t xml:space="preserve">Figure </w:t>
      </w:r>
      <w:r w:rsidR="00996848">
        <w:fldChar w:fldCharType="begin"/>
      </w:r>
      <w:r w:rsidR="00996848">
        <w:instrText xml:space="preserve"> SEQ Figure \* ARABIC </w:instrText>
      </w:r>
      <w:r w:rsidR="00996848">
        <w:fldChar w:fldCharType="separate"/>
      </w:r>
      <w:r w:rsidR="000E3140">
        <w:rPr>
          <w:noProof/>
        </w:rPr>
        <w:t>2</w:t>
      </w:r>
      <w:r w:rsidR="00996848">
        <w:rPr>
          <w:noProof/>
        </w:rPr>
        <w:fldChar w:fldCharType="end"/>
      </w:r>
      <w:r>
        <w:t>.  Indication of CSI-RS resource via L1 signaling</w:t>
      </w:r>
      <w:r>
        <w:rPr>
          <w:noProof/>
        </w:rPr>
        <w:t>.</w:t>
      </w:r>
    </w:p>
    <w:p w14:paraId="76AEA21A" w14:textId="77777777" w:rsidR="00A17F25" w:rsidRDefault="00F65D07" w:rsidP="00710468">
      <w:pPr>
        <w:overflowPunct/>
        <w:autoSpaceDE/>
        <w:autoSpaceDN/>
        <w:adjustRightInd/>
        <w:jc w:val="both"/>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171EC447" w:rsidR="00A17F25" w:rsidRPr="00A96423" w:rsidRDefault="002406ED" w:rsidP="005F452C">
      <w:pPr>
        <w:pStyle w:val="Observation"/>
        <w:ind w:left="1350" w:hanging="1350"/>
      </w:pPr>
      <w:bookmarkStart w:id="6" w:name="_Toc485397527"/>
      <w:bookmarkStart w:id="7" w:name="_Toc490062451"/>
      <w:r>
        <w:t xml:space="preserve">Observation </w:t>
      </w:r>
      <w:r w:rsidR="00996848">
        <w:fldChar w:fldCharType="begin"/>
      </w:r>
      <w:r w:rsidR="00996848">
        <w:instrText xml:space="preserve"> SEQ Observation \* ARABIC </w:instrText>
      </w:r>
      <w:r w:rsidR="00996848">
        <w:fldChar w:fldCharType="separate"/>
      </w:r>
      <w:r w:rsidR="000E3140">
        <w:rPr>
          <w:noProof/>
        </w:rPr>
        <w:t>3</w:t>
      </w:r>
      <w:r w:rsidR="00996848">
        <w:rPr>
          <w:noProof/>
        </w:rPr>
        <w:fldChar w:fldCharType="end"/>
      </w:r>
      <w:r>
        <w:t xml:space="preserve">: </w:t>
      </w:r>
      <w:r w:rsidR="005F452C">
        <w:tab/>
      </w:r>
      <w:r w:rsidR="00A17F25" w:rsidRPr="00A96423">
        <w:t>Dynamic indication of CSI-RS resource in configured resource setting</w:t>
      </w:r>
      <w:r w:rsidR="00E82112" w:rsidRPr="00A96423">
        <w:t>s</w:t>
      </w:r>
      <w:r w:rsidR="00A17F25" w:rsidRPr="00A96423">
        <w:t xml:space="preserve"> solely via L2 signaling can avoid miss</w:t>
      </w:r>
      <w:r w:rsidR="00AC5280" w:rsidRPr="00A96423">
        <w:t>ing</w:t>
      </w:r>
      <w:r w:rsidR="00A17F25" w:rsidRPr="00A96423">
        <w:t xml:space="preserve"> of semi-persistent CSI-RS transmission.</w:t>
      </w:r>
      <w:bookmarkEnd w:id="6"/>
      <w:bookmarkEnd w:id="7"/>
    </w:p>
    <w:p w14:paraId="3FAB1A55" w14:textId="16D2F788" w:rsidR="00E82112" w:rsidRPr="00A96423" w:rsidRDefault="002406ED" w:rsidP="005E4734">
      <w:pPr>
        <w:pStyle w:val="Proposal"/>
        <w:ind w:left="1170" w:hanging="1170"/>
      </w:pPr>
      <w:bookmarkStart w:id="8" w:name="_Toc492544499"/>
      <w:r>
        <w:t xml:space="preserve">Proposal </w:t>
      </w:r>
      <w:r w:rsidR="00996848">
        <w:fldChar w:fldCharType="begin"/>
      </w:r>
      <w:r w:rsidR="00996848">
        <w:instrText xml:space="preserve"> SEQ Proposal \* ARABIC </w:instrText>
      </w:r>
      <w:r w:rsidR="00996848">
        <w:fldChar w:fldCharType="separate"/>
      </w:r>
      <w:r w:rsidR="000E3140">
        <w:rPr>
          <w:noProof/>
        </w:rPr>
        <w:t>2</w:t>
      </w:r>
      <w:r w:rsidR="00996848">
        <w:rPr>
          <w:noProof/>
        </w:rPr>
        <w:fldChar w:fldCharType="end"/>
      </w:r>
      <w:r>
        <w:t xml:space="preserve">: </w:t>
      </w:r>
      <w:r w:rsidR="005E4734">
        <w:tab/>
      </w:r>
      <w:r w:rsidR="00E82112" w:rsidRPr="00A96423">
        <w:t>For semi-persistent CSI-RS transmission, activation/deactivation of one CSI-RS resource in the configured resource settings is indicated by L2 signaling.</w:t>
      </w:r>
      <w:bookmarkEnd w:id="8"/>
    </w:p>
    <w:p w14:paraId="5C480071" w14:textId="34EF80AB" w:rsidR="00CD5CB3" w:rsidRDefault="00A17F25" w:rsidP="00710468">
      <w:pPr>
        <w:overflowPunct/>
        <w:autoSpaceDE/>
        <w:autoSpaceDN/>
        <w:adjustRightInd/>
        <w:jc w:val="both"/>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 xml:space="preserve">can only </w:t>
      </w:r>
      <w:r w:rsidR="00E37EDC">
        <w:rPr>
          <w:rFonts w:eastAsia="MS Mincho"/>
          <w:lang w:eastAsia="ja-JP"/>
        </w:rPr>
        <w:t>happen</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710468">
        <w:rPr>
          <w:rFonts w:eastAsia="MS Mincho"/>
          <w:lang w:eastAsia="ja-JP"/>
        </w:rPr>
        <w:t>With Alt-2, t</w:t>
      </w:r>
      <w:r w:rsidR="00E03DB1">
        <w:rPr>
          <w:rFonts w:eastAsia="MS Mincho"/>
          <w:lang w:eastAsia="ja-JP"/>
        </w:rPr>
        <w: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5A6A0085" w:rsidR="00E82112" w:rsidRPr="00A96423" w:rsidRDefault="002406ED" w:rsidP="005F452C">
      <w:pPr>
        <w:pStyle w:val="Observation"/>
        <w:ind w:left="1350" w:hanging="1350"/>
      </w:pPr>
      <w:bookmarkStart w:id="9" w:name="_Toc485397528"/>
      <w:bookmarkStart w:id="10" w:name="_Toc490062452"/>
      <w:r>
        <w:t xml:space="preserve">Observation </w:t>
      </w:r>
      <w:r w:rsidR="00996848">
        <w:fldChar w:fldCharType="begin"/>
      </w:r>
      <w:r w:rsidR="00996848">
        <w:instrText xml:space="preserve"> SEQ Observation \* ARABIC </w:instrText>
      </w:r>
      <w:r w:rsidR="00996848">
        <w:fldChar w:fldCharType="separate"/>
      </w:r>
      <w:r w:rsidR="000E3140">
        <w:rPr>
          <w:noProof/>
        </w:rPr>
        <w:t>4</w:t>
      </w:r>
      <w:r w:rsidR="00996848">
        <w:rPr>
          <w:noProof/>
        </w:rPr>
        <w:fldChar w:fldCharType="end"/>
      </w:r>
      <w:r>
        <w:t xml:space="preserve">: </w:t>
      </w:r>
      <w:r w:rsidR="005F452C">
        <w:tab/>
      </w:r>
      <w:r w:rsidR="00E82112" w:rsidRPr="00A96423">
        <w:t>Dynamic indication of CSI-RS resource in configured resource settings by a hybrid of L1 and L2 signaling provides a better tradeoff between efficiency and complexity for aperiodic CSI-RS transmission</w:t>
      </w:r>
      <w:r w:rsidR="00C84FD6">
        <w:t>, if a large number of CSI-RS resources are configured</w:t>
      </w:r>
      <w:r w:rsidR="00E82112" w:rsidRPr="00A96423">
        <w:t>.</w:t>
      </w:r>
      <w:bookmarkEnd w:id="9"/>
      <w:bookmarkEnd w:id="10"/>
    </w:p>
    <w:p w14:paraId="1ED1F1EE" w14:textId="72817B26" w:rsidR="00936BA1" w:rsidRPr="00A96423" w:rsidRDefault="002406ED" w:rsidP="005E4734">
      <w:pPr>
        <w:pStyle w:val="Proposal"/>
        <w:ind w:left="1170" w:hanging="1170"/>
      </w:pPr>
      <w:bookmarkStart w:id="11" w:name="_Toc492544500"/>
      <w:r>
        <w:t xml:space="preserve">Proposal </w:t>
      </w:r>
      <w:r w:rsidR="00996848">
        <w:fldChar w:fldCharType="begin"/>
      </w:r>
      <w:r w:rsidR="00996848">
        <w:instrText xml:space="preserve"> SEQ Proposal \* ARABIC </w:instrText>
      </w:r>
      <w:r w:rsidR="00996848">
        <w:fldChar w:fldCharType="separate"/>
      </w:r>
      <w:r w:rsidR="000E3140">
        <w:rPr>
          <w:noProof/>
        </w:rPr>
        <w:t>3</w:t>
      </w:r>
      <w:r w:rsidR="00996848">
        <w:rPr>
          <w:noProof/>
        </w:rPr>
        <w:fldChar w:fldCharType="end"/>
      </w:r>
      <w:r>
        <w:t xml:space="preserve">: </w:t>
      </w:r>
      <w:r w:rsidR="005E4734">
        <w:tab/>
      </w:r>
      <w:r w:rsidR="00E82112" w:rsidRPr="00A96423">
        <w:t xml:space="preserve">For aperiodic CSI-RS transmission, </w:t>
      </w:r>
      <w:r w:rsidR="00B65B04">
        <w:t xml:space="preserve">L2 signaling is used for </w:t>
      </w:r>
      <w:r w:rsidR="000506C6" w:rsidRPr="00A96423">
        <w:t>activation/deactivation</w:t>
      </w:r>
      <w:r w:rsidR="00936BA1" w:rsidRPr="00A96423">
        <w:t xml:space="preserve"> of S′ </w:t>
      </w:r>
      <w:r w:rsidR="00B65B04" w:rsidRPr="00A96423">
        <w:t xml:space="preserve">&lt; S </w:t>
      </w:r>
      <w:r w:rsidR="00936BA1" w:rsidRPr="00A96423">
        <w:t>CSI-RS resource set</w:t>
      </w:r>
      <w:r w:rsidR="00E82112" w:rsidRPr="00A96423">
        <w:t>(s)</w:t>
      </w:r>
      <w:r w:rsidR="00936BA1" w:rsidRPr="00A96423">
        <w:t xml:space="preserve">, </w:t>
      </w:r>
      <w:r w:rsidR="00B65B04">
        <w:t xml:space="preserve">when </w:t>
      </w:r>
      <w:r w:rsidR="00936BA1" w:rsidRPr="00A96423">
        <w:t>S &gt; 1</w:t>
      </w:r>
      <w:r w:rsidR="00B65B04">
        <w:t xml:space="preserve"> and</w:t>
      </w:r>
      <w:r w:rsidR="007919C5">
        <w:t xml:space="preserve"> Σ</w:t>
      </w:r>
      <w:r w:rsidR="007919C5" w:rsidRPr="00C515B4">
        <w:rPr>
          <w:vertAlign w:val="subscript"/>
        </w:rPr>
        <w:t>s</w:t>
      </w:r>
      <w:r w:rsidR="007919C5">
        <w:t xml:space="preserve"> K</w:t>
      </w:r>
      <w:r w:rsidR="007919C5" w:rsidRPr="00C515B4">
        <w:rPr>
          <w:vertAlign w:val="subscript"/>
        </w:rPr>
        <w:t>s</w:t>
      </w:r>
      <w:r w:rsidR="007919C5">
        <w:t xml:space="preserve"> &gt; K</w:t>
      </w:r>
      <w:r w:rsidR="007919C5" w:rsidRPr="00C515B4">
        <w:rPr>
          <w:vertAlign w:val="subscript"/>
        </w:rPr>
        <w:t>th</w:t>
      </w:r>
      <w:r w:rsidR="00936BA1" w:rsidRPr="00A96423">
        <w:t>.  The</w:t>
      </w:r>
      <w:r w:rsidR="00304D65" w:rsidRPr="00A96423">
        <w:t xml:space="preserve"> maximum</w:t>
      </w:r>
      <w:r w:rsidR="00936BA1" w:rsidRPr="00A96423">
        <w:t xml:space="preserve"> </w:t>
      </w:r>
      <w:r w:rsidR="00304D65" w:rsidRPr="00A96423">
        <w:t>number of activated CSI-RS resources is</w:t>
      </w:r>
      <w:r w:rsidR="00936BA1" w:rsidRPr="00A96423">
        <w:t xml:space="preserve"> </w:t>
      </w:r>
      <w:r w:rsidR="00AF46B5" w:rsidRPr="00A96423">
        <w:t>dependent on</w:t>
      </w:r>
      <w:r w:rsidR="00936BA1" w:rsidRPr="00A96423">
        <w:t xml:space="preserve"> UE capability.</w:t>
      </w:r>
      <w:bookmarkEnd w:id="11"/>
    </w:p>
    <w:p w14:paraId="68D3D00D" w14:textId="751AEA93" w:rsidR="00E03DB1" w:rsidRPr="00A96423" w:rsidRDefault="002406ED" w:rsidP="005E4734">
      <w:pPr>
        <w:pStyle w:val="Proposal"/>
        <w:ind w:left="1170" w:hanging="1170"/>
      </w:pPr>
      <w:bookmarkStart w:id="12" w:name="_Toc492544501"/>
      <w:r>
        <w:t xml:space="preserve">Proposal </w:t>
      </w:r>
      <w:r w:rsidR="00996848">
        <w:fldChar w:fldCharType="begin"/>
      </w:r>
      <w:r w:rsidR="00996848">
        <w:instrText xml:space="preserve"> SEQ Proposal \* ARABIC </w:instrText>
      </w:r>
      <w:r w:rsidR="00996848">
        <w:fldChar w:fldCharType="separate"/>
      </w:r>
      <w:r w:rsidR="000E3140">
        <w:rPr>
          <w:noProof/>
        </w:rPr>
        <w:t>4</w:t>
      </w:r>
      <w:r w:rsidR="00996848">
        <w:rPr>
          <w:noProof/>
        </w:rPr>
        <w:fldChar w:fldCharType="end"/>
      </w:r>
      <w:r>
        <w:t xml:space="preserve">: </w:t>
      </w:r>
      <w:r w:rsidR="005E4734">
        <w:tab/>
      </w:r>
      <w:r w:rsidR="00B61BCA" w:rsidRPr="00A96423">
        <w:t xml:space="preserve">For aperiodic CSI-RS transmission, </w:t>
      </w:r>
      <w:r w:rsidR="000506C6" w:rsidRPr="00A96423">
        <w:t>one</w:t>
      </w:r>
      <w:r w:rsidR="00936BA1" w:rsidRPr="00A96423">
        <w:t xml:space="preserve"> CSI-RS resource </w:t>
      </w:r>
      <w:r w:rsidR="000506C6" w:rsidRPr="00A96423">
        <w:t xml:space="preserve">from the activated CSI-RS resource set(s) </w:t>
      </w:r>
      <w:r w:rsidR="00B61BCA" w:rsidRPr="00A96423">
        <w:t xml:space="preserve">is indicated </w:t>
      </w:r>
      <w:r w:rsidR="000506C6" w:rsidRPr="00A96423">
        <w:t>by L1 signaling</w:t>
      </w:r>
      <w:r w:rsidR="00936BA1" w:rsidRPr="00A96423">
        <w:t>.</w:t>
      </w:r>
      <w:bookmarkEnd w:id="12"/>
    </w:p>
    <w:p w14:paraId="6E22B15A" w14:textId="75A8F71C" w:rsidR="00315952" w:rsidRDefault="00315952" w:rsidP="00315952">
      <w:pPr>
        <w:pStyle w:val="Heading2"/>
        <w:jc w:val="both"/>
      </w:pPr>
      <w:r>
        <w:t>Timing for aperiodic CSI</w:t>
      </w:r>
      <w:r w:rsidR="00E579C0">
        <w:t>-RS transmission</w:t>
      </w:r>
    </w:p>
    <w:p w14:paraId="15574DE3" w14:textId="04033BE0" w:rsidR="00EF4CFC" w:rsidRDefault="00E579C0" w:rsidP="004F15AC">
      <w:pPr>
        <w:jc w:val="both"/>
        <w:rPr>
          <w:lang w:val="en-GB"/>
        </w:rPr>
      </w:pPr>
      <w:r>
        <w:rPr>
          <w:lang w:val="en-GB"/>
        </w:rPr>
        <w:t xml:space="preserve">In NR Ad-Hoc #2, it is agreed that the aperiodic CSI-RS triggering and the aperiodic CSI-RS transmission happens in the same slot, i.e., </w:t>
      </w:r>
      <w:r w:rsidRPr="00E579C0">
        <w:rPr>
          <w:i/>
          <w:lang w:val="en-GB"/>
        </w:rPr>
        <w:t>X</w:t>
      </w:r>
      <w:r>
        <w:rPr>
          <w:lang w:val="en-GB"/>
        </w:rPr>
        <w:t xml:space="preserve"> is fixed to 0.  This is useful for fast CSI acquisition.  However, in case of beam management based on aperiodic CSI-RS, cross-slot triggering is needed.  </w:t>
      </w:r>
      <w:r w:rsidR="00EF4CFC">
        <w:rPr>
          <w:lang w:val="en-GB"/>
        </w:rPr>
        <w:t xml:space="preserve">This is because UE may need to change Rx beams from the one used for receiving PDCCH carrying aperiodic CSI-RS triggering to the one paired with the TX beam carrying aperiodic CSI-RS.  That is UE first needs to decode the PDCCH at the beginning of a slot to identify which TX beam is used for CSI-RS transmission.  Then it may have to switch the RX beam.  Hence, sufficient time gap needs to be available between the CSI-RS triggering the CSI-RS transmission.  Considering the existence of short UL duration and the GP, there could be only 1 or 2 symbols at the later part of a slot may be used for CSI-RS in case of </w:t>
      </w:r>
      <w:r w:rsidR="00EF4CFC" w:rsidRPr="00F76D12">
        <w:rPr>
          <w:i/>
          <w:lang w:val="en-GB"/>
        </w:rPr>
        <w:t>X</w:t>
      </w:r>
      <w:r w:rsidR="00EF4CFC">
        <w:rPr>
          <w:lang w:val="en-GB"/>
        </w:rPr>
        <w:t xml:space="preserve"> = 0.  It may be enough for CSI acquisition as a few number of ports need to be measured.  But for beam management, more ports need to be measured, which cannot be transmitted within the same slot when </w:t>
      </w:r>
      <w:r w:rsidR="00EF4CFC" w:rsidRPr="00F76D12">
        <w:rPr>
          <w:i/>
          <w:lang w:val="en-GB"/>
        </w:rPr>
        <w:t>X</w:t>
      </w:r>
      <w:r w:rsidR="00EF4CFC">
        <w:rPr>
          <w:lang w:val="en-GB"/>
        </w:rPr>
        <w:t xml:space="preserve"> = 0.  </w:t>
      </w:r>
    </w:p>
    <w:p w14:paraId="67D71F1E" w14:textId="2EDB91A8" w:rsidR="004F15AC" w:rsidRDefault="004F15AC" w:rsidP="004F15AC">
      <w:pPr>
        <w:pStyle w:val="Proposal"/>
        <w:ind w:left="1170" w:hanging="1170"/>
      </w:pPr>
      <w:bookmarkStart w:id="13" w:name="_Toc492544502"/>
      <w:r>
        <w:t xml:space="preserve">Proposal </w:t>
      </w:r>
      <w:r w:rsidR="00996848">
        <w:fldChar w:fldCharType="begin"/>
      </w:r>
      <w:r w:rsidR="00996848">
        <w:instrText xml:space="preserve"> SEQ Proposal \* ARABIC </w:instrText>
      </w:r>
      <w:r w:rsidR="00996848">
        <w:fldChar w:fldCharType="separate"/>
      </w:r>
      <w:r w:rsidR="000E3140">
        <w:rPr>
          <w:noProof/>
        </w:rPr>
        <w:t>5</w:t>
      </w:r>
      <w:r w:rsidR="00996848">
        <w:rPr>
          <w:noProof/>
        </w:rPr>
        <w:fldChar w:fldCharType="end"/>
      </w:r>
      <w:r>
        <w:t xml:space="preserve">: </w:t>
      </w:r>
      <w:r>
        <w:tab/>
      </w:r>
      <w:r w:rsidRPr="004F15AC">
        <w:t>For aperiodic CSI-RS triggering offset X, X</w:t>
      </w:r>
      <w:r>
        <w:t xml:space="preserve"> = 0 is not applicable i</w:t>
      </w:r>
      <w:r w:rsidR="002746D2">
        <w:t>f</w:t>
      </w:r>
      <w:r>
        <w:t xml:space="preserve"> the aperiodic CSI-RS is used for beam management.</w:t>
      </w:r>
      <w:bookmarkEnd w:id="13"/>
    </w:p>
    <w:p w14:paraId="3DA59754" w14:textId="21897A5D" w:rsidR="00054803" w:rsidRDefault="00054803" w:rsidP="00710468">
      <w:pPr>
        <w:pStyle w:val="Heading2"/>
      </w:pPr>
      <w:r>
        <w:t>Dynamic indication of CSI reporting settings</w:t>
      </w:r>
    </w:p>
    <w:p w14:paraId="67289906" w14:textId="77777777" w:rsidR="004B6941" w:rsidRDefault="00CA21A1" w:rsidP="00710468">
      <w:pPr>
        <w:jc w:val="both"/>
        <w:rPr>
          <w:lang w:val="en-GB"/>
        </w:rPr>
      </w:pPr>
      <w:r>
        <w:rPr>
          <w:lang w:val="en-GB"/>
        </w:rPr>
        <w:t>Regarding the triggering of</w:t>
      </w:r>
      <w:r w:rsidR="007D76A7">
        <w:rPr>
          <w:lang w:val="en-GB"/>
        </w:rPr>
        <w:t xml:space="preserve"> </w:t>
      </w:r>
      <w:r w:rsidR="00335026">
        <w:rPr>
          <w:lang w:val="en-GB"/>
        </w:rPr>
        <w:t>semi-persistent CSI</w:t>
      </w:r>
      <w:r>
        <w:rPr>
          <w:lang w:val="en-GB"/>
        </w:rPr>
        <w:t xml:space="preserve"> reporting, one may consider L1 and/or L2 signaling.  We notice that a UE may miss the activate/deactivation indication of a semi-persistent CSI reporting if it fails to decode the corresponding L1 signaling.  If a UE misses </w:t>
      </w:r>
      <w:r w:rsidR="004B6941">
        <w:rPr>
          <w:lang w:val="en-GB"/>
        </w:rPr>
        <w:t>a deactivation signaling, it will keep transmitting CSI on the UL resource which may already be allocated to some other UE.  So, it’s more preferred to use L2 signaling to activate or to deactivate the semi-persistent CSI reporting.</w:t>
      </w:r>
    </w:p>
    <w:p w14:paraId="0413E004" w14:textId="7EA5B8C9" w:rsidR="00CA21A1" w:rsidRPr="00A96423" w:rsidRDefault="002406ED" w:rsidP="005E4734">
      <w:pPr>
        <w:pStyle w:val="Proposal"/>
        <w:ind w:left="1170" w:hanging="1170"/>
      </w:pPr>
      <w:bookmarkStart w:id="14" w:name="_Toc492544503"/>
      <w:r>
        <w:t xml:space="preserve">Proposal </w:t>
      </w:r>
      <w:r w:rsidR="00996848">
        <w:fldChar w:fldCharType="begin"/>
      </w:r>
      <w:r w:rsidR="00996848">
        <w:instrText xml:space="preserve"> SEQ Proposal \* ARABIC </w:instrText>
      </w:r>
      <w:r w:rsidR="00996848">
        <w:fldChar w:fldCharType="separate"/>
      </w:r>
      <w:r w:rsidR="000E3140">
        <w:rPr>
          <w:noProof/>
        </w:rPr>
        <w:t>6</w:t>
      </w:r>
      <w:r w:rsidR="00996848">
        <w:rPr>
          <w:noProof/>
        </w:rPr>
        <w:fldChar w:fldCharType="end"/>
      </w:r>
      <w:r>
        <w:t xml:space="preserve">: </w:t>
      </w:r>
      <w:r w:rsidR="005E4734">
        <w:tab/>
      </w:r>
      <w:r w:rsidR="00CA21A1" w:rsidRPr="00A96423">
        <w:t xml:space="preserve">Semi-persistent CSI reporting is </w:t>
      </w:r>
      <w:r w:rsidR="004B6941" w:rsidRPr="00A96423">
        <w:t>activated/deactivated by L2 signaling.</w:t>
      </w:r>
      <w:bookmarkEnd w:id="14"/>
    </w:p>
    <w:p w14:paraId="677F1864" w14:textId="7C539983" w:rsidR="004B6941" w:rsidRDefault="00C02C2C" w:rsidP="00710468">
      <w:pPr>
        <w:jc w:val="both"/>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4B97AB19" w:rsidR="00212732" w:rsidRPr="00A96423" w:rsidRDefault="002406ED" w:rsidP="005E4734">
      <w:pPr>
        <w:pStyle w:val="Proposal"/>
        <w:ind w:left="1170" w:hanging="1170"/>
      </w:pPr>
      <w:bookmarkStart w:id="15" w:name="_Toc492544504"/>
      <w:r w:rsidRPr="002406ED">
        <w:t>Proposal</w:t>
      </w:r>
      <w:r w:rsidRPr="005106C2">
        <w:t xml:space="preserve"> </w:t>
      </w:r>
      <w:r w:rsidRPr="00C515B4">
        <w:fldChar w:fldCharType="begin"/>
      </w:r>
      <w:r w:rsidRPr="00C515B4">
        <w:instrText xml:space="preserve"> SEQ Proposal \* ARABIC </w:instrText>
      </w:r>
      <w:r w:rsidRPr="00C515B4">
        <w:fldChar w:fldCharType="separate"/>
      </w:r>
      <w:r w:rsidR="000E3140" w:rsidRPr="00C515B4">
        <w:rPr>
          <w:noProof/>
        </w:rPr>
        <w:t>7</w:t>
      </w:r>
      <w:r w:rsidRPr="00C515B4">
        <w:fldChar w:fldCharType="end"/>
      </w:r>
      <w:r w:rsidRPr="002406ED">
        <w:t xml:space="preserve">: </w:t>
      </w:r>
      <w:r w:rsidR="005E4734">
        <w:tab/>
      </w:r>
      <w:r w:rsidR="00212732" w:rsidRPr="002406ED">
        <w:t>For aperiodic CSI reporting based on aperiodic CSI-RS, aperiodic CSI reporting and aperiodic CSI-RS</w:t>
      </w:r>
      <w:r w:rsidR="00212732" w:rsidRPr="00A96423">
        <w:t xml:space="preserve"> transmission are jointly indicated by a </w:t>
      </w:r>
      <w:r w:rsidR="002257C2" w:rsidRPr="00A96423">
        <w:t xml:space="preserve">single </w:t>
      </w:r>
      <w:r w:rsidR="00212732" w:rsidRPr="00A96423">
        <w:t>L1 signaling.</w:t>
      </w:r>
      <w:bookmarkEnd w:id="15"/>
    </w:p>
    <w:p w14:paraId="20CA15B0" w14:textId="3D48E92B" w:rsidR="00CD4CB1" w:rsidRDefault="00B719FB" w:rsidP="001766F9">
      <w:pPr>
        <w:pStyle w:val="Heading2"/>
        <w:jc w:val="both"/>
      </w:pPr>
      <w:r>
        <w:t xml:space="preserve">Timing for </w:t>
      </w:r>
      <w:r w:rsidR="005A52F7">
        <w:t xml:space="preserve">aperiodic </w:t>
      </w:r>
      <w:r>
        <w:t>CSI</w:t>
      </w:r>
      <w:r w:rsidR="005A52F7">
        <w:t xml:space="preserve"> reporting</w:t>
      </w:r>
    </w:p>
    <w:p w14:paraId="54A50675" w14:textId="0628A376" w:rsidR="002D7807" w:rsidRPr="002D7807" w:rsidRDefault="00C018BD" w:rsidP="002D7807">
      <w:pPr>
        <w:spacing w:before="180"/>
        <w:jc w:val="both"/>
        <w:rPr>
          <w:lang w:val="en-GB"/>
        </w:rPr>
      </w:pPr>
      <w:r>
        <w:rPr>
          <w:lang w:val="en-GB"/>
        </w:rPr>
        <w:t xml:space="preserve">The timing offset between the aperiodic CSI triggering and the reporting is denoted as </w:t>
      </w:r>
      <w:r w:rsidRPr="00C018BD">
        <w:rPr>
          <w:i/>
          <w:lang w:val="en-GB"/>
        </w:rPr>
        <w:t>Y</w:t>
      </w:r>
      <w:r>
        <w:rPr>
          <w:lang w:val="en-GB"/>
        </w:rPr>
        <w:t xml:space="preserve">.  </w:t>
      </w:r>
      <w:r w:rsidR="00847DB0">
        <w:rPr>
          <w:lang w:val="en-GB"/>
        </w:rPr>
        <w:t xml:space="preserve">It’s agreed </w:t>
      </w:r>
      <w:r w:rsidR="002D7807">
        <w:rPr>
          <w:lang w:val="en-GB"/>
        </w:rPr>
        <w:t xml:space="preserve">that </w:t>
      </w:r>
      <w:r>
        <w:rPr>
          <w:lang w:val="en-GB"/>
        </w:rPr>
        <w:t xml:space="preserve">the value of </w:t>
      </w:r>
      <w:r w:rsidRPr="00C018BD">
        <w:rPr>
          <w:i/>
          <w:lang w:val="en-GB"/>
        </w:rPr>
        <w:t>Y</w:t>
      </w:r>
      <w:r>
        <w:rPr>
          <w:lang w:val="en-GB"/>
        </w:rPr>
        <w:t xml:space="preserve"> </w:t>
      </w:r>
      <w:r w:rsidR="002D7807">
        <w:rPr>
          <w:lang w:val="en-GB"/>
        </w:rPr>
        <w:t xml:space="preserve">is indicated by DCI which is used for indicating the timing of PUSCH.  </w:t>
      </w:r>
      <w:r>
        <w:rPr>
          <w:lang w:val="en-GB"/>
        </w:rPr>
        <w:t>We need to consider two cases</w:t>
      </w:r>
    </w:p>
    <w:p w14:paraId="4815A3CF" w14:textId="26A06F24" w:rsidR="004144F0" w:rsidRPr="004144F0" w:rsidRDefault="004144F0" w:rsidP="004144F0">
      <w:pPr>
        <w:numPr>
          <w:ilvl w:val="0"/>
          <w:numId w:val="5"/>
        </w:numPr>
        <w:overflowPunct/>
        <w:autoSpaceDE/>
        <w:autoSpaceDN/>
        <w:adjustRightInd/>
        <w:spacing w:after="0"/>
        <w:jc w:val="both"/>
        <w:textAlignment w:val="auto"/>
        <w:rPr>
          <w:rFonts w:eastAsia="MS Mincho"/>
          <w:lang w:eastAsia="ja-JP"/>
        </w:rPr>
      </w:pPr>
      <w:r w:rsidRPr="004144F0">
        <w:rPr>
          <w:rFonts w:eastAsia="MS Mincho"/>
          <w:lang w:eastAsia="ja-JP"/>
        </w:rPr>
        <w:t>Case-1: CSI reports multiplexing with uplink data in PUSCH</w:t>
      </w:r>
    </w:p>
    <w:p w14:paraId="42739C44" w14:textId="2B85C594" w:rsidR="00847DB0" w:rsidRPr="004144F0" w:rsidRDefault="004144F0" w:rsidP="004144F0">
      <w:pPr>
        <w:numPr>
          <w:ilvl w:val="0"/>
          <w:numId w:val="5"/>
        </w:numPr>
        <w:overflowPunct/>
        <w:autoSpaceDE/>
        <w:autoSpaceDN/>
        <w:adjustRightInd/>
        <w:spacing w:after="0"/>
        <w:jc w:val="both"/>
        <w:textAlignment w:val="auto"/>
        <w:rPr>
          <w:rFonts w:eastAsia="MS Mincho"/>
          <w:lang w:eastAsia="ja-JP"/>
        </w:rPr>
      </w:pPr>
      <w:r w:rsidRPr="004144F0">
        <w:rPr>
          <w:rFonts w:eastAsia="MS Mincho"/>
          <w:lang w:eastAsia="ja-JP"/>
        </w:rPr>
        <w:t>Case-2: CSI reports only in PUSCH (no uplink data)</w:t>
      </w:r>
      <w:r>
        <w:rPr>
          <w:rFonts w:eastAsia="MS Mincho"/>
          <w:lang w:eastAsia="ja-JP"/>
        </w:rPr>
        <w:t xml:space="preserve"> </w:t>
      </w:r>
      <w:r w:rsidR="00847DB0" w:rsidRPr="004144F0">
        <w:rPr>
          <w:rFonts w:eastAsia="MS Mincho"/>
          <w:lang w:eastAsia="ja-JP"/>
        </w:rPr>
        <w:t xml:space="preserve">that aperiodic CSI reporting </w:t>
      </w:r>
    </w:p>
    <w:p w14:paraId="55EE631B" w14:textId="3152806F" w:rsidR="00C4067F" w:rsidRDefault="00C4067F" w:rsidP="00C4067F">
      <w:pPr>
        <w:jc w:val="both"/>
        <w:rPr>
          <w:lang w:val="en-GB"/>
        </w:rPr>
      </w:pPr>
      <w:r>
        <w:rPr>
          <w:lang w:val="en-GB"/>
        </w:rPr>
        <w:t xml:space="preserve">For Case-2, </w:t>
      </w:r>
      <w:r w:rsidRPr="00C4067F">
        <w:rPr>
          <w:i/>
          <w:lang w:val="en-GB"/>
        </w:rPr>
        <w:t>Y</w:t>
      </w:r>
      <w:r>
        <w:rPr>
          <w:lang w:val="en-GB"/>
        </w:rPr>
        <w:t xml:space="preserve"> </w:t>
      </w:r>
      <w:r w:rsidR="00C018BD">
        <w:rPr>
          <w:lang w:val="en-GB"/>
        </w:rPr>
        <w:t xml:space="preserve">denotes </w:t>
      </w:r>
      <w:r>
        <w:rPr>
          <w:lang w:val="en-GB"/>
        </w:rPr>
        <w:t xml:space="preserve">the timing offset between the aperiodic CSI triggering and the CSI-only PUSCH transmission.  Basically, the value of </w:t>
      </w:r>
      <w:r w:rsidRPr="00C515B4">
        <w:rPr>
          <w:i/>
          <w:lang w:val="en-GB"/>
        </w:rPr>
        <w:t>Y</w:t>
      </w:r>
      <w:r>
        <w:rPr>
          <w:lang w:val="en-GB"/>
        </w:rPr>
        <w:t xml:space="preserve"> implies that</w:t>
      </w:r>
    </w:p>
    <w:p w14:paraId="3151363B" w14:textId="7D3EB723" w:rsidR="00C4067F" w:rsidRDefault="00C4067F" w:rsidP="00C4067F">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The UE has to finish CSI computation within </w:t>
      </w:r>
      <w:r w:rsidRPr="00C4067F">
        <w:rPr>
          <w:rFonts w:eastAsia="MS Mincho"/>
          <w:i/>
          <w:lang w:eastAsia="ja-JP"/>
        </w:rPr>
        <w:t>Y</w:t>
      </w:r>
      <w:r>
        <w:rPr>
          <w:rFonts w:eastAsia="MS Mincho"/>
          <w:lang w:eastAsia="ja-JP"/>
        </w:rPr>
        <w:t xml:space="preserve"> slots; and</w:t>
      </w:r>
    </w:p>
    <w:p w14:paraId="6A04BEB6" w14:textId="149F0F92" w:rsidR="00C4067F" w:rsidRPr="004144F0" w:rsidRDefault="00C4067F" w:rsidP="00C4067F">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The PUSCH resource will be available in </w:t>
      </w:r>
      <w:r w:rsidRPr="00C4067F">
        <w:rPr>
          <w:rFonts w:eastAsia="MS Mincho"/>
          <w:i/>
          <w:lang w:eastAsia="ja-JP"/>
        </w:rPr>
        <w:t>Y</w:t>
      </w:r>
      <w:r>
        <w:rPr>
          <w:rFonts w:eastAsia="MS Mincho"/>
          <w:lang w:eastAsia="ja-JP"/>
        </w:rPr>
        <w:t xml:space="preserve"> slots.</w:t>
      </w:r>
    </w:p>
    <w:p w14:paraId="1711B77B" w14:textId="1AD62DD7" w:rsidR="005619F0" w:rsidRPr="00465EE3" w:rsidRDefault="00A518FA" w:rsidP="00C014CE">
      <w:pPr>
        <w:spacing w:before="180"/>
        <w:jc w:val="both"/>
        <w:rPr>
          <w:lang w:val="en-GB"/>
        </w:rPr>
      </w:pPr>
      <w:r>
        <w:rPr>
          <w:lang w:val="en-GB"/>
        </w:rPr>
        <w:t xml:space="preserve">For Case-1, the aperiodic CSI </w:t>
      </w:r>
      <w:r w:rsidR="00C014CE">
        <w:rPr>
          <w:lang w:val="en-GB"/>
        </w:rPr>
        <w:t>request is</w:t>
      </w:r>
      <w:r>
        <w:rPr>
          <w:lang w:val="en-GB"/>
        </w:rPr>
        <w:t xml:space="preserve"> included in the UL data grant.  So, the timing offset between the aperiodic CSI triggering and the aperiodic CSI reporting is equivalent to the timing offset between the UL data grant and the UL data transmission, i.e., </w:t>
      </w:r>
      <w:r w:rsidRPr="00A518FA">
        <w:rPr>
          <w:i/>
          <w:lang w:val="en-GB"/>
        </w:rPr>
        <w:t>K</w:t>
      </w:r>
      <w:r w:rsidRPr="00A518FA">
        <w:rPr>
          <w:vertAlign w:val="subscript"/>
          <w:lang w:val="en-GB"/>
        </w:rPr>
        <w:t>2</w:t>
      </w:r>
      <w:r>
        <w:rPr>
          <w:lang w:val="en-GB"/>
        </w:rPr>
        <w:t>.  In the UL grant, a UE can be dynamically indicated with a</w:t>
      </w:r>
      <w:r w:rsidR="00C4067F">
        <w:rPr>
          <w:lang w:val="en-GB"/>
        </w:rPr>
        <w:t xml:space="preserve"> value of</w:t>
      </w:r>
      <w:r>
        <w:rPr>
          <w:lang w:val="en-GB"/>
        </w:rPr>
        <w:t xml:space="preserve"> </w:t>
      </w:r>
      <w:r w:rsidRPr="00A518FA">
        <w:rPr>
          <w:i/>
          <w:lang w:val="en-GB"/>
        </w:rPr>
        <w:t>K</w:t>
      </w:r>
      <w:r w:rsidRPr="00A518FA">
        <w:rPr>
          <w:vertAlign w:val="subscript"/>
          <w:lang w:val="en-GB"/>
        </w:rPr>
        <w:t>2</w:t>
      </w:r>
      <w:r>
        <w:rPr>
          <w:lang w:val="en-GB"/>
        </w:rPr>
        <w:t xml:space="preserve"> </w:t>
      </w:r>
      <w:r w:rsidR="00C4067F">
        <w:rPr>
          <w:lang w:val="en-GB"/>
        </w:rPr>
        <w:t xml:space="preserve">from a set of candidate values which are </w:t>
      </w:r>
      <w:r>
        <w:rPr>
          <w:lang w:val="en-GB"/>
        </w:rPr>
        <w:t>semi-static</w:t>
      </w:r>
      <w:r w:rsidR="00C4067F">
        <w:rPr>
          <w:lang w:val="en-GB"/>
        </w:rPr>
        <w:t xml:space="preserve">ally configured.  </w:t>
      </w:r>
      <w:r w:rsidR="00C014CE">
        <w:rPr>
          <w:lang w:val="en-GB"/>
        </w:rPr>
        <w:t xml:space="preserve">The value of </w:t>
      </w:r>
      <w:r w:rsidR="0065167E" w:rsidRPr="00A518FA">
        <w:rPr>
          <w:i/>
          <w:lang w:val="en-GB"/>
        </w:rPr>
        <w:t>K</w:t>
      </w:r>
      <w:r w:rsidR="0065167E" w:rsidRPr="00A518FA">
        <w:rPr>
          <w:vertAlign w:val="subscript"/>
          <w:lang w:val="en-GB"/>
        </w:rPr>
        <w:t>2</w:t>
      </w:r>
      <w:r w:rsidR="00C014CE">
        <w:rPr>
          <w:lang w:val="en-GB"/>
        </w:rPr>
        <w:t xml:space="preserve"> shall be selected for both CSI report preparation and UL latency reduction.  </w:t>
      </w:r>
      <w:r w:rsidR="005619F0" w:rsidRPr="00465EE3">
        <w:rPr>
          <w:lang w:val="en-GB"/>
        </w:rPr>
        <w:t xml:space="preserve">In </w:t>
      </w:r>
      <w:r w:rsidR="0016573A">
        <w:rPr>
          <w:lang w:val="en-GB"/>
        </w:rPr>
        <w:t>general</w:t>
      </w:r>
      <w:r w:rsidR="005619F0" w:rsidRPr="00465EE3">
        <w:rPr>
          <w:lang w:val="en-GB"/>
        </w:rPr>
        <w:t xml:space="preserve">, two </w:t>
      </w:r>
      <w:r w:rsidR="00C014CE">
        <w:rPr>
          <w:lang w:val="en-GB"/>
        </w:rPr>
        <w:t xml:space="preserve">options </w:t>
      </w:r>
      <w:r w:rsidR="005619F0" w:rsidRPr="00465EE3">
        <w:rPr>
          <w:lang w:val="en-GB"/>
        </w:rPr>
        <w:t xml:space="preserve">can be considered to </w:t>
      </w:r>
      <w:r w:rsidR="0065167E">
        <w:rPr>
          <w:lang w:val="en-GB"/>
        </w:rPr>
        <w:t xml:space="preserve">configure candidate values of </w:t>
      </w:r>
      <w:r w:rsidR="0065167E" w:rsidRPr="00A518FA">
        <w:rPr>
          <w:i/>
          <w:lang w:val="en-GB"/>
        </w:rPr>
        <w:t>K</w:t>
      </w:r>
      <w:r w:rsidR="0065167E" w:rsidRPr="00A518FA">
        <w:rPr>
          <w:vertAlign w:val="subscript"/>
          <w:lang w:val="en-GB"/>
        </w:rPr>
        <w:t>2</w:t>
      </w:r>
      <w:r w:rsidR="0065167E">
        <w:rPr>
          <w:lang w:val="en-GB"/>
        </w:rPr>
        <w:t>.</w:t>
      </w:r>
    </w:p>
    <w:p w14:paraId="6A7BC47B" w14:textId="3AB86C2E" w:rsidR="0065167E" w:rsidRDefault="0065167E" w:rsidP="0065167E">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Option-1: A UE is configured with two sets of candidate values of </w:t>
      </w:r>
      <w:r w:rsidRPr="00A518FA">
        <w:rPr>
          <w:i/>
          <w:lang w:val="en-GB"/>
        </w:rPr>
        <w:t>K</w:t>
      </w:r>
      <w:r w:rsidRPr="00A518FA">
        <w:rPr>
          <w:vertAlign w:val="subscript"/>
          <w:lang w:val="en-GB"/>
        </w:rPr>
        <w:t>2</w:t>
      </w:r>
    </w:p>
    <w:p w14:paraId="3D57CBAC" w14:textId="00E31789" w:rsidR="0065167E" w:rsidRDefault="0065167E" w:rsidP="0065167E">
      <w:pPr>
        <w:numPr>
          <w:ilvl w:val="0"/>
          <w:numId w:val="5"/>
        </w:numPr>
        <w:overflowPunct/>
        <w:autoSpaceDE/>
        <w:autoSpaceDN/>
        <w:adjustRightInd/>
        <w:spacing w:after="0"/>
        <w:jc w:val="both"/>
        <w:textAlignment w:val="auto"/>
        <w:rPr>
          <w:rFonts w:eastAsia="MS Mincho"/>
          <w:lang w:eastAsia="ja-JP"/>
        </w:rPr>
      </w:pPr>
      <w:r>
        <w:rPr>
          <w:rFonts w:eastAsia="MS Mincho"/>
          <w:lang w:eastAsia="ja-JP"/>
        </w:rPr>
        <w:t xml:space="preserve">Option-2: A UE s configured with a single set of candidate values of </w:t>
      </w:r>
      <w:r w:rsidRPr="00A518FA">
        <w:rPr>
          <w:i/>
          <w:lang w:val="en-GB"/>
        </w:rPr>
        <w:t>K</w:t>
      </w:r>
      <w:r w:rsidRPr="00A518FA">
        <w:rPr>
          <w:vertAlign w:val="subscript"/>
          <w:lang w:val="en-GB"/>
        </w:rPr>
        <w:t>2</w:t>
      </w:r>
      <w:r>
        <w:rPr>
          <w:rFonts w:eastAsia="MS Mincho"/>
          <w:lang w:eastAsia="ja-JP"/>
        </w:rPr>
        <w:t xml:space="preserve"> </w:t>
      </w:r>
    </w:p>
    <w:p w14:paraId="003C5FF5" w14:textId="77777777" w:rsidR="0065167E" w:rsidRDefault="0065167E" w:rsidP="00465EE3">
      <w:pPr>
        <w:jc w:val="both"/>
      </w:pPr>
      <w:r>
        <w:rPr>
          <w:lang w:val="en-GB"/>
        </w:rPr>
        <w:t xml:space="preserve">In Option 1, </w:t>
      </w:r>
      <w:r w:rsidRPr="0065167E">
        <w:rPr>
          <w:lang w:val="en-GB"/>
        </w:rPr>
        <w:t>one set</w:t>
      </w:r>
      <w:r>
        <w:rPr>
          <w:lang w:val="en-GB"/>
        </w:rPr>
        <w:t xml:space="preserve"> is used</w:t>
      </w:r>
      <w:r w:rsidRPr="0065167E">
        <w:rPr>
          <w:lang w:val="en-GB"/>
        </w:rPr>
        <w:t xml:space="preserve"> for PUS</w:t>
      </w:r>
      <w:r>
        <w:rPr>
          <w:lang w:val="en-GB"/>
        </w:rPr>
        <w:t xml:space="preserve">CH without aperiodic CSI report, in which the minimum values of </w:t>
      </w:r>
      <w:r w:rsidRPr="00A518FA">
        <w:rPr>
          <w:i/>
          <w:lang w:val="en-GB"/>
        </w:rPr>
        <w:t>K</w:t>
      </w:r>
      <w:r w:rsidRPr="00A518FA">
        <w:rPr>
          <w:vertAlign w:val="subscript"/>
          <w:lang w:val="en-GB"/>
        </w:rPr>
        <w:t>2</w:t>
      </w:r>
      <w:r>
        <w:rPr>
          <w:lang w:val="en-GB"/>
        </w:rPr>
        <w:t xml:space="preserve"> can support fast UL data transmission.  The other set can be used </w:t>
      </w:r>
      <w:r w:rsidRPr="0065167E">
        <w:rPr>
          <w:lang w:val="en-GB"/>
        </w:rPr>
        <w:t>for PUSCH with both UL data and aperiodic CSI report</w:t>
      </w:r>
      <w:r>
        <w:rPr>
          <w:lang w:val="en-GB"/>
        </w:rPr>
        <w:t xml:space="preserve">, where the CSI computation can be done within the time corresponding to the minimum value of </w:t>
      </w:r>
      <w:r w:rsidRPr="00A518FA">
        <w:rPr>
          <w:i/>
          <w:lang w:val="en-GB"/>
        </w:rPr>
        <w:t>K</w:t>
      </w:r>
      <w:r w:rsidRPr="00A518FA">
        <w:rPr>
          <w:vertAlign w:val="subscript"/>
          <w:lang w:val="en-GB"/>
        </w:rPr>
        <w:t>2</w:t>
      </w:r>
      <w:r>
        <w:t xml:space="preserve">. </w:t>
      </w:r>
    </w:p>
    <w:p w14:paraId="36B36F4F" w14:textId="5047AEAA" w:rsidR="00810AA6" w:rsidRDefault="00810AA6" w:rsidP="00465EE3">
      <w:pPr>
        <w:jc w:val="both"/>
        <w:rPr>
          <w:lang w:val="en-GB"/>
        </w:rPr>
      </w:pPr>
      <w:r w:rsidRPr="00465EE3">
        <w:rPr>
          <w:lang w:val="en-GB"/>
        </w:rPr>
        <w:t xml:space="preserve">To avoid </w:t>
      </w:r>
      <w:r w:rsidR="00B7158E" w:rsidRPr="00465EE3">
        <w:rPr>
          <w:lang w:val="en-GB"/>
        </w:rPr>
        <w:t>configuration</w:t>
      </w:r>
      <w:r w:rsidRPr="00465EE3">
        <w:rPr>
          <w:lang w:val="en-GB"/>
        </w:rPr>
        <w:t xml:space="preserve"> of </w:t>
      </w:r>
      <w:r w:rsidR="00A47103">
        <w:rPr>
          <w:lang w:val="en-GB"/>
        </w:rPr>
        <w:t xml:space="preserve">two sets of candidate values of </w:t>
      </w:r>
      <w:r w:rsidR="00A47103" w:rsidRPr="00A518FA">
        <w:rPr>
          <w:i/>
          <w:lang w:val="en-GB"/>
        </w:rPr>
        <w:t>K</w:t>
      </w:r>
      <w:r w:rsidR="00A47103" w:rsidRPr="00A518FA">
        <w:rPr>
          <w:vertAlign w:val="subscript"/>
          <w:lang w:val="en-GB"/>
        </w:rPr>
        <w:t>2</w:t>
      </w:r>
      <w:r w:rsidR="00A47103">
        <w:rPr>
          <w:lang w:val="en-GB"/>
        </w:rPr>
        <w:t xml:space="preserve"> via</w:t>
      </w:r>
      <w:r w:rsidR="00B7158E" w:rsidRPr="00465EE3">
        <w:rPr>
          <w:lang w:val="en-GB"/>
        </w:rPr>
        <w:t xml:space="preserve"> RRC signaling</w:t>
      </w:r>
      <w:r w:rsidRPr="00465EE3">
        <w:rPr>
          <w:lang w:val="en-GB"/>
        </w:rPr>
        <w:t xml:space="preserve">, </w:t>
      </w:r>
      <w:r w:rsidR="00A47103">
        <w:rPr>
          <w:lang w:val="en-GB"/>
        </w:rPr>
        <w:t xml:space="preserve">the single set in Option-2 can be designed by </w:t>
      </w:r>
      <w:r w:rsidRPr="00465EE3">
        <w:rPr>
          <w:lang w:val="en-GB"/>
        </w:rPr>
        <w:t>leverag</w:t>
      </w:r>
      <w:r w:rsidR="00A47103">
        <w:rPr>
          <w:lang w:val="en-GB"/>
        </w:rPr>
        <w:t>ing</w:t>
      </w:r>
      <w:r w:rsidRPr="00465EE3">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the valu</w:t>
      </w:r>
      <w:r w:rsidRPr="00465EE3">
        <w:rPr>
          <w:lang w:val="en-GB"/>
        </w:rPr>
        <w:t xml:space="preserve">es </w:t>
      </w:r>
      <w:r w:rsidR="00A47103">
        <w:rPr>
          <w:lang w:val="en-GB"/>
        </w:rPr>
        <w:t xml:space="preserve">for data-only PUSCH, and the values of </w:t>
      </w:r>
      <w:r w:rsidR="00A47103" w:rsidRPr="00A47103">
        <w:rPr>
          <w:i/>
          <w:lang w:val="en-GB"/>
        </w:rPr>
        <w:t>Y</w:t>
      </w:r>
      <w:r w:rsidR="00A47103">
        <w:rPr>
          <w:lang w:val="en-GB"/>
        </w:rPr>
        <w:t xml:space="preserve"> for CSI-only PUSCH.  </w:t>
      </w:r>
      <w:r w:rsidRPr="00465EE3">
        <w:rPr>
          <w:lang w:val="en-GB"/>
        </w:rPr>
        <w:t xml:space="preserve">Noticed that </w:t>
      </w:r>
      <w:r w:rsidR="00B7158E" w:rsidRPr="00465EE3">
        <w:rPr>
          <w:lang w:val="en-GB"/>
        </w:rPr>
        <w:t xml:space="preserve">the </w:t>
      </w:r>
      <w:r w:rsidR="00A47103">
        <w:rPr>
          <w:lang w:val="en-GB"/>
        </w:rPr>
        <w:t>single</w:t>
      </w:r>
      <w:r w:rsidR="00B7158E" w:rsidRPr="00465EE3">
        <w:rPr>
          <w:lang w:val="en-GB"/>
        </w:rPr>
        <w:t xml:space="preserve"> set can be based on </w:t>
      </w:r>
      <w:r w:rsidR="0044312A">
        <w:rPr>
          <w:lang w:val="en-GB"/>
        </w:rPr>
        <w:t xml:space="preserve">the set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w:t>
      </w:r>
      <w:r w:rsidR="0044312A">
        <w:rPr>
          <w:lang w:val="en-GB"/>
        </w:rPr>
        <w:t>or</w:t>
      </w:r>
      <w:r w:rsidR="00A47103">
        <w:rPr>
          <w:lang w:val="en-GB"/>
        </w:rPr>
        <w:t xml:space="preserve"> the set of</w:t>
      </w:r>
      <w:r w:rsidR="00B7158E" w:rsidRPr="00465EE3">
        <w:rPr>
          <w:lang w:val="en-GB"/>
        </w:rPr>
        <w:t xml:space="preserve"> </w:t>
      </w:r>
      <w:r w:rsidR="00B7158E" w:rsidRPr="00A47103">
        <w:rPr>
          <w:i/>
          <w:lang w:val="en-GB"/>
        </w:rPr>
        <w:t>Y</w:t>
      </w:r>
      <w:r w:rsidR="00B7158E" w:rsidRPr="00465EE3">
        <w:rPr>
          <w:lang w:val="en-GB"/>
        </w:rPr>
        <w:t xml:space="preserve">, </w:t>
      </w:r>
      <w:r w:rsidR="0044312A">
        <w:rPr>
          <w:lang w:val="en-GB"/>
        </w:rPr>
        <w:t>or</w:t>
      </w:r>
      <w:r w:rsidR="00B7158E" w:rsidRPr="00465EE3">
        <w:rPr>
          <w:lang w:val="en-GB"/>
        </w:rPr>
        <w:t xml:space="preserve"> </w:t>
      </w:r>
      <w:r w:rsidR="00A47103">
        <w:rPr>
          <w:lang w:val="en-GB"/>
        </w:rPr>
        <w:t>both</w:t>
      </w:r>
      <w:r w:rsidR="00B7158E" w:rsidRPr="00465EE3">
        <w:rPr>
          <w:lang w:val="en-GB"/>
        </w:rPr>
        <w:t xml:space="preserve">. </w:t>
      </w:r>
      <w:r w:rsidR="00A47103">
        <w:rPr>
          <w:lang w:val="en-GB"/>
        </w:rPr>
        <w:t xml:space="preserve"> Some rules may be needed to handle cases like min </w:t>
      </w:r>
      <w:r w:rsidR="00A47103" w:rsidRPr="00A47103">
        <w:rPr>
          <w:i/>
          <w:lang w:val="en-GB"/>
        </w:rPr>
        <w:t>Y</w:t>
      </w:r>
      <w:r w:rsidR="00A47103">
        <w:rPr>
          <w:lang w:val="en-GB"/>
        </w:rPr>
        <w:t xml:space="preserve"> &gt; min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For example, if both data and CSI is transmitted via PUSCH, some values in the set are invalid </w:t>
      </w:r>
      <w:r w:rsidR="00A16B8F">
        <w:rPr>
          <w:lang w:val="en-GB"/>
        </w:rPr>
        <w:t>and cannot be indicated in the UL grant.</w:t>
      </w:r>
    </w:p>
    <w:p w14:paraId="57EE6606" w14:textId="3A6C7AD9" w:rsidR="00274FE4" w:rsidRDefault="00081E1E" w:rsidP="005E4734">
      <w:pPr>
        <w:pStyle w:val="Proposal"/>
        <w:ind w:left="1170" w:hanging="1170"/>
      </w:pPr>
      <w:bookmarkStart w:id="16" w:name="_Toc492544505"/>
      <w:r>
        <w:t xml:space="preserve">Proposal </w:t>
      </w:r>
      <w:r w:rsidR="00996848">
        <w:fldChar w:fldCharType="begin"/>
      </w:r>
      <w:r w:rsidR="00996848">
        <w:instrText xml:space="preserve"> SEQ Proposal \* ARABIC </w:instrText>
      </w:r>
      <w:r w:rsidR="00996848">
        <w:fldChar w:fldCharType="separate"/>
      </w:r>
      <w:r w:rsidR="000E3140">
        <w:rPr>
          <w:noProof/>
        </w:rPr>
        <w:t>8</w:t>
      </w:r>
      <w:r w:rsidR="00996848">
        <w:rPr>
          <w:noProof/>
        </w:rPr>
        <w:fldChar w:fldCharType="end"/>
      </w:r>
      <w:r>
        <w:t xml:space="preserve">: </w:t>
      </w:r>
      <w:r w:rsidR="005E4734">
        <w:tab/>
      </w:r>
      <w:r w:rsidR="00921F73" w:rsidRPr="00A96423">
        <w:t>A single set of K</w:t>
      </w:r>
      <w:r w:rsidR="00921F73" w:rsidRPr="005E4734">
        <w:rPr>
          <w:vertAlign w:val="subscript"/>
        </w:rPr>
        <w:t>2</w:t>
      </w:r>
      <w:r w:rsidR="00921F73" w:rsidRPr="00A96423">
        <w:t xml:space="preserve"> is configured for PUSCH with and without CSI.  A subset of those K</w:t>
      </w:r>
      <w:r w:rsidR="00921F73" w:rsidRPr="005E4734">
        <w:rPr>
          <w:vertAlign w:val="subscript"/>
        </w:rPr>
        <w:t>2</w:t>
      </w:r>
      <w:r w:rsidR="00921F73" w:rsidRPr="00A96423">
        <w:t xml:space="preserve"> values may be only applicable to PUSCH without CSI.</w:t>
      </w:r>
      <w:bookmarkEnd w:id="16"/>
    </w:p>
    <w:p w14:paraId="6D9798B0" w14:textId="34FD599A" w:rsidR="00C018BD" w:rsidRPr="00A96423" w:rsidRDefault="002746D2" w:rsidP="005E4734">
      <w:pPr>
        <w:pStyle w:val="Proposal"/>
        <w:ind w:left="1170" w:hanging="1170"/>
      </w:pPr>
      <w:bookmarkStart w:id="17" w:name="_Toc492544506"/>
      <w:r>
        <w:t xml:space="preserve">Proposal </w:t>
      </w:r>
      <w:r w:rsidR="00996848">
        <w:fldChar w:fldCharType="begin"/>
      </w:r>
      <w:r w:rsidR="00996848">
        <w:instrText xml:space="preserve"> SEQ Proposal \* ARABIC </w:instrText>
      </w:r>
      <w:r w:rsidR="00996848">
        <w:fldChar w:fldCharType="separate"/>
      </w:r>
      <w:r w:rsidR="000E3140">
        <w:rPr>
          <w:noProof/>
        </w:rPr>
        <w:t>9</w:t>
      </w:r>
      <w:r w:rsidR="00996848">
        <w:rPr>
          <w:noProof/>
        </w:rPr>
        <w:fldChar w:fldCharType="end"/>
      </w:r>
      <w:r>
        <w:t xml:space="preserve">: </w:t>
      </w:r>
      <w:r>
        <w:tab/>
      </w:r>
      <w:r w:rsidR="00C018BD">
        <w:t>When aperiodic CSI report is multiplexed with uplink data in PUSCH, indication of Y can be omitted in the DCI and the UE shall assume Y = K</w:t>
      </w:r>
      <w:r w:rsidR="00C018BD" w:rsidRPr="00C018BD">
        <w:rPr>
          <w:vertAlign w:val="subscript"/>
        </w:rPr>
        <w:t>2</w:t>
      </w:r>
      <w:r w:rsidR="00C018BD">
        <w:t>.</w:t>
      </w:r>
      <w:bookmarkEnd w:id="17"/>
    </w:p>
    <w:p w14:paraId="35A54F02" w14:textId="7C27649C" w:rsidR="00F2087B" w:rsidRDefault="00F2087B" w:rsidP="00F2087B">
      <w:pPr>
        <w:pStyle w:val="Heading2"/>
      </w:pPr>
      <w:r>
        <w:t>Information related to resource power</w:t>
      </w:r>
    </w:p>
    <w:p w14:paraId="3808D503" w14:textId="47E5ACBF" w:rsidR="00F2087B" w:rsidRDefault="00C53644" w:rsidP="007C2848">
      <w:pPr>
        <w:jc w:val="both"/>
        <w:rPr>
          <w:lang w:eastAsia="zh-CN"/>
        </w:rPr>
      </w:pPr>
      <w:r>
        <w:rPr>
          <w:lang w:eastAsia="zh-CN"/>
        </w:rPr>
        <w:t>It</w:t>
      </w:r>
      <w:r w:rsidR="00067BC4">
        <w:rPr>
          <w:lang w:eastAsia="zh-CN"/>
        </w:rPr>
        <w:t xml:space="preserve">’s a working assumption that </w:t>
      </w:r>
      <w:r>
        <w:rPr>
          <w:lang w:eastAsia="zh-CN"/>
        </w:rPr>
        <w:t xml:space="preserve">NZP CSI-RS </w:t>
      </w:r>
      <w:r w:rsidR="00067BC4">
        <w:rPr>
          <w:lang w:eastAsia="zh-CN"/>
        </w:rPr>
        <w:t>can be used as interference measurement resource</w:t>
      </w:r>
      <w:r>
        <w:rPr>
          <w:lang w:eastAsia="zh-CN"/>
        </w:rPr>
        <w:t xml:space="preserve">, in addition to ZP CSI-RS.  </w:t>
      </w:r>
      <w:r w:rsidR="00C35D69">
        <w:rPr>
          <w:lang w:eastAsia="zh-CN"/>
        </w:rPr>
        <w:t>Note that the NZP CSI-RS</w:t>
      </w:r>
      <w:r w:rsidR="00067BC4">
        <w:rPr>
          <w:lang w:eastAsia="zh-CN"/>
        </w:rPr>
        <w:t xml:space="preserve"> based IMR</w:t>
      </w:r>
      <w:r w:rsidR="00C35D69">
        <w:rPr>
          <w:lang w:eastAsia="zh-CN"/>
        </w:rPr>
        <w:t xml:space="preserve"> can be configured as part of </w:t>
      </w:r>
      <w:r>
        <w:rPr>
          <w:lang w:eastAsia="zh-CN"/>
        </w:rPr>
        <w:t>a resource setting</w:t>
      </w:r>
      <w:r w:rsidR="00554ED0">
        <w:rPr>
          <w:lang w:eastAsia="zh-CN"/>
        </w:rPr>
        <w:t>.  A UE can be configured by CSI measurement setting that whether a resource setting shall be used for channel measurement or interference measurement.  For the resource setting used for interference measurement, either zero-power or non-zero-power can be configured for different types of IMR.</w:t>
      </w:r>
    </w:p>
    <w:p w14:paraId="482C7F58" w14:textId="02425086" w:rsidR="00925E16" w:rsidRPr="00A96423" w:rsidRDefault="00081E1E" w:rsidP="005E4734">
      <w:pPr>
        <w:pStyle w:val="Proposal"/>
        <w:ind w:left="1170" w:hanging="1170"/>
      </w:pPr>
      <w:bookmarkStart w:id="18" w:name="_Toc492544507"/>
      <w:r>
        <w:t xml:space="preserve">Proposal </w:t>
      </w:r>
      <w:r w:rsidR="00996848">
        <w:fldChar w:fldCharType="begin"/>
      </w:r>
      <w:r w:rsidR="00996848">
        <w:instrText xml:space="preserve"> SEQ Proposal \* ARABIC </w:instrText>
      </w:r>
      <w:r w:rsidR="00996848">
        <w:fldChar w:fldCharType="separate"/>
      </w:r>
      <w:r w:rsidR="000E3140">
        <w:rPr>
          <w:noProof/>
        </w:rPr>
        <w:t>10</w:t>
      </w:r>
      <w:r w:rsidR="00996848">
        <w:rPr>
          <w:noProof/>
        </w:rPr>
        <w:fldChar w:fldCharType="end"/>
      </w:r>
      <w:r>
        <w:t>:</w:t>
      </w:r>
      <w:r w:rsidR="00BB7BC0">
        <w:tab/>
      </w:r>
      <w:r w:rsidR="00B640B3" w:rsidRPr="00A96423">
        <w:t>F</w:t>
      </w:r>
      <w:r w:rsidR="00925E16" w:rsidRPr="00A96423">
        <w:t>or interference measurement resource</w:t>
      </w:r>
      <w:r w:rsidR="00B640B3" w:rsidRPr="00A96423">
        <w:t>, either zero-power or non-zero-power can be configured.</w:t>
      </w:r>
      <w:bookmarkEnd w:id="18"/>
    </w:p>
    <w:p w14:paraId="5ACFF28D" w14:textId="171DAD5D" w:rsidR="007C2848" w:rsidRDefault="007C2848" w:rsidP="007C2848">
      <w:pPr>
        <w:pStyle w:val="Heading2"/>
        <w:rPr>
          <w:lang w:eastAsia="ja-JP"/>
        </w:rPr>
      </w:pPr>
      <w:r>
        <w:rPr>
          <w:lang w:eastAsia="ja-JP"/>
        </w:rPr>
        <w:t>CSI parameters</w:t>
      </w:r>
    </w:p>
    <w:p w14:paraId="62168CD5" w14:textId="341D92DE" w:rsidR="007C2848" w:rsidRDefault="007C2848" w:rsidP="00B14CA9">
      <w:pPr>
        <w:jc w:val="both"/>
        <w:rPr>
          <w:rFonts w:eastAsia="MS Mincho"/>
          <w:lang w:eastAsia="ja-JP"/>
        </w:rPr>
      </w:pPr>
      <w:r>
        <w:rPr>
          <w:rFonts w:eastAsia="MS Mincho"/>
          <w:lang w:eastAsia="ja-JP"/>
        </w:rPr>
        <w:t xml:space="preserve">The motivation of Type II CSI feedback is to provide high spatial resolution with affordable overhead.  </w:t>
      </w:r>
      <w:r w:rsidR="00B14CA9">
        <w:rPr>
          <w:rFonts w:eastAsia="MS Mincho"/>
          <w:lang w:eastAsia="ja-JP"/>
        </w:rPr>
        <w:t>For Type II Cat 1, t</w:t>
      </w:r>
      <w:r>
        <w:rPr>
          <w:rFonts w:eastAsia="MS Mincho"/>
          <w:lang w:eastAsia="ja-JP"/>
        </w:rPr>
        <w:t xml:space="preserve">he typical use case would be CSI feedback based on a non-precoded CSI-RS resource which contains a large number of antenna ports (e.g., 32 ports).  In this case, UEs in a cell share a single non-precoded CSI-RS resource.  Apparently, there’s no need to report CRI if a UE is configured with a single CSI-RS resource.  Another possible use case for Type II CSI feedback is that a UE is configured with multiple beamformed CSI-RS resources and each resource contains a medium number of antenna ports (e.g., 8 ports).  Higher spatial resolution feedback may be needed </w:t>
      </w:r>
      <w:r w:rsidR="00B14CA9">
        <w:rPr>
          <w:rFonts w:eastAsia="MS Mincho"/>
          <w:lang w:eastAsia="ja-JP"/>
        </w:rPr>
        <w:t xml:space="preserve">to combine the ports in the CSI-RS resource indicated by CRI reporting.  </w:t>
      </w:r>
    </w:p>
    <w:p w14:paraId="4F222522" w14:textId="43A73B09" w:rsidR="00B14CA9" w:rsidRPr="00A96423" w:rsidRDefault="00E647EE" w:rsidP="005E4734">
      <w:pPr>
        <w:pStyle w:val="Proposal"/>
        <w:ind w:left="1170" w:hanging="1170"/>
      </w:pPr>
      <w:bookmarkStart w:id="19" w:name="_Toc492544508"/>
      <w:r>
        <w:t xml:space="preserve">Proposal </w:t>
      </w:r>
      <w:r w:rsidR="00996848">
        <w:fldChar w:fldCharType="begin"/>
      </w:r>
      <w:r w:rsidR="00996848">
        <w:instrText xml:space="preserve"> SEQ Proposal \* ARABIC </w:instrText>
      </w:r>
      <w:r w:rsidR="00996848">
        <w:fldChar w:fldCharType="separate"/>
      </w:r>
      <w:r w:rsidR="000E3140">
        <w:rPr>
          <w:noProof/>
        </w:rPr>
        <w:t>11</w:t>
      </w:r>
      <w:r w:rsidR="00996848">
        <w:rPr>
          <w:noProof/>
        </w:rPr>
        <w:fldChar w:fldCharType="end"/>
      </w:r>
      <w:r>
        <w:t>:</w:t>
      </w:r>
      <w:r w:rsidR="000E3140">
        <w:tab/>
      </w:r>
      <w:r w:rsidR="00B14CA9" w:rsidRPr="00A96423">
        <w:t>CRI is not applicable for Type II Cat 1 CSI feedback at least for X &gt; 8 ports.</w:t>
      </w:r>
      <w:bookmarkEnd w:id="19"/>
    </w:p>
    <w:p w14:paraId="1A950084" w14:textId="63474532" w:rsidR="00E3066B" w:rsidRDefault="0064576D" w:rsidP="001766F9">
      <w:pPr>
        <w:pStyle w:val="Heading1"/>
        <w:jc w:val="both"/>
      </w:pPr>
      <w:r>
        <w:t>C</w:t>
      </w:r>
      <w:r w:rsidR="00E3066B" w:rsidRPr="00E05A22">
        <w:t xml:space="preserve">onclusions </w:t>
      </w:r>
    </w:p>
    <w:p w14:paraId="61418804" w14:textId="47A43FC5" w:rsidR="00B51FD9" w:rsidRDefault="00E3066B" w:rsidP="001B610C">
      <w:pPr>
        <w:spacing w:before="180"/>
        <w:jc w:val="both"/>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293B873D" w14:textId="3AB9975A" w:rsidR="000E3140" w:rsidRDefault="005F452C" w:rsidP="00C515B4">
      <w:pPr>
        <w:pStyle w:val="TableofProposal"/>
        <w:rPr>
          <w:rFonts w:asciiTheme="minorHAnsi" w:hAnsiTheme="minorHAnsi"/>
          <w:sz w:val="22"/>
        </w:rPr>
      </w:pPr>
      <w:r>
        <w:rPr>
          <w:rFonts w:eastAsia="MS Mincho"/>
          <w:lang w:val="en-GB" w:eastAsia="ja-JP"/>
        </w:rPr>
        <w:fldChar w:fldCharType="begin"/>
      </w:r>
      <w:r>
        <w:rPr>
          <w:lang w:val="en-GB"/>
        </w:rPr>
        <w:instrText xml:space="preserve"> TOC \n \h \z \c "Observation" </w:instrText>
      </w:r>
      <w:r>
        <w:rPr>
          <w:rFonts w:eastAsia="MS Mincho"/>
          <w:lang w:val="en-GB" w:eastAsia="ja-JP"/>
        </w:rPr>
        <w:fldChar w:fldCharType="separate"/>
      </w:r>
      <w:hyperlink w:anchor="_Toc490062449" w:history="1">
        <w:r w:rsidR="000E3140" w:rsidRPr="00D3375D">
          <w:rPr>
            <w:rStyle w:val="Hyperlink"/>
          </w:rPr>
          <w:t>Observation 1:</w:t>
        </w:r>
        <w:r w:rsidR="000E3140">
          <w:rPr>
            <w:rFonts w:asciiTheme="minorHAnsi" w:hAnsiTheme="minorHAnsi"/>
            <w:sz w:val="22"/>
          </w:rPr>
          <w:tab/>
        </w:r>
        <w:r w:rsidR="000E3140" w:rsidRPr="00D3375D">
          <w:rPr>
            <w:rStyle w:val="Hyperlink"/>
          </w:rPr>
          <w:t>The feasible values of N, M, S, L, K</w:t>
        </w:r>
        <w:r w:rsidR="000E3140" w:rsidRPr="00D3375D">
          <w:rPr>
            <w:rStyle w:val="Hyperlink"/>
            <w:vertAlign w:val="subscript"/>
          </w:rPr>
          <w:t>s</w:t>
        </w:r>
        <w:r w:rsidR="000E3140" w:rsidRPr="00D3375D">
          <w:rPr>
            <w:rStyle w:val="Hyperlink"/>
          </w:rPr>
          <w:t xml:space="preserve"> depend on each other and the number of associated CSI-RS ports.</w:t>
        </w:r>
      </w:hyperlink>
    </w:p>
    <w:p w14:paraId="6BBFFFC8" w14:textId="26194166" w:rsidR="000E3140" w:rsidRDefault="00FC5346" w:rsidP="00C515B4">
      <w:pPr>
        <w:pStyle w:val="TableofProposal"/>
        <w:rPr>
          <w:rFonts w:asciiTheme="minorHAnsi" w:hAnsiTheme="minorHAnsi"/>
          <w:sz w:val="22"/>
        </w:rPr>
      </w:pPr>
      <w:hyperlink w:anchor="_Toc490062450" w:history="1">
        <w:r w:rsidR="000E3140" w:rsidRPr="00D3375D">
          <w:rPr>
            <w:rStyle w:val="Hyperlink"/>
          </w:rPr>
          <w:t xml:space="preserve">Observation 2: </w:t>
        </w:r>
        <w:r w:rsidR="000E3140">
          <w:rPr>
            <w:rFonts w:asciiTheme="minorHAnsi" w:hAnsiTheme="minorHAnsi"/>
            <w:sz w:val="22"/>
          </w:rPr>
          <w:tab/>
        </w:r>
        <w:r w:rsidR="000E3140" w:rsidRPr="00D3375D">
          <w:rPr>
            <w:rStyle w:val="Hyperlink"/>
          </w:rPr>
          <w:t>Dynamic indication of CSI-RS resource in configured resource settings solely via L1 signaling may cause an increase in DCI payload size and an increase in UE complexity.</w:t>
        </w:r>
      </w:hyperlink>
    </w:p>
    <w:p w14:paraId="3FC48694" w14:textId="2E1F530E" w:rsidR="000E3140" w:rsidRDefault="00FC5346" w:rsidP="00C515B4">
      <w:pPr>
        <w:pStyle w:val="TableofProposal"/>
        <w:rPr>
          <w:rFonts w:asciiTheme="minorHAnsi" w:hAnsiTheme="minorHAnsi"/>
          <w:sz w:val="22"/>
        </w:rPr>
      </w:pPr>
      <w:hyperlink w:anchor="_Toc490062451" w:history="1">
        <w:r w:rsidR="000E3140" w:rsidRPr="00D3375D">
          <w:rPr>
            <w:rStyle w:val="Hyperlink"/>
          </w:rPr>
          <w:t xml:space="preserve">Observation 3: </w:t>
        </w:r>
        <w:r w:rsidR="000E3140">
          <w:rPr>
            <w:rFonts w:asciiTheme="minorHAnsi" w:hAnsiTheme="minorHAnsi"/>
            <w:sz w:val="22"/>
          </w:rPr>
          <w:tab/>
        </w:r>
        <w:r w:rsidR="000E3140" w:rsidRPr="00D3375D">
          <w:rPr>
            <w:rStyle w:val="Hyperlink"/>
          </w:rPr>
          <w:t>Dynamic indication of CSI-RS resource in configured resource settings solely via L2 signaling can avoid missing of semi-persistent CSI-RS transmission.</w:t>
        </w:r>
      </w:hyperlink>
    </w:p>
    <w:p w14:paraId="716BBD65" w14:textId="6B18EE63" w:rsidR="000E3140" w:rsidRDefault="00FC5346" w:rsidP="00C515B4">
      <w:pPr>
        <w:pStyle w:val="TableofProposal"/>
        <w:rPr>
          <w:rFonts w:asciiTheme="minorHAnsi" w:hAnsiTheme="minorHAnsi"/>
          <w:sz w:val="22"/>
        </w:rPr>
      </w:pPr>
      <w:hyperlink w:anchor="_Toc490062452" w:history="1">
        <w:r w:rsidR="000E3140" w:rsidRPr="00D3375D">
          <w:rPr>
            <w:rStyle w:val="Hyperlink"/>
          </w:rPr>
          <w:t xml:space="preserve">Observation 4: </w:t>
        </w:r>
        <w:r w:rsidR="000E3140">
          <w:rPr>
            <w:rFonts w:asciiTheme="minorHAnsi" w:hAnsiTheme="minorHAnsi"/>
            <w:sz w:val="22"/>
          </w:rPr>
          <w:tab/>
        </w:r>
        <w:r w:rsidR="000E3140" w:rsidRPr="00D3375D">
          <w:rPr>
            <w:rStyle w:val="Hyperlink"/>
          </w:rPr>
          <w:t>Dynamic indication of CSI-RS resource in configured resource settings by a hybrid of L1 and L2 signaling provides a better tradeoff between efficiency and complexity for aperiodic CSI-RS transmission.</w:t>
        </w:r>
      </w:hyperlink>
    </w:p>
    <w:p w14:paraId="13DF52EB" w14:textId="6AB7D38C" w:rsidR="00E3066B" w:rsidRDefault="005F452C" w:rsidP="005F452C">
      <w:pPr>
        <w:ind w:left="1350" w:hanging="1350"/>
        <w:jc w:val="both"/>
        <w:rPr>
          <w:lang w:val="en-GB"/>
        </w:rPr>
      </w:pPr>
      <w:r>
        <w:rPr>
          <w:lang w:val="en-GB"/>
        </w:rPr>
        <w:fldChar w:fldCharType="end"/>
      </w:r>
      <w:r w:rsidR="00B51FD9">
        <w:rPr>
          <w:lang w:val="en-GB"/>
        </w:rPr>
        <w:t>W</w:t>
      </w:r>
      <w:r w:rsidR="00776564">
        <w:rPr>
          <w:lang w:val="en-GB"/>
        </w:rPr>
        <w:t>e propose following</w:t>
      </w:r>
      <w:r w:rsidR="00E3066B">
        <w:rPr>
          <w:lang w:val="en-GB"/>
        </w:rPr>
        <w:t>:</w:t>
      </w:r>
    </w:p>
    <w:p w14:paraId="151DB42D" w14:textId="77CA9AE1" w:rsidR="00887A3E" w:rsidRDefault="00A63BE6" w:rsidP="00C515B4">
      <w:pPr>
        <w:pStyle w:val="TableofProposal"/>
        <w:rPr>
          <w:rFonts w:asciiTheme="minorHAnsi" w:hAnsiTheme="minorHAnsi"/>
          <w:sz w:val="22"/>
        </w:rPr>
      </w:pPr>
      <w:r>
        <w:rPr>
          <w:rFonts w:eastAsia="MS Mincho"/>
          <w:lang w:val="en-GB" w:eastAsia="ja-JP"/>
        </w:rPr>
        <w:fldChar w:fldCharType="begin"/>
      </w:r>
      <w:r>
        <w:rPr>
          <w:lang w:val="en-GB"/>
        </w:rPr>
        <w:instrText xml:space="preserve"> TOC \n \h \z \c "Proposal" </w:instrText>
      </w:r>
      <w:r>
        <w:rPr>
          <w:rFonts w:eastAsia="MS Mincho"/>
          <w:lang w:val="en-GB" w:eastAsia="ja-JP"/>
        </w:rPr>
        <w:fldChar w:fldCharType="separate"/>
      </w:r>
      <w:hyperlink w:anchor="_Toc492544498" w:history="1">
        <w:r w:rsidR="00887A3E" w:rsidRPr="006248C1">
          <w:rPr>
            <w:rStyle w:val="Hyperlink"/>
          </w:rPr>
          <w:t xml:space="preserve">Proposal 1: </w:t>
        </w:r>
        <w:r w:rsidR="00887A3E">
          <w:rPr>
            <w:rFonts w:asciiTheme="minorHAnsi" w:hAnsiTheme="minorHAnsi"/>
            <w:sz w:val="22"/>
          </w:rPr>
          <w:tab/>
        </w:r>
        <w:r w:rsidR="00887A3E" w:rsidRPr="006248C1">
          <w:rPr>
            <w:rStyle w:val="Hyperlink"/>
          </w:rPr>
          <w:t>Instead of the envelope of the CSI framework, define the minimum time required for generating a single aperiodic CSI report is preferred.</w:t>
        </w:r>
      </w:hyperlink>
    </w:p>
    <w:p w14:paraId="2F95ECFA" w14:textId="71ED3629" w:rsidR="00887A3E" w:rsidRDefault="00887A3E" w:rsidP="00C515B4">
      <w:pPr>
        <w:pStyle w:val="TableofProposal"/>
        <w:rPr>
          <w:rFonts w:asciiTheme="minorHAnsi" w:hAnsiTheme="minorHAnsi"/>
          <w:sz w:val="22"/>
        </w:rPr>
      </w:pPr>
      <w:hyperlink w:anchor="_Toc492544499" w:history="1">
        <w:r w:rsidRPr="006248C1">
          <w:rPr>
            <w:rStyle w:val="Hyperlink"/>
          </w:rPr>
          <w:t xml:space="preserve">Proposal 2: </w:t>
        </w:r>
        <w:r>
          <w:rPr>
            <w:rFonts w:asciiTheme="minorHAnsi" w:hAnsiTheme="minorHAnsi"/>
            <w:sz w:val="22"/>
          </w:rPr>
          <w:tab/>
        </w:r>
        <w:r w:rsidRPr="006248C1">
          <w:rPr>
            <w:rStyle w:val="Hyperlink"/>
          </w:rPr>
          <w:t>For semi-persistent CSI-RS transmission, activation/deactivation of one CSI-RS resource in the configured resource settings is indicated by L2 signaling.</w:t>
        </w:r>
      </w:hyperlink>
    </w:p>
    <w:p w14:paraId="25B1095D" w14:textId="2453226B" w:rsidR="00887A3E" w:rsidRDefault="00887A3E" w:rsidP="00C515B4">
      <w:pPr>
        <w:pStyle w:val="TableofProposal"/>
        <w:rPr>
          <w:rFonts w:asciiTheme="minorHAnsi" w:hAnsiTheme="minorHAnsi"/>
          <w:sz w:val="22"/>
        </w:rPr>
      </w:pPr>
      <w:hyperlink w:anchor="_Toc492544500" w:history="1">
        <w:r w:rsidRPr="006248C1">
          <w:rPr>
            <w:rStyle w:val="Hyperlink"/>
          </w:rPr>
          <w:t xml:space="preserve">Proposal 3: </w:t>
        </w:r>
        <w:r>
          <w:rPr>
            <w:rFonts w:asciiTheme="minorHAnsi" w:hAnsiTheme="minorHAnsi"/>
            <w:sz w:val="22"/>
          </w:rPr>
          <w:tab/>
        </w:r>
        <w:r w:rsidRPr="006248C1">
          <w:rPr>
            <w:rStyle w:val="Hyperlink"/>
          </w:rPr>
          <w:t>For aperiodic CSI-RS transmission, L2 signaling is used for activation/deactivation</w:t>
        </w:r>
        <w:r w:rsidRPr="006248C1">
          <w:rPr>
            <w:rStyle w:val="Hyperlink"/>
            <w:rFonts w:hint="eastAsia"/>
          </w:rPr>
          <w:t xml:space="preserve"> of S</w:t>
        </w:r>
        <w:r w:rsidRPr="006248C1">
          <w:rPr>
            <w:rStyle w:val="Hyperlink"/>
            <w:rFonts w:hint="eastAsia"/>
          </w:rPr>
          <w:t>′</w:t>
        </w:r>
        <w:r w:rsidRPr="006248C1">
          <w:rPr>
            <w:rStyle w:val="Hyperlink"/>
            <w:rFonts w:hint="eastAsia"/>
          </w:rPr>
          <w:t xml:space="preserve"> </w:t>
        </w:r>
        <w:r w:rsidRPr="006248C1">
          <w:rPr>
            <w:rStyle w:val="Hyperlink"/>
          </w:rPr>
          <w:t>&lt; S CSI-RS resource set(s), when S &gt; 1 and Σ</w:t>
        </w:r>
        <w:r w:rsidRPr="006248C1">
          <w:rPr>
            <w:rStyle w:val="Hyperlink"/>
            <w:vertAlign w:val="subscript"/>
          </w:rPr>
          <w:t>s</w:t>
        </w:r>
        <w:r w:rsidRPr="006248C1">
          <w:rPr>
            <w:rStyle w:val="Hyperlink"/>
          </w:rPr>
          <w:t xml:space="preserve"> K</w:t>
        </w:r>
        <w:r w:rsidRPr="006248C1">
          <w:rPr>
            <w:rStyle w:val="Hyperlink"/>
            <w:vertAlign w:val="subscript"/>
          </w:rPr>
          <w:t>s</w:t>
        </w:r>
        <w:r w:rsidRPr="006248C1">
          <w:rPr>
            <w:rStyle w:val="Hyperlink"/>
          </w:rPr>
          <w:t xml:space="preserve"> &gt; K</w:t>
        </w:r>
        <w:r w:rsidRPr="006248C1">
          <w:rPr>
            <w:rStyle w:val="Hyperlink"/>
            <w:vertAlign w:val="subscript"/>
          </w:rPr>
          <w:t>th</w:t>
        </w:r>
        <w:r w:rsidRPr="006248C1">
          <w:rPr>
            <w:rStyle w:val="Hyperlink"/>
          </w:rPr>
          <w:t>.  The maximum number of activated CSI-RS resources is dependent on UE capability.</w:t>
        </w:r>
      </w:hyperlink>
    </w:p>
    <w:p w14:paraId="13C106C2" w14:textId="7DF72D4D" w:rsidR="00887A3E" w:rsidRDefault="00887A3E" w:rsidP="00C515B4">
      <w:pPr>
        <w:pStyle w:val="TableofProposal"/>
        <w:rPr>
          <w:rFonts w:asciiTheme="minorHAnsi" w:hAnsiTheme="minorHAnsi"/>
          <w:sz w:val="22"/>
        </w:rPr>
      </w:pPr>
      <w:hyperlink w:anchor="_Toc492544501" w:history="1">
        <w:r w:rsidRPr="006248C1">
          <w:rPr>
            <w:rStyle w:val="Hyperlink"/>
          </w:rPr>
          <w:t xml:space="preserve">Proposal 4: </w:t>
        </w:r>
        <w:r>
          <w:rPr>
            <w:rFonts w:asciiTheme="minorHAnsi" w:hAnsiTheme="minorHAnsi"/>
            <w:sz w:val="22"/>
          </w:rPr>
          <w:tab/>
        </w:r>
        <w:r w:rsidRPr="006248C1">
          <w:rPr>
            <w:rStyle w:val="Hyperlink"/>
          </w:rPr>
          <w:t>For aperiodic CSI-RS transmission, one CSI-RS resource from the activated CSI-RS resource set(s) is indicated by L1 signaling.</w:t>
        </w:r>
      </w:hyperlink>
    </w:p>
    <w:p w14:paraId="6F2D0F60" w14:textId="0ABA0A12" w:rsidR="00887A3E" w:rsidRDefault="00887A3E" w:rsidP="00C515B4">
      <w:pPr>
        <w:pStyle w:val="TableofProposal"/>
        <w:rPr>
          <w:rFonts w:asciiTheme="minorHAnsi" w:hAnsiTheme="minorHAnsi"/>
          <w:sz w:val="22"/>
        </w:rPr>
      </w:pPr>
      <w:hyperlink w:anchor="_Toc492544502" w:history="1">
        <w:r w:rsidRPr="006248C1">
          <w:rPr>
            <w:rStyle w:val="Hyperlink"/>
          </w:rPr>
          <w:t xml:space="preserve">Proposal 5: </w:t>
        </w:r>
        <w:r>
          <w:rPr>
            <w:rFonts w:asciiTheme="minorHAnsi" w:hAnsiTheme="minorHAnsi"/>
            <w:sz w:val="22"/>
          </w:rPr>
          <w:tab/>
        </w:r>
        <w:r w:rsidRPr="006248C1">
          <w:rPr>
            <w:rStyle w:val="Hyperlink"/>
          </w:rPr>
          <w:t>For aperiodic CSI-RS triggering offset X, X = 0 is not applicable if the aperiodic CSI-RS is used for beam management.</w:t>
        </w:r>
      </w:hyperlink>
    </w:p>
    <w:p w14:paraId="2EB3B9FB" w14:textId="74CFEC87" w:rsidR="00887A3E" w:rsidRDefault="00887A3E" w:rsidP="00C515B4">
      <w:pPr>
        <w:pStyle w:val="TableofProposal"/>
        <w:rPr>
          <w:rFonts w:asciiTheme="minorHAnsi" w:hAnsiTheme="minorHAnsi"/>
          <w:sz w:val="22"/>
        </w:rPr>
      </w:pPr>
      <w:hyperlink w:anchor="_Toc492544503" w:history="1">
        <w:r w:rsidRPr="006248C1">
          <w:rPr>
            <w:rStyle w:val="Hyperlink"/>
          </w:rPr>
          <w:t xml:space="preserve">Proposal 6: </w:t>
        </w:r>
        <w:r>
          <w:rPr>
            <w:rFonts w:asciiTheme="minorHAnsi" w:hAnsiTheme="minorHAnsi"/>
            <w:sz w:val="22"/>
          </w:rPr>
          <w:tab/>
        </w:r>
        <w:r w:rsidRPr="006248C1">
          <w:rPr>
            <w:rStyle w:val="Hyperlink"/>
          </w:rPr>
          <w:t>Semi-persistent CSI reporting is activated/deactivated by L2 signaling.</w:t>
        </w:r>
      </w:hyperlink>
    </w:p>
    <w:p w14:paraId="3FF29F6F" w14:textId="2E957E05" w:rsidR="00887A3E" w:rsidRDefault="00887A3E" w:rsidP="00C515B4">
      <w:pPr>
        <w:pStyle w:val="TableofProposal"/>
        <w:rPr>
          <w:rFonts w:asciiTheme="minorHAnsi" w:hAnsiTheme="minorHAnsi"/>
          <w:sz w:val="22"/>
        </w:rPr>
      </w:pPr>
      <w:hyperlink w:anchor="_Toc492544504" w:history="1">
        <w:r w:rsidRPr="006248C1">
          <w:rPr>
            <w:rStyle w:val="Hyperlink"/>
          </w:rPr>
          <w:t xml:space="preserve">Proposal 7: </w:t>
        </w:r>
        <w:r>
          <w:rPr>
            <w:rFonts w:asciiTheme="minorHAnsi" w:hAnsiTheme="minorHAnsi"/>
            <w:sz w:val="22"/>
          </w:rPr>
          <w:tab/>
        </w:r>
        <w:r w:rsidRPr="006248C1">
          <w:rPr>
            <w:rStyle w:val="Hyperlink"/>
          </w:rPr>
          <w:t>For aperiodic CSI reporting based on aperiodic CSI-RS, aperiodic CSI reporting and aperiodic CSI-RS transmission are jointly indicated by a single L1 signaling.</w:t>
        </w:r>
      </w:hyperlink>
    </w:p>
    <w:p w14:paraId="59DB4994" w14:textId="66EAA4EF" w:rsidR="00887A3E" w:rsidRDefault="00887A3E" w:rsidP="00C515B4">
      <w:pPr>
        <w:pStyle w:val="TableofProposal"/>
        <w:rPr>
          <w:rFonts w:asciiTheme="minorHAnsi" w:hAnsiTheme="minorHAnsi"/>
          <w:sz w:val="22"/>
        </w:rPr>
      </w:pPr>
      <w:hyperlink w:anchor="_Toc492544505" w:history="1">
        <w:r w:rsidRPr="006248C1">
          <w:rPr>
            <w:rStyle w:val="Hyperlink"/>
          </w:rPr>
          <w:t xml:space="preserve">Proposal 8: </w:t>
        </w:r>
        <w:r>
          <w:rPr>
            <w:rFonts w:asciiTheme="minorHAnsi" w:hAnsiTheme="minorHAnsi"/>
            <w:sz w:val="22"/>
          </w:rPr>
          <w:tab/>
        </w:r>
        <w:r w:rsidRPr="006248C1">
          <w:rPr>
            <w:rStyle w:val="Hyperlink"/>
          </w:rPr>
          <w:t>A single set of K</w:t>
        </w:r>
        <w:r w:rsidRPr="006248C1">
          <w:rPr>
            <w:rStyle w:val="Hyperlink"/>
            <w:vertAlign w:val="subscript"/>
          </w:rPr>
          <w:t>2</w:t>
        </w:r>
        <w:r w:rsidRPr="006248C1">
          <w:rPr>
            <w:rStyle w:val="Hyperlink"/>
          </w:rPr>
          <w:t xml:space="preserve"> is configured for PUSCH with and without CSI.  A subset of those K</w:t>
        </w:r>
        <w:r w:rsidRPr="006248C1">
          <w:rPr>
            <w:rStyle w:val="Hyperlink"/>
            <w:vertAlign w:val="subscript"/>
          </w:rPr>
          <w:t>2</w:t>
        </w:r>
        <w:r w:rsidRPr="006248C1">
          <w:rPr>
            <w:rStyle w:val="Hyperlink"/>
          </w:rPr>
          <w:t xml:space="preserve"> values may be only applicable to PUSCH without CSI.</w:t>
        </w:r>
      </w:hyperlink>
    </w:p>
    <w:p w14:paraId="4CA28DF4" w14:textId="1E3E84D1" w:rsidR="00887A3E" w:rsidRDefault="00887A3E" w:rsidP="00C515B4">
      <w:pPr>
        <w:pStyle w:val="TableofProposal"/>
        <w:rPr>
          <w:rFonts w:asciiTheme="minorHAnsi" w:hAnsiTheme="minorHAnsi"/>
          <w:sz w:val="22"/>
        </w:rPr>
      </w:pPr>
      <w:hyperlink w:anchor="_Toc492544506" w:history="1">
        <w:r w:rsidRPr="006248C1">
          <w:rPr>
            <w:rStyle w:val="Hyperlink"/>
          </w:rPr>
          <w:t xml:space="preserve">Proposal 9: </w:t>
        </w:r>
        <w:r>
          <w:rPr>
            <w:rFonts w:asciiTheme="minorHAnsi" w:hAnsiTheme="minorHAnsi"/>
            <w:sz w:val="22"/>
          </w:rPr>
          <w:tab/>
        </w:r>
        <w:r w:rsidRPr="006248C1">
          <w:rPr>
            <w:rStyle w:val="Hyperlink"/>
          </w:rPr>
          <w:t>When aperiodic CSI report is multiplexed with uplink data in PUSCH, indication of Y can be omitted in the DCI and the UE shall assume Y = K</w:t>
        </w:r>
        <w:r w:rsidRPr="006248C1">
          <w:rPr>
            <w:rStyle w:val="Hyperlink"/>
            <w:vertAlign w:val="subscript"/>
          </w:rPr>
          <w:t>2</w:t>
        </w:r>
        <w:r w:rsidRPr="006248C1">
          <w:rPr>
            <w:rStyle w:val="Hyperlink"/>
          </w:rPr>
          <w:t>.</w:t>
        </w:r>
      </w:hyperlink>
    </w:p>
    <w:p w14:paraId="132CA5A8" w14:textId="64F75ADF" w:rsidR="00887A3E" w:rsidRDefault="00887A3E" w:rsidP="00C515B4">
      <w:pPr>
        <w:pStyle w:val="TableofProposal"/>
        <w:rPr>
          <w:rFonts w:asciiTheme="minorHAnsi" w:hAnsiTheme="minorHAnsi"/>
          <w:sz w:val="22"/>
        </w:rPr>
      </w:pPr>
      <w:hyperlink w:anchor="_Toc492544507" w:history="1">
        <w:r w:rsidRPr="006248C1">
          <w:rPr>
            <w:rStyle w:val="Hyperlink"/>
          </w:rPr>
          <w:t>Proposal 10:</w:t>
        </w:r>
        <w:r>
          <w:rPr>
            <w:rFonts w:asciiTheme="minorHAnsi" w:hAnsiTheme="minorHAnsi"/>
            <w:sz w:val="22"/>
          </w:rPr>
          <w:tab/>
        </w:r>
        <w:r w:rsidRPr="006248C1">
          <w:rPr>
            <w:rStyle w:val="Hyperlink"/>
          </w:rPr>
          <w:t>For interference measurement resource, either zero-power or non-zero-power can be configured.</w:t>
        </w:r>
      </w:hyperlink>
    </w:p>
    <w:p w14:paraId="32DBD39B" w14:textId="6844FB1B" w:rsidR="00887A3E" w:rsidRDefault="00887A3E" w:rsidP="00C515B4">
      <w:pPr>
        <w:pStyle w:val="TableofProposal"/>
        <w:rPr>
          <w:rFonts w:asciiTheme="minorHAnsi" w:hAnsiTheme="minorHAnsi"/>
          <w:sz w:val="22"/>
        </w:rPr>
      </w:pPr>
      <w:hyperlink w:anchor="_Toc492544508" w:history="1">
        <w:r w:rsidRPr="006248C1">
          <w:rPr>
            <w:rStyle w:val="Hyperlink"/>
          </w:rPr>
          <w:t>Proposal 11:</w:t>
        </w:r>
        <w:r>
          <w:rPr>
            <w:rFonts w:asciiTheme="minorHAnsi" w:hAnsiTheme="minorHAnsi"/>
            <w:sz w:val="22"/>
          </w:rPr>
          <w:tab/>
        </w:r>
        <w:r w:rsidRPr="006248C1">
          <w:rPr>
            <w:rStyle w:val="Hyperlink"/>
          </w:rPr>
          <w:t>CRI is not applicable for Type II Cat 1 CSI feedback at least for X &gt; 8 ports.</w:t>
        </w:r>
      </w:hyperlink>
    </w:p>
    <w:p w14:paraId="3F57E30F" w14:textId="7F94BF57" w:rsidR="00E3066B" w:rsidRPr="006512F1" w:rsidRDefault="00A63BE6" w:rsidP="00263E18">
      <w:pPr>
        <w:pStyle w:val="Heading1"/>
        <w:jc w:val="both"/>
      </w:pPr>
      <w:r>
        <w:fldChar w:fldCharType="end"/>
      </w:r>
      <w:r w:rsidR="00E3066B" w:rsidRPr="006512F1">
        <w:t>References</w:t>
      </w:r>
    </w:p>
    <w:p w14:paraId="2F39627E" w14:textId="70365CBA" w:rsidR="004A567D" w:rsidRDefault="00B53905" w:rsidP="001766F9">
      <w:pPr>
        <w:pStyle w:val="References"/>
        <w:numPr>
          <w:ilvl w:val="0"/>
          <w:numId w:val="4"/>
        </w:numPr>
        <w:snapToGrid/>
        <w:spacing w:after="80"/>
        <w:rPr>
          <w:rFonts w:ascii="Times New Roman" w:hAnsi="Times New Roman"/>
          <w:sz w:val="20"/>
          <w:szCs w:val="20"/>
          <w:lang w:val="en-GB"/>
        </w:rPr>
      </w:pPr>
      <w:bookmarkStart w:id="20" w:name="_Ref462649278"/>
      <w:bookmarkStart w:id="21" w:name="_Ref458331720"/>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w:t>
      </w:r>
      <w:r w:rsidR="00817873">
        <w:rPr>
          <w:rFonts w:ascii="Times New Roman" w:hAnsi="Times New Roman"/>
          <w:sz w:val="20"/>
          <w:szCs w:val="20"/>
          <w:lang w:val="en-GB"/>
        </w:rPr>
        <w:t xml:space="preserve"> NR Ad-Hoc #1</w:t>
      </w:r>
      <w:r w:rsidR="00B31E07">
        <w:rPr>
          <w:rFonts w:ascii="Times New Roman" w:hAnsi="Times New Roman"/>
          <w:sz w:val="20"/>
          <w:szCs w:val="20"/>
          <w:lang w:val="en-GB"/>
        </w:rPr>
        <w:t>.</w:t>
      </w:r>
      <w:bookmarkEnd w:id="20"/>
      <w:bookmarkEnd w:id="21"/>
    </w:p>
    <w:p w14:paraId="1BDCD87E" w14:textId="1AB6F41C" w:rsidR="00B53905" w:rsidRDefault="00676B68"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53905">
        <w:rPr>
          <w:rFonts w:ascii="Times New Roman" w:hAnsi="Times New Roman"/>
          <w:sz w:val="20"/>
          <w:szCs w:val="20"/>
          <w:lang w:val="en-GB"/>
        </w:rPr>
        <w:t xml:space="preserve"> report of 3GPP TSG RAN WG1 #88.</w:t>
      </w:r>
    </w:p>
    <w:p w14:paraId="77BF90B0" w14:textId="4DB69334" w:rsidR="00676B68"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676B68">
        <w:rPr>
          <w:rFonts w:ascii="Times New Roman" w:hAnsi="Times New Roman"/>
          <w:sz w:val="20"/>
          <w:szCs w:val="20"/>
          <w:lang w:val="en-GB"/>
        </w:rPr>
        <w:t xml:space="preserve"> report of 3GPP TSG RAN WG1 #88bis.</w:t>
      </w:r>
    </w:p>
    <w:p w14:paraId="703A0116" w14:textId="694CF4EF" w:rsidR="00C7090C"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 report of 3GPP TSG RAN WG1 #89.</w:t>
      </w:r>
    </w:p>
    <w:p w14:paraId="485D6E95" w14:textId="765347BE" w:rsidR="00817873" w:rsidRPr="00817873" w:rsidRDefault="002F232B" w:rsidP="00817873">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 xml:space="preserve">Final </w:t>
      </w:r>
      <w:r w:rsidR="00817873">
        <w:rPr>
          <w:rFonts w:ascii="Times New Roman" w:hAnsi="Times New Roman"/>
          <w:sz w:val="20"/>
          <w:szCs w:val="20"/>
          <w:lang w:val="en-GB"/>
        </w:rPr>
        <w:t>report of 3GPP TSG RAN WG1 NR Ad-Hoc #2.</w:t>
      </w:r>
    </w:p>
    <w:p w14:paraId="16586BB7" w14:textId="3ABB30A7" w:rsidR="003D4912" w:rsidRDefault="003D4912" w:rsidP="003D4912">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R1-1708696, “</w:t>
      </w:r>
      <w:r w:rsidRPr="003D4912">
        <w:rPr>
          <w:rFonts w:ascii="Times New Roman" w:hAnsi="Times New Roman"/>
          <w:sz w:val="20"/>
          <w:szCs w:val="20"/>
          <w:lang w:val="en-GB"/>
        </w:rPr>
        <w:t xml:space="preserve">NR CSI </w:t>
      </w:r>
      <w:r>
        <w:rPr>
          <w:rFonts w:ascii="Times New Roman" w:hAnsi="Times New Roman"/>
          <w:sz w:val="20"/>
          <w:szCs w:val="20"/>
          <w:lang w:val="en-GB"/>
        </w:rPr>
        <w:t>c</w:t>
      </w:r>
      <w:r w:rsidRPr="003D4912">
        <w:rPr>
          <w:rFonts w:ascii="Times New Roman" w:hAnsi="Times New Roman"/>
          <w:sz w:val="20"/>
          <w:szCs w:val="20"/>
          <w:lang w:val="en-GB"/>
        </w:rPr>
        <w:t xml:space="preserve">omputation </w:t>
      </w:r>
      <w:r>
        <w:rPr>
          <w:rFonts w:ascii="Times New Roman" w:hAnsi="Times New Roman"/>
          <w:sz w:val="20"/>
          <w:szCs w:val="20"/>
          <w:lang w:val="en-GB"/>
        </w:rPr>
        <w:t>c</w:t>
      </w:r>
      <w:r w:rsidRPr="003D4912">
        <w:rPr>
          <w:rFonts w:ascii="Times New Roman" w:hAnsi="Times New Roman"/>
          <w:sz w:val="20"/>
          <w:szCs w:val="20"/>
          <w:lang w:val="en-GB"/>
        </w:rPr>
        <w:t>apability</w:t>
      </w:r>
      <w:r>
        <w:rPr>
          <w:rFonts w:ascii="Times New Roman" w:hAnsi="Times New Roman"/>
          <w:sz w:val="20"/>
          <w:szCs w:val="20"/>
          <w:lang w:val="en-GB"/>
        </w:rPr>
        <w:t xml:space="preserve">,” </w:t>
      </w:r>
      <w:r w:rsidRPr="003D4912">
        <w:rPr>
          <w:rFonts w:ascii="Times New Roman" w:hAnsi="Times New Roman"/>
          <w:sz w:val="20"/>
          <w:szCs w:val="20"/>
          <w:lang w:val="en-GB"/>
        </w:rPr>
        <w:t>Ericsson</w:t>
      </w:r>
      <w:r>
        <w:rPr>
          <w:rFonts w:ascii="Times New Roman" w:hAnsi="Times New Roman"/>
          <w:sz w:val="20"/>
          <w:szCs w:val="20"/>
          <w:lang w:val="en-GB"/>
        </w:rPr>
        <w:t>.</w:t>
      </w:r>
    </w:p>
    <w:p w14:paraId="07002C01" w14:textId="030EAB91" w:rsidR="00F42E58" w:rsidRDefault="00F42E5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R1-1710059, “Summary of email discussion [89-17] NR CSI framework,” CATT.</w:t>
      </w:r>
    </w:p>
    <w:p w14:paraId="09ABACEB" w14:textId="7CC9B8C1" w:rsidR="00FB3DF0" w:rsidRPr="00FB3DF0" w:rsidRDefault="00FB3DF0">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 xml:space="preserve">R1-1713393, “Details of CSI framework,” </w:t>
      </w:r>
      <w:r w:rsidRPr="00FB3DF0">
        <w:rPr>
          <w:rFonts w:ascii="Times New Roman" w:hAnsi="Times New Roman"/>
          <w:sz w:val="20"/>
          <w:szCs w:val="20"/>
          <w:lang w:val="en-GB"/>
        </w:rPr>
        <w:t>Qualcomm Incorporated</w:t>
      </w:r>
      <w:r>
        <w:rPr>
          <w:rFonts w:ascii="Times New Roman" w:hAnsi="Times New Roman"/>
          <w:sz w:val="20"/>
          <w:szCs w:val="20"/>
          <w:lang w:val="en-GB"/>
        </w:rPr>
        <w:t>.</w:t>
      </w:r>
    </w:p>
    <w:sectPr w:rsidR="00FB3DF0" w:rsidRPr="00FB3DF0"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8E9A" w14:textId="77777777" w:rsidR="008257EA" w:rsidRDefault="008257EA">
      <w:r>
        <w:separator/>
      </w:r>
    </w:p>
  </w:endnote>
  <w:endnote w:type="continuationSeparator" w:id="0">
    <w:p w14:paraId="1A455E4F" w14:textId="77777777" w:rsidR="008257EA" w:rsidRDefault="008257EA">
      <w:r>
        <w:continuationSeparator/>
      </w:r>
    </w:p>
  </w:endnote>
  <w:endnote w:type="continuationNotice" w:id="1">
    <w:p w14:paraId="13DD176A" w14:textId="77777777" w:rsidR="008257EA" w:rsidRDefault="0082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5687C" w:rsidRDefault="00256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5687C" w:rsidRDefault="002568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4EB001F1" w:rsidR="0025687C" w:rsidRDefault="00256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15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15B4">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72E15" w14:textId="77777777" w:rsidR="008257EA" w:rsidRDefault="008257EA">
      <w:r>
        <w:separator/>
      </w:r>
    </w:p>
  </w:footnote>
  <w:footnote w:type="continuationSeparator" w:id="0">
    <w:p w14:paraId="47538A55" w14:textId="77777777" w:rsidR="008257EA" w:rsidRDefault="008257EA">
      <w:r>
        <w:continuationSeparator/>
      </w:r>
    </w:p>
  </w:footnote>
  <w:footnote w:type="continuationNotice" w:id="1">
    <w:p w14:paraId="6561C34C" w14:textId="77777777" w:rsidR="008257EA" w:rsidRDefault="00825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5687C" w:rsidRDefault="00256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95F5D"/>
    <w:multiLevelType w:val="hybridMultilevel"/>
    <w:tmpl w:val="E0C2F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366DD0"/>
    <w:multiLevelType w:val="hybridMultilevel"/>
    <w:tmpl w:val="05B0AEC2"/>
    <w:lvl w:ilvl="0" w:tplc="7C3A3BC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D45D9B"/>
    <w:multiLevelType w:val="hybridMultilevel"/>
    <w:tmpl w:val="9962C232"/>
    <w:lvl w:ilvl="0" w:tplc="578C15B4">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4"/>
    <w:lvlOverride w:ilvl="0">
      <w:startOverride w:val="1"/>
    </w:lvlOverride>
  </w:num>
  <w:num w:numId="5">
    <w:abstractNumId w:val="6"/>
  </w:num>
  <w:num w:numId="6">
    <w:abstractNumId w:val="0"/>
  </w:num>
  <w:num w:numId="7">
    <w:abstractNumId w:val="17"/>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2"/>
  </w:num>
  <w:num w:numId="13">
    <w:abstractNumId w:val="15"/>
  </w:num>
  <w:num w:numId="14">
    <w:abstractNumId w:val="9"/>
  </w:num>
  <w:num w:numId="15">
    <w:abstractNumId w:val="10"/>
  </w:num>
  <w:num w:numId="16">
    <w:abstractNumId w:val="11"/>
  </w:num>
  <w:num w:numId="17">
    <w:abstractNumId w:val="13"/>
  </w:num>
  <w:num w:numId="18">
    <w:abstractNumId w:val="13"/>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3"/>
  </w:num>
  <w:num w:numId="31">
    <w:abstractNumId w:val="13"/>
  </w:num>
  <w:num w:numId="32">
    <w:abstractNumId w:val="13"/>
  </w:num>
  <w:num w:numId="33">
    <w:abstractNumId w:val="13"/>
  </w:num>
  <w:num w:numId="34">
    <w:abstractNumId w:val="4"/>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368B"/>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9F5"/>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BC4"/>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1E1E"/>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11"/>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140"/>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0E53"/>
    <w:rsid w:val="001115C0"/>
    <w:rsid w:val="001115F4"/>
    <w:rsid w:val="001116D2"/>
    <w:rsid w:val="00111796"/>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8F1"/>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7A4"/>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BC3"/>
    <w:rsid w:val="00165137"/>
    <w:rsid w:val="001652DD"/>
    <w:rsid w:val="0016573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947"/>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0A4"/>
    <w:rsid w:val="00194955"/>
    <w:rsid w:val="0019573B"/>
    <w:rsid w:val="0019592C"/>
    <w:rsid w:val="00195BC6"/>
    <w:rsid w:val="00196085"/>
    <w:rsid w:val="00196559"/>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610C"/>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9BD"/>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732"/>
    <w:rsid w:val="00212816"/>
    <w:rsid w:val="002130BD"/>
    <w:rsid w:val="0021373B"/>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3F34"/>
    <w:rsid w:val="00224A38"/>
    <w:rsid w:val="00224A9B"/>
    <w:rsid w:val="00225217"/>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4"/>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6ED"/>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CB2"/>
    <w:rsid w:val="0025429A"/>
    <w:rsid w:val="0025467F"/>
    <w:rsid w:val="00254FAC"/>
    <w:rsid w:val="00255ED4"/>
    <w:rsid w:val="0025687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8"/>
    <w:rsid w:val="00264256"/>
    <w:rsid w:val="0026432F"/>
    <w:rsid w:val="0026451D"/>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6D2"/>
    <w:rsid w:val="00274CE5"/>
    <w:rsid w:val="00274D08"/>
    <w:rsid w:val="00274DE3"/>
    <w:rsid w:val="00274FE4"/>
    <w:rsid w:val="0027540F"/>
    <w:rsid w:val="00275464"/>
    <w:rsid w:val="0027568B"/>
    <w:rsid w:val="002756D5"/>
    <w:rsid w:val="00275B92"/>
    <w:rsid w:val="00275E10"/>
    <w:rsid w:val="00276001"/>
    <w:rsid w:val="00276243"/>
    <w:rsid w:val="002762E8"/>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588"/>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807"/>
    <w:rsid w:val="002E0119"/>
    <w:rsid w:val="002E0E94"/>
    <w:rsid w:val="002E15A5"/>
    <w:rsid w:val="002E16BC"/>
    <w:rsid w:val="002E25D2"/>
    <w:rsid w:val="002E2738"/>
    <w:rsid w:val="002E2923"/>
    <w:rsid w:val="002E2A76"/>
    <w:rsid w:val="002E306D"/>
    <w:rsid w:val="002E3653"/>
    <w:rsid w:val="002E38B7"/>
    <w:rsid w:val="002E3E5E"/>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32B"/>
    <w:rsid w:val="002F27FD"/>
    <w:rsid w:val="002F2AE0"/>
    <w:rsid w:val="002F2CD3"/>
    <w:rsid w:val="002F31C4"/>
    <w:rsid w:val="002F3F16"/>
    <w:rsid w:val="002F413F"/>
    <w:rsid w:val="002F446A"/>
    <w:rsid w:val="002F44AD"/>
    <w:rsid w:val="002F45B9"/>
    <w:rsid w:val="002F45D3"/>
    <w:rsid w:val="002F4934"/>
    <w:rsid w:val="002F4A52"/>
    <w:rsid w:val="002F4CE0"/>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52"/>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1B1"/>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41"/>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65F"/>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6D"/>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283"/>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1D"/>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B49"/>
    <w:rsid w:val="003D3EE3"/>
    <w:rsid w:val="003D4350"/>
    <w:rsid w:val="003D4409"/>
    <w:rsid w:val="003D4912"/>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4F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1CD"/>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12A"/>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3E"/>
    <w:rsid w:val="0045169D"/>
    <w:rsid w:val="004518D5"/>
    <w:rsid w:val="00451B06"/>
    <w:rsid w:val="00451BEB"/>
    <w:rsid w:val="004520FE"/>
    <w:rsid w:val="0045227E"/>
    <w:rsid w:val="004527C0"/>
    <w:rsid w:val="004530B5"/>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592"/>
    <w:rsid w:val="00465EB3"/>
    <w:rsid w:val="00465EE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F4"/>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624"/>
    <w:rsid w:val="004E1CBB"/>
    <w:rsid w:val="004E1D07"/>
    <w:rsid w:val="004E209D"/>
    <w:rsid w:val="004E21D3"/>
    <w:rsid w:val="004E2E33"/>
    <w:rsid w:val="004E2F51"/>
    <w:rsid w:val="004E3579"/>
    <w:rsid w:val="004E3892"/>
    <w:rsid w:val="004E3B0E"/>
    <w:rsid w:val="004E3FD8"/>
    <w:rsid w:val="004E471C"/>
    <w:rsid w:val="004E49E2"/>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5AC"/>
    <w:rsid w:val="004F1633"/>
    <w:rsid w:val="004F180E"/>
    <w:rsid w:val="004F18ED"/>
    <w:rsid w:val="004F1A00"/>
    <w:rsid w:val="004F1AEF"/>
    <w:rsid w:val="004F2196"/>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66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6C2"/>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6E0"/>
    <w:rsid w:val="00533C61"/>
    <w:rsid w:val="00533F4E"/>
    <w:rsid w:val="005347FB"/>
    <w:rsid w:val="00534963"/>
    <w:rsid w:val="005349EB"/>
    <w:rsid w:val="00534AA6"/>
    <w:rsid w:val="00534C83"/>
    <w:rsid w:val="00534EE4"/>
    <w:rsid w:val="00535A27"/>
    <w:rsid w:val="00535B60"/>
    <w:rsid w:val="00535FAF"/>
    <w:rsid w:val="00536AEE"/>
    <w:rsid w:val="00536D47"/>
    <w:rsid w:val="00536F4F"/>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D0"/>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9F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F02"/>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08D"/>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82E"/>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734"/>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52C"/>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702"/>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2F1"/>
    <w:rsid w:val="006513D5"/>
    <w:rsid w:val="0065167E"/>
    <w:rsid w:val="006518B1"/>
    <w:rsid w:val="00651AD3"/>
    <w:rsid w:val="00651B74"/>
    <w:rsid w:val="00651DBC"/>
    <w:rsid w:val="00651FA0"/>
    <w:rsid w:val="00653217"/>
    <w:rsid w:val="00653273"/>
    <w:rsid w:val="00653FED"/>
    <w:rsid w:val="0065424F"/>
    <w:rsid w:val="006543DB"/>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17"/>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B6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367"/>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50A"/>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468"/>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00"/>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9C5"/>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48"/>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5A7"/>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3A0"/>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2A8"/>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4C1"/>
    <w:rsid w:val="0080656E"/>
    <w:rsid w:val="008065D3"/>
    <w:rsid w:val="00806979"/>
    <w:rsid w:val="0080699F"/>
    <w:rsid w:val="00806D29"/>
    <w:rsid w:val="00806F5E"/>
    <w:rsid w:val="00807365"/>
    <w:rsid w:val="0080770D"/>
    <w:rsid w:val="00807D0A"/>
    <w:rsid w:val="00807D28"/>
    <w:rsid w:val="00807D5E"/>
    <w:rsid w:val="00807E1B"/>
    <w:rsid w:val="008100D3"/>
    <w:rsid w:val="0081012C"/>
    <w:rsid w:val="00810AA6"/>
    <w:rsid w:val="00810BF3"/>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3"/>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7EA"/>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36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DB0"/>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A3E"/>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0CB0"/>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A21"/>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86C"/>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AC5"/>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61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005"/>
    <w:rsid w:val="009216BF"/>
    <w:rsid w:val="009218D2"/>
    <w:rsid w:val="00921A44"/>
    <w:rsid w:val="00921A74"/>
    <w:rsid w:val="00921C9F"/>
    <w:rsid w:val="00921ED5"/>
    <w:rsid w:val="00921F73"/>
    <w:rsid w:val="00921FA1"/>
    <w:rsid w:val="009222A5"/>
    <w:rsid w:val="009225B6"/>
    <w:rsid w:val="00923151"/>
    <w:rsid w:val="009235CF"/>
    <w:rsid w:val="00923821"/>
    <w:rsid w:val="00924108"/>
    <w:rsid w:val="0092507E"/>
    <w:rsid w:val="009250C2"/>
    <w:rsid w:val="00925267"/>
    <w:rsid w:val="00925836"/>
    <w:rsid w:val="00925B13"/>
    <w:rsid w:val="00925B66"/>
    <w:rsid w:val="00925DD1"/>
    <w:rsid w:val="00925E16"/>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79C"/>
    <w:rsid w:val="009757E2"/>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848"/>
    <w:rsid w:val="00996A8B"/>
    <w:rsid w:val="00996CD4"/>
    <w:rsid w:val="0099731A"/>
    <w:rsid w:val="009975D0"/>
    <w:rsid w:val="00997937"/>
    <w:rsid w:val="009979D6"/>
    <w:rsid w:val="00997CA3"/>
    <w:rsid w:val="009A0212"/>
    <w:rsid w:val="009A031F"/>
    <w:rsid w:val="009A0C1F"/>
    <w:rsid w:val="009A12A5"/>
    <w:rsid w:val="009A1DFF"/>
    <w:rsid w:val="009A1EDC"/>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7D5"/>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B8F"/>
    <w:rsid w:val="00A16C2A"/>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8C"/>
    <w:rsid w:val="00A30703"/>
    <w:rsid w:val="00A30BAE"/>
    <w:rsid w:val="00A3135B"/>
    <w:rsid w:val="00A313D0"/>
    <w:rsid w:val="00A314A9"/>
    <w:rsid w:val="00A31591"/>
    <w:rsid w:val="00A31750"/>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0EF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103"/>
    <w:rsid w:val="00A47B4B"/>
    <w:rsid w:val="00A5044D"/>
    <w:rsid w:val="00A50B00"/>
    <w:rsid w:val="00A50D49"/>
    <w:rsid w:val="00A511FB"/>
    <w:rsid w:val="00A514EB"/>
    <w:rsid w:val="00A518FA"/>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3BE6"/>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23"/>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E52"/>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519"/>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280"/>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C7C"/>
    <w:rsid w:val="00B10DF3"/>
    <w:rsid w:val="00B11882"/>
    <w:rsid w:val="00B11E29"/>
    <w:rsid w:val="00B12A8C"/>
    <w:rsid w:val="00B12B1E"/>
    <w:rsid w:val="00B13003"/>
    <w:rsid w:val="00B137BE"/>
    <w:rsid w:val="00B13829"/>
    <w:rsid w:val="00B13F1F"/>
    <w:rsid w:val="00B13F73"/>
    <w:rsid w:val="00B14251"/>
    <w:rsid w:val="00B144C1"/>
    <w:rsid w:val="00B147CC"/>
    <w:rsid w:val="00B14CA9"/>
    <w:rsid w:val="00B15141"/>
    <w:rsid w:val="00B151C6"/>
    <w:rsid w:val="00B15637"/>
    <w:rsid w:val="00B157CD"/>
    <w:rsid w:val="00B16815"/>
    <w:rsid w:val="00B16B5F"/>
    <w:rsid w:val="00B16D08"/>
    <w:rsid w:val="00B1736C"/>
    <w:rsid w:val="00B17744"/>
    <w:rsid w:val="00B177E1"/>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CBA"/>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652"/>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657"/>
    <w:rsid w:val="00B517F1"/>
    <w:rsid w:val="00B51A40"/>
    <w:rsid w:val="00B51FD9"/>
    <w:rsid w:val="00B5238F"/>
    <w:rsid w:val="00B529F2"/>
    <w:rsid w:val="00B52EC8"/>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0B3"/>
    <w:rsid w:val="00B64124"/>
    <w:rsid w:val="00B64398"/>
    <w:rsid w:val="00B64484"/>
    <w:rsid w:val="00B645F8"/>
    <w:rsid w:val="00B64A44"/>
    <w:rsid w:val="00B652B0"/>
    <w:rsid w:val="00B65771"/>
    <w:rsid w:val="00B65B04"/>
    <w:rsid w:val="00B65BC1"/>
    <w:rsid w:val="00B664EC"/>
    <w:rsid w:val="00B665AF"/>
    <w:rsid w:val="00B66801"/>
    <w:rsid w:val="00B668B4"/>
    <w:rsid w:val="00B66FFC"/>
    <w:rsid w:val="00B6796C"/>
    <w:rsid w:val="00B67B2B"/>
    <w:rsid w:val="00B7021B"/>
    <w:rsid w:val="00B70333"/>
    <w:rsid w:val="00B70A03"/>
    <w:rsid w:val="00B70A49"/>
    <w:rsid w:val="00B70EDB"/>
    <w:rsid w:val="00B7158E"/>
    <w:rsid w:val="00B719FB"/>
    <w:rsid w:val="00B71A5D"/>
    <w:rsid w:val="00B7273B"/>
    <w:rsid w:val="00B727B8"/>
    <w:rsid w:val="00B72CE6"/>
    <w:rsid w:val="00B73453"/>
    <w:rsid w:val="00B737C7"/>
    <w:rsid w:val="00B73E00"/>
    <w:rsid w:val="00B73E31"/>
    <w:rsid w:val="00B741D3"/>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240"/>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0"/>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6B6"/>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1E22"/>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4CE"/>
    <w:rsid w:val="00C01835"/>
    <w:rsid w:val="00C018BD"/>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D69"/>
    <w:rsid w:val="00C36050"/>
    <w:rsid w:val="00C361B0"/>
    <w:rsid w:val="00C367B9"/>
    <w:rsid w:val="00C36DAD"/>
    <w:rsid w:val="00C37050"/>
    <w:rsid w:val="00C37F8D"/>
    <w:rsid w:val="00C4018E"/>
    <w:rsid w:val="00C404D5"/>
    <w:rsid w:val="00C4067F"/>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5B4"/>
    <w:rsid w:val="00C51696"/>
    <w:rsid w:val="00C51D11"/>
    <w:rsid w:val="00C51D30"/>
    <w:rsid w:val="00C51D5C"/>
    <w:rsid w:val="00C51F21"/>
    <w:rsid w:val="00C521CD"/>
    <w:rsid w:val="00C5257E"/>
    <w:rsid w:val="00C531B4"/>
    <w:rsid w:val="00C532F9"/>
    <w:rsid w:val="00C53644"/>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4F"/>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90C"/>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4FD6"/>
    <w:rsid w:val="00C85034"/>
    <w:rsid w:val="00C8534D"/>
    <w:rsid w:val="00C859AF"/>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78F"/>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1E3E"/>
    <w:rsid w:val="00CA21A1"/>
    <w:rsid w:val="00CA21CF"/>
    <w:rsid w:val="00CA2919"/>
    <w:rsid w:val="00CA2C56"/>
    <w:rsid w:val="00CA35F0"/>
    <w:rsid w:val="00CA49C0"/>
    <w:rsid w:val="00CA4A24"/>
    <w:rsid w:val="00CA4A3F"/>
    <w:rsid w:val="00CA4C14"/>
    <w:rsid w:val="00CA4F58"/>
    <w:rsid w:val="00CA51A0"/>
    <w:rsid w:val="00CA5DA3"/>
    <w:rsid w:val="00CA6164"/>
    <w:rsid w:val="00CA64E6"/>
    <w:rsid w:val="00CB01BC"/>
    <w:rsid w:val="00CB03CF"/>
    <w:rsid w:val="00CB047F"/>
    <w:rsid w:val="00CB0CBA"/>
    <w:rsid w:val="00CB0F5E"/>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2F"/>
    <w:rsid w:val="00CC3D8D"/>
    <w:rsid w:val="00CC3E8C"/>
    <w:rsid w:val="00CC400F"/>
    <w:rsid w:val="00CC4365"/>
    <w:rsid w:val="00CC4C5E"/>
    <w:rsid w:val="00CC4CD7"/>
    <w:rsid w:val="00CC4F58"/>
    <w:rsid w:val="00CC57AE"/>
    <w:rsid w:val="00CC5C6F"/>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2EB"/>
    <w:rsid w:val="00CE132D"/>
    <w:rsid w:val="00CE143E"/>
    <w:rsid w:val="00CE19F2"/>
    <w:rsid w:val="00CE22E0"/>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BB6"/>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924"/>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DB9"/>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C20"/>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0CB"/>
    <w:rsid w:val="00DD012C"/>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A3E"/>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22"/>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3DC"/>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9C0"/>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7EE"/>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17"/>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A5"/>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50"/>
    <w:rsid w:val="00EF2786"/>
    <w:rsid w:val="00EF28E6"/>
    <w:rsid w:val="00EF2902"/>
    <w:rsid w:val="00EF3A28"/>
    <w:rsid w:val="00EF3A3D"/>
    <w:rsid w:val="00EF3A4A"/>
    <w:rsid w:val="00EF3D41"/>
    <w:rsid w:val="00EF3D43"/>
    <w:rsid w:val="00EF3EE0"/>
    <w:rsid w:val="00EF493B"/>
    <w:rsid w:val="00EF4CFC"/>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7B"/>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2E58"/>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45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0BF"/>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D12"/>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3DF0"/>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346"/>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6848"/>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val="0"/>
    </w:rPr>
  </w:style>
  <w:style w:type="paragraph" w:styleId="TOC1">
    <w:name w:val="toc 1"/>
    <w:aliases w:val="Table of Observation"/>
    <w:basedOn w:val="Observation"/>
    <w:semiHidden/>
    <w:rsid w:val="00A63872"/>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Observation">
    <w:name w:val="Observation"/>
    <w:basedOn w:val="Normal"/>
    <w:link w:val="ObservationChar"/>
    <w:qFormat/>
    <w:rsid w:val="0039766D"/>
    <w:pPr>
      <w:spacing w:before="180"/>
      <w:jc w:val="both"/>
    </w:pPr>
    <w:rPr>
      <w:rFonts w:eastAsia="MS Mincho"/>
      <w:b/>
      <w:i/>
      <w:lang w:eastAsia="ja-JP"/>
    </w:rPr>
  </w:style>
  <w:style w:type="paragraph" w:customStyle="1" w:styleId="Proposal">
    <w:name w:val="Proposal"/>
    <w:basedOn w:val="Normal"/>
    <w:link w:val="ProposalChar"/>
    <w:qFormat/>
    <w:rsid w:val="003D3B49"/>
    <w:pPr>
      <w:spacing w:before="180"/>
      <w:jc w:val="both"/>
    </w:pPr>
    <w:rPr>
      <w:rFonts w:eastAsia="MS Mincho"/>
      <w:b/>
      <w:i/>
      <w:lang w:eastAsia="ja-JP"/>
    </w:rPr>
  </w:style>
  <w:style w:type="character" w:customStyle="1" w:styleId="ObservationChar">
    <w:name w:val="Observation Char"/>
    <w:basedOn w:val="DefaultParagraphFont"/>
    <w:link w:val="Observation"/>
    <w:rsid w:val="00A96423"/>
    <w:rPr>
      <w:rFonts w:ascii="Times New Roman" w:eastAsia="MS Mincho" w:hAnsi="Times New Roman"/>
      <w:b/>
      <w:i/>
      <w:lang w:eastAsia="ja-JP"/>
    </w:rPr>
  </w:style>
  <w:style w:type="paragraph" w:styleId="TableofFigures">
    <w:name w:val="table of figures"/>
    <w:basedOn w:val="Observation"/>
    <w:next w:val="Normal"/>
    <w:link w:val="TableofFiguresChar"/>
    <w:uiPriority w:val="99"/>
    <w:unhideWhenUsed/>
    <w:rsid w:val="001B610C"/>
    <w:pPr>
      <w:spacing w:after="0"/>
    </w:pPr>
  </w:style>
  <w:style w:type="character" w:customStyle="1" w:styleId="ProposalChar">
    <w:name w:val="Proposal Char"/>
    <w:basedOn w:val="DefaultParagraphFont"/>
    <w:link w:val="Proposal"/>
    <w:rsid w:val="00A96423"/>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1B610C"/>
    <w:rPr>
      <w:rFonts w:ascii="Times New Roman" w:eastAsia="MS Mincho" w:hAnsi="Times New Roman"/>
      <w:b/>
      <w:i/>
      <w:lang w:eastAsia="ja-JP"/>
    </w:rPr>
  </w:style>
  <w:style w:type="paragraph" w:customStyle="1" w:styleId="TableofProposal">
    <w:name w:val="Table of Proposal"/>
    <w:basedOn w:val="TableofFigures"/>
    <w:qFormat/>
    <w:rsid w:val="005106C2"/>
    <w:pPr>
      <w:tabs>
        <w:tab w:val="left" w:pos="1418"/>
        <w:tab w:val="right" w:leader="dot" w:pos="9962"/>
      </w:tabs>
      <w:spacing w:before="60" w:after="60"/>
      <w:ind w:left="1411" w:hanging="1411"/>
    </w:pPr>
    <w:rPr>
      <w:rFonts w:eastAsiaTheme="minorEastAsia" w:cstheme="minorBidi"/>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630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77927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HR33RHYHUWRF-4-5669</_dlc_DocId>
    <_dlc_DocIdUrl xmlns="c06861ca-3f08-4d07-bff7-bb15bac121f4">
      <Url>https://projects.qualcomm.com/sites/pentari/_layouts/15/DocIdRedir.aspx?ID=HR33RHYHUWRF-4-5669</Url>
      <Description>HR33RHYHUWRF-4-5669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26FC0A54-D4FF-4DAD-B932-ECB122714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6</Pages>
  <Words>2890</Words>
  <Characters>16475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Details of CSI framework</vt:lpstr>
    </vt:vector>
  </TitlesOfParts>
  <Company>Qualcomm Inc.</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framework</dc:title>
  <dc:subject/>
  <dc:creator>Qualcomm Europe</dc:creator>
  <cp:keywords/>
  <dc:description/>
  <cp:lastModifiedBy>Yu Zhang</cp:lastModifiedBy>
  <cp:revision>139</cp:revision>
  <cp:lastPrinted>2014-11-07T05:38:00Z</cp:lastPrinted>
  <dcterms:created xsi:type="dcterms:W3CDTF">2017-05-06T02:24:00Z</dcterms:created>
  <dcterms:modified xsi:type="dcterms:W3CDTF">2017-09-12T05:07:00Z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e775b7cb-4a7c-418f-8e21-e3ea1b01c228</vt:lpwstr>
  </property>
  <property fmtid="{D5CDD505-2E9C-101B-9397-08002B2CF9AE}" pid="3" name="ContentTypeId">
    <vt:lpwstr>0x010100BC29BFD66497B943AA3B102F0C7B1355</vt:lpwstr>
  </property>
</Properties>
</file>