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84984" w14:textId="614A1FDD" w:rsidR="00E90E49" w:rsidRPr="0071329C" w:rsidRDefault="00AE2834" w:rsidP="00E35559">
      <w:pPr>
        <w:pStyle w:val="3GPPHeader"/>
        <w:spacing w:after="60"/>
        <w:rPr>
          <w:sz w:val="32"/>
          <w:szCs w:val="32"/>
        </w:rPr>
      </w:pPr>
      <w:r w:rsidRPr="0071329C">
        <w:rPr>
          <w:lang w:val="en-US"/>
        </w:rPr>
        <w:t>3GPP TSG-RAN WG1 Meeting #</w:t>
      </w:r>
      <w:r w:rsidR="00E702B4">
        <w:rPr>
          <w:lang w:val="en-US"/>
        </w:rPr>
        <w:t>90</w:t>
      </w:r>
      <w:r w:rsidR="00E90E49" w:rsidRPr="0071329C">
        <w:tab/>
      </w:r>
      <w:r w:rsidR="00091557" w:rsidRPr="0071329C">
        <w:rPr>
          <w:sz w:val="32"/>
          <w:szCs w:val="32"/>
        </w:rPr>
        <w:t>R</w:t>
      </w:r>
      <w:r w:rsidRPr="0071329C">
        <w:rPr>
          <w:sz w:val="32"/>
          <w:szCs w:val="32"/>
        </w:rPr>
        <w:t>1</w:t>
      </w:r>
      <w:r w:rsidR="00091557" w:rsidRPr="0071329C">
        <w:rPr>
          <w:sz w:val="32"/>
          <w:szCs w:val="32"/>
        </w:rPr>
        <w:t>-</w:t>
      </w:r>
      <w:r w:rsidR="005F3025" w:rsidRPr="0071329C">
        <w:rPr>
          <w:sz w:val="32"/>
          <w:szCs w:val="32"/>
        </w:rPr>
        <w:t>1</w:t>
      </w:r>
      <w:r w:rsidRPr="0071329C">
        <w:rPr>
          <w:sz w:val="32"/>
          <w:szCs w:val="32"/>
        </w:rPr>
        <w:t>7</w:t>
      </w:r>
      <w:r w:rsidR="005538F2">
        <w:rPr>
          <w:sz w:val="32"/>
          <w:szCs w:val="32"/>
        </w:rPr>
        <w:t>12891</w:t>
      </w:r>
    </w:p>
    <w:p w14:paraId="7D7936E6" w14:textId="085AE6E6" w:rsidR="00E90E49" w:rsidRPr="00CE0424" w:rsidRDefault="00E702B4" w:rsidP="00311702">
      <w:pPr>
        <w:pStyle w:val="3GPPHeader"/>
      </w:pPr>
      <w:r>
        <w:t>Prague, Czech Republic</w:t>
      </w:r>
      <w:r w:rsidR="002C5BA4">
        <w:t>,</w:t>
      </w:r>
      <w:r w:rsidR="00AE2834" w:rsidRPr="000A1D33">
        <w:t xml:space="preserve"> </w:t>
      </w:r>
      <w:r>
        <w:t>21</w:t>
      </w:r>
      <w:r w:rsidRPr="00E702B4">
        <w:rPr>
          <w:vertAlign w:val="superscript"/>
        </w:rPr>
        <w:t>st</w:t>
      </w:r>
      <w:r>
        <w:t xml:space="preserve"> </w:t>
      </w:r>
      <w:r w:rsidR="002C5BA4">
        <w:t>–</w:t>
      </w:r>
      <w:r w:rsidR="00AE2834" w:rsidRPr="000A1D33">
        <w:t xml:space="preserve"> </w:t>
      </w:r>
      <w:r>
        <w:t>25</w:t>
      </w:r>
      <w:r w:rsidRPr="00E702B4">
        <w:rPr>
          <w:vertAlign w:val="superscript"/>
        </w:rPr>
        <w:t>th</w:t>
      </w:r>
      <w:r>
        <w:t xml:space="preserve"> Aug </w:t>
      </w:r>
      <w:r w:rsidR="00AE2834" w:rsidRPr="000A1D33">
        <w:t>2017</w:t>
      </w:r>
    </w:p>
    <w:p w14:paraId="2E3C0FC4" w14:textId="77777777" w:rsidR="00E90E49" w:rsidRPr="00CE0424" w:rsidRDefault="00E90E49" w:rsidP="00357380">
      <w:pPr>
        <w:pStyle w:val="3GPPHeader"/>
      </w:pPr>
    </w:p>
    <w:p w14:paraId="51358F92" w14:textId="252C1C6B" w:rsidR="00E90E49" w:rsidRPr="003A0611" w:rsidRDefault="00E90E49" w:rsidP="00311702">
      <w:pPr>
        <w:pStyle w:val="3GPPHeader"/>
        <w:rPr>
          <w:sz w:val="22"/>
          <w:szCs w:val="22"/>
          <w:lang w:val="en-US"/>
        </w:rPr>
      </w:pPr>
      <w:r w:rsidRPr="003A0611">
        <w:rPr>
          <w:sz w:val="22"/>
          <w:szCs w:val="22"/>
          <w:lang w:val="en-US"/>
        </w:rPr>
        <w:t>Agenda Item:</w:t>
      </w:r>
      <w:r w:rsidRPr="003A0611">
        <w:rPr>
          <w:sz w:val="22"/>
          <w:szCs w:val="22"/>
          <w:lang w:val="en-US"/>
        </w:rPr>
        <w:tab/>
      </w:r>
      <w:r w:rsidR="006D34A9">
        <w:rPr>
          <w:sz w:val="22"/>
          <w:szCs w:val="22"/>
          <w:lang w:val="en-US"/>
        </w:rPr>
        <w:t>5</w:t>
      </w:r>
      <w:r w:rsidR="00EA0D68" w:rsidRPr="003A0611">
        <w:rPr>
          <w:sz w:val="22"/>
          <w:szCs w:val="22"/>
          <w:lang w:val="en-US"/>
        </w:rPr>
        <w:t>.2.1.2.1.1</w:t>
      </w:r>
    </w:p>
    <w:p w14:paraId="0ED1A4D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AC9210" w14:textId="635FCA2A" w:rsidR="00E90E49" w:rsidRPr="00CE0424" w:rsidRDefault="003D3C45" w:rsidP="00547F4D">
      <w:pPr>
        <w:pStyle w:val="3GPPHeader"/>
        <w:ind w:left="1701" w:hanging="1701"/>
        <w:rPr>
          <w:sz w:val="22"/>
          <w:szCs w:val="22"/>
        </w:rPr>
      </w:pPr>
      <w:r w:rsidRPr="00EA0D68">
        <w:rPr>
          <w:sz w:val="22"/>
          <w:szCs w:val="22"/>
        </w:rPr>
        <w:t>Title:</w:t>
      </w:r>
      <w:r w:rsidR="006B5B0F" w:rsidRPr="00EA0D68">
        <w:rPr>
          <w:sz w:val="22"/>
          <w:szCs w:val="22"/>
        </w:rPr>
        <w:tab/>
      </w:r>
      <w:r w:rsidR="0019125A">
        <w:rPr>
          <w:sz w:val="22"/>
          <w:szCs w:val="22"/>
          <w:lang w:val="en-US"/>
        </w:rPr>
        <w:t>(</w:t>
      </w:r>
      <w:r w:rsidR="00EA0D68" w:rsidRPr="00EA0D68">
        <w:rPr>
          <w:sz w:val="22"/>
          <w:szCs w:val="22"/>
          <w:lang w:val="en-US"/>
        </w:rPr>
        <w:t>s</w:t>
      </w:r>
      <w:r w:rsidR="0019125A">
        <w:rPr>
          <w:sz w:val="22"/>
          <w:szCs w:val="22"/>
          <w:lang w:val="en-US"/>
        </w:rPr>
        <w:t>)</w:t>
      </w:r>
      <w:r w:rsidR="00EA0D68" w:rsidRPr="00EA0D68">
        <w:rPr>
          <w:sz w:val="22"/>
          <w:szCs w:val="22"/>
          <w:lang w:val="en-US"/>
        </w:rPr>
        <w:t xml:space="preserve">TTI </w:t>
      </w:r>
      <w:r w:rsidR="0019125A">
        <w:rPr>
          <w:sz w:val="22"/>
          <w:szCs w:val="22"/>
          <w:lang w:val="en-US"/>
        </w:rPr>
        <w:t>configurations</w:t>
      </w:r>
    </w:p>
    <w:p w14:paraId="466C22C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78B6">
        <w:rPr>
          <w:sz w:val="22"/>
          <w:szCs w:val="22"/>
        </w:rPr>
        <w:t>Discussion, Decision</w:t>
      </w:r>
    </w:p>
    <w:p w14:paraId="3D7E8076" w14:textId="77777777" w:rsidR="00E90E49" w:rsidRPr="00CE0424" w:rsidRDefault="00E90E49" w:rsidP="00E90E49"/>
    <w:p w14:paraId="3912FEBE" w14:textId="77777777" w:rsidR="00E90E49" w:rsidRPr="00CE0424" w:rsidRDefault="00E90E49" w:rsidP="00CE0424">
      <w:pPr>
        <w:pStyle w:val="Heading1"/>
      </w:pPr>
      <w:bookmarkStart w:id="0" w:name="_Ref477364681"/>
      <w:r w:rsidRPr="00CE0424">
        <w:t>Introduction</w:t>
      </w:r>
      <w:bookmarkEnd w:id="0"/>
    </w:p>
    <w:p w14:paraId="0523DAF9" w14:textId="7E7F81B1" w:rsidR="00352EF8" w:rsidRDefault="00F30314" w:rsidP="00CE0424">
      <w:pPr>
        <w:pStyle w:val="BodyText"/>
      </w:pPr>
      <w:r>
        <w:t>At RAN1#88 the supported sTTI combinations in {DL,UL} were agreed to be: {2,2}, {7,7} and {2,7}</w:t>
      </w:r>
      <w:r w:rsidR="006C6511">
        <w:t xml:space="preserve">, and also that </w:t>
      </w:r>
      <w:r w:rsidR="00267290">
        <w:t>a single configuration</w:t>
      </w:r>
      <w:r w:rsidR="006C6511">
        <w:t xml:space="preserve"> appl</w:t>
      </w:r>
      <w:r w:rsidR="009533E9">
        <w:t xml:space="preserve">ies </w:t>
      </w:r>
      <w:r w:rsidR="006C6511">
        <w:t>for the carriers within a PUCCH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0314" w14:paraId="32A94A76" w14:textId="77777777" w:rsidTr="008B3627">
        <w:tc>
          <w:tcPr>
            <w:tcW w:w="9629" w:type="dxa"/>
            <w:shd w:val="clear" w:color="auto" w:fill="auto"/>
          </w:tcPr>
          <w:p w14:paraId="44E3242B" w14:textId="77777777" w:rsidR="00F24F8A" w:rsidRPr="008B3627" w:rsidRDefault="00F24F8A" w:rsidP="00A46031">
            <w:pPr>
              <w:spacing w:after="0"/>
              <w:rPr>
                <w:rFonts w:eastAsia="MS Mincho"/>
                <w:u w:val="single"/>
                <w:lang w:val="en-US" w:eastAsia="ja-JP"/>
              </w:rPr>
            </w:pPr>
            <w:r w:rsidRPr="008B3627">
              <w:rPr>
                <w:rFonts w:eastAsia="MS Mincho"/>
                <w:highlight w:val="green"/>
                <w:u w:val="single"/>
                <w:lang w:val="en-US" w:eastAsia="ja-JP"/>
              </w:rPr>
              <w:t>Agreements:</w:t>
            </w:r>
          </w:p>
          <w:p w14:paraId="58EF5977" w14:textId="77777777" w:rsidR="00F24F8A" w:rsidRPr="008B3627" w:rsidRDefault="00F24F8A" w:rsidP="00A46031">
            <w:pPr>
              <w:numPr>
                <w:ilvl w:val="0"/>
                <w:numId w:val="17"/>
              </w:numPr>
              <w:overflowPunct/>
              <w:autoSpaceDE/>
              <w:autoSpaceDN/>
              <w:adjustRightInd/>
              <w:spacing w:after="0"/>
              <w:jc w:val="left"/>
              <w:textAlignment w:val="auto"/>
              <w:rPr>
                <w:rFonts w:eastAsia="MS Mincho"/>
                <w:lang w:val="en-US" w:eastAsia="ja-JP"/>
              </w:rPr>
            </w:pPr>
            <w:r w:rsidRPr="008B3627">
              <w:rPr>
                <w:rFonts w:eastAsia="MS Mincho"/>
                <w:lang w:val="en-US" w:eastAsia="ja-JP"/>
              </w:rPr>
              <w:t>Confirm working assumption on support for {DL,UL} sTTI combination {2,7}.</w:t>
            </w:r>
          </w:p>
          <w:p w14:paraId="71480DE2" w14:textId="77777777" w:rsidR="00F24F8A" w:rsidRPr="008B3627" w:rsidRDefault="00F24F8A" w:rsidP="00A46031">
            <w:pPr>
              <w:numPr>
                <w:ilvl w:val="0"/>
                <w:numId w:val="17"/>
              </w:numPr>
              <w:overflowPunct/>
              <w:autoSpaceDE/>
              <w:autoSpaceDN/>
              <w:adjustRightInd/>
              <w:spacing w:after="0"/>
              <w:jc w:val="left"/>
              <w:textAlignment w:val="auto"/>
              <w:rPr>
                <w:rFonts w:eastAsia="MS Mincho"/>
                <w:lang w:val="en-US" w:eastAsia="ja-JP"/>
              </w:rPr>
            </w:pPr>
            <w:r w:rsidRPr="008B3627">
              <w:rPr>
                <w:rFonts w:eastAsia="MS Mincho"/>
                <w:lang w:val="en-US" w:eastAsia="ja-JP"/>
              </w:rPr>
              <w:t>The UE is configured by higher layers to operate one of the following sTTI combination {DL, UL} wi</w:t>
            </w:r>
            <w:r w:rsidR="00B17A60" w:rsidRPr="008B3627">
              <w:rPr>
                <w:rFonts w:eastAsia="MS Mincho"/>
                <w:lang w:val="en-US" w:eastAsia="ja-JP"/>
              </w:rPr>
              <w:t>thin a PUCCH group: {2, 2}, {2,7} and {7,</w:t>
            </w:r>
            <w:r w:rsidRPr="008B3627">
              <w:rPr>
                <w:rFonts w:eastAsia="MS Mincho"/>
                <w:lang w:val="en-US" w:eastAsia="ja-JP"/>
              </w:rPr>
              <w:t>7}</w:t>
            </w:r>
          </w:p>
          <w:p w14:paraId="43D738C2" w14:textId="294801A7" w:rsidR="00F30314" w:rsidRPr="00A46031" w:rsidRDefault="00F24F8A" w:rsidP="00A46031">
            <w:pPr>
              <w:numPr>
                <w:ilvl w:val="1"/>
                <w:numId w:val="17"/>
              </w:numPr>
              <w:overflowPunct/>
              <w:autoSpaceDE/>
              <w:autoSpaceDN/>
              <w:adjustRightInd/>
              <w:spacing w:after="0"/>
              <w:jc w:val="left"/>
              <w:textAlignment w:val="auto"/>
              <w:rPr>
                <w:rFonts w:eastAsia="MS Mincho"/>
                <w:lang w:val="en-US" w:eastAsia="ja-JP"/>
              </w:rPr>
            </w:pPr>
            <w:r w:rsidRPr="008B3627">
              <w:rPr>
                <w:rFonts w:eastAsia="MS Mincho"/>
                <w:lang w:val="en-US" w:eastAsia="ja-JP"/>
              </w:rPr>
              <w:t>FFS whether different sTTI combination can be configured for different PUCCH group</w:t>
            </w:r>
          </w:p>
        </w:tc>
      </w:tr>
    </w:tbl>
    <w:p w14:paraId="239A5E7F" w14:textId="43E071A1" w:rsidR="00F30314" w:rsidRDefault="00F30314" w:rsidP="00CE0424">
      <w:pPr>
        <w:pStyle w:val="BodyText"/>
      </w:pPr>
    </w:p>
    <w:p w14:paraId="2AE279BA" w14:textId="1E1A77C9" w:rsidR="00D31F12" w:rsidRPr="00934FE4" w:rsidRDefault="00C414CA" w:rsidP="00CE0424">
      <w:pPr>
        <w:pStyle w:val="BodyText"/>
        <w:rPr>
          <w:rFonts w:eastAsia="MS Mincho"/>
          <w:iCs/>
          <w:lang w:eastAsia="ja-JP"/>
        </w:rPr>
      </w:pPr>
      <w:r>
        <w:t xml:space="preserve">At RAN1#88b </w:t>
      </w:r>
      <w:r w:rsidR="00B959E6">
        <w:t xml:space="preserve">it was agreed that different sTTI lengths can be configured </w:t>
      </w:r>
      <w:r w:rsidR="00B959E6" w:rsidRPr="00BC01F3">
        <w:rPr>
          <w:rFonts w:eastAsia="MS Mincho"/>
          <w:iCs/>
          <w:lang w:eastAsia="ja-JP"/>
        </w:rPr>
        <w:t>the serving cells across different PUCCH groups</w:t>
      </w:r>
      <w:r w:rsidR="000960BC">
        <w:rPr>
          <w:rFonts w:eastAsia="MS Mincho"/>
          <w:iCs/>
          <w:lang w:eastAsia="ja-JP"/>
        </w:rPr>
        <w:t xml:space="preserve"> in the DL. How to handle the UL was still left FFS.</w:t>
      </w:r>
    </w:p>
    <w:tbl>
      <w:tblPr>
        <w:tblStyle w:val="TableGrid"/>
        <w:tblW w:w="0" w:type="auto"/>
        <w:tblLook w:val="04A0" w:firstRow="1" w:lastRow="0" w:firstColumn="1" w:lastColumn="0" w:noHBand="0" w:noVBand="1"/>
      </w:tblPr>
      <w:tblGrid>
        <w:gridCol w:w="9629"/>
      </w:tblGrid>
      <w:tr w:rsidR="00B959E6" w14:paraId="3F1E1C73" w14:textId="77777777" w:rsidTr="00B959E6">
        <w:tc>
          <w:tcPr>
            <w:tcW w:w="9629" w:type="dxa"/>
          </w:tcPr>
          <w:p w14:paraId="78724088" w14:textId="77777777" w:rsidR="00B959E6" w:rsidRDefault="00B959E6" w:rsidP="00A46031">
            <w:pPr>
              <w:spacing w:after="0"/>
              <w:rPr>
                <w:rFonts w:eastAsia="MS Mincho"/>
                <w:iCs/>
                <w:lang w:eastAsia="ja-JP"/>
              </w:rPr>
            </w:pPr>
            <w:r w:rsidRPr="00A553BA">
              <w:rPr>
                <w:rFonts w:eastAsia="MS Mincho"/>
                <w:iCs/>
                <w:highlight w:val="green"/>
                <w:lang w:eastAsia="ja-JP"/>
              </w:rPr>
              <w:t>Agreement:</w:t>
            </w:r>
          </w:p>
          <w:p w14:paraId="52229F6F" w14:textId="77777777" w:rsidR="00B959E6" w:rsidRPr="00611EFD" w:rsidRDefault="00B959E6" w:rsidP="00F175C3">
            <w:pPr>
              <w:pStyle w:val="ListParagraph"/>
              <w:numPr>
                <w:ilvl w:val="0"/>
                <w:numId w:val="26"/>
              </w:numPr>
              <w:spacing w:after="0"/>
              <w:rPr>
                <w:rFonts w:eastAsia="MS Mincho"/>
                <w:iCs/>
                <w:lang w:eastAsia="ja-JP"/>
              </w:rPr>
            </w:pPr>
            <w:r w:rsidRPr="00611EFD">
              <w:rPr>
                <w:rFonts w:eastAsia="MS Mincho"/>
                <w:iCs/>
                <w:lang w:eastAsia="ja-JP"/>
              </w:rPr>
              <w:t>Different DL sTTI length can be configured for the serving cells across different PUCCH groups for which sTTI operation is configured</w:t>
            </w:r>
          </w:p>
          <w:p w14:paraId="54B50217" w14:textId="154B533F" w:rsidR="00B959E6" w:rsidRDefault="00B959E6" w:rsidP="00F175C3">
            <w:pPr>
              <w:pStyle w:val="BodyText"/>
              <w:numPr>
                <w:ilvl w:val="0"/>
                <w:numId w:val="26"/>
              </w:numPr>
              <w:spacing w:after="0"/>
            </w:pPr>
            <w:r>
              <w:rPr>
                <w:rFonts w:eastAsia="MS Mincho"/>
                <w:iCs/>
                <w:lang w:eastAsia="ja-JP"/>
              </w:rPr>
              <w:t>FFS: If different UL sTTI lengths can be configured</w:t>
            </w:r>
            <w:r w:rsidRPr="00EF026E">
              <w:rPr>
                <w:rFonts w:eastAsia="MS Mincho"/>
                <w:iCs/>
                <w:lang w:eastAsia="ja-JP"/>
              </w:rPr>
              <w:t xml:space="preserve"> </w:t>
            </w:r>
            <w:r w:rsidRPr="00BC01F3">
              <w:rPr>
                <w:rFonts w:eastAsia="MS Mincho"/>
                <w:iCs/>
                <w:lang w:eastAsia="ja-JP"/>
              </w:rPr>
              <w:t>for the serving cells across different PUCCH groups for which sTTI operation is configured</w:t>
            </w:r>
          </w:p>
        </w:tc>
      </w:tr>
    </w:tbl>
    <w:p w14:paraId="5F3B4908" w14:textId="0382CF36" w:rsidR="00B959E6" w:rsidRDefault="00B959E6" w:rsidP="00CE0424">
      <w:pPr>
        <w:pStyle w:val="BodyText"/>
      </w:pPr>
    </w:p>
    <w:p w14:paraId="4C53F82C" w14:textId="1A3148A2" w:rsidR="00934FE4" w:rsidRDefault="00934FE4" w:rsidP="00CE0424">
      <w:pPr>
        <w:pStyle w:val="BodyText"/>
      </w:pPr>
      <w:r>
        <w:t>At RAN1#</w:t>
      </w:r>
      <w:r w:rsidR="006D34A9">
        <w:t>89</w:t>
      </w:r>
      <w:r>
        <w:t xml:space="preserve"> </w:t>
      </w:r>
      <w:r w:rsidR="00B2262B">
        <w:t>it was concluded that</w:t>
      </w:r>
    </w:p>
    <w:tbl>
      <w:tblPr>
        <w:tblStyle w:val="TableGrid"/>
        <w:tblW w:w="0" w:type="auto"/>
        <w:tblLook w:val="04A0" w:firstRow="1" w:lastRow="0" w:firstColumn="1" w:lastColumn="0" w:noHBand="0" w:noVBand="1"/>
      </w:tblPr>
      <w:tblGrid>
        <w:gridCol w:w="9629"/>
      </w:tblGrid>
      <w:tr w:rsidR="00B2262B" w14:paraId="7BFB5A5C" w14:textId="77777777" w:rsidTr="00B2262B">
        <w:tc>
          <w:tcPr>
            <w:tcW w:w="9629" w:type="dxa"/>
          </w:tcPr>
          <w:p w14:paraId="02435493" w14:textId="77777777" w:rsidR="00611EFD" w:rsidRDefault="00B2262B" w:rsidP="00A46031">
            <w:pPr>
              <w:spacing w:after="0"/>
              <w:rPr>
                <w:rFonts w:eastAsia="MS Mincho"/>
                <w:iCs/>
                <w:lang w:eastAsia="ja-JP"/>
              </w:rPr>
            </w:pPr>
            <w:r w:rsidRPr="00CD7D70">
              <w:rPr>
                <w:rFonts w:eastAsia="MS Mincho"/>
                <w:iCs/>
                <w:highlight w:val="green"/>
                <w:lang w:eastAsia="ja-JP"/>
              </w:rPr>
              <w:t>Conclusion</w:t>
            </w:r>
            <w:r>
              <w:rPr>
                <w:rFonts w:eastAsia="MS Mincho"/>
                <w:iCs/>
                <w:lang w:eastAsia="ja-JP"/>
              </w:rPr>
              <w:t xml:space="preserve">: </w:t>
            </w:r>
          </w:p>
          <w:p w14:paraId="5F9F43DD" w14:textId="71B32FF2" w:rsidR="00B2262B" w:rsidRPr="00611EFD" w:rsidRDefault="00B2262B" w:rsidP="00611EFD">
            <w:pPr>
              <w:pStyle w:val="ListParagraph"/>
              <w:numPr>
                <w:ilvl w:val="0"/>
                <w:numId w:val="25"/>
              </w:numPr>
              <w:spacing w:after="0"/>
              <w:rPr>
                <w:rFonts w:eastAsia="MS Mincho"/>
                <w:iCs/>
                <w:lang w:eastAsia="ja-JP"/>
              </w:rPr>
            </w:pPr>
            <w:r w:rsidRPr="00611EFD">
              <w:rPr>
                <w:rFonts w:eastAsia="MS Mincho"/>
                <w:iCs/>
                <w:lang w:eastAsia="ja-JP"/>
              </w:rPr>
              <w:t>There is no consensus to support {2,14} and {7,14} in this WI</w:t>
            </w:r>
          </w:p>
        </w:tc>
      </w:tr>
    </w:tbl>
    <w:p w14:paraId="63BDD8C4" w14:textId="77777777" w:rsidR="00B2262B" w:rsidRDefault="00B2262B" w:rsidP="00CE0424">
      <w:pPr>
        <w:pStyle w:val="BodyText"/>
      </w:pPr>
    </w:p>
    <w:p w14:paraId="60355EEA" w14:textId="3C1FDBEB" w:rsidR="00934FE4" w:rsidRDefault="00FB0727" w:rsidP="00CE0424">
      <w:pPr>
        <w:pStyle w:val="BodyText"/>
      </w:pPr>
      <w:r>
        <w:t>Regarding the configuration of sTTI it was agreed that</w:t>
      </w:r>
    </w:p>
    <w:tbl>
      <w:tblPr>
        <w:tblStyle w:val="TableGrid"/>
        <w:tblW w:w="0" w:type="auto"/>
        <w:tblLook w:val="04A0" w:firstRow="1" w:lastRow="0" w:firstColumn="1" w:lastColumn="0" w:noHBand="0" w:noVBand="1"/>
      </w:tblPr>
      <w:tblGrid>
        <w:gridCol w:w="9629"/>
      </w:tblGrid>
      <w:tr w:rsidR="00FB0727" w14:paraId="0941F656" w14:textId="77777777" w:rsidTr="00FB0727">
        <w:tc>
          <w:tcPr>
            <w:tcW w:w="9629" w:type="dxa"/>
          </w:tcPr>
          <w:p w14:paraId="789AC2A8" w14:textId="77777777" w:rsidR="00FB0727" w:rsidRDefault="00FB0727" w:rsidP="00A46031">
            <w:pPr>
              <w:spacing w:after="0"/>
              <w:rPr>
                <w:rFonts w:eastAsia="MS Mincho"/>
                <w:iCs/>
                <w:lang w:eastAsia="ja-JP"/>
              </w:rPr>
            </w:pPr>
            <w:r w:rsidRPr="0036402F">
              <w:rPr>
                <w:rFonts w:eastAsia="MS Mincho"/>
                <w:iCs/>
                <w:highlight w:val="green"/>
                <w:lang w:eastAsia="ja-JP"/>
              </w:rPr>
              <w:t>Agreement:</w:t>
            </w:r>
          </w:p>
          <w:p w14:paraId="52FCBEF1" w14:textId="67563683" w:rsidR="00FB0727" w:rsidRPr="00FB0727" w:rsidRDefault="00FB0727" w:rsidP="00A46031">
            <w:pPr>
              <w:numPr>
                <w:ilvl w:val="0"/>
                <w:numId w:val="23"/>
              </w:numPr>
              <w:overflowPunct/>
              <w:autoSpaceDE/>
              <w:autoSpaceDN/>
              <w:adjustRightInd/>
              <w:spacing w:after="0"/>
              <w:jc w:val="left"/>
              <w:textAlignment w:val="auto"/>
              <w:rPr>
                <w:rFonts w:eastAsia="MS Mincho"/>
                <w:iCs/>
                <w:lang w:val="en-US" w:eastAsia="ja-JP"/>
              </w:rPr>
            </w:pPr>
            <w:r>
              <w:rPr>
                <w:rFonts w:eastAsia="MS Mincho"/>
                <w:iCs/>
                <w:lang w:val="en-US" w:eastAsia="ja-JP"/>
              </w:rPr>
              <w:t>sTTI operation is configured per CC</w:t>
            </w:r>
          </w:p>
          <w:p w14:paraId="4535F692" w14:textId="77777777" w:rsidR="00FB0727" w:rsidRDefault="00FB0727" w:rsidP="00A46031">
            <w:pPr>
              <w:spacing w:after="0"/>
              <w:rPr>
                <w:rFonts w:eastAsia="MS Mincho"/>
                <w:iCs/>
                <w:lang w:val="en-US" w:eastAsia="ja-JP"/>
              </w:rPr>
            </w:pPr>
            <w:r w:rsidRPr="006B0A1E">
              <w:rPr>
                <w:rFonts w:eastAsia="MS Mincho"/>
                <w:iCs/>
                <w:highlight w:val="green"/>
                <w:lang w:val="en-US" w:eastAsia="ja-JP"/>
              </w:rPr>
              <w:t>Agreement</w:t>
            </w:r>
          </w:p>
          <w:p w14:paraId="57DFB057" w14:textId="28FC3070" w:rsidR="00FB0727" w:rsidRPr="00FB0727" w:rsidRDefault="00FB0727" w:rsidP="00A46031">
            <w:pPr>
              <w:numPr>
                <w:ilvl w:val="0"/>
                <w:numId w:val="23"/>
              </w:numPr>
              <w:overflowPunct/>
              <w:autoSpaceDE/>
              <w:autoSpaceDN/>
              <w:adjustRightInd/>
              <w:spacing w:after="0"/>
              <w:jc w:val="left"/>
              <w:textAlignment w:val="auto"/>
              <w:rPr>
                <w:rFonts w:eastAsia="MS Mincho"/>
                <w:iCs/>
                <w:lang w:val="en-US" w:eastAsia="ja-JP"/>
              </w:rPr>
            </w:pPr>
            <w:r>
              <w:rPr>
                <w:rFonts w:eastAsia="MS Mincho"/>
                <w:iCs/>
                <w:lang w:val="en-US" w:eastAsia="ja-JP"/>
              </w:rPr>
              <w:t>If sTTI is configured on any SCell within a PUCCH group, the cell carrying PUCCH shall be configured with sTTI with the sTTI combination of the PUCCH group</w:t>
            </w:r>
          </w:p>
          <w:p w14:paraId="3B7CCC1A" w14:textId="77777777" w:rsidR="00FB0727" w:rsidRPr="00047D47" w:rsidRDefault="00FB0727" w:rsidP="00A46031">
            <w:pPr>
              <w:spacing w:after="0"/>
              <w:rPr>
                <w:rFonts w:eastAsia="MS Mincho"/>
                <w:iCs/>
                <w:lang w:val="en-US" w:eastAsia="ja-JP"/>
              </w:rPr>
            </w:pPr>
            <w:r w:rsidRPr="00053B84">
              <w:rPr>
                <w:rFonts w:eastAsia="MS Mincho"/>
                <w:iCs/>
                <w:highlight w:val="green"/>
                <w:lang w:val="en-US" w:eastAsia="ja-JP"/>
              </w:rPr>
              <w:t>Agreement:</w:t>
            </w:r>
          </w:p>
          <w:p w14:paraId="589C8FB5" w14:textId="14A032D8" w:rsidR="00FB0727" w:rsidRPr="00FB0727" w:rsidRDefault="00FB0727" w:rsidP="00A46031">
            <w:pPr>
              <w:numPr>
                <w:ilvl w:val="0"/>
                <w:numId w:val="23"/>
              </w:numPr>
              <w:overflowPunct/>
              <w:autoSpaceDE/>
              <w:autoSpaceDN/>
              <w:adjustRightInd/>
              <w:spacing w:after="0"/>
              <w:jc w:val="left"/>
              <w:textAlignment w:val="auto"/>
              <w:rPr>
                <w:rFonts w:eastAsia="MS Mincho"/>
                <w:iCs/>
                <w:lang w:val="en-US" w:eastAsia="ja-JP"/>
              </w:rPr>
            </w:pPr>
            <w:r w:rsidRPr="00047D47">
              <w:rPr>
                <w:rFonts w:eastAsia="MS Mincho"/>
                <w:iCs/>
                <w:lang w:val="en-US" w:eastAsia="ja-JP"/>
              </w:rPr>
              <w:t xml:space="preserve">sTTI operation can also </w:t>
            </w:r>
            <w:r>
              <w:rPr>
                <w:rFonts w:eastAsia="MS Mincho"/>
                <w:iCs/>
                <w:lang w:val="en-US" w:eastAsia="ja-JP"/>
              </w:rPr>
              <w:t xml:space="preserve">be </w:t>
            </w:r>
            <w:r w:rsidRPr="00047D47">
              <w:rPr>
                <w:rFonts w:eastAsia="MS Mincho"/>
                <w:iCs/>
                <w:lang w:val="en-US" w:eastAsia="ja-JP"/>
              </w:rPr>
              <w:t xml:space="preserve">configured in a DL only SCell </w:t>
            </w:r>
          </w:p>
        </w:tc>
      </w:tr>
    </w:tbl>
    <w:p w14:paraId="555DA06B" w14:textId="19AED796" w:rsidR="003F0209" w:rsidRDefault="003F0209" w:rsidP="00CE0424">
      <w:pPr>
        <w:pStyle w:val="BodyText"/>
      </w:pPr>
    </w:p>
    <w:p w14:paraId="718771F9" w14:textId="31CCFDF7" w:rsidR="00AE0474" w:rsidRDefault="00AE0474" w:rsidP="00CE0424">
      <w:pPr>
        <w:pStyle w:val="BodyText"/>
      </w:pPr>
      <w:r>
        <w:t xml:space="preserve">RAN1#89 also sent an LS to RAN4 related to </w:t>
      </w:r>
      <w:r w:rsidR="00682281" w:rsidRPr="00682281">
        <w:t>LS on the Power Splitting across Different TTI Lengths in UL</w:t>
      </w:r>
      <w:r w:rsidR="00682281">
        <w:t xml:space="preserve">, see </w:t>
      </w:r>
      <w:r w:rsidR="00682281">
        <w:fldChar w:fldCharType="begin"/>
      </w:r>
      <w:r w:rsidR="00682281">
        <w:instrText xml:space="preserve"> REF _Ref485131996 \r \h </w:instrText>
      </w:r>
      <w:r w:rsidR="00682281">
        <w:fldChar w:fldCharType="separate"/>
      </w:r>
      <w:r w:rsidR="00537A79">
        <w:t>[7]</w:t>
      </w:r>
      <w:r w:rsidR="00682281">
        <w:fldChar w:fldCharType="end"/>
      </w:r>
      <w:r w:rsidR="00682281">
        <w:t>.</w:t>
      </w:r>
    </w:p>
    <w:p w14:paraId="7427E881" w14:textId="743F6077" w:rsidR="00F24F8A" w:rsidRPr="00CE0424" w:rsidRDefault="00F24F8A" w:rsidP="00CE0424">
      <w:pPr>
        <w:pStyle w:val="BodyText"/>
      </w:pPr>
      <w:r>
        <w:t xml:space="preserve">This paper outlines </w:t>
      </w:r>
      <w:r w:rsidR="00D7623A">
        <w:t>how to handle sTTI combinations across PUCCH groups</w:t>
      </w:r>
      <w:r w:rsidR="00130C1A">
        <w:t xml:space="preserve"> in UL</w:t>
      </w:r>
      <w:r w:rsidR="00D7623A">
        <w:t xml:space="preserve">. It also considers the allocation of </w:t>
      </w:r>
      <w:r w:rsidR="001A41B3">
        <w:t>TTI together with sTTI both within and across PUCCH groups</w:t>
      </w:r>
      <w:r w:rsidR="00C767C5">
        <w:t>.</w:t>
      </w:r>
    </w:p>
    <w:p w14:paraId="3A0F89CF" w14:textId="39889667" w:rsidR="004000E8" w:rsidRDefault="004000E8" w:rsidP="00CE0424">
      <w:pPr>
        <w:pStyle w:val="Heading1"/>
      </w:pPr>
      <w:bookmarkStart w:id="1" w:name="_Ref178064866"/>
      <w:r w:rsidRPr="00CE0424">
        <w:lastRenderedPageBreak/>
        <w:t>Discussion</w:t>
      </w:r>
      <w:bookmarkEnd w:id="1"/>
    </w:p>
    <w:p w14:paraId="582ECF55" w14:textId="21A433B6" w:rsidR="000278A2" w:rsidRPr="000278A2" w:rsidRDefault="000278A2" w:rsidP="000278A2">
      <w:pPr>
        <w:pStyle w:val="Heading2"/>
      </w:pPr>
      <w:bookmarkStart w:id="2" w:name="_Ref481505747"/>
      <w:r>
        <w:t>sTTI combinations</w:t>
      </w:r>
      <w:bookmarkEnd w:id="2"/>
    </w:p>
    <w:p w14:paraId="0126A83D" w14:textId="144E5D4B" w:rsidR="00C84966" w:rsidRDefault="00C84966" w:rsidP="00C84966">
      <w:r>
        <w:rPr>
          <w:rFonts w:eastAsia="SimSun"/>
        </w:rPr>
        <w:t xml:space="preserve">At RAN1#88 it was agreed that </w:t>
      </w:r>
      <w:r w:rsidR="00CF52CC">
        <w:rPr>
          <w:rFonts w:eastAsia="SimSun"/>
        </w:rPr>
        <w:t xml:space="preserve">the </w:t>
      </w:r>
      <w:r w:rsidR="00CE49E5">
        <w:t>same sTTI length in each direction applies to all serving cells within the PUCCH group</w:t>
      </w:r>
      <w:r w:rsidR="006C782B">
        <w:t xml:space="preserve"> and that different sTTI lengths can be configured between PUCCH groups</w:t>
      </w:r>
      <w:r>
        <w:t xml:space="preserve">, see Section </w:t>
      </w:r>
      <w:r>
        <w:fldChar w:fldCharType="begin"/>
      </w:r>
      <w:r>
        <w:instrText xml:space="preserve"> REF _Ref477364681 \r \h </w:instrText>
      </w:r>
      <w:r>
        <w:fldChar w:fldCharType="separate"/>
      </w:r>
      <w:r w:rsidR="00537A79">
        <w:t>1</w:t>
      </w:r>
      <w:r>
        <w:fldChar w:fldCharType="end"/>
      </w:r>
      <w:r>
        <w:t xml:space="preserve">. </w:t>
      </w:r>
    </w:p>
    <w:p w14:paraId="4310DE10" w14:textId="6CB8CC95" w:rsidR="00C84966" w:rsidRDefault="007B505F" w:rsidP="00C84966">
      <w:r>
        <w:t>Which</w:t>
      </w:r>
      <w:r w:rsidR="00C84966" w:rsidDel="00CF52CC">
        <w:t xml:space="preserve"> </w:t>
      </w:r>
      <w:r w:rsidR="00963766">
        <w:t>configurations to allow between</w:t>
      </w:r>
      <w:r w:rsidR="00C84966">
        <w:t xml:space="preserve"> PUCCH groups in UL is still left open.</w:t>
      </w:r>
    </w:p>
    <w:p w14:paraId="32826EA8" w14:textId="03D8AA07" w:rsidR="002C27E3" w:rsidRDefault="00764CD9" w:rsidP="00764CD9">
      <w:pPr>
        <w:rPr>
          <w:lang w:val="en-US"/>
        </w:rPr>
      </w:pPr>
      <w:r>
        <w:rPr>
          <w:lang w:val="en-US"/>
        </w:rPr>
        <w:t>For UL it is observed that different TTI lengths result in different supported coverage</w:t>
      </w:r>
      <w:r w:rsidR="00F2413B">
        <w:rPr>
          <w:lang w:val="en-US"/>
        </w:rPr>
        <w:t xml:space="preserve"> levels</w:t>
      </w:r>
      <w:r>
        <w:rPr>
          <w:lang w:val="en-US"/>
        </w:rPr>
        <w:t>, as analyzed in</w:t>
      </w:r>
      <w:r w:rsidR="006925C9">
        <w:rPr>
          <w:lang w:val="en-US"/>
        </w:rPr>
        <w:t xml:space="preserve"> for example </w:t>
      </w:r>
      <w:r w:rsidR="00410792">
        <w:rPr>
          <w:lang w:val="en-US"/>
        </w:rPr>
        <w:fldChar w:fldCharType="begin"/>
      </w:r>
      <w:r w:rsidR="00410792">
        <w:rPr>
          <w:lang w:val="en-US"/>
        </w:rPr>
        <w:instrText xml:space="preserve"> REF _Ref477367320 \r \h </w:instrText>
      </w:r>
      <w:r w:rsidR="00410792">
        <w:rPr>
          <w:lang w:val="en-US"/>
        </w:rPr>
      </w:r>
      <w:r w:rsidR="00410792">
        <w:rPr>
          <w:lang w:val="en-US"/>
        </w:rPr>
        <w:fldChar w:fldCharType="separate"/>
      </w:r>
      <w:r w:rsidR="00537A79">
        <w:rPr>
          <w:lang w:val="en-US"/>
        </w:rPr>
        <w:t>[3]</w:t>
      </w:r>
      <w:r w:rsidR="00410792">
        <w:rPr>
          <w:lang w:val="en-US"/>
        </w:rPr>
        <w:fldChar w:fldCharType="end"/>
      </w:r>
      <w:r>
        <w:rPr>
          <w:lang w:val="en-US"/>
        </w:rPr>
        <w:t>. Correspondingly, it is beneficial to allow sTTI operation of different UL TTI lengths on different carriers, this for example to support RRH deployments</w:t>
      </w:r>
      <w:r w:rsidR="00494D56">
        <w:rPr>
          <w:lang w:val="en-US"/>
        </w:rPr>
        <w:t xml:space="preserve">, see </w:t>
      </w:r>
      <w:r w:rsidR="00494D56">
        <w:rPr>
          <w:lang w:val="en-US"/>
        </w:rPr>
        <w:fldChar w:fldCharType="begin"/>
      </w:r>
      <w:r w:rsidR="00494D56">
        <w:rPr>
          <w:lang w:val="en-US"/>
        </w:rPr>
        <w:instrText xml:space="preserve"> REF _Ref477367519 \h </w:instrText>
      </w:r>
      <w:r w:rsidR="00494D56">
        <w:rPr>
          <w:lang w:val="en-US"/>
        </w:rPr>
      </w:r>
      <w:r w:rsidR="00494D56">
        <w:rPr>
          <w:lang w:val="en-US"/>
        </w:rPr>
        <w:fldChar w:fldCharType="separate"/>
      </w:r>
      <w:r w:rsidR="00537A79">
        <w:t xml:space="preserve">Figure </w:t>
      </w:r>
      <w:r w:rsidR="00537A79">
        <w:rPr>
          <w:noProof/>
        </w:rPr>
        <w:t>1</w:t>
      </w:r>
      <w:r w:rsidR="00494D56">
        <w:rPr>
          <w:lang w:val="en-US"/>
        </w:rPr>
        <w:fldChar w:fldCharType="end"/>
      </w:r>
      <w:r>
        <w:rPr>
          <w:lang w:val="en-US"/>
        </w:rPr>
        <w:t xml:space="preserve">. </w:t>
      </w:r>
    </w:p>
    <w:p w14:paraId="50DBFD78" w14:textId="77777777" w:rsidR="002C27E3" w:rsidRDefault="002C27E3" w:rsidP="002C27E3">
      <w:pPr>
        <w:jc w:val="center"/>
      </w:pPr>
      <w:r>
        <w:object w:dxaOrig="7860" w:dyaOrig="1873" w14:anchorId="3F197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5pt;height:62.2pt" o:ole="">
            <v:imagedata r:id="rId14" o:title=""/>
          </v:shape>
          <o:OLEObject Type="Embed" ProgID="Visio.Drawing.15" ShapeID="_x0000_i1025" DrawAspect="Content" ObjectID="_1563966366" r:id="rId15"/>
        </w:object>
      </w:r>
    </w:p>
    <w:p w14:paraId="2297C7A7" w14:textId="5D7FDED0" w:rsidR="002C27E3" w:rsidRDefault="002C27E3" w:rsidP="002C27E3">
      <w:pPr>
        <w:pStyle w:val="Caption"/>
      </w:pPr>
      <w:bookmarkStart w:id="3" w:name="_Ref477367519"/>
      <w:r>
        <w:t xml:space="preserve">Figure </w:t>
      </w:r>
      <w:r>
        <w:fldChar w:fldCharType="begin"/>
      </w:r>
      <w:r>
        <w:instrText xml:space="preserve"> SEQ Figure \* ARABIC </w:instrText>
      </w:r>
      <w:r>
        <w:fldChar w:fldCharType="separate"/>
      </w:r>
      <w:r w:rsidR="00537A79">
        <w:rPr>
          <w:noProof/>
        </w:rPr>
        <w:t>1</w:t>
      </w:r>
      <w:r>
        <w:fldChar w:fldCharType="end"/>
      </w:r>
      <w:bookmarkEnd w:id="3"/>
      <w:r>
        <w:t>: UE connected to multiple radio heads</w:t>
      </w:r>
    </w:p>
    <w:p w14:paraId="33D30A17" w14:textId="7E062EC7" w:rsidR="002C27E3" w:rsidRDefault="00764CD9" w:rsidP="00764CD9">
      <w:pPr>
        <w:rPr>
          <w:lang w:val="en-US"/>
        </w:rPr>
      </w:pPr>
      <w:r>
        <w:rPr>
          <w:lang w:val="en-US"/>
        </w:rPr>
        <w:t xml:space="preserve">On the other hand, if the UE transmits on multiple carriers at the same time in UL it is further beneficial to give the eNB the option to align the starting and ending positions of the sTTI to limit the impact of </w:t>
      </w:r>
      <w:r w:rsidR="00A23F7B">
        <w:rPr>
          <w:lang w:val="en-US"/>
        </w:rPr>
        <w:t xml:space="preserve">transient periods and </w:t>
      </w:r>
      <w:r w:rsidR="00B50E1B">
        <w:rPr>
          <w:lang w:val="en-US"/>
        </w:rPr>
        <w:t>uncertainties</w:t>
      </w:r>
      <w:r w:rsidR="00A23F7B">
        <w:rPr>
          <w:lang w:val="en-US"/>
        </w:rPr>
        <w:t xml:space="preserve"> in the power allocation (see below)</w:t>
      </w:r>
      <w:r>
        <w:rPr>
          <w:lang w:val="en-US"/>
        </w:rPr>
        <w:t xml:space="preserve">. </w:t>
      </w:r>
    </w:p>
    <w:p w14:paraId="4236E594" w14:textId="77777777" w:rsidR="00D30CDE" w:rsidRDefault="00D30CDE" w:rsidP="00764CD9">
      <w:pPr>
        <w:rPr>
          <w:lang w:val="en-US"/>
        </w:rPr>
      </w:pPr>
      <w:r>
        <w:rPr>
          <w:lang w:val="en-US"/>
        </w:rPr>
        <w:t>It may thus be desirable to have the same length configured on all UL carriers. To facilitate and to enable a simple design it would be sufficient to specify support for the same sTTI length transmission from all carriers.</w:t>
      </w:r>
    </w:p>
    <w:p w14:paraId="096DC0BD" w14:textId="3D509A32" w:rsidR="00C676D1" w:rsidRDefault="00764CD9" w:rsidP="0075031C">
      <w:pPr>
        <w:rPr>
          <w:lang w:val="en-US"/>
        </w:rPr>
      </w:pPr>
      <w:r>
        <w:rPr>
          <w:lang w:val="en-US"/>
        </w:rPr>
        <w:t>Power variation may indeed occur during the UL transmission on one carrier if transmission on another carrier is started in the middle of the first carrier’s transmission (as depicted in Figure 3)</w:t>
      </w:r>
      <w:r w:rsidR="005D6377">
        <w:rPr>
          <w:lang w:val="en-US"/>
        </w:rPr>
        <w:t>, at least if the carriers would go through the same PA</w:t>
      </w:r>
      <w:r w:rsidR="00C676D1">
        <w:rPr>
          <w:lang w:val="en-US"/>
        </w:rPr>
        <w:t>. In addition to this, phase coherency over the longer transmission might be lost with power variations in the middle</w:t>
      </w:r>
      <w:r>
        <w:rPr>
          <w:lang w:val="en-US"/>
        </w:rPr>
        <w:t>.</w:t>
      </w:r>
      <w:r w:rsidR="005D6377">
        <w:rPr>
          <w:lang w:val="en-US"/>
        </w:rPr>
        <w:t xml:space="preserve"> </w:t>
      </w:r>
      <w:r w:rsidR="00D3074B">
        <w:rPr>
          <w:lang w:val="en-US"/>
        </w:rPr>
        <w:t xml:space="preserve">In the current UE design, no such power variations within the configured </w:t>
      </w:r>
      <w:r w:rsidR="007B505F">
        <w:rPr>
          <w:lang w:val="en-US"/>
        </w:rPr>
        <w:t>o</w:t>
      </w:r>
      <w:r w:rsidR="00D3074B">
        <w:rPr>
          <w:lang w:val="en-US"/>
        </w:rPr>
        <w:t>utput power measurement window i</w:t>
      </w:r>
      <w:r w:rsidR="007B505F">
        <w:rPr>
          <w:lang w:val="en-US"/>
        </w:rPr>
        <w:t>s</w:t>
      </w:r>
      <w:r w:rsidR="00D3074B">
        <w:rPr>
          <w:lang w:val="en-US"/>
        </w:rPr>
        <w:t xml:space="preserve"> allowed, thus, when multiple carriers are transmitted using single PA, different TTI duration across the carriers may not be allowed. </w:t>
      </w:r>
    </w:p>
    <w:p w14:paraId="27392C7B" w14:textId="7811ABF5" w:rsidR="00C676D1" w:rsidRDefault="00221C4F" w:rsidP="009759B7">
      <w:pPr>
        <w:pStyle w:val="Observation"/>
        <w:rPr>
          <w:lang w:val="en-US"/>
        </w:rPr>
      </w:pPr>
      <w:bookmarkStart w:id="4" w:name="_Toc481679580"/>
      <w:bookmarkStart w:id="5" w:name="_Toc481682867"/>
      <w:bookmarkStart w:id="6" w:name="_Toc481682902"/>
      <w:bookmarkStart w:id="7" w:name="_Toc481684545"/>
      <w:bookmarkStart w:id="8" w:name="_Toc481746825"/>
      <w:bookmarkStart w:id="9" w:name="_Toc489544276"/>
      <w:bookmarkStart w:id="10" w:name="_Toc489548577"/>
      <w:bookmarkStart w:id="11" w:name="_Toc489548809"/>
      <w:bookmarkStart w:id="12" w:name="_Toc489868656"/>
      <w:bookmarkStart w:id="13" w:name="_Toc490223837"/>
      <w:r>
        <w:rPr>
          <w:lang w:val="en-US"/>
        </w:rPr>
        <w:t xml:space="preserve">Power variations </w:t>
      </w:r>
      <w:r w:rsidR="0079662E">
        <w:rPr>
          <w:lang w:val="en-US"/>
        </w:rPr>
        <w:t>in the same PA during the</w:t>
      </w:r>
      <w:r>
        <w:rPr>
          <w:lang w:val="en-US"/>
        </w:rPr>
        <w:t xml:space="preserve"> </w:t>
      </w:r>
      <w:r w:rsidR="0079662E">
        <w:rPr>
          <w:lang w:val="en-US"/>
        </w:rPr>
        <w:t xml:space="preserve">transmission of one </w:t>
      </w:r>
      <w:r>
        <w:rPr>
          <w:lang w:val="en-US"/>
        </w:rPr>
        <w:t xml:space="preserve">carrier </w:t>
      </w:r>
      <w:r w:rsidR="0079662E">
        <w:rPr>
          <w:lang w:val="en-US"/>
        </w:rPr>
        <w:t xml:space="preserve">might lead to transient periods and phase discontinuities, having </w:t>
      </w:r>
      <w:r w:rsidR="00DE68EC">
        <w:rPr>
          <w:lang w:val="en-US"/>
        </w:rPr>
        <w:t>significant</w:t>
      </w:r>
      <w:r w:rsidR="0079662E">
        <w:rPr>
          <w:lang w:val="en-US"/>
        </w:rPr>
        <w:t xml:space="preserve"> impact on demodulation performance.</w:t>
      </w:r>
      <w:bookmarkEnd w:id="4"/>
      <w:bookmarkEnd w:id="5"/>
      <w:bookmarkEnd w:id="6"/>
      <w:bookmarkEnd w:id="7"/>
      <w:bookmarkEnd w:id="8"/>
      <w:bookmarkEnd w:id="9"/>
      <w:bookmarkEnd w:id="10"/>
      <w:bookmarkEnd w:id="11"/>
      <w:bookmarkEnd w:id="12"/>
      <w:bookmarkEnd w:id="13"/>
    </w:p>
    <w:p w14:paraId="4F1234B5" w14:textId="5716F81C" w:rsidR="002D32CE" w:rsidRDefault="005D6377" w:rsidP="0075031C">
      <w:pPr>
        <w:rPr>
          <w:lang w:val="en-US"/>
        </w:rPr>
      </w:pPr>
      <w:r>
        <w:rPr>
          <w:lang w:val="en-US"/>
        </w:rPr>
        <w:t>In case of separate transmi</w:t>
      </w:r>
      <w:r w:rsidR="00434DCC">
        <w:rPr>
          <w:lang w:val="en-US"/>
        </w:rPr>
        <w:t>t</w:t>
      </w:r>
      <w:r>
        <w:rPr>
          <w:lang w:val="en-US"/>
        </w:rPr>
        <w:t xml:space="preserve"> </w:t>
      </w:r>
      <w:r w:rsidR="003A0611">
        <w:rPr>
          <w:lang w:val="en-US"/>
        </w:rPr>
        <w:t>chains,</w:t>
      </w:r>
      <w:r>
        <w:rPr>
          <w:lang w:val="en-US"/>
        </w:rPr>
        <w:t xml:space="preserve"> the </w:t>
      </w:r>
      <w:r w:rsidR="003A0611">
        <w:rPr>
          <w:lang w:val="en-US"/>
        </w:rPr>
        <w:t>situation is different, but there is still a relation between them, since the UE is limited to a total transmit power across all antenna connectors</w:t>
      </w:r>
      <w:r w:rsidR="00AE68E6">
        <w:rPr>
          <w:lang w:val="en-US"/>
        </w:rPr>
        <w:t xml:space="preserve"> (PCMAX)</w:t>
      </w:r>
      <w:r w:rsidR="003A0611">
        <w:rPr>
          <w:lang w:val="en-US"/>
        </w:rPr>
        <w:t>.</w:t>
      </w:r>
    </w:p>
    <w:p w14:paraId="087CEAB6" w14:textId="77777777" w:rsidR="00C84966" w:rsidRDefault="00790B5E" w:rsidP="00C84966">
      <w:pPr>
        <w:jc w:val="center"/>
        <w:rPr>
          <w:lang w:val="en-US"/>
        </w:rPr>
      </w:pPr>
      <w:r w:rsidRPr="008B3627">
        <w:rPr>
          <w:noProof/>
          <w:lang w:val="sv-SE" w:eastAsia="sv-SE"/>
        </w:rPr>
        <w:drawing>
          <wp:inline distT="0" distB="0" distL="0" distR="0" wp14:anchorId="4FC15854" wp14:editId="4766729F">
            <wp:extent cx="4953000" cy="2286000"/>
            <wp:effectExtent l="0" t="0" r="0" b="0"/>
            <wp:docPr id="2" name="Picture 1" descr="Pic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0" cy="2286000"/>
                    </a:xfrm>
                    <a:prstGeom prst="rect">
                      <a:avLst/>
                    </a:prstGeom>
                    <a:noFill/>
                    <a:ln>
                      <a:noFill/>
                    </a:ln>
                  </pic:spPr>
                </pic:pic>
              </a:graphicData>
            </a:graphic>
          </wp:inline>
        </w:drawing>
      </w:r>
    </w:p>
    <w:p w14:paraId="3B44EB42" w14:textId="16A82401" w:rsidR="00C84966" w:rsidRDefault="00C84966" w:rsidP="00C84966">
      <w:pPr>
        <w:pStyle w:val="Caption"/>
        <w:rPr>
          <w:lang w:val="en-US"/>
        </w:rPr>
      </w:pPr>
      <w:bookmarkStart w:id="14" w:name="_Ref477938381"/>
      <w:r>
        <w:t xml:space="preserve">Figure </w:t>
      </w:r>
      <w:r>
        <w:fldChar w:fldCharType="begin"/>
      </w:r>
      <w:r>
        <w:instrText xml:space="preserve"> SEQ Figure \* ARABIC </w:instrText>
      </w:r>
      <w:r>
        <w:fldChar w:fldCharType="separate"/>
      </w:r>
      <w:r w:rsidR="00537A79">
        <w:rPr>
          <w:noProof/>
        </w:rPr>
        <w:t>2</w:t>
      </w:r>
      <w:r>
        <w:fldChar w:fldCharType="end"/>
      </w:r>
      <w:bookmarkEnd w:id="14"/>
      <w:r>
        <w:t xml:space="preserve">: </w:t>
      </w:r>
      <w:r>
        <w:rPr>
          <w:lang w:val="en-US"/>
        </w:rPr>
        <w:t>Power variation in the middle of a slot UL TTI due to the transmission of overlapping 2os UL TTI</w:t>
      </w:r>
    </w:p>
    <w:p w14:paraId="5E022415" w14:textId="15492B3A" w:rsidR="003A0611" w:rsidRDefault="00656B7F" w:rsidP="00C84966">
      <w:pPr>
        <w:rPr>
          <w:lang w:val="en-US"/>
        </w:rPr>
      </w:pPr>
      <w:r>
        <w:rPr>
          <w:lang w:val="en-US"/>
        </w:rPr>
        <w:lastRenderedPageBreak/>
        <w:t xml:space="preserve">In the following, it is assumed that </w:t>
      </w:r>
      <w:r w:rsidR="006A19AF">
        <w:rPr>
          <w:lang w:val="en-US"/>
        </w:rPr>
        <w:t>separate transmit chains are used by the UE when transmitting across different PUCCH groups</w:t>
      </w:r>
      <w:r w:rsidR="007059B8">
        <w:rPr>
          <w:lang w:val="en-US"/>
        </w:rPr>
        <w:t xml:space="preserve">, considering that the </w:t>
      </w:r>
      <w:r w:rsidR="00E52975">
        <w:rPr>
          <w:lang w:val="en-US"/>
        </w:rPr>
        <w:t>above-mentioned</w:t>
      </w:r>
      <w:r w:rsidR="007059B8">
        <w:rPr>
          <w:lang w:val="en-US"/>
        </w:rPr>
        <w:t xml:space="preserve"> power allocation issues in </w:t>
      </w:r>
      <w:r w:rsidR="007059B8">
        <w:rPr>
          <w:lang w:val="en-US"/>
        </w:rPr>
        <w:fldChar w:fldCharType="begin"/>
      </w:r>
      <w:r w:rsidR="007059B8">
        <w:rPr>
          <w:lang w:val="en-US"/>
        </w:rPr>
        <w:instrText xml:space="preserve"> REF _Ref477938381 \h </w:instrText>
      </w:r>
      <w:r w:rsidR="007059B8">
        <w:rPr>
          <w:lang w:val="en-US"/>
        </w:rPr>
      </w:r>
      <w:r w:rsidR="007059B8">
        <w:rPr>
          <w:lang w:val="en-US"/>
        </w:rPr>
        <w:fldChar w:fldCharType="separate"/>
      </w:r>
      <w:r w:rsidR="00537A79">
        <w:t xml:space="preserve">Figure </w:t>
      </w:r>
      <w:r w:rsidR="00537A79">
        <w:rPr>
          <w:noProof/>
        </w:rPr>
        <w:t>2</w:t>
      </w:r>
      <w:r w:rsidR="007059B8">
        <w:rPr>
          <w:lang w:val="en-US"/>
        </w:rPr>
        <w:fldChar w:fldCharType="end"/>
      </w:r>
      <w:r w:rsidR="007059B8">
        <w:rPr>
          <w:lang w:val="en-US"/>
        </w:rPr>
        <w:t xml:space="preserve"> should be avoided</w:t>
      </w:r>
      <w:r w:rsidR="000E237F">
        <w:rPr>
          <w:lang w:val="en-US"/>
        </w:rPr>
        <w:t>.</w:t>
      </w:r>
      <w:r w:rsidR="007059B8">
        <w:rPr>
          <w:lang w:val="en-US"/>
        </w:rPr>
        <w:t xml:space="preserve"> </w:t>
      </w:r>
      <w:r w:rsidR="000E237F">
        <w:rPr>
          <w:lang w:val="en-US"/>
        </w:rPr>
        <w:t>T</w:t>
      </w:r>
      <w:r w:rsidR="007059B8">
        <w:rPr>
          <w:lang w:val="en-US"/>
        </w:rPr>
        <w:t>his is also a proposed restriction if multiple TTI lengths are to be allowed across PUCCH groups</w:t>
      </w:r>
      <w:r w:rsidR="006A19AF">
        <w:rPr>
          <w:lang w:val="en-US"/>
        </w:rPr>
        <w:t>.</w:t>
      </w:r>
    </w:p>
    <w:p w14:paraId="132F230E" w14:textId="77777777" w:rsidR="0067359C" w:rsidRDefault="00B85811" w:rsidP="001048E8">
      <w:pPr>
        <w:pStyle w:val="Observation"/>
        <w:rPr>
          <w:lang w:val="en-US"/>
        </w:rPr>
      </w:pPr>
      <w:bookmarkStart w:id="15" w:name="_Toc477944988"/>
      <w:bookmarkStart w:id="16" w:name="_Toc477945952"/>
      <w:bookmarkStart w:id="17" w:name="_Toc478119286"/>
      <w:bookmarkStart w:id="18" w:name="_Toc478119299"/>
      <w:bookmarkStart w:id="19" w:name="_Toc478119309"/>
      <w:bookmarkStart w:id="20" w:name="_Toc480476657"/>
      <w:bookmarkStart w:id="21" w:name="_Toc480476707"/>
      <w:bookmarkStart w:id="22" w:name="_Toc480476896"/>
      <w:bookmarkStart w:id="23" w:name="_Toc480981366"/>
      <w:bookmarkStart w:id="24" w:name="_Toc481679581"/>
      <w:bookmarkStart w:id="25" w:name="_Toc481682868"/>
      <w:bookmarkStart w:id="26" w:name="_Toc481682903"/>
      <w:bookmarkStart w:id="27" w:name="_Toc481684546"/>
      <w:bookmarkStart w:id="28" w:name="_Toc481746826"/>
      <w:bookmarkStart w:id="29" w:name="_Toc489544277"/>
      <w:bookmarkStart w:id="30" w:name="_Toc489548578"/>
      <w:bookmarkStart w:id="31" w:name="_Toc489548810"/>
      <w:bookmarkStart w:id="32" w:name="_Toc489868657"/>
      <w:bookmarkStart w:id="33" w:name="_Toc490223838"/>
      <w:r>
        <w:rPr>
          <w:lang w:val="en-US"/>
        </w:rPr>
        <w:t xml:space="preserve">To minimize impact on </w:t>
      </w:r>
      <w:r w:rsidR="00E476D5">
        <w:rPr>
          <w:lang w:val="en-US"/>
        </w:rPr>
        <w:t xml:space="preserve">implementation and specification work, the possibility of different </w:t>
      </w:r>
      <w:r w:rsidR="00790B5E">
        <w:rPr>
          <w:lang w:val="en-US"/>
        </w:rPr>
        <w:t>s</w:t>
      </w:r>
      <w:r w:rsidR="00E476D5">
        <w:rPr>
          <w:lang w:val="en-US"/>
        </w:rPr>
        <w:t>TTI lengths in different PUCCH groups should only be considered for the case that they are mapped to different transmit chains in the UE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260995E" w14:textId="77777777" w:rsidR="008D2E01" w:rsidRDefault="0019058D" w:rsidP="00C84966">
      <w:pPr>
        <w:rPr>
          <w:lang w:val="en-US"/>
        </w:rPr>
      </w:pPr>
      <w:r>
        <w:rPr>
          <w:lang w:val="en-US"/>
        </w:rPr>
        <w:t>It is further assumed that:</w:t>
      </w:r>
    </w:p>
    <w:p w14:paraId="1EE8775A" w14:textId="478D4C6D" w:rsidR="0019058D" w:rsidRDefault="0019058D" w:rsidP="0019058D">
      <w:pPr>
        <w:pStyle w:val="ListParagraph"/>
        <w:numPr>
          <w:ilvl w:val="0"/>
          <w:numId w:val="18"/>
        </w:numPr>
        <w:rPr>
          <w:lang w:val="en-US"/>
        </w:rPr>
      </w:pPr>
      <w:r>
        <w:rPr>
          <w:lang w:val="en-US"/>
        </w:rPr>
        <w:t xml:space="preserve">The signal power transmitted </w:t>
      </w:r>
      <w:r w:rsidRPr="00195109">
        <w:rPr>
          <w:u w:val="single"/>
          <w:lang w:val="en-US"/>
        </w:rPr>
        <w:t>through each transmit chain</w:t>
      </w:r>
      <w:r>
        <w:rPr>
          <w:lang w:val="en-US"/>
        </w:rPr>
        <w:t xml:space="preserve"> should remain</w:t>
      </w:r>
      <w:r w:rsidR="00CF52CC">
        <w:rPr>
          <w:lang w:val="en-US"/>
        </w:rPr>
        <w:t xml:space="preserve"> </w:t>
      </w:r>
      <w:r w:rsidR="00BD27AA">
        <w:rPr>
          <w:lang w:val="en-US"/>
        </w:rPr>
        <w:t xml:space="preserve">unchanged </w:t>
      </w:r>
      <w:r>
        <w:rPr>
          <w:lang w:val="en-US"/>
        </w:rPr>
        <w:t>across the (s)TTI duration</w:t>
      </w:r>
      <w:r w:rsidR="008F04E2">
        <w:rPr>
          <w:lang w:val="en-US"/>
        </w:rPr>
        <w:t>. This is to avoid possible impact to the phase, and possibly the</w:t>
      </w:r>
      <w:r w:rsidR="00884708">
        <w:rPr>
          <w:lang w:val="en-US"/>
        </w:rPr>
        <w:t xml:space="preserve"> amplitude, causing issues in demodulation.</w:t>
      </w:r>
    </w:p>
    <w:p w14:paraId="5737871E" w14:textId="4EFF15F5" w:rsidR="0019058D" w:rsidRPr="0019058D" w:rsidRDefault="00894990" w:rsidP="0019058D">
      <w:pPr>
        <w:pStyle w:val="ListParagraph"/>
        <w:numPr>
          <w:ilvl w:val="0"/>
          <w:numId w:val="18"/>
        </w:numPr>
        <w:rPr>
          <w:lang w:val="en-US"/>
        </w:rPr>
      </w:pPr>
      <w:r>
        <w:rPr>
          <w:lang w:val="en-US"/>
        </w:rPr>
        <w:t xml:space="preserve">The </w:t>
      </w:r>
      <w:r w:rsidR="00195109">
        <w:rPr>
          <w:lang w:val="en-US"/>
        </w:rPr>
        <w:t xml:space="preserve">signal </w:t>
      </w:r>
      <w:r>
        <w:rPr>
          <w:lang w:val="en-US"/>
        </w:rPr>
        <w:t xml:space="preserve">power </w:t>
      </w:r>
      <w:r w:rsidRPr="00195109">
        <w:rPr>
          <w:u w:val="single"/>
          <w:lang w:val="en-US"/>
        </w:rPr>
        <w:t>per carrier</w:t>
      </w:r>
      <w:r>
        <w:rPr>
          <w:lang w:val="en-US"/>
        </w:rPr>
        <w:t xml:space="preserve"> should be </w:t>
      </w:r>
      <w:r w:rsidR="00BD27AA">
        <w:rPr>
          <w:lang w:val="en-US"/>
        </w:rPr>
        <w:t>unchanged</w:t>
      </w:r>
      <w:r>
        <w:rPr>
          <w:lang w:val="en-US"/>
        </w:rPr>
        <w:t xml:space="preserve"> over the TTI </w:t>
      </w:r>
      <w:r w:rsidR="00884708">
        <w:rPr>
          <w:lang w:val="en-US"/>
        </w:rPr>
        <w:t>for the same reasons as in 1)</w:t>
      </w:r>
      <w:r w:rsidR="005D5F63">
        <w:rPr>
          <w:lang w:val="en-US"/>
        </w:rPr>
        <w:t>.</w:t>
      </w:r>
    </w:p>
    <w:p w14:paraId="77F3A545" w14:textId="2D851F27" w:rsidR="00441D48" w:rsidRDefault="00441D48" w:rsidP="00441D48">
      <w:pPr>
        <w:pStyle w:val="Observation"/>
        <w:rPr>
          <w:lang w:val="en-US"/>
        </w:rPr>
      </w:pPr>
      <w:bookmarkStart w:id="34" w:name="_Toc480476658"/>
      <w:bookmarkStart w:id="35" w:name="_Toc480476708"/>
      <w:bookmarkStart w:id="36" w:name="_Toc480476897"/>
      <w:bookmarkStart w:id="37" w:name="_Toc480981367"/>
      <w:bookmarkStart w:id="38" w:name="_Toc481679582"/>
      <w:bookmarkStart w:id="39" w:name="_Toc481682869"/>
      <w:bookmarkStart w:id="40" w:name="_Toc481682904"/>
      <w:bookmarkStart w:id="41" w:name="_Toc481684547"/>
      <w:bookmarkStart w:id="42" w:name="_Toc481746827"/>
      <w:bookmarkStart w:id="43" w:name="_Toc489544278"/>
      <w:bookmarkStart w:id="44" w:name="_Toc489548579"/>
      <w:bookmarkStart w:id="45" w:name="_Toc489548811"/>
      <w:bookmarkStart w:id="46" w:name="_Toc489868658"/>
      <w:bookmarkStart w:id="47" w:name="_Toc490223839"/>
      <w:r>
        <w:rPr>
          <w:lang w:val="en-US"/>
        </w:rPr>
        <w:t>To avoid impact to phase coherency and amplitude variations the signal power transmitted through each transmit chain should remain unchanged over the (s)TTI transmitted as well as the power allocated to each carrier</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847786C" w14:textId="288E58DC" w:rsidR="00360B1E" w:rsidRDefault="00A4540D" w:rsidP="00C84966">
      <w:pPr>
        <w:rPr>
          <w:lang w:val="en-US"/>
        </w:rPr>
      </w:pPr>
      <w:r>
        <w:rPr>
          <w:lang w:val="en-US"/>
        </w:rPr>
        <w:t xml:space="preserve">If sTTI:s are overlapping in time in the UL, it would </w:t>
      </w:r>
      <w:r w:rsidR="007E67CE">
        <w:rPr>
          <w:lang w:val="en-US"/>
        </w:rPr>
        <w:t xml:space="preserve">help if the UE could calculate its power allocation before starting the transmission to comply with </w:t>
      </w:r>
      <w:r w:rsidR="008D4F7A">
        <w:rPr>
          <w:lang w:val="en-US"/>
        </w:rPr>
        <w:t xml:space="preserve">1) and </w:t>
      </w:r>
      <w:r w:rsidR="007E67CE">
        <w:rPr>
          <w:lang w:val="en-US"/>
        </w:rPr>
        <w:t>2) above.</w:t>
      </w:r>
    </w:p>
    <w:p w14:paraId="38E377A4" w14:textId="0C63E8E2" w:rsidR="00A368AE" w:rsidRDefault="0024339D" w:rsidP="00C84966">
      <w:pPr>
        <w:rPr>
          <w:lang w:val="en-US"/>
        </w:rPr>
      </w:pPr>
      <w:r>
        <w:rPr>
          <w:lang w:val="en-US"/>
        </w:rPr>
        <w:t>In</w:t>
      </w:r>
      <w:r w:rsidR="0019058D">
        <w:rPr>
          <w:lang w:val="en-US"/>
        </w:rPr>
        <w:t xml:space="preserve"> </w:t>
      </w:r>
      <w:r w:rsidR="00223736">
        <w:rPr>
          <w:lang w:val="en-US"/>
        </w:rPr>
        <w:fldChar w:fldCharType="begin"/>
      </w:r>
      <w:r w:rsidR="00223736">
        <w:rPr>
          <w:lang w:val="en-US"/>
        </w:rPr>
        <w:instrText xml:space="preserve"> REF _Ref477421246 \h </w:instrText>
      </w:r>
      <w:r w:rsidR="00223736">
        <w:rPr>
          <w:lang w:val="en-US"/>
        </w:rPr>
      </w:r>
      <w:r w:rsidR="00223736">
        <w:rPr>
          <w:lang w:val="en-US"/>
        </w:rPr>
        <w:fldChar w:fldCharType="separate"/>
      </w:r>
      <w:r w:rsidR="00537A79">
        <w:t xml:space="preserve">Figure </w:t>
      </w:r>
      <w:r w:rsidR="00537A79">
        <w:rPr>
          <w:noProof/>
        </w:rPr>
        <w:t>3</w:t>
      </w:r>
      <w:r w:rsidR="00223736">
        <w:rPr>
          <w:lang w:val="en-US"/>
        </w:rPr>
        <w:fldChar w:fldCharType="end"/>
      </w:r>
      <w:r w:rsidR="00223736">
        <w:rPr>
          <w:lang w:val="en-US"/>
        </w:rPr>
        <w:t xml:space="preserve">, the minimum </w:t>
      </w:r>
      <w:r w:rsidR="008A33DD">
        <w:rPr>
          <w:lang w:val="en-US"/>
        </w:rPr>
        <w:t xml:space="preserve">expected time in the case of </w:t>
      </w:r>
      <w:r w:rsidR="0015636F">
        <w:rPr>
          <w:lang w:val="en-US"/>
        </w:rPr>
        <w:t xml:space="preserve">UL </w:t>
      </w:r>
      <w:r w:rsidR="00CC4DD9">
        <w:rPr>
          <w:lang w:val="en-US"/>
        </w:rPr>
        <w:t xml:space="preserve">sTTI </w:t>
      </w:r>
      <w:r w:rsidR="0015636F">
        <w:rPr>
          <w:lang w:val="en-US"/>
        </w:rPr>
        <w:t>operation of both 2os and 7os is illustrated</w:t>
      </w:r>
      <w:r w:rsidR="00046785">
        <w:rPr>
          <w:lang w:val="en-US"/>
        </w:rPr>
        <w:t xml:space="preserve">. </w:t>
      </w:r>
      <w:r w:rsidR="0015636F">
        <w:rPr>
          <w:lang w:val="en-US"/>
        </w:rPr>
        <w:t>The minimum timing between the UL grant for 2os before starting the transmission of the 7os sTTI is illustrated by dashed arrows.</w:t>
      </w:r>
      <w:r w:rsidR="00A368AE">
        <w:rPr>
          <w:lang w:val="en-US"/>
        </w:rPr>
        <w:t xml:space="preserve"> </w:t>
      </w:r>
    </w:p>
    <w:p w14:paraId="09718F18" w14:textId="2B8DCC47" w:rsidR="00790B5E" w:rsidRDefault="00A368AE" w:rsidP="00790B5E">
      <w:pPr>
        <w:rPr>
          <w:lang w:val="en-US"/>
        </w:rPr>
      </w:pPr>
      <w:r>
        <w:rPr>
          <w:lang w:val="en-US"/>
        </w:rPr>
        <w:t xml:space="preserve">However, the </w:t>
      </w:r>
      <w:r w:rsidR="00E5233B">
        <w:rPr>
          <w:lang w:val="en-US"/>
        </w:rPr>
        <w:t xml:space="preserve">actual </w:t>
      </w:r>
      <w:r>
        <w:rPr>
          <w:lang w:val="en-US"/>
        </w:rPr>
        <w:t>minimum timing will be impacted by the assigned TA</w:t>
      </w:r>
      <w:r w:rsidR="00C21D5E">
        <w:rPr>
          <w:lang w:val="en-US"/>
        </w:rPr>
        <w:t xml:space="preserve"> and</w:t>
      </w:r>
      <w:r>
        <w:rPr>
          <w:lang w:val="en-US"/>
        </w:rPr>
        <w:t xml:space="preserve"> </w:t>
      </w:r>
      <w:r w:rsidR="00285FDA">
        <w:rPr>
          <w:lang w:val="en-US"/>
        </w:rPr>
        <w:t xml:space="preserve">potentially </w:t>
      </w:r>
      <w:r>
        <w:rPr>
          <w:lang w:val="en-US"/>
        </w:rPr>
        <w:t xml:space="preserve">the maximum </w:t>
      </w:r>
      <w:r w:rsidR="0085087A">
        <w:rPr>
          <w:lang w:val="en-US"/>
        </w:rPr>
        <w:t>received time</w:t>
      </w:r>
      <w:r w:rsidR="00285FDA">
        <w:rPr>
          <w:lang w:val="en-US"/>
        </w:rPr>
        <w:t xml:space="preserve"> difference</w:t>
      </w:r>
      <w:r>
        <w:rPr>
          <w:lang w:val="en-US"/>
        </w:rPr>
        <w:t xml:space="preserve"> </w:t>
      </w:r>
      <w:r w:rsidR="0085087A">
        <w:rPr>
          <w:lang w:val="en-US"/>
        </w:rPr>
        <w:t xml:space="preserve">(MRTD) </w:t>
      </w:r>
      <w:r>
        <w:rPr>
          <w:lang w:val="en-US"/>
        </w:rPr>
        <w:t>allowed between carriers</w:t>
      </w:r>
      <w:r w:rsidR="0085087A">
        <w:rPr>
          <w:lang w:val="en-US"/>
        </w:rPr>
        <w:t xml:space="preserve"> (not considered below)</w:t>
      </w:r>
      <w:r>
        <w:rPr>
          <w:lang w:val="en-US"/>
        </w:rPr>
        <w:t xml:space="preserve">. </w:t>
      </w:r>
    </w:p>
    <w:p w14:paraId="648B4E41" w14:textId="3AE049D9" w:rsidR="00A368AE" w:rsidRPr="00790B5E" w:rsidRDefault="00790B5E" w:rsidP="00BB6B36">
      <w:pPr>
        <w:jc w:val="center"/>
        <w:rPr>
          <w:lang w:val="en-US"/>
        </w:rPr>
      </w:pPr>
      <m:oMathPara>
        <m:oMath>
          <m:r>
            <w:rPr>
              <w:rFonts w:ascii="Cambria Math" w:hAnsi="Cambria Math"/>
              <w:lang w:val="en-US"/>
            </w:rPr>
            <m:t>2</m:t>
          </m:r>
          <m:d>
            <m:dPr>
              <m:ctrlPr>
                <w:rPr>
                  <w:rFonts w:ascii="Cambria Math" w:hAnsi="Cambria Math"/>
                  <w:i/>
                  <w:lang w:val="en-US"/>
                </w:rPr>
              </m:ctrlPr>
            </m:dPr>
            <m:e>
              <m:r>
                <w:rPr>
                  <w:rFonts w:ascii="Cambria Math" w:hAnsi="Cambria Math"/>
                  <w:lang w:val="en-US"/>
                </w:rPr>
                <m:t>66.7+4.7</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max</m:t>
              </m:r>
            </m:sub>
          </m:sSub>
        </m:oMath>
      </m:oMathPara>
    </w:p>
    <w:p w14:paraId="4F45F8D7" w14:textId="63F2269C" w:rsidR="001C7101" w:rsidRDefault="006654DF" w:rsidP="001C7101">
      <w:pPr>
        <w:jc w:val="left"/>
        <w:rPr>
          <w:lang w:val="en-US"/>
        </w:rPr>
      </w:pPr>
      <w:r>
        <w:rPr>
          <w:lang w:val="en-US"/>
        </w:rPr>
        <w:t>Assuming for example a max TA of 67 us</w:t>
      </w:r>
      <w:r w:rsidR="00F1113D">
        <w:rPr>
          <w:lang w:val="en-US"/>
        </w:rPr>
        <w:t>,</w:t>
      </w:r>
      <w:r w:rsidR="002442E9">
        <w:rPr>
          <w:lang w:val="en-US"/>
        </w:rPr>
        <w:t xml:space="preserve"> the remaining processing time to recalculate </w:t>
      </w:r>
      <w:r w:rsidR="00DE3CE6">
        <w:rPr>
          <w:lang w:val="en-US"/>
        </w:rPr>
        <w:t>the PCMAX</w:t>
      </w:r>
      <w:r w:rsidR="001E1DBB">
        <w:rPr>
          <w:lang w:val="en-US"/>
        </w:rPr>
        <w:t>/power allocation</w:t>
      </w:r>
      <w:r w:rsidR="00DE3CE6">
        <w:rPr>
          <w:lang w:val="en-US"/>
        </w:rPr>
        <w:t xml:space="preserve"> for the UE would be roughly </w:t>
      </w:r>
      <w:r w:rsidR="0085087A">
        <w:rPr>
          <w:b/>
          <w:lang w:val="en-US"/>
        </w:rPr>
        <w:t>76</w:t>
      </w:r>
      <w:r w:rsidR="00DE3CE6" w:rsidRPr="00DE3CE6">
        <w:rPr>
          <w:b/>
          <w:lang w:val="en-US"/>
        </w:rPr>
        <w:t xml:space="preserve"> us</w:t>
      </w:r>
      <w:r w:rsidR="00DE3CE6">
        <w:rPr>
          <w:lang w:val="en-US"/>
        </w:rPr>
        <w:t>.</w:t>
      </w:r>
      <w:r w:rsidR="00537AA7">
        <w:rPr>
          <w:lang w:val="en-US"/>
        </w:rPr>
        <w:t xml:space="preserve"> It could be noted that the transient period </w:t>
      </w:r>
      <w:r w:rsidR="0085087A">
        <w:rPr>
          <w:lang w:val="en-US"/>
        </w:rPr>
        <w:t xml:space="preserve">and MRTD </w:t>
      </w:r>
      <w:r w:rsidR="00537AA7">
        <w:rPr>
          <w:lang w:val="en-US"/>
        </w:rPr>
        <w:t>could have an additional impact to this figure</w:t>
      </w:r>
      <w:r w:rsidR="00AF2C6C">
        <w:rPr>
          <w:lang w:val="en-US"/>
        </w:rPr>
        <w:t>, which would further reduce it</w:t>
      </w:r>
      <w:r w:rsidR="00537AA7">
        <w:rPr>
          <w:lang w:val="en-US"/>
        </w:rPr>
        <w:t>.</w:t>
      </w:r>
    </w:p>
    <w:p w14:paraId="4A683928" w14:textId="42FF42A7" w:rsidR="008C50F7" w:rsidRDefault="007C76DA" w:rsidP="001C7101">
      <w:pPr>
        <w:jc w:val="left"/>
        <w:rPr>
          <w:lang w:val="en-US"/>
        </w:rPr>
      </w:pPr>
      <w:r>
        <w:rPr>
          <w:lang w:val="en-US"/>
        </w:rPr>
        <w:t xml:space="preserve">With a N+6 </w:t>
      </w:r>
      <w:r w:rsidR="005448F0">
        <w:rPr>
          <w:lang w:val="en-US"/>
        </w:rPr>
        <w:t>timing it looks from the figure that the time window would be longer for the PCMAX</w:t>
      </w:r>
      <w:r w:rsidR="001E1DBB">
        <w:rPr>
          <w:lang w:val="en-US"/>
        </w:rPr>
        <w:t>/power allocation</w:t>
      </w:r>
      <w:r w:rsidR="005448F0">
        <w:rPr>
          <w:lang w:val="en-US"/>
        </w:rPr>
        <w:t xml:space="preserve"> recalculation, but this is not true </w:t>
      </w:r>
      <w:r w:rsidR="00086146">
        <w:rPr>
          <w:lang w:val="en-US"/>
        </w:rPr>
        <w:t xml:space="preserve">in case the max TA is increased </w:t>
      </w:r>
      <w:r w:rsidR="002062DE">
        <w:rPr>
          <w:lang w:val="en-US"/>
        </w:rPr>
        <w:t>accordingly</w:t>
      </w:r>
      <w:r w:rsidR="00B01215">
        <w:rPr>
          <w:lang w:val="en-US"/>
        </w:rPr>
        <w:t xml:space="preserve"> (which is a possible solution being currently discussed in RAN1)</w:t>
      </w:r>
      <w:r w:rsidR="009D51E3">
        <w:rPr>
          <w:lang w:val="en-US"/>
        </w:rPr>
        <w:t>.</w:t>
      </w:r>
    </w:p>
    <w:p w14:paraId="55ACE8D1" w14:textId="1E2942DA" w:rsidR="007340C0" w:rsidRDefault="00745573" w:rsidP="00745573">
      <w:pPr>
        <w:jc w:val="left"/>
        <w:rPr>
          <w:lang w:val="en-US"/>
        </w:rPr>
      </w:pPr>
      <w:r>
        <w:rPr>
          <w:lang w:val="en-US"/>
        </w:rPr>
        <w:t xml:space="preserve">In case the UE has </w:t>
      </w:r>
      <w:r w:rsidR="007340C0">
        <w:rPr>
          <w:lang w:val="en-US"/>
        </w:rPr>
        <w:t xml:space="preserve">time to decode the sPDCCH, </w:t>
      </w:r>
      <w:r w:rsidR="00FB6199">
        <w:rPr>
          <w:lang w:val="en-US"/>
        </w:rPr>
        <w:t xml:space="preserve">and based on its content </w:t>
      </w:r>
      <w:r w:rsidR="005D2194">
        <w:rPr>
          <w:lang w:val="en-US"/>
        </w:rPr>
        <w:t xml:space="preserve">recalculate PCMAX/power allocation, and </w:t>
      </w:r>
      <w:r w:rsidR="002C05E3">
        <w:rPr>
          <w:lang w:val="en-US"/>
        </w:rPr>
        <w:t>perform baseband power control and RF powe</w:t>
      </w:r>
      <w:r w:rsidR="00D66132">
        <w:rPr>
          <w:lang w:val="en-US"/>
        </w:rPr>
        <w:t xml:space="preserve">r control </w:t>
      </w:r>
      <w:r>
        <w:rPr>
          <w:lang w:val="en-US"/>
        </w:rPr>
        <w:t xml:space="preserve">the procedure can be simple and optimum </w:t>
      </w:r>
      <w:r w:rsidR="001238A6">
        <w:rPr>
          <w:lang w:val="en-US"/>
        </w:rPr>
        <w:t>in the sense that the UE is aware of all information required</w:t>
      </w:r>
      <w:r>
        <w:rPr>
          <w:lang w:val="en-US"/>
        </w:rPr>
        <w:t xml:space="preserve">. </w:t>
      </w:r>
    </w:p>
    <w:p w14:paraId="2FDC7197" w14:textId="56C6837C" w:rsidR="006325CC" w:rsidRDefault="009441BF" w:rsidP="009441BF">
      <w:pPr>
        <w:pStyle w:val="Proposal"/>
        <w:rPr>
          <w:lang w:val="en-US"/>
        </w:rPr>
      </w:pPr>
      <w:bookmarkStart w:id="48" w:name="_Toc480476663"/>
      <w:bookmarkStart w:id="49" w:name="_Toc480476712"/>
      <w:bookmarkStart w:id="50" w:name="_Toc480476901"/>
      <w:bookmarkStart w:id="51" w:name="_Toc480981371"/>
      <w:bookmarkStart w:id="52" w:name="_Toc481679586"/>
      <w:bookmarkStart w:id="53" w:name="_Toc481682873"/>
      <w:bookmarkStart w:id="54" w:name="_Toc481682909"/>
      <w:bookmarkStart w:id="55" w:name="_Toc481684552"/>
      <w:bookmarkStart w:id="56" w:name="_Toc481746832"/>
      <w:bookmarkStart w:id="57" w:name="_Toc489544282"/>
      <w:bookmarkStart w:id="58" w:name="_Toc489548583"/>
      <w:bookmarkStart w:id="59" w:name="_Toc489548815"/>
      <w:bookmarkStart w:id="60" w:name="_Toc489868663"/>
      <w:bookmarkStart w:id="61" w:name="_Toc490223844"/>
      <w:r>
        <w:rPr>
          <w:lang w:val="en-US"/>
        </w:rPr>
        <w:t>Chipset vendors are encouraged to provide feedback on the required processing time to recalculate PCMAX/power allocation</w:t>
      </w:r>
      <w:r w:rsidR="003B1B61">
        <w:rPr>
          <w:lang w:val="en-US"/>
        </w:rPr>
        <w:t xml:space="preserve"> based on the content of the received sPDCCH</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2F83B58" w14:textId="77777777" w:rsidR="009441BF" w:rsidRDefault="009441BF" w:rsidP="009441BF">
      <w:pPr>
        <w:pStyle w:val="Proposal"/>
        <w:numPr>
          <w:ilvl w:val="0"/>
          <w:numId w:val="0"/>
        </w:numPr>
        <w:ind w:left="1701" w:hanging="1701"/>
        <w:rPr>
          <w:lang w:val="en-US"/>
        </w:rPr>
      </w:pPr>
    </w:p>
    <w:p w14:paraId="1B658056" w14:textId="77777777" w:rsidR="007F11DE" w:rsidRDefault="00177379" w:rsidP="00B01215">
      <w:pPr>
        <w:jc w:val="center"/>
      </w:pPr>
      <w:r>
        <w:object w:dxaOrig="16345" w:dyaOrig="4704" w14:anchorId="40480B03">
          <v:shape id="_x0000_i1026" type="#_x0000_t75" style="width:481.55pt;height:138.8pt" o:ole="">
            <v:imagedata r:id="rId17" o:title=""/>
          </v:shape>
          <o:OLEObject Type="Embed" ProgID="Visio.Drawing.15" ShapeID="_x0000_i1026" DrawAspect="Content" ObjectID="_1563966367" r:id="rId18"/>
        </w:object>
      </w:r>
    </w:p>
    <w:p w14:paraId="1FF91DB0" w14:textId="0F5491F3" w:rsidR="00660293" w:rsidRDefault="00660293" w:rsidP="00660293">
      <w:pPr>
        <w:pStyle w:val="Caption"/>
      </w:pPr>
      <w:bookmarkStart w:id="62" w:name="_Ref477421246"/>
      <w:r>
        <w:t xml:space="preserve">Figure </w:t>
      </w:r>
      <w:r>
        <w:fldChar w:fldCharType="begin"/>
      </w:r>
      <w:r>
        <w:instrText xml:space="preserve"> SEQ Figure \* ARABIC </w:instrText>
      </w:r>
      <w:r>
        <w:fldChar w:fldCharType="separate"/>
      </w:r>
      <w:r w:rsidR="00537A79">
        <w:rPr>
          <w:noProof/>
        </w:rPr>
        <w:t>3</w:t>
      </w:r>
      <w:r>
        <w:fldChar w:fldCharType="end"/>
      </w:r>
      <w:bookmarkEnd w:id="62"/>
      <w:r>
        <w:t xml:space="preserve">: </w:t>
      </w:r>
      <w:r w:rsidR="00223736">
        <w:t>sTTI combination 2+7 in UL</w:t>
      </w:r>
      <w:r w:rsidR="00A76525">
        <w:t xml:space="preserve"> (assuming N+4 or N+6 timing for sTTI)</w:t>
      </w:r>
    </w:p>
    <w:p w14:paraId="32F4B67D" w14:textId="7E50AFE5" w:rsidR="00223736" w:rsidRDefault="005D5663" w:rsidP="00223736">
      <w:pPr>
        <w:rPr>
          <w:lang w:val="en-US"/>
        </w:rPr>
      </w:pPr>
      <w:r>
        <w:rPr>
          <w:lang w:val="en-US"/>
        </w:rPr>
        <w:t xml:space="preserve">The 2+7 combination is the only sTTI combination with different lengths </w:t>
      </w:r>
      <w:r w:rsidR="0040681F">
        <w:rPr>
          <w:lang w:val="en-US"/>
        </w:rPr>
        <w:t>that can be expected on</w:t>
      </w:r>
      <w:r>
        <w:rPr>
          <w:lang w:val="en-US"/>
        </w:rPr>
        <w:t xml:space="preserve"> the different carriers. However, it is also possible to schedule </w:t>
      </w:r>
      <w:r w:rsidR="0040681F">
        <w:rPr>
          <w:lang w:val="en-US"/>
        </w:rPr>
        <w:t>1 ms TTI in combination with sTTI.</w:t>
      </w:r>
      <w:r w:rsidR="00895066">
        <w:rPr>
          <w:lang w:val="en-US"/>
        </w:rPr>
        <w:t xml:space="preserve"> The same </w:t>
      </w:r>
      <w:r w:rsidR="009A0814">
        <w:rPr>
          <w:lang w:val="en-US"/>
        </w:rPr>
        <w:t xml:space="preserve">possible issue </w:t>
      </w:r>
      <w:r w:rsidR="00895066">
        <w:rPr>
          <w:lang w:val="en-US"/>
        </w:rPr>
        <w:t xml:space="preserve">would </w:t>
      </w:r>
      <w:r w:rsidR="003F2B3C">
        <w:rPr>
          <w:lang w:val="en-US"/>
        </w:rPr>
        <w:t>exist</w:t>
      </w:r>
      <w:r w:rsidR="00895066">
        <w:rPr>
          <w:lang w:val="en-US"/>
        </w:rPr>
        <w:t xml:space="preserve"> in this case.</w:t>
      </w:r>
      <w:r w:rsidR="00CD7898">
        <w:rPr>
          <w:lang w:val="en-US"/>
        </w:rPr>
        <w:t xml:space="preserve"> The problem would be even more severe if the PCMAX is </w:t>
      </w:r>
      <w:r w:rsidR="00BF0EC6">
        <w:rPr>
          <w:lang w:val="en-US"/>
        </w:rPr>
        <w:t xml:space="preserve">calculated </w:t>
      </w:r>
      <w:r w:rsidR="00097896">
        <w:rPr>
          <w:lang w:val="en-US"/>
        </w:rPr>
        <w:t xml:space="preserve">on </w:t>
      </w:r>
      <w:r w:rsidR="00BD27AA">
        <w:rPr>
          <w:lang w:val="en-US"/>
        </w:rPr>
        <w:t>1</w:t>
      </w:r>
      <w:r w:rsidR="00D34CE2">
        <w:rPr>
          <w:lang w:val="en-US"/>
        </w:rPr>
        <w:t xml:space="preserve"> </w:t>
      </w:r>
      <w:r w:rsidR="00BD27AA">
        <w:rPr>
          <w:lang w:val="en-US"/>
        </w:rPr>
        <w:t xml:space="preserve">ms </w:t>
      </w:r>
      <w:r w:rsidR="00097896">
        <w:rPr>
          <w:lang w:val="en-US"/>
        </w:rPr>
        <w:t>subframe level in which case the assignment for the DL sTTI could occur after the 1 ms TTI transmission has started.</w:t>
      </w:r>
      <w:r w:rsidR="007A1BCB">
        <w:rPr>
          <w:lang w:val="en-US"/>
        </w:rPr>
        <w:t xml:space="preserve"> If </w:t>
      </w:r>
      <w:r w:rsidR="007A1BCB">
        <w:rPr>
          <w:lang w:val="en-US"/>
        </w:rPr>
        <w:lastRenderedPageBreak/>
        <w:t xml:space="preserve">the calculation instead would be </w:t>
      </w:r>
      <w:r w:rsidR="009969B0">
        <w:rPr>
          <w:lang w:val="en-US"/>
        </w:rPr>
        <w:t xml:space="preserve">performed </w:t>
      </w:r>
      <w:r w:rsidR="007A1BCB">
        <w:rPr>
          <w:lang w:val="en-US"/>
        </w:rPr>
        <w:t>on slot level</w:t>
      </w:r>
      <w:r w:rsidR="00BD27AA">
        <w:rPr>
          <w:lang w:val="en-US"/>
        </w:rPr>
        <w:t xml:space="preserve"> for 1ms TTI duration</w:t>
      </w:r>
      <w:r w:rsidR="007A1BCB">
        <w:rPr>
          <w:lang w:val="en-US"/>
        </w:rPr>
        <w:t xml:space="preserve">, the </w:t>
      </w:r>
      <w:r w:rsidR="005D6BBA">
        <w:rPr>
          <w:lang w:val="en-US"/>
        </w:rPr>
        <w:t>situation becomes similar to the 2+7 sTTI combination.</w:t>
      </w:r>
    </w:p>
    <w:p w14:paraId="452BC1DC" w14:textId="0B5DF2F1" w:rsidR="00FD511D" w:rsidRDefault="00B75ED6" w:rsidP="00B75ED6">
      <w:pPr>
        <w:pStyle w:val="Observation"/>
        <w:rPr>
          <w:lang w:val="en-US"/>
        </w:rPr>
      </w:pPr>
      <w:bookmarkStart w:id="63" w:name="_Toc477944985"/>
      <w:bookmarkStart w:id="64" w:name="_Toc477945949"/>
      <w:bookmarkStart w:id="65" w:name="_Toc478119288"/>
      <w:bookmarkStart w:id="66" w:name="_Toc478119301"/>
      <w:bookmarkStart w:id="67" w:name="_Toc478119311"/>
      <w:bookmarkStart w:id="68" w:name="_Toc480476659"/>
      <w:bookmarkStart w:id="69" w:name="_Toc480476709"/>
      <w:bookmarkStart w:id="70" w:name="_Toc480476898"/>
      <w:bookmarkStart w:id="71" w:name="_Toc480981368"/>
      <w:bookmarkStart w:id="72" w:name="_Toc481679583"/>
      <w:bookmarkStart w:id="73" w:name="_Toc481682870"/>
      <w:bookmarkStart w:id="74" w:name="_Toc481682905"/>
      <w:bookmarkStart w:id="75" w:name="_Toc481684548"/>
      <w:bookmarkStart w:id="76" w:name="_Toc481746828"/>
      <w:bookmarkStart w:id="77" w:name="_Toc489544279"/>
      <w:bookmarkStart w:id="78" w:name="_Toc489548580"/>
      <w:bookmarkStart w:id="79" w:name="_Toc489548812"/>
      <w:bookmarkStart w:id="80" w:name="_Toc489868659"/>
      <w:bookmarkStart w:id="81" w:name="_Toc490223840"/>
      <w:r>
        <w:rPr>
          <w:lang w:val="en-US"/>
        </w:rPr>
        <w:t xml:space="preserve">Unless </w:t>
      </w:r>
      <w:r w:rsidR="00636009">
        <w:rPr>
          <w:lang w:val="en-US"/>
        </w:rPr>
        <w:t xml:space="preserve">slot level based PCMAX calculation </w:t>
      </w:r>
      <w:r w:rsidR="00777A01">
        <w:rPr>
          <w:lang w:val="en-US"/>
        </w:rPr>
        <w:t>is used,</w:t>
      </w:r>
      <w:r w:rsidR="00636009">
        <w:rPr>
          <w:lang w:val="en-US"/>
        </w:rPr>
        <w:t xml:space="preserve"> </w:t>
      </w:r>
      <w:r w:rsidR="00777A01">
        <w:rPr>
          <w:lang w:val="en-US"/>
        </w:rPr>
        <w:t xml:space="preserve">there will be </w:t>
      </w:r>
      <w:r w:rsidR="00636009">
        <w:rPr>
          <w:lang w:val="en-US"/>
        </w:rPr>
        <w:t xml:space="preserve">overlapping sTTI transmission </w:t>
      </w:r>
      <w:r w:rsidR="00777A01">
        <w:rPr>
          <w:lang w:val="en-US"/>
        </w:rPr>
        <w:t>with 1 ms not known to the UE when starting the 1 ms transmission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B4152D3" w14:textId="7ACA6E59" w:rsidR="00BF5596" w:rsidRDefault="00347939" w:rsidP="00D24BD1">
      <w:pPr>
        <w:rPr>
          <w:lang w:val="en-US"/>
        </w:rPr>
      </w:pPr>
      <w:r>
        <w:rPr>
          <w:lang w:val="en-US"/>
        </w:rPr>
        <w:t xml:space="preserve">In case </w:t>
      </w:r>
      <w:r w:rsidR="00D24BD1">
        <w:rPr>
          <w:lang w:val="en-US"/>
        </w:rPr>
        <w:t>the UE is not aware of the overlapping allocations</w:t>
      </w:r>
      <w:r w:rsidR="00FD3E85">
        <w:rPr>
          <w:lang w:val="en-US"/>
        </w:rPr>
        <w:t xml:space="preserve"> (the time to recalculate its power allocation/PCMAX is not enough)</w:t>
      </w:r>
      <w:r w:rsidR="00D24BD1">
        <w:rPr>
          <w:lang w:val="en-US"/>
        </w:rPr>
        <w:t xml:space="preserve">, an option could be to </w:t>
      </w:r>
      <w:r w:rsidR="00F818F8">
        <w:rPr>
          <w:lang w:val="en-US"/>
        </w:rPr>
        <w:t xml:space="preserve">assume that the UE does not know </w:t>
      </w:r>
      <w:r w:rsidR="005B12FD">
        <w:rPr>
          <w:lang w:val="en-US"/>
        </w:rPr>
        <w:t>about</w:t>
      </w:r>
      <w:r w:rsidR="00F818F8">
        <w:rPr>
          <w:lang w:val="en-US"/>
        </w:rPr>
        <w:t xml:space="preserve"> the later overlapping transmission</w:t>
      </w:r>
      <w:r w:rsidR="005B12FD">
        <w:rPr>
          <w:lang w:val="en-US"/>
        </w:rPr>
        <w:t>s</w:t>
      </w:r>
      <w:r w:rsidR="00F818F8">
        <w:rPr>
          <w:lang w:val="en-US"/>
        </w:rPr>
        <w:t>, and the power allocation is performed by ensuring at least a level of guaranteed power for each carrier</w:t>
      </w:r>
      <w:r w:rsidR="00C21D5E">
        <w:rPr>
          <w:lang w:val="en-US"/>
        </w:rPr>
        <w:t>.</w:t>
      </w:r>
      <w:r w:rsidR="00817C68">
        <w:rPr>
          <w:lang w:val="en-US"/>
        </w:rPr>
        <w:t xml:space="preserve"> </w:t>
      </w:r>
      <w:r w:rsidR="005B12FD">
        <w:rPr>
          <w:lang w:val="en-US"/>
        </w:rPr>
        <w:t xml:space="preserve">The </w:t>
      </w:r>
      <w:r w:rsidR="00542F02">
        <w:rPr>
          <w:lang w:val="en-US"/>
        </w:rPr>
        <w:t xml:space="preserve">same </w:t>
      </w:r>
      <w:r w:rsidR="005B12FD">
        <w:rPr>
          <w:lang w:val="en-US"/>
        </w:rPr>
        <w:t xml:space="preserve">procedure </w:t>
      </w:r>
      <w:r w:rsidR="00542F02">
        <w:rPr>
          <w:lang w:val="en-US"/>
        </w:rPr>
        <w:t>is used</w:t>
      </w:r>
      <w:r w:rsidR="005B12FD">
        <w:rPr>
          <w:lang w:val="en-US"/>
        </w:rPr>
        <w:t xml:space="preserve"> </w:t>
      </w:r>
      <w:r w:rsidR="00C21D5E">
        <w:rPr>
          <w:lang w:val="en-US"/>
        </w:rPr>
        <w:t xml:space="preserve">in </w:t>
      </w:r>
      <w:r w:rsidR="005B12FD">
        <w:rPr>
          <w:lang w:val="en-US"/>
        </w:rPr>
        <w:t>Dual connectivity</w:t>
      </w:r>
      <w:r w:rsidR="00554328">
        <w:rPr>
          <w:lang w:val="en-US"/>
        </w:rPr>
        <w:t xml:space="preserve"> power </w:t>
      </w:r>
      <w:r w:rsidR="005B12FD">
        <w:rPr>
          <w:lang w:val="en-US"/>
        </w:rPr>
        <w:t>guarantee procedure for MCG and SCG</w:t>
      </w:r>
      <w:r w:rsidR="00554328">
        <w:rPr>
          <w:lang w:val="en-US"/>
        </w:rPr>
        <w:t>.</w:t>
      </w:r>
    </w:p>
    <w:p w14:paraId="77384108" w14:textId="56313DFD" w:rsidR="00D34CE2" w:rsidRDefault="00701E4E" w:rsidP="00D34CE2">
      <w:pPr>
        <w:jc w:val="center"/>
      </w:pPr>
      <w:r>
        <w:object w:dxaOrig="7956" w:dyaOrig="3013" w14:anchorId="5EED8496">
          <v:shape id="_x0000_i1027" type="#_x0000_t75" style="width:273pt;height:102.55pt" o:ole="">
            <v:imagedata r:id="rId19" o:title=""/>
          </v:shape>
          <o:OLEObject Type="Embed" ProgID="Visio.Drawing.15" ShapeID="_x0000_i1027" DrawAspect="Content" ObjectID="_1563966368" r:id="rId20"/>
        </w:object>
      </w:r>
    </w:p>
    <w:p w14:paraId="71EC9109" w14:textId="128EBD0B" w:rsidR="00D34CE2" w:rsidRDefault="00D34CE2" w:rsidP="00D34CE2">
      <w:pPr>
        <w:pStyle w:val="Caption"/>
      </w:pPr>
      <w:bookmarkStart w:id="82" w:name="_Ref480476067"/>
      <w:r>
        <w:t xml:space="preserve">Figure </w:t>
      </w:r>
      <w:r>
        <w:fldChar w:fldCharType="begin"/>
      </w:r>
      <w:r>
        <w:instrText xml:space="preserve"> SEQ Figure \* ARABIC </w:instrText>
      </w:r>
      <w:r>
        <w:fldChar w:fldCharType="separate"/>
      </w:r>
      <w:r w:rsidR="00537A79">
        <w:rPr>
          <w:noProof/>
        </w:rPr>
        <w:t>4</w:t>
      </w:r>
      <w:r>
        <w:fldChar w:fldCharType="end"/>
      </w:r>
      <w:bookmarkEnd w:id="82"/>
      <w:r>
        <w:t xml:space="preserve">: </w:t>
      </w:r>
      <w:r w:rsidR="00701E4E">
        <w:t xml:space="preserve">DC power allocation procedure (left), example of TTI, sTTI required power </w:t>
      </w:r>
      <w:r w:rsidR="00C21D5E">
        <w:t xml:space="preserve">(middle), outcome of a DC-like power allocation for sTTI </w:t>
      </w:r>
      <w:r w:rsidR="00701E4E">
        <w:t>(right)</w:t>
      </w:r>
    </w:p>
    <w:p w14:paraId="68B9D33B" w14:textId="77777777" w:rsidR="00B069E5" w:rsidRDefault="00554328" w:rsidP="00D24BD1">
      <w:pPr>
        <w:rPr>
          <w:lang w:val="en-US"/>
        </w:rPr>
      </w:pPr>
      <w:r>
        <w:rPr>
          <w:lang w:val="en-US"/>
        </w:rPr>
        <w:t>In case of sTTI/</w:t>
      </w:r>
      <w:r w:rsidR="005F3AF3">
        <w:rPr>
          <w:lang w:val="en-US"/>
        </w:rPr>
        <w:t>s</w:t>
      </w:r>
      <w:r>
        <w:rPr>
          <w:lang w:val="en-US"/>
        </w:rPr>
        <w:t xml:space="preserve">TTI </w:t>
      </w:r>
      <w:r w:rsidR="005F3AF3">
        <w:rPr>
          <w:lang w:val="en-US"/>
        </w:rPr>
        <w:t xml:space="preserve">or sTTI/TTI </w:t>
      </w:r>
      <w:r>
        <w:rPr>
          <w:lang w:val="en-US"/>
        </w:rPr>
        <w:t>overlapping</w:t>
      </w:r>
      <w:r w:rsidR="005F3AF3">
        <w:rPr>
          <w:lang w:val="en-US"/>
        </w:rPr>
        <w:t>,</w:t>
      </w:r>
      <w:r>
        <w:rPr>
          <w:lang w:val="en-US"/>
        </w:rPr>
        <w:t xml:space="preserve"> </w:t>
      </w:r>
      <w:r w:rsidR="005F3AF3">
        <w:rPr>
          <w:lang w:val="en-US"/>
        </w:rPr>
        <w:t xml:space="preserve">without the UE being aware of the overlapping </w:t>
      </w:r>
      <w:r w:rsidR="00D34CE2">
        <w:rPr>
          <w:lang w:val="en-US"/>
        </w:rPr>
        <w:t xml:space="preserve">shorter </w:t>
      </w:r>
      <w:r w:rsidR="005F3AF3">
        <w:rPr>
          <w:lang w:val="en-US"/>
        </w:rPr>
        <w:t xml:space="preserve">allocation, </w:t>
      </w:r>
      <w:r w:rsidR="00C122C2">
        <w:rPr>
          <w:lang w:val="en-US"/>
        </w:rPr>
        <w:t>it should be considered that the shorter transmission is typically considered of higher importance</w:t>
      </w:r>
      <w:r w:rsidR="00B15C02">
        <w:rPr>
          <w:lang w:val="en-US"/>
        </w:rPr>
        <w:t>, as well as more frequently being in a coverage limited scenario</w:t>
      </w:r>
      <w:r w:rsidR="00C122C2">
        <w:rPr>
          <w:lang w:val="en-US"/>
        </w:rPr>
        <w:t xml:space="preserve">. </w:t>
      </w:r>
      <w:r w:rsidR="000D1F38">
        <w:rPr>
          <w:lang w:val="en-US"/>
        </w:rPr>
        <w:t xml:space="preserve">Hence, there is an interest to reserve a large part of the power for the guaranteed power for sTTI. </w:t>
      </w:r>
      <w:r w:rsidR="00C122C2">
        <w:rPr>
          <w:lang w:val="en-US"/>
        </w:rPr>
        <w:t>However, if the eNB would allocate a large portion of the guaranteed power to sTTI, the TTI power would be largely sub-optimum in case no sTTI transmission would occur in the end</w:t>
      </w:r>
      <w:r w:rsidR="00E140EA">
        <w:rPr>
          <w:lang w:val="en-US"/>
        </w:rPr>
        <w:t xml:space="preserve"> in the subframe</w:t>
      </w:r>
      <w:r w:rsidR="00C122C2">
        <w:rPr>
          <w:lang w:val="en-US"/>
        </w:rPr>
        <w:t>.</w:t>
      </w:r>
      <w:r w:rsidR="00701E4E">
        <w:rPr>
          <w:lang w:val="en-US"/>
        </w:rPr>
        <w:t xml:space="preserve"> </w:t>
      </w:r>
    </w:p>
    <w:p w14:paraId="66957EBC" w14:textId="456E6C2C" w:rsidR="00554328" w:rsidRDefault="00701E4E" w:rsidP="00D24BD1">
      <w:pPr>
        <w:rPr>
          <w:lang w:val="en-US"/>
        </w:rPr>
      </w:pPr>
      <w:r>
        <w:rPr>
          <w:lang w:val="en-US"/>
        </w:rPr>
        <w:t xml:space="preserve">The DC power allocation is illustrated in </w:t>
      </w:r>
      <w:r>
        <w:rPr>
          <w:lang w:val="en-US"/>
        </w:rPr>
        <w:fldChar w:fldCharType="begin"/>
      </w:r>
      <w:r>
        <w:rPr>
          <w:lang w:val="en-US"/>
        </w:rPr>
        <w:instrText xml:space="preserve"> REF _Ref480476067 \h </w:instrText>
      </w:r>
      <w:r>
        <w:rPr>
          <w:lang w:val="en-US"/>
        </w:rPr>
      </w:r>
      <w:r>
        <w:rPr>
          <w:lang w:val="en-US"/>
        </w:rPr>
        <w:fldChar w:fldCharType="separate"/>
      </w:r>
      <w:r w:rsidR="00537A79">
        <w:t xml:space="preserve">Figure </w:t>
      </w:r>
      <w:r w:rsidR="00537A79">
        <w:rPr>
          <w:noProof/>
        </w:rPr>
        <w:t>4</w:t>
      </w:r>
      <w:r>
        <w:rPr>
          <w:lang w:val="en-US"/>
        </w:rPr>
        <w:fldChar w:fldCharType="end"/>
      </w:r>
      <w:r>
        <w:rPr>
          <w:lang w:val="en-US"/>
        </w:rPr>
        <w:t xml:space="preserve"> showing the principle of allocating a guaranteed power to each transmission as well as allocating a part of the power as shared between the two transmissions (left figure). In the right part of the figure the problem with mixing a short and a long transmission is shown (here assumed to be TTI and sTTI). Since a shorter transmission </w:t>
      </w:r>
      <w:r w:rsidR="00C06013">
        <w:rPr>
          <w:lang w:val="en-US"/>
        </w:rPr>
        <w:t>(sTTI) will have worse coverage, the required power is larger than for the longer transmission (TTI)</w:t>
      </w:r>
      <w:r w:rsidR="000D2287">
        <w:rPr>
          <w:lang w:val="en-US"/>
        </w:rPr>
        <w:t>. However, since the longer transmission is typically started before the short transmission, and not knowing the</w:t>
      </w:r>
      <w:r w:rsidR="000D4AD6">
        <w:rPr>
          <w:lang w:val="en-US"/>
        </w:rPr>
        <w:t xml:space="preserve"> presence of the sTTI, it will take its guaranteed power as well as the power required from the shared part. This will leave little power left to the sTTI transmission</w:t>
      </w:r>
      <w:r w:rsidR="00564D5F">
        <w:rPr>
          <w:lang w:val="en-US"/>
        </w:rPr>
        <w:t xml:space="preserve"> (right side of the figure)</w:t>
      </w:r>
      <w:r w:rsidR="000D4AD6">
        <w:rPr>
          <w:lang w:val="en-US"/>
        </w:rPr>
        <w:t>.</w:t>
      </w:r>
    </w:p>
    <w:p w14:paraId="2F6A995C" w14:textId="1D0CBE57" w:rsidR="00874FAC" w:rsidRDefault="00874FAC" w:rsidP="00874FAC">
      <w:pPr>
        <w:pStyle w:val="Observation"/>
        <w:rPr>
          <w:lang w:val="en-US"/>
        </w:rPr>
      </w:pPr>
      <w:bookmarkStart w:id="83" w:name="_Toc477944986"/>
      <w:bookmarkStart w:id="84" w:name="_Toc477945950"/>
      <w:bookmarkStart w:id="85" w:name="_Toc478119289"/>
      <w:bookmarkStart w:id="86" w:name="_Toc478119302"/>
      <w:bookmarkStart w:id="87" w:name="_Toc478119312"/>
      <w:bookmarkStart w:id="88" w:name="_Toc480476660"/>
      <w:bookmarkStart w:id="89" w:name="_Toc480476710"/>
      <w:bookmarkStart w:id="90" w:name="_Toc480476899"/>
      <w:bookmarkStart w:id="91" w:name="_Toc480981369"/>
      <w:bookmarkStart w:id="92" w:name="_Toc481679584"/>
      <w:bookmarkStart w:id="93" w:name="_Toc481682871"/>
      <w:bookmarkStart w:id="94" w:name="_Toc481682906"/>
      <w:bookmarkStart w:id="95" w:name="_Toc481684549"/>
      <w:bookmarkStart w:id="96" w:name="_Toc481746829"/>
      <w:bookmarkStart w:id="97" w:name="_Toc489544280"/>
      <w:bookmarkStart w:id="98" w:name="_Toc489548581"/>
      <w:bookmarkStart w:id="99" w:name="_Toc489548813"/>
      <w:bookmarkStart w:id="100" w:name="_Toc489868660"/>
      <w:bookmarkStart w:id="101" w:name="_Toc490223841"/>
      <w:r>
        <w:rPr>
          <w:lang w:val="en-US"/>
        </w:rPr>
        <w:t xml:space="preserve">Using a DC-like power allocation scheme between PUCCH TTI lengths would </w:t>
      </w:r>
      <w:r w:rsidR="00815327">
        <w:rPr>
          <w:lang w:val="en-US"/>
        </w:rPr>
        <w:t xml:space="preserve">likely </w:t>
      </w:r>
      <w:r>
        <w:rPr>
          <w:lang w:val="en-US"/>
        </w:rPr>
        <w:t xml:space="preserve">result in a sub-optimum allocation of </w:t>
      </w:r>
      <w:r w:rsidR="00815327">
        <w:rPr>
          <w:lang w:val="en-US"/>
        </w:rPr>
        <w:t xml:space="preserve">power for the </w:t>
      </w:r>
      <w:bookmarkEnd w:id="83"/>
      <w:bookmarkEnd w:id="84"/>
      <w:r w:rsidR="00815327">
        <w:rPr>
          <w:lang w:val="en-US"/>
        </w:rPr>
        <w:t>TTI transmission</w:t>
      </w:r>
      <w:r w:rsidR="00542F02">
        <w:rPr>
          <w:lang w:val="en-US"/>
        </w:rPr>
        <w: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8C64957" w14:textId="3B2F17F3" w:rsidR="002E2764" w:rsidRDefault="002E2764" w:rsidP="002E2764">
      <w:pPr>
        <w:rPr>
          <w:lang w:val="en-US"/>
        </w:rPr>
      </w:pPr>
      <w:r>
        <w:rPr>
          <w:lang w:val="en-US"/>
        </w:rPr>
        <w:t xml:space="preserve">At the same time, compared to the DC-case, the eNB would be in control of the simultaneous scheduling of a long TTI and a shorter TTI and would preferably avoid scheduling a UE being power limited resulting in the above-mentioned problems. In DC-case, an extension to the power allocation was needed because both the UE and the eNB were not aware </w:t>
      </w:r>
      <w:r w:rsidR="00A507F7">
        <w:rPr>
          <w:lang w:val="en-US"/>
        </w:rPr>
        <w:t xml:space="preserve">in a timely manner </w:t>
      </w:r>
      <w:r>
        <w:rPr>
          <w:lang w:val="en-US"/>
        </w:rPr>
        <w:t xml:space="preserve">of concurrent scheduling decisions in carriers belonging to </w:t>
      </w:r>
      <w:r w:rsidR="00A507F7">
        <w:rPr>
          <w:lang w:val="en-US"/>
        </w:rPr>
        <w:t>an</w:t>
      </w:r>
      <w:r>
        <w:rPr>
          <w:lang w:val="en-US"/>
        </w:rPr>
        <w:t xml:space="preserve">other cell group. In the sTTI case, only the UE may not process fast enough to take </w:t>
      </w:r>
      <w:r w:rsidR="00A507F7">
        <w:rPr>
          <w:lang w:val="en-US"/>
        </w:rPr>
        <w:t>appropriate</w:t>
      </w:r>
      <w:r>
        <w:rPr>
          <w:lang w:val="en-US"/>
        </w:rPr>
        <w:t xml:space="preserve"> actions from the received scheduling on different </w:t>
      </w:r>
      <w:r w:rsidR="006031EB">
        <w:rPr>
          <w:lang w:val="en-US"/>
        </w:rPr>
        <w:t xml:space="preserve">UL </w:t>
      </w:r>
      <w:r>
        <w:rPr>
          <w:lang w:val="en-US"/>
        </w:rPr>
        <w:t xml:space="preserve">carriers. The same eNB is taking the scheduling decisions for the </w:t>
      </w:r>
      <w:r w:rsidR="006031EB">
        <w:rPr>
          <w:lang w:val="en-US"/>
        </w:rPr>
        <w:t xml:space="preserve">UL </w:t>
      </w:r>
      <w:r>
        <w:rPr>
          <w:lang w:val="en-US"/>
        </w:rPr>
        <w:t xml:space="preserve">carriers with long TTI and the </w:t>
      </w:r>
      <w:r w:rsidR="006031EB">
        <w:rPr>
          <w:lang w:val="en-US"/>
        </w:rPr>
        <w:t xml:space="preserve">UL </w:t>
      </w:r>
      <w:r>
        <w:rPr>
          <w:lang w:val="en-US"/>
        </w:rPr>
        <w:t xml:space="preserve">carriers with shorter TTI. The eNB should preferably schedule fewer UL carriers if the UE is power limited. </w:t>
      </w:r>
      <w:r w:rsidR="00A507F7">
        <w:rPr>
          <w:lang w:val="en-US"/>
        </w:rPr>
        <w:t xml:space="preserve">It should be noted that a DC like power allocation will prevent the eNB to schedule a single </w:t>
      </w:r>
      <w:r w:rsidR="006031EB">
        <w:rPr>
          <w:lang w:val="en-US"/>
        </w:rPr>
        <w:t xml:space="preserve">UL </w:t>
      </w:r>
      <w:r w:rsidR="00A507F7">
        <w:rPr>
          <w:lang w:val="en-US"/>
        </w:rPr>
        <w:t xml:space="preserve">carrier with full power. With DC like power allocation, an UL transmission cannot use more than the guaranteed power + the shared power. </w:t>
      </w:r>
    </w:p>
    <w:p w14:paraId="3645A6F0" w14:textId="0D0EF47B" w:rsidR="00B909FF" w:rsidRPr="00974ACC" w:rsidRDefault="00B909FF" w:rsidP="00195109">
      <w:pPr>
        <w:pStyle w:val="Observation"/>
        <w:rPr>
          <w:lang w:val="en-US"/>
        </w:rPr>
      </w:pPr>
      <w:bookmarkStart w:id="102" w:name="_Toc489868661"/>
      <w:bookmarkStart w:id="103" w:name="_Toc490223842"/>
      <w:r>
        <w:rPr>
          <w:lang w:val="en-US"/>
        </w:rPr>
        <w:t xml:space="preserve">If an UL CA UE becomes power limited, the number of UL carriers scheduled </w:t>
      </w:r>
      <w:r w:rsidR="00687D97">
        <w:rPr>
          <w:lang w:val="en-US"/>
        </w:rPr>
        <w:t>is typically</w:t>
      </w:r>
      <w:r w:rsidR="00D05FB9">
        <w:rPr>
          <w:lang w:val="en-US"/>
        </w:rPr>
        <w:t xml:space="preserve"> reduced</w:t>
      </w:r>
      <w:r w:rsidR="00687D97">
        <w:rPr>
          <w:lang w:val="en-US"/>
        </w:rPr>
        <w:t xml:space="preserve"> to ensure </w:t>
      </w:r>
      <w:r w:rsidR="007C370D">
        <w:rPr>
          <w:lang w:val="en-US"/>
        </w:rPr>
        <w:t>sufficient</w:t>
      </w:r>
      <w:r w:rsidR="00687D97">
        <w:rPr>
          <w:lang w:val="en-US"/>
        </w:rPr>
        <w:t xml:space="preserve"> quality on the scheduled carriers</w:t>
      </w:r>
      <w:bookmarkEnd w:id="102"/>
      <w:bookmarkEnd w:id="103"/>
    </w:p>
    <w:p w14:paraId="24376AF9" w14:textId="1A8687DE" w:rsidR="00A507F7" w:rsidRDefault="00DF7C05" w:rsidP="00A507F7">
      <w:pPr>
        <w:pStyle w:val="Observation"/>
        <w:rPr>
          <w:lang w:val="en-US"/>
        </w:rPr>
      </w:pPr>
      <w:bookmarkStart w:id="104" w:name="_Toc489868662"/>
      <w:bookmarkStart w:id="105" w:name="_Toc490223843"/>
      <w:r>
        <w:rPr>
          <w:lang w:val="en-US"/>
        </w:rPr>
        <w:t>A</w:t>
      </w:r>
      <w:r w:rsidR="00A507F7">
        <w:rPr>
          <w:lang w:val="en-US"/>
        </w:rPr>
        <w:t xml:space="preserve"> DC-like power allocation scheme</w:t>
      </w:r>
      <w:r w:rsidR="0070600A">
        <w:rPr>
          <w:lang w:val="en-US"/>
        </w:rPr>
        <w:t xml:space="preserve"> does not allow UL transmission with</w:t>
      </w:r>
      <w:r w:rsidR="00A507F7">
        <w:rPr>
          <w:lang w:val="en-US"/>
        </w:rPr>
        <w:t xml:space="preserve"> full power on a carrier </w:t>
      </w:r>
      <w:r w:rsidR="0070600A">
        <w:rPr>
          <w:lang w:val="en-US"/>
        </w:rPr>
        <w:t>(for power-limited UEs)</w:t>
      </w:r>
      <w:bookmarkEnd w:id="104"/>
      <w:bookmarkEnd w:id="105"/>
    </w:p>
    <w:p w14:paraId="52424F69" w14:textId="77777777" w:rsidR="002E2764" w:rsidRDefault="002E2764" w:rsidP="00195109">
      <w:pPr>
        <w:pStyle w:val="BodyText"/>
        <w:rPr>
          <w:lang w:val="en-US"/>
        </w:rPr>
      </w:pPr>
    </w:p>
    <w:p w14:paraId="67D70FB0" w14:textId="4DB44FBC" w:rsidR="00B027F3" w:rsidRPr="00706767" w:rsidRDefault="00B027F3" w:rsidP="00B027F3">
      <w:pPr>
        <w:pStyle w:val="Proposal"/>
        <w:rPr>
          <w:lang w:val="en-US"/>
        </w:rPr>
      </w:pPr>
      <w:bookmarkStart w:id="106" w:name="_Toc481684553"/>
      <w:bookmarkStart w:id="107" w:name="_Toc481746833"/>
      <w:bookmarkStart w:id="108" w:name="_Toc489544283"/>
      <w:bookmarkStart w:id="109" w:name="_Toc489548584"/>
      <w:bookmarkStart w:id="110" w:name="_Toc489548816"/>
      <w:bookmarkStart w:id="111" w:name="_Toc489868664"/>
      <w:bookmarkStart w:id="112" w:name="_Toc490223845"/>
      <w:r>
        <w:rPr>
          <w:lang w:val="en-US"/>
        </w:rPr>
        <w:t xml:space="preserve">A DC-like power allocation scheme between TTI lengths simultaneously transmitted </w:t>
      </w:r>
      <w:r w:rsidR="00196A8C">
        <w:rPr>
          <w:lang w:val="en-US"/>
        </w:rPr>
        <w:t>is</w:t>
      </w:r>
      <w:r>
        <w:rPr>
          <w:lang w:val="en-US"/>
        </w:rPr>
        <w:t xml:space="preserve"> not be adopted</w:t>
      </w:r>
      <w:bookmarkEnd w:id="106"/>
      <w:bookmarkEnd w:id="107"/>
      <w:bookmarkEnd w:id="108"/>
      <w:bookmarkEnd w:id="109"/>
      <w:bookmarkEnd w:id="110"/>
      <w:bookmarkEnd w:id="111"/>
      <w:bookmarkEnd w:id="112"/>
    </w:p>
    <w:p w14:paraId="373A307D" w14:textId="6CC6AB6A" w:rsidR="00133F6B" w:rsidRDefault="00261B31" w:rsidP="00706767">
      <w:pPr>
        <w:rPr>
          <w:lang w:val="en-US"/>
        </w:rPr>
      </w:pPr>
      <w:r>
        <w:rPr>
          <w:lang w:val="en-US"/>
        </w:rPr>
        <w:lastRenderedPageBreak/>
        <w:t>In case the UE is not power limited, and assuming the different TTI lengths are mapped to different transmit chains</w:t>
      </w:r>
      <w:r w:rsidR="00FF22AE">
        <w:rPr>
          <w:lang w:val="en-US"/>
        </w:rPr>
        <w:t xml:space="preserve"> (separate PA for each TTI length transmitted), it should be no issue to mix TTI lengths</w:t>
      </w:r>
      <w:r w:rsidR="006D5CF5">
        <w:rPr>
          <w:lang w:val="en-US"/>
        </w:rPr>
        <w:t xml:space="preserve"> if simply allowing the calculated output power to be used in the respective PA</w:t>
      </w:r>
      <w:r>
        <w:rPr>
          <w:lang w:val="en-US"/>
        </w:rPr>
        <w:t>.</w:t>
      </w:r>
    </w:p>
    <w:p w14:paraId="2A81EDB4" w14:textId="02CF8A77" w:rsidR="00FF22AE" w:rsidRDefault="00FF22AE" w:rsidP="00706767">
      <w:pPr>
        <w:rPr>
          <w:lang w:val="en-US"/>
        </w:rPr>
      </w:pPr>
      <w:r>
        <w:rPr>
          <w:lang w:val="en-US"/>
        </w:rPr>
        <w:t>For the case the network still has scheduled TTI and sTTI, or, sTTI of different lengths</w:t>
      </w:r>
      <w:r w:rsidR="00143D27">
        <w:rPr>
          <w:lang w:val="en-US"/>
        </w:rPr>
        <w:t xml:space="preserve"> on different carriers</w:t>
      </w:r>
      <w:r>
        <w:rPr>
          <w:lang w:val="en-US"/>
        </w:rPr>
        <w:t xml:space="preserve">, </w:t>
      </w:r>
      <w:r w:rsidR="00143D27">
        <w:rPr>
          <w:lang w:val="en-US"/>
        </w:rPr>
        <w:t>resulting in power limit</w:t>
      </w:r>
      <w:r w:rsidR="00C25E3D">
        <w:rPr>
          <w:lang w:val="en-US"/>
        </w:rPr>
        <w:t>ation</w:t>
      </w:r>
      <w:r w:rsidR="00143D27">
        <w:rPr>
          <w:lang w:val="en-US"/>
        </w:rPr>
        <w:t xml:space="preserve">, a simple approach could be taken to save one of the transmissions. </w:t>
      </w:r>
    </w:p>
    <w:p w14:paraId="3E56DFA1" w14:textId="79A7F20E" w:rsidR="000C0B27" w:rsidRDefault="00DD6552" w:rsidP="00706767">
      <w:pPr>
        <w:rPr>
          <w:lang w:val="en-US"/>
        </w:rPr>
      </w:pPr>
      <w:r>
        <w:rPr>
          <w:lang w:val="en-US"/>
        </w:rPr>
        <w:t>The above reasoning can be summarized as follows:</w:t>
      </w:r>
    </w:p>
    <w:p w14:paraId="18E330EC" w14:textId="3E85EA41" w:rsidR="0093790A" w:rsidRDefault="0093790A" w:rsidP="0093790A">
      <w:pPr>
        <w:pStyle w:val="Proposal"/>
        <w:rPr>
          <w:lang w:val="en-US"/>
        </w:rPr>
      </w:pPr>
      <w:bookmarkStart w:id="113" w:name="_Toc489548817"/>
      <w:bookmarkStart w:id="114" w:name="_Ref489548823"/>
      <w:bookmarkStart w:id="115" w:name="_Toc489868665"/>
      <w:bookmarkStart w:id="116" w:name="_Toc490223846"/>
      <w:r>
        <w:rPr>
          <w:lang w:val="en-US"/>
        </w:rPr>
        <w:t>In case the UE is not power limited, simultaneously transmitting different TTI lengths on different carriers are supported if the different TTI lengths are mapped to different Tx chains</w:t>
      </w:r>
      <w:bookmarkEnd w:id="113"/>
      <w:bookmarkEnd w:id="114"/>
      <w:bookmarkEnd w:id="115"/>
      <w:bookmarkEnd w:id="116"/>
    </w:p>
    <w:p w14:paraId="694CFD4D" w14:textId="7E820108" w:rsidR="00CF7911" w:rsidRDefault="00173E75" w:rsidP="00B027F3">
      <w:pPr>
        <w:pStyle w:val="Proposal"/>
        <w:rPr>
          <w:lang w:val="en-US"/>
        </w:rPr>
      </w:pPr>
      <w:bookmarkStart w:id="117" w:name="_Ref481682592"/>
      <w:bookmarkStart w:id="118" w:name="_Toc481682875"/>
      <w:bookmarkStart w:id="119" w:name="_Toc481682910"/>
      <w:bookmarkStart w:id="120" w:name="_Toc481684554"/>
      <w:bookmarkStart w:id="121" w:name="_Toc481746834"/>
      <w:bookmarkStart w:id="122" w:name="_Toc489544284"/>
      <w:bookmarkStart w:id="123" w:name="_Toc489548585"/>
      <w:bookmarkStart w:id="124" w:name="_Toc489548818"/>
      <w:bookmarkStart w:id="125" w:name="_Toc489868666"/>
      <w:bookmarkStart w:id="126" w:name="_Toc490223847"/>
      <w:r>
        <w:rPr>
          <w:lang w:val="en-US"/>
        </w:rPr>
        <w:t>In case the UE becomes power limited when simultaneously transmitting different TTI lengths on different carriers only one of the TTI lengths should be kept (FFS which one)</w:t>
      </w:r>
      <w:bookmarkEnd w:id="117"/>
      <w:bookmarkEnd w:id="118"/>
      <w:bookmarkEnd w:id="119"/>
      <w:bookmarkEnd w:id="120"/>
      <w:bookmarkEnd w:id="121"/>
      <w:bookmarkEnd w:id="122"/>
      <w:bookmarkEnd w:id="123"/>
      <w:bookmarkEnd w:id="124"/>
      <w:bookmarkEnd w:id="125"/>
      <w:bookmarkEnd w:id="126"/>
    </w:p>
    <w:p w14:paraId="5BAFBD64" w14:textId="7154B0B2" w:rsidR="0093790A" w:rsidRDefault="00CE1104" w:rsidP="00706767">
      <w:pPr>
        <w:rPr>
          <w:lang w:val="en-US"/>
        </w:rPr>
      </w:pPr>
      <w:r>
        <w:rPr>
          <w:lang w:val="en-US"/>
        </w:rPr>
        <w:t xml:space="preserve">If following </w:t>
      </w:r>
      <w:r w:rsidR="0093790A">
        <w:rPr>
          <w:lang w:val="en-US"/>
        </w:rPr>
        <w:fldChar w:fldCharType="begin"/>
      </w:r>
      <w:r w:rsidR="0093790A">
        <w:rPr>
          <w:lang w:val="en-US"/>
        </w:rPr>
        <w:instrText xml:space="preserve"> REF _Ref489548823 \r \h </w:instrText>
      </w:r>
      <w:r w:rsidR="0093790A">
        <w:rPr>
          <w:lang w:val="en-US"/>
        </w:rPr>
      </w:r>
      <w:r w:rsidR="0093790A">
        <w:rPr>
          <w:lang w:val="en-US"/>
        </w:rPr>
        <w:fldChar w:fldCharType="separate"/>
      </w:r>
      <w:r w:rsidR="00537A79">
        <w:rPr>
          <w:lang w:val="en-US"/>
        </w:rPr>
        <w:t>Proposal 3</w:t>
      </w:r>
      <w:r w:rsidR="0093790A">
        <w:rPr>
          <w:lang w:val="en-US"/>
        </w:rPr>
        <w:fldChar w:fldCharType="end"/>
      </w:r>
      <w:r w:rsidR="0093790A">
        <w:rPr>
          <w:lang w:val="en-US"/>
        </w:rPr>
        <w:t xml:space="preserve"> and</w:t>
      </w:r>
      <w:r>
        <w:rPr>
          <w:lang w:val="en-US"/>
        </w:rPr>
        <w:t xml:space="preserve"> </w:t>
      </w:r>
      <w:r>
        <w:rPr>
          <w:lang w:val="en-US"/>
        </w:rPr>
        <w:fldChar w:fldCharType="begin"/>
      </w:r>
      <w:r>
        <w:rPr>
          <w:lang w:val="en-US"/>
        </w:rPr>
        <w:instrText xml:space="preserve"> REF _Ref481682592 \r \h </w:instrText>
      </w:r>
      <w:r>
        <w:rPr>
          <w:lang w:val="en-US"/>
        </w:rPr>
      </w:r>
      <w:r>
        <w:rPr>
          <w:lang w:val="en-US"/>
        </w:rPr>
        <w:fldChar w:fldCharType="separate"/>
      </w:r>
      <w:r w:rsidR="00537A79">
        <w:rPr>
          <w:lang w:val="en-US"/>
        </w:rPr>
        <w:t>Proposal 4</w:t>
      </w:r>
      <w:r>
        <w:rPr>
          <w:lang w:val="en-US"/>
        </w:rPr>
        <w:fldChar w:fldCharType="end"/>
      </w:r>
      <w:r w:rsidR="007B794C">
        <w:rPr>
          <w:lang w:val="en-US"/>
        </w:rPr>
        <w:t>,</w:t>
      </w:r>
      <w:r>
        <w:rPr>
          <w:lang w:val="en-US"/>
        </w:rPr>
        <w:t xml:space="preserve"> </w:t>
      </w:r>
      <w:r w:rsidR="00A80081">
        <w:rPr>
          <w:lang w:val="en-US"/>
        </w:rPr>
        <w:t>the power allocation would be optimum for sTTI in case the UE is not power limited, and it would be under network control to prevent a power limited situation to occur through proper scheduling.</w:t>
      </w:r>
      <w:r w:rsidR="006736B2">
        <w:rPr>
          <w:lang w:val="en-US"/>
        </w:rPr>
        <w:t xml:space="preserve"> </w:t>
      </w:r>
    </w:p>
    <w:p w14:paraId="15563824" w14:textId="4C184F87" w:rsidR="00CE1104" w:rsidRDefault="006736B2" w:rsidP="00706767">
      <w:pPr>
        <w:rPr>
          <w:lang w:val="en-US"/>
        </w:rPr>
      </w:pPr>
      <w:r>
        <w:rPr>
          <w:lang w:val="en-US"/>
        </w:rPr>
        <w:t>Hence it follows that also different sTTI lengths can be allowed in different PUCCH groups on the UL.</w:t>
      </w:r>
    </w:p>
    <w:p w14:paraId="417F6A61" w14:textId="7B03A3DB" w:rsidR="006736B2" w:rsidRDefault="006736B2" w:rsidP="00B027F3">
      <w:pPr>
        <w:pStyle w:val="Proposal"/>
        <w:rPr>
          <w:lang w:val="en-US"/>
        </w:rPr>
      </w:pPr>
      <w:bookmarkStart w:id="127" w:name="_Toc481682876"/>
      <w:bookmarkStart w:id="128" w:name="_Toc481682911"/>
      <w:bookmarkStart w:id="129" w:name="_Toc481684555"/>
      <w:bookmarkStart w:id="130" w:name="_Toc481746835"/>
      <w:bookmarkStart w:id="131" w:name="_Toc489544285"/>
      <w:bookmarkStart w:id="132" w:name="_Toc489548586"/>
      <w:bookmarkStart w:id="133" w:name="_Toc489548819"/>
      <w:bookmarkStart w:id="134" w:name="_Toc489868667"/>
      <w:bookmarkStart w:id="135" w:name="_Toc490223848"/>
      <w:r w:rsidRPr="00BC01F3">
        <w:rPr>
          <w:rFonts w:eastAsia="MS Mincho"/>
          <w:iCs/>
          <w:lang w:eastAsia="ja-JP"/>
        </w:rPr>
        <w:t xml:space="preserve">Different </w:t>
      </w:r>
      <w:r>
        <w:rPr>
          <w:rFonts w:eastAsia="MS Mincho"/>
          <w:iCs/>
          <w:lang w:eastAsia="ja-JP"/>
        </w:rPr>
        <w:t xml:space="preserve">UL </w:t>
      </w:r>
      <w:r w:rsidRPr="00BC01F3">
        <w:rPr>
          <w:rFonts w:eastAsia="MS Mincho"/>
          <w:iCs/>
          <w:lang w:eastAsia="ja-JP"/>
        </w:rPr>
        <w:t>sTTI length can be configured for the serving cells across different PUCCH groups for which sTTI operation is configured</w:t>
      </w:r>
      <w:bookmarkEnd w:id="127"/>
      <w:bookmarkEnd w:id="128"/>
      <w:bookmarkEnd w:id="129"/>
      <w:bookmarkEnd w:id="130"/>
      <w:bookmarkEnd w:id="131"/>
      <w:bookmarkEnd w:id="132"/>
      <w:bookmarkEnd w:id="133"/>
      <w:r w:rsidR="0093790A">
        <w:rPr>
          <w:rFonts w:eastAsia="MS Mincho"/>
          <w:iCs/>
          <w:lang w:eastAsia="ja-JP"/>
        </w:rPr>
        <w:t xml:space="preserve"> if optimum power allocation for all transmission is used when not power limited, and optimum power allocation of selected transmissions is used when power limited</w:t>
      </w:r>
      <w:bookmarkEnd w:id="134"/>
      <w:bookmarkEnd w:id="135"/>
      <w:r w:rsidR="0093790A">
        <w:rPr>
          <w:rFonts w:eastAsia="MS Mincho"/>
          <w:iCs/>
          <w:lang w:eastAsia="ja-JP"/>
        </w:rPr>
        <w:t xml:space="preserve"> </w:t>
      </w:r>
    </w:p>
    <w:p w14:paraId="7B058E94" w14:textId="70425406" w:rsidR="00D876DC" w:rsidRDefault="00F301A6" w:rsidP="00D876DC">
      <w:pPr>
        <w:pStyle w:val="Heading2"/>
        <w:rPr>
          <w:lang w:val="en-US"/>
        </w:rPr>
      </w:pPr>
      <w:r>
        <w:rPr>
          <w:lang w:val="en-US"/>
        </w:rPr>
        <w:t>sTTI configuration</w:t>
      </w:r>
    </w:p>
    <w:p w14:paraId="7598A991" w14:textId="0548EAC6" w:rsidR="00D876DC" w:rsidRDefault="008078F0" w:rsidP="00D876DC">
      <w:pPr>
        <w:rPr>
          <w:lang w:val="en-US"/>
        </w:rPr>
      </w:pPr>
      <w:r>
        <w:rPr>
          <w:lang w:val="en-US"/>
        </w:rPr>
        <w:t xml:space="preserve">In Section </w:t>
      </w:r>
      <w:r>
        <w:rPr>
          <w:lang w:val="en-US"/>
        </w:rPr>
        <w:fldChar w:fldCharType="begin"/>
      </w:r>
      <w:r>
        <w:rPr>
          <w:lang w:val="en-US"/>
        </w:rPr>
        <w:instrText xml:space="preserve"> REF _Ref481505747 \r \h </w:instrText>
      </w:r>
      <w:r>
        <w:rPr>
          <w:lang w:val="en-US"/>
        </w:rPr>
      </w:r>
      <w:r>
        <w:rPr>
          <w:lang w:val="en-US"/>
        </w:rPr>
        <w:fldChar w:fldCharType="separate"/>
      </w:r>
      <w:r w:rsidR="00537A79">
        <w:rPr>
          <w:lang w:val="en-US"/>
        </w:rPr>
        <w:t>2.1</w:t>
      </w:r>
      <w:r>
        <w:rPr>
          <w:lang w:val="en-US"/>
        </w:rPr>
        <w:fldChar w:fldCharType="end"/>
      </w:r>
      <w:r>
        <w:rPr>
          <w:lang w:val="en-US"/>
        </w:rPr>
        <w:t xml:space="preserve"> the combinations of sTTI/TTI was addressed.  </w:t>
      </w:r>
      <w:r w:rsidR="00F301A6">
        <w:rPr>
          <w:lang w:val="en-US"/>
        </w:rPr>
        <w:t xml:space="preserve">At RAN1#89 the configurations of sTTI operation were to a large extent agreed, see Section </w:t>
      </w:r>
      <w:r w:rsidR="00F301A6">
        <w:rPr>
          <w:lang w:val="en-US"/>
        </w:rPr>
        <w:fldChar w:fldCharType="begin"/>
      </w:r>
      <w:r w:rsidR="00F301A6">
        <w:rPr>
          <w:lang w:val="en-US"/>
        </w:rPr>
        <w:instrText xml:space="preserve"> REF _Ref477364681 \r \h </w:instrText>
      </w:r>
      <w:r w:rsidR="00F301A6">
        <w:rPr>
          <w:lang w:val="en-US"/>
        </w:rPr>
      </w:r>
      <w:r w:rsidR="00F301A6">
        <w:rPr>
          <w:lang w:val="en-US"/>
        </w:rPr>
        <w:fldChar w:fldCharType="separate"/>
      </w:r>
      <w:r w:rsidR="00537A79">
        <w:rPr>
          <w:lang w:val="en-US"/>
        </w:rPr>
        <w:t>1</w:t>
      </w:r>
      <w:r w:rsidR="00F301A6">
        <w:rPr>
          <w:lang w:val="en-US"/>
        </w:rPr>
        <w:fldChar w:fldCharType="end"/>
      </w:r>
      <w:r>
        <w:rPr>
          <w:lang w:val="en-US"/>
        </w:rPr>
        <w:t>.</w:t>
      </w:r>
      <w:r w:rsidR="00F301A6">
        <w:rPr>
          <w:lang w:val="en-US"/>
        </w:rPr>
        <w:t xml:space="preserve"> One aspect relating to sTTI configuration is whether to allow cross-carrier scheduling or not.</w:t>
      </w:r>
    </w:p>
    <w:p w14:paraId="0966D465" w14:textId="0C72951F" w:rsidR="003130FA" w:rsidRPr="00F301A6" w:rsidRDefault="00F301A6" w:rsidP="00F301A6">
      <w:pPr>
        <w:rPr>
          <w:lang w:val="en-US"/>
        </w:rPr>
      </w:pPr>
      <w:r>
        <w:rPr>
          <w:lang w:val="en-US"/>
        </w:rPr>
        <w:t>First of all</w:t>
      </w:r>
      <w:r w:rsidR="00154032">
        <w:rPr>
          <w:lang w:val="en-US"/>
        </w:rPr>
        <w:t>,</w:t>
      </w:r>
      <w:r>
        <w:rPr>
          <w:lang w:val="en-US"/>
        </w:rPr>
        <w:t xml:space="preserve"> it can be concluded that i</w:t>
      </w:r>
      <w:r w:rsidR="003130FA" w:rsidRPr="00F301A6">
        <w:rPr>
          <w:lang w:val="en-US"/>
        </w:rPr>
        <w:t xml:space="preserve">n case of cross-carrier scheduling (if supported), the resources assigned/granted </w:t>
      </w:r>
      <w:r w:rsidR="008519A9" w:rsidRPr="00F301A6">
        <w:rPr>
          <w:lang w:val="en-US"/>
        </w:rPr>
        <w:t>must be configured with sTTI in case the assignment/grant is carried by sPDCCH</w:t>
      </w:r>
    </w:p>
    <w:p w14:paraId="3E7A408F" w14:textId="5690B731" w:rsidR="00F301A6" w:rsidRDefault="00AA72AC" w:rsidP="00634850">
      <w:pPr>
        <w:pStyle w:val="Proposal"/>
        <w:rPr>
          <w:lang w:val="en-US"/>
        </w:rPr>
      </w:pPr>
      <w:bookmarkStart w:id="136" w:name="_Toc481679591"/>
      <w:bookmarkStart w:id="137" w:name="_Toc481682881"/>
      <w:bookmarkStart w:id="138" w:name="_Toc481682916"/>
      <w:bookmarkStart w:id="139" w:name="_Toc481684559"/>
      <w:bookmarkStart w:id="140" w:name="_Toc481746839"/>
      <w:bookmarkStart w:id="141" w:name="_Toc489544286"/>
      <w:bookmarkStart w:id="142" w:name="_Toc489548587"/>
      <w:bookmarkStart w:id="143" w:name="_Toc489548820"/>
      <w:bookmarkStart w:id="144" w:name="_Toc489868668"/>
      <w:bookmarkStart w:id="145" w:name="_Toc490223849"/>
      <w:r>
        <w:rPr>
          <w:lang w:val="en-US"/>
        </w:rPr>
        <w:t>In case of cross-carrier scheduling (if supported), the cells where the resources are assigned/granted must be configured with sTTI in case the assignment/grant is carried by sPDCCH</w:t>
      </w:r>
      <w:bookmarkEnd w:id="136"/>
      <w:bookmarkEnd w:id="137"/>
      <w:bookmarkEnd w:id="138"/>
      <w:bookmarkEnd w:id="139"/>
      <w:bookmarkEnd w:id="140"/>
      <w:bookmarkEnd w:id="141"/>
      <w:bookmarkEnd w:id="142"/>
      <w:bookmarkEnd w:id="143"/>
      <w:bookmarkEnd w:id="144"/>
      <w:bookmarkEnd w:id="145"/>
    </w:p>
    <w:p w14:paraId="08D0B99B" w14:textId="57713B76" w:rsidR="00154032" w:rsidRDefault="00154032" w:rsidP="00154032">
      <w:pPr>
        <w:rPr>
          <w:lang w:val="en-US"/>
        </w:rPr>
      </w:pPr>
      <w:r>
        <w:rPr>
          <w:lang w:val="en-US"/>
        </w:rPr>
        <w:t xml:space="preserve">Regarding whether cross-carrier scheduling should be supported </w:t>
      </w:r>
      <w:r w:rsidR="00A914DB">
        <w:rPr>
          <w:lang w:val="en-US"/>
        </w:rPr>
        <w:t xml:space="preserve">for sTTI operation or not, it should be considered that it does require an increase in the number of bits of the DCI. If keeping to the current DCI functionality an additional 3 bits would have to be added. </w:t>
      </w:r>
      <w:r w:rsidR="00BB3406">
        <w:rPr>
          <w:lang w:val="en-US"/>
        </w:rPr>
        <w:t>Also, RAN1 would have to discuss and decide upon how to handle different cells that use different DL sTTI layouts (due to different number of PDCCH symbols being used). To simplify the sTTI design and the discussions in RAN1 it is proposed not to support cross-carrier scheduling for sTTI</w:t>
      </w:r>
    </w:p>
    <w:p w14:paraId="2E02FDED" w14:textId="47137293" w:rsidR="00BB3406" w:rsidRPr="00634850" w:rsidRDefault="00C82186" w:rsidP="00BB3406">
      <w:pPr>
        <w:pStyle w:val="Proposal"/>
        <w:rPr>
          <w:lang w:val="en-US"/>
        </w:rPr>
      </w:pPr>
      <w:bookmarkStart w:id="146" w:name="_Toc489548588"/>
      <w:bookmarkStart w:id="147" w:name="_Toc489548821"/>
      <w:bookmarkStart w:id="148" w:name="_Toc489868669"/>
      <w:bookmarkStart w:id="149" w:name="_Toc490223850"/>
      <w:r>
        <w:rPr>
          <w:lang w:val="en-US"/>
        </w:rPr>
        <w:t>C</w:t>
      </w:r>
      <w:r w:rsidR="00BB3406">
        <w:rPr>
          <w:lang w:val="en-US"/>
        </w:rPr>
        <w:t xml:space="preserve">ross-carrier scheduling </w:t>
      </w:r>
      <w:r>
        <w:rPr>
          <w:lang w:val="en-US"/>
        </w:rPr>
        <w:t xml:space="preserve">is not supported </w:t>
      </w:r>
      <w:r w:rsidR="00BB3406">
        <w:rPr>
          <w:lang w:val="en-US"/>
        </w:rPr>
        <w:t>for sTTI</w:t>
      </w:r>
      <w:bookmarkEnd w:id="146"/>
      <w:bookmarkEnd w:id="147"/>
      <w:bookmarkEnd w:id="148"/>
      <w:bookmarkEnd w:id="149"/>
    </w:p>
    <w:p w14:paraId="2BAC424E" w14:textId="51B87A9C" w:rsidR="00AC1A7C" w:rsidRDefault="007B014B" w:rsidP="007B014B">
      <w:pPr>
        <w:pStyle w:val="Heading1"/>
        <w:rPr>
          <w:lang w:val="en-US"/>
        </w:rPr>
      </w:pPr>
      <w:r>
        <w:rPr>
          <w:lang w:val="en-US"/>
        </w:rPr>
        <w:t>Maximum number of carriers configured for sTTI</w:t>
      </w:r>
    </w:p>
    <w:p w14:paraId="53372B90" w14:textId="77777777" w:rsidR="00423D62" w:rsidRDefault="003853E8" w:rsidP="005705AD">
      <w:pPr>
        <w:rPr>
          <w:lang w:val="en-US"/>
        </w:rPr>
      </w:pPr>
      <w:r>
        <w:rPr>
          <w:lang w:val="en-US"/>
        </w:rPr>
        <w:t>The maximum number of carriers supported in LTE is 32</w:t>
      </w:r>
      <w:r w:rsidR="004F6ADF">
        <w:rPr>
          <w:lang w:val="en-US"/>
        </w:rPr>
        <w:t>, although the carrier configuration possible to support in product implementation is limited to 5 (there are no RAN4 requirements for a higher carrier configuration)</w:t>
      </w:r>
      <w:r>
        <w:rPr>
          <w:lang w:val="en-US"/>
        </w:rPr>
        <w:t xml:space="preserve">. </w:t>
      </w:r>
    </w:p>
    <w:p w14:paraId="2D449A60" w14:textId="49ACD567" w:rsidR="005705AD" w:rsidRDefault="003853E8" w:rsidP="005705AD">
      <w:pPr>
        <w:rPr>
          <w:lang w:val="en-US"/>
        </w:rPr>
      </w:pPr>
      <w:r>
        <w:rPr>
          <w:lang w:val="en-US"/>
        </w:rPr>
        <w:t xml:space="preserve">Correspondingly a </w:t>
      </w:r>
      <w:r w:rsidR="00BD3D07">
        <w:rPr>
          <w:lang w:val="en-US"/>
        </w:rPr>
        <w:t xml:space="preserve">maximum </w:t>
      </w:r>
      <w:r>
        <w:rPr>
          <w:lang w:val="en-US"/>
        </w:rPr>
        <w:t xml:space="preserve">number </w:t>
      </w:r>
      <w:r w:rsidR="00423D62">
        <w:rPr>
          <w:lang w:val="en-US"/>
        </w:rPr>
        <w:t xml:space="preserve">in the specification </w:t>
      </w:r>
      <w:r>
        <w:rPr>
          <w:lang w:val="en-US"/>
        </w:rPr>
        <w:t xml:space="preserve">is required for </w:t>
      </w:r>
      <w:r w:rsidR="00E57EC5">
        <w:rPr>
          <w:lang w:val="en-US"/>
        </w:rPr>
        <w:t>sTTI operation</w:t>
      </w:r>
      <w:r w:rsidR="00800CED">
        <w:rPr>
          <w:lang w:val="en-US"/>
        </w:rPr>
        <w:t xml:space="preserve">. To determine such number, implications of different carrier numbers </w:t>
      </w:r>
      <w:r w:rsidR="00151B8C">
        <w:rPr>
          <w:lang w:val="en-US"/>
        </w:rPr>
        <w:t xml:space="preserve">should </w:t>
      </w:r>
      <w:r w:rsidR="00800CED">
        <w:rPr>
          <w:lang w:val="en-US"/>
        </w:rPr>
        <w:t>be considered.</w:t>
      </w:r>
    </w:p>
    <w:p w14:paraId="3C9D8690" w14:textId="65754896" w:rsidR="00542D9C" w:rsidRDefault="00A13D0D" w:rsidP="005705AD">
      <w:r>
        <w:t xml:space="preserve">For MBB, sTTI would preferably be used only in the start-up of a TCP-connection (and then switching to 1 ms </w:t>
      </w:r>
      <w:r w:rsidR="00D57D51">
        <w:t xml:space="preserve">TTI </w:t>
      </w:r>
      <w:r>
        <w:t xml:space="preserve">operation), it is still of importance for the TCP protocol to reach a good level of throughput before the switch. If not, </w:t>
      </w:r>
      <w:r w:rsidR="00DC4DBE">
        <w:t xml:space="preserve">the TCP window </w:t>
      </w:r>
      <w:r w:rsidR="00D57D51">
        <w:t xml:space="preserve">size </w:t>
      </w:r>
      <w:r w:rsidR="00DC4DBE">
        <w:t xml:space="preserve">increase that directly depends on the RTT will be slowed down before reaching the size corresponding to the </w:t>
      </w:r>
      <w:r w:rsidR="00D57D51">
        <w:t xml:space="preserve">achievable </w:t>
      </w:r>
      <w:r w:rsidR="00451EEA">
        <w:t xml:space="preserve">radio throughput. </w:t>
      </w:r>
      <w:r>
        <w:t xml:space="preserve">When configuring many carriers, this could have a negative impact on the </w:t>
      </w:r>
      <w:r w:rsidR="00D57D51">
        <w:t xml:space="preserve">actual </w:t>
      </w:r>
      <w:r>
        <w:t>throughput</w:t>
      </w:r>
      <w:r w:rsidRPr="000D45D0">
        <w:t xml:space="preserve"> </w:t>
      </w:r>
      <w:r>
        <w:t xml:space="preserve">for the file transfer. </w:t>
      </w:r>
      <w:r w:rsidR="00542D9C">
        <w:t xml:space="preserve">Furthermore, an RRC reconfiguration would be required to increase the carrier count after the switch which will also imply a reduction in throughput due </w:t>
      </w:r>
      <w:r w:rsidR="006D72C9">
        <w:t>to the use of a sub-optimum carrier number during the re-configuration phase</w:t>
      </w:r>
      <w:r w:rsidR="00542D9C">
        <w:t>.</w:t>
      </w:r>
      <w:r w:rsidR="000D7E18">
        <w:t xml:space="preserve"> Part of the justification to start the work on reduced latency</w:t>
      </w:r>
      <w:r w:rsidR="009B7DD0">
        <w:t xml:space="preserve"> </w:t>
      </w:r>
      <w:r w:rsidR="009B7DD0">
        <w:fldChar w:fldCharType="begin"/>
      </w:r>
      <w:r w:rsidR="009B7DD0">
        <w:instrText xml:space="preserve"> REF _Ref449678105 \r \h </w:instrText>
      </w:r>
      <w:r w:rsidR="009B7DD0">
        <w:fldChar w:fldCharType="separate"/>
      </w:r>
      <w:r w:rsidR="00537A79">
        <w:t>[1]</w:t>
      </w:r>
      <w:r w:rsidR="009B7DD0">
        <w:fldChar w:fldCharType="end"/>
      </w:r>
      <w:r w:rsidR="000D7E18">
        <w:t xml:space="preserve"> was to reach throughput levels beyond what is supported </w:t>
      </w:r>
      <w:r w:rsidR="009B7DD0">
        <w:t xml:space="preserve">by LTE </w:t>
      </w:r>
      <w:r w:rsidR="000D7E18">
        <w:t>today</w:t>
      </w:r>
      <w:r w:rsidR="009B7DD0">
        <w:t xml:space="preserve">. </w:t>
      </w:r>
      <w:r w:rsidR="009B7DD0">
        <w:lastRenderedPageBreak/>
        <w:t>Even with relatively large file transfers, a sub-optimum configuration/TCP operation will have a noticeable impact on the end-user throughput.</w:t>
      </w:r>
    </w:p>
    <w:p w14:paraId="44F117A3" w14:textId="53742CF0" w:rsidR="0083011A" w:rsidRDefault="00A13D0D" w:rsidP="002E1DF6">
      <w:r>
        <w:t xml:space="preserve">At the same time, configuring too many carriers in sTTI operation, especially for 2os sTTI, the coverage of the sPUCCH can be severely hit. </w:t>
      </w:r>
      <w:r w:rsidR="0083011A">
        <w:t xml:space="preserve">One means to improve the sPUCCH performance is to use </w:t>
      </w:r>
      <w:r w:rsidR="002E1DF6">
        <w:t>HARQ bundling to minimize the payload</w:t>
      </w:r>
      <w:r w:rsidR="00EE697F">
        <w:t xml:space="preserve"> size</w:t>
      </w:r>
      <w:r w:rsidR="002E1DF6">
        <w:t xml:space="preserve"> carried by the </w:t>
      </w:r>
      <w:r w:rsidR="0083011A">
        <w:t>s</w:t>
      </w:r>
      <w:r w:rsidR="002E1DF6">
        <w:t xml:space="preserve">PUCCH. </w:t>
      </w:r>
      <w:r w:rsidR="0083011A">
        <w:t xml:space="preserve">This however will have negative impact on </w:t>
      </w:r>
      <w:r w:rsidR="004D1774">
        <w:t xml:space="preserve">latency due to the unnecessary retransmissions of </w:t>
      </w:r>
      <w:r w:rsidR="00511B5C">
        <w:t xml:space="preserve">DL </w:t>
      </w:r>
      <w:r w:rsidR="004D1774">
        <w:t>data.</w:t>
      </w:r>
    </w:p>
    <w:p w14:paraId="2AECD4F8" w14:textId="16DEDD90" w:rsidR="002059D0" w:rsidRDefault="002059D0" w:rsidP="002E1DF6">
      <w:r>
        <w:t>The sTTI feature should however be future proof, and hence a higher carrier configuration than currently allowed in the market should be targeted, not to limit the throughput achievable, as reasoned above.</w:t>
      </w:r>
    </w:p>
    <w:p w14:paraId="45F8A74E" w14:textId="1844BCE2" w:rsidR="00D12959" w:rsidRDefault="00D12959" w:rsidP="002E1DF6">
      <w:r>
        <w:t xml:space="preserve">The maximum carrier configuration is also of importance to understand what PUCCH formats to define and use for sTTI, and their associated coverage limit, for more information see </w:t>
      </w:r>
      <w:r w:rsidR="00C7116B">
        <w:fldChar w:fldCharType="begin"/>
      </w:r>
      <w:r w:rsidR="00C7116B">
        <w:instrText xml:space="preserve"> REF _Ref481746922 \r \h </w:instrText>
      </w:r>
      <w:r w:rsidR="00C7116B">
        <w:fldChar w:fldCharType="separate"/>
      </w:r>
      <w:r w:rsidR="00537A79">
        <w:t>[6]</w:t>
      </w:r>
      <w:r w:rsidR="00C7116B">
        <w:fldChar w:fldCharType="end"/>
      </w:r>
      <w:r>
        <w:t>.</w:t>
      </w:r>
    </w:p>
    <w:p w14:paraId="14CBA7F8" w14:textId="4996D5AE" w:rsidR="00FD2C0C" w:rsidRDefault="00FD2C0C" w:rsidP="002E1DF6">
      <w:r>
        <w:t>Based on the above reasoning it is proposed to support a maximum carrier configuration of 10 carriers. This will ensure a future-proof configuration where the use of sTTI would not limit the throughput achievable compared to having no carrier restrictions, and at the same time guarantee a certain level of sPUCCH performance without the use of HARQ bundling.</w:t>
      </w:r>
    </w:p>
    <w:p w14:paraId="29464FD6" w14:textId="6FD95132" w:rsidR="00477DA9" w:rsidRDefault="00477DA9" w:rsidP="00477DA9">
      <w:pPr>
        <w:pStyle w:val="Proposal"/>
        <w:rPr>
          <w:lang w:val="en-US"/>
        </w:rPr>
      </w:pPr>
      <w:bookmarkStart w:id="150" w:name="_Toc480981373"/>
      <w:bookmarkStart w:id="151" w:name="_Toc481679592"/>
      <w:bookmarkStart w:id="152" w:name="_Toc481682882"/>
      <w:bookmarkStart w:id="153" w:name="_Toc481682917"/>
      <w:bookmarkStart w:id="154" w:name="_Toc481684560"/>
      <w:bookmarkStart w:id="155" w:name="_Toc481746840"/>
      <w:bookmarkStart w:id="156" w:name="_Toc489544287"/>
      <w:bookmarkStart w:id="157" w:name="_Toc489548589"/>
      <w:bookmarkStart w:id="158" w:name="_Toc489548822"/>
      <w:bookmarkStart w:id="159" w:name="_Toc489868670"/>
      <w:bookmarkStart w:id="160" w:name="_Toc490223851"/>
      <w:r>
        <w:rPr>
          <w:lang w:val="en-US"/>
        </w:rPr>
        <w:t xml:space="preserve">The maximum number of carriers configured </w:t>
      </w:r>
      <w:r w:rsidR="00167108">
        <w:rPr>
          <w:lang w:val="en-US"/>
        </w:rPr>
        <w:t>for</w:t>
      </w:r>
      <w:r>
        <w:rPr>
          <w:lang w:val="en-US"/>
        </w:rPr>
        <w:t xml:space="preserve"> sTTI is </w:t>
      </w:r>
      <w:r w:rsidR="000C6C78">
        <w:rPr>
          <w:lang w:val="en-US"/>
        </w:rPr>
        <w:t>10</w:t>
      </w:r>
      <w:bookmarkEnd w:id="150"/>
      <w:bookmarkEnd w:id="151"/>
      <w:bookmarkEnd w:id="152"/>
      <w:bookmarkEnd w:id="153"/>
      <w:bookmarkEnd w:id="154"/>
      <w:bookmarkEnd w:id="155"/>
      <w:bookmarkEnd w:id="156"/>
      <w:bookmarkEnd w:id="157"/>
      <w:bookmarkEnd w:id="158"/>
      <w:bookmarkEnd w:id="159"/>
      <w:bookmarkEnd w:id="160"/>
    </w:p>
    <w:p w14:paraId="7C3B48C1" w14:textId="77777777" w:rsidR="00C01F33" w:rsidRPr="00CE0424" w:rsidRDefault="00C01F33" w:rsidP="00CE0424">
      <w:pPr>
        <w:pStyle w:val="Heading1"/>
      </w:pPr>
      <w:r w:rsidRPr="00CE0424">
        <w:t>Conclusion</w:t>
      </w:r>
    </w:p>
    <w:p w14:paraId="00EEF8EF" w14:textId="7898E2EE" w:rsidR="005873E2" w:rsidRPr="005873E2" w:rsidRDefault="008E065E">
      <w:pPr>
        <w:pStyle w:val="TOC1"/>
        <w:rPr>
          <w:b w:val="0"/>
        </w:rPr>
      </w:pPr>
      <w:r w:rsidRPr="005873E2">
        <w:rPr>
          <w:b w:val="0"/>
        </w:rPr>
        <w:t xml:space="preserve">In section </w:t>
      </w:r>
      <w:r w:rsidRPr="005873E2">
        <w:rPr>
          <w:b w:val="0"/>
          <w:highlight w:val="cyan"/>
        </w:rPr>
        <w:fldChar w:fldCharType="begin"/>
      </w:r>
      <w:r w:rsidRPr="005873E2">
        <w:rPr>
          <w:b w:val="0"/>
        </w:rPr>
        <w:instrText xml:space="preserve"> REF _Ref178064866 \r \h </w:instrText>
      </w:r>
      <w:r w:rsidR="005873E2">
        <w:rPr>
          <w:b w:val="0"/>
          <w:highlight w:val="cyan"/>
        </w:rPr>
        <w:instrText xml:space="preserve"> \* MERGEFORMAT </w:instrText>
      </w:r>
      <w:r w:rsidRPr="005873E2">
        <w:rPr>
          <w:b w:val="0"/>
          <w:highlight w:val="cyan"/>
        </w:rPr>
      </w:r>
      <w:r w:rsidRPr="005873E2">
        <w:rPr>
          <w:b w:val="0"/>
          <w:highlight w:val="cyan"/>
        </w:rPr>
        <w:fldChar w:fldCharType="separate"/>
      </w:r>
      <w:r w:rsidR="00537A79">
        <w:rPr>
          <w:b w:val="0"/>
        </w:rPr>
        <w:t>2</w:t>
      </w:r>
      <w:r w:rsidRPr="005873E2">
        <w:rPr>
          <w:b w:val="0"/>
          <w:highlight w:val="cyan"/>
        </w:rPr>
        <w:fldChar w:fldCharType="end"/>
      </w:r>
      <w:r w:rsidRPr="005873E2">
        <w:rPr>
          <w:b w:val="0"/>
        </w:rPr>
        <w:t xml:space="preserve"> we made the following observations:</w:t>
      </w:r>
    </w:p>
    <w:p w14:paraId="2B6249C5" w14:textId="77777777" w:rsidR="00A50DD3" w:rsidRPr="00A50DD3" w:rsidRDefault="008E065E">
      <w:pPr>
        <w:pStyle w:val="TOC1"/>
        <w:rPr>
          <w:rFonts w:asciiTheme="minorHAnsi" w:eastAsiaTheme="minorEastAsia" w:hAnsiTheme="minorHAnsi" w:cstheme="minorBidi"/>
          <w:b w:val="0"/>
          <w:sz w:val="22"/>
          <w:lang w:val="en-GB" w:eastAsia="sv-SE"/>
        </w:rPr>
      </w:pPr>
      <w:r>
        <w:rPr>
          <w:b w:val="0"/>
          <w:bCs/>
        </w:rPr>
        <w:fldChar w:fldCharType="begin"/>
      </w:r>
      <w:r>
        <w:rPr>
          <w:b w:val="0"/>
          <w:bCs/>
        </w:rPr>
        <w:instrText xml:space="preserve"> TOC \f \n \t "Observation;1" </w:instrText>
      </w:r>
      <w:r>
        <w:rPr>
          <w:b w:val="0"/>
          <w:bCs/>
        </w:rPr>
        <w:fldChar w:fldCharType="separate"/>
      </w:r>
      <w:r w:rsidR="00A50DD3" w:rsidRPr="004528FB">
        <w:t>Observation 1</w:t>
      </w:r>
      <w:r w:rsidR="00A50DD3" w:rsidRPr="00A50DD3">
        <w:rPr>
          <w:rFonts w:asciiTheme="minorHAnsi" w:eastAsiaTheme="minorEastAsia" w:hAnsiTheme="minorHAnsi" w:cstheme="minorBidi"/>
          <w:b w:val="0"/>
          <w:sz w:val="22"/>
          <w:lang w:val="en-GB" w:eastAsia="sv-SE"/>
        </w:rPr>
        <w:tab/>
      </w:r>
      <w:r w:rsidR="00A50DD3" w:rsidRPr="004528FB">
        <w:t>Power variations in the same PA during the transmission of one carrier might lead to transient periods and phase discontinuities, having significant impact on demodulation performance.</w:t>
      </w:r>
    </w:p>
    <w:p w14:paraId="74B4CC93" w14:textId="77777777" w:rsidR="00A50DD3" w:rsidRPr="00A50DD3" w:rsidRDefault="00A50DD3">
      <w:pPr>
        <w:pStyle w:val="TOC1"/>
        <w:rPr>
          <w:rFonts w:asciiTheme="minorHAnsi" w:eastAsiaTheme="minorEastAsia" w:hAnsiTheme="minorHAnsi" w:cstheme="minorBidi"/>
          <w:b w:val="0"/>
          <w:sz w:val="22"/>
          <w:lang w:val="en-GB" w:eastAsia="sv-SE"/>
        </w:rPr>
      </w:pPr>
      <w:r w:rsidRPr="004528FB">
        <w:t>Observation 2</w:t>
      </w:r>
      <w:r w:rsidRPr="00A50DD3">
        <w:rPr>
          <w:rFonts w:asciiTheme="minorHAnsi" w:eastAsiaTheme="minorEastAsia" w:hAnsiTheme="minorHAnsi" w:cstheme="minorBidi"/>
          <w:b w:val="0"/>
          <w:sz w:val="22"/>
          <w:lang w:val="en-GB" w:eastAsia="sv-SE"/>
        </w:rPr>
        <w:tab/>
      </w:r>
      <w:r w:rsidRPr="004528FB">
        <w:t>To minimize impact on implementation and specification work, the possibility of different sTTI lengths in different PUCCH groups should only be considered for the case that they are mapped to different transmit chains in the UE</w:t>
      </w:r>
    </w:p>
    <w:p w14:paraId="57192494" w14:textId="77777777" w:rsidR="00A50DD3" w:rsidRPr="00A50DD3" w:rsidRDefault="00A50DD3">
      <w:pPr>
        <w:pStyle w:val="TOC1"/>
        <w:rPr>
          <w:rFonts w:asciiTheme="minorHAnsi" w:eastAsiaTheme="minorEastAsia" w:hAnsiTheme="minorHAnsi" w:cstheme="minorBidi"/>
          <w:b w:val="0"/>
          <w:sz w:val="22"/>
          <w:lang w:val="en-GB" w:eastAsia="sv-SE"/>
        </w:rPr>
      </w:pPr>
      <w:r w:rsidRPr="004528FB">
        <w:t>Observation 3</w:t>
      </w:r>
      <w:r w:rsidRPr="00A50DD3">
        <w:rPr>
          <w:rFonts w:asciiTheme="minorHAnsi" w:eastAsiaTheme="minorEastAsia" w:hAnsiTheme="minorHAnsi" w:cstheme="minorBidi"/>
          <w:b w:val="0"/>
          <w:sz w:val="22"/>
          <w:lang w:val="en-GB" w:eastAsia="sv-SE"/>
        </w:rPr>
        <w:tab/>
      </w:r>
      <w:r w:rsidRPr="004528FB">
        <w:t>To avoid impact to phase coherency and amplitude variations the signal power transmitted through each transmit chain should remain unchanged over the (s)TTI transmitted as well as the power allocated to each carrier</w:t>
      </w:r>
    </w:p>
    <w:p w14:paraId="7A9D214C" w14:textId="77777777" w:rsidR="00A50DD3" w:rsidRPr="00A50DD3" w:rsidRDefault="00A50DD3">
      <w:pPr>
        <w:pStyle w:val="TOC1"/>
        <w:rPr>
          <w:rFonts w:asciiTheme="minorHAnsi" w:eastAsiaTheme="minorEastAsia" w:hAnsiTheme="minorHAnsi" w:cstheme="minorBidi"/>
          <w:b w:val="0"/>
          <w:sz w:val="22"/>
          <w:lang w:val="en-GB" w:eastAsia="sv-SE"/>
        </w:rPr>
      </w:pPr>
      <w:r w:rsidRPr="004528FB">
        <w:t>Observation 4</w:t>
      </w:r>
      <w:r w:rsidRPr="00A50DD3">
        <w:rPr>
          <w:rFonts w:asciiTheme="minorHAnsi" w:eastAsiaTheme="minorEastAsia" w:hAnsiTheme="minorHAnsi" w:cstheme="minorBidi"/>
          <w:b w:val="0"/>
          <w:sz w:val="22"/>
          <w:lang w:val="en-GB" w:eastAsia="sv-SE"/>
        </w:rPr>
        <w:tab/>
      </w:r>
      <w:r w:rsidRPr="004528FB">
        <w:t>Unless slot level based PCMAX calculation is used, there will be overlapping sTTI transmission with 1 ms not known to the UE when starting the 1 ms transmission</w:t>
      </w:r>
    </w:p>
    <w:p w14:paraId="79135126" w14:textId="77777777" w:rsidR="00A50DD3" w:rsidRPr="00A50DD3" w:rsidRDefault="00A50DD3">
      <w:pPr>
        <w:pStyle w:val="TOC1"/>
        <w:rPr>
          <w:rFonts w:asciiTheme="minorHAnsi" w:eastAsiaTheme="minorEastAsia" w:hAnsiTheme="minorHAnsi" w:cstheme="minorBidi"/>
          <w:b w:val="0"/>
          <w:sz w:val="22"/>
          <w:lang w:val="en-GB" w:eastAsia="sv-SE"/>
        </w:rPr>
      </w:pPr>
      <w:r w:rsidRPr="004528FB">
        <w:t>Observation 5</w:t>
      </w:r>
      <w:r w:rsidRPr="00A50DD3">
        <w:rPr>
          <w:rFonts w:asciiTheme="minorHAnsi" w:eastAsiaTheme="minorEastAsia" w:hAnsiTheme="minorHAnsi" w:cstheme="minorBidi"/>
          <w:b w:val="0"/>
          <w:sz w:val="22"/>
          <w:lang w:val="en-GB" w:eastAsia="sv-SE"/>
        </w:rPr>
        <w:tab/>
      </w:r>
      <w:r w:rsidRPr="004528FB">
        <w:t>Using a DC-like power allocation scheme between PUCCH TTI lengths would likely result in a sub-optimum allocation of power for the TTI transmissions</w:t>
      </w:r>
    </w:p>
    <w:p w14:paraId="751D1869" w14:textId="77777777" w:rsidR="00A50DD3" w:rsidRPr="00A50DD3" w:rsidRDefault="00A50DD3">
      <w:pPr>
        <w:pStyle w:val="TOC1"/>
        <w:rPr>
          <w:rFonts w:asciiTheme="minorHAnsi" w:eastAsiaTheme="minorEastAsia" w:hAnsiTheme="minorHAnsi" w:cstheme="minorBidi"/>
          <w:b w:val="0"/>
          <w:sz w:val="22"/>
          <w:lang w:val="en-GB" w:eastAsia="sv-SE"/>
        </w:rPr>
      </w:pPr>
      <w:r w:rsidRPr="004528FB">
        <w:t>Observation 6</w:t>
      </w:r>
      <w:r w:rsidRPr="00A50DD3">
        <w:rPr>
          <w:rFonts w:asciiTheme="minorHAnsi" w:eastAsiaTheme="minorEastAsia" w:hAnsiTheme="minorHAnsi" w:cstheme="minorBidi"/>
          <w:b w:val="0"/>
          <w:sz w:val="22"/>
          <w:lang w:val="en-GB" w:eastAsia="sv-SE"/>
        </w:rPr>
        <w:tab/>
      </w:r>
      <w:r w:rsidRPr="004528FB">
        <w:t>If an UL CA UE becomes power limited, the number of UL carriers scheduled is typically reduced to ensure sufficient quality on the scheduled carriers</w:t>
      </w:r>
    </w:p>
    <w:p w14:paraId="783E6CDA" w14:textId="77777777" w:rsidR="00A50DD3" w:rsidRPr="00A50DD3" w:rsidRDefault="00A50DD3">
      <w:pPr>
        <w:pStyle w:val="TOC1"/>
        <w:rPr>
          <w:rFonts w:asciiTheme="minorHAnsi" w:eastAsiaTheme="minorEastAsia" w:hAnsiTheme="minorHAnsi" w:cstheme="minorBidi"/>
          <w:b w:val="0"/>
          <w:sz w:val="22"/>
          <w:lang w:val="en-GB" w:eastAsia="sv-SE"/>
        </w:rPr>
      </w:pPr>
      <w:r w:rsidRPr="004528FB">
        <w:t>Observation 7</w:t>
      </w:r>
      <w:r w:rsidRPr="00A50DD3">
        <w:rPr>
          <w:rFonts w:asciiTheme="minorHAnsi" w:eastAsiaTheme="minorEastAsia" w:hAnsiTheme="minorHAnsi" w:cstheme="minorBidi"/>
          <w:b w:val="0"/>
          <w:sz w:val="22"/>
          <w:lang w:val="en-GB" w:eastAsia="sv-SE"/>
        </w:rPr>
        <w:tab/>
      </w:r>
      <w:r w:rsidRPr="004528FB">
        <w:t>A DC-like power allocation scheme does not allow UL transmission with full power on a carrier (for power-limited UEs)</w:t>
      </w:r>
    </w:p>
    <w:p w14:paraId="4C80C5FB" w14:textId="3854E1AC" w:rsidR="008E065E" w:rsidRDefault="008E065E" w:rsidP="008E065E">
      <w:pPr>
        <w:pStyle w:val="BodyText"/>
        <w:rPr>
          <w:b/>
          <w:bCs/>
        </w:rPr>
      </w:pPr>
      <w:r>
        <w:rPr>
          <w:b/>
          <w:bCs/>
        </w:rPr>
        <w:fldChar w:fldCharType="end"/>
      </w:r>
    </w:p>
    <w:p w14:paraId="612BC0AC" w14:textId="5C32835F" w:rsidR="005873E2" w:rsidRPr="005873E2" w:rsidRDefault="008E065E">
      <w:pPr>
        <w:pStyle w:val="TOC1"/>
        <w:rPr>
          <w:b w:val="0"/>
        </w:rPr>
      </w:pPr>
      <w:r w:rsidRPr="005873E2">
        <w:rPr>
          <w:b w:val="0"/>
        </w:rPr>
        <w:lastRenderedPageBreak/>
        <w:t xml:space="preserve">Based on the discussion in section </w:t>
      </w:r>
      <w:r w:rsidRPr="005873E2">
        <w:rPr>
          <w:b w:val="0"/>
          <w:highlight w:val="cyan"/>
        </w:rPr>
        <w:fldChar w:fldCharType="begin"/>
      </w:r>
      <w:r w:rsidRPr="005873E2">
        <w:rPr>
          <w:b w:val="0"/>
        </w:rPr>
        <w:instrText xml:space="preserve"> REF _Ref178064866 \r \h </w:instrText>
      </w:r>
      <w:r w:rsidR="005873E2">
        <w:rPr>
          <w:b w:val="0"/>
          <w:highlight w:val="cyan"/>
        </w:rPr>
        <w:instrText xml:space="preserve"> \* MERGEFORMAT </w:instrText>
      </w:r>
      <w:r w:rsidRPr="005873E2">
        <w:rPr>
          <w:b w:val="0"/>
          <w:highlight w:val="cyan"/>
        </w:rPr>
      </w:r>
      <w:r w:rsidRPr="005873E2">
        <w:rPr>
          <w:b w:val="0"/>
          <w:highlight w:val="cyan"/>
        </w:rPr>
        <w:fldChar w:fldCharType="separate"/>
      </w:r>
      <w:r w:rsidR="00537A79">
        <w:rPr>
          <w:b w:val="0"/>
        </w:rPr>
        <w:t>2</w:t>
      </w:r>
      <w:r w:rsidRPr="005873E2">
        <w:rPr>
          <w:b w:val="0"/>
          <w:highlight w:val="cyan"/>
        </w:rPr>
        <w:fldChar w:fldCharType="end"/>
      </w:r>
      <w:r w:rsidRPr="005873E2">
        <w:rPr>
          <w:b w:val="0"/>
        </w:rPr>
        <w:t xml:space="preserve"> we propose the following:</w:t>
      </w:r>
    </w:p>
    <w:p w14:paraId="7AD4E995" w14:textId="77777777" w:rsidR="00A50DD3" w:rsidRPr="00A50DD3" w:rsidRDefault="008E065E">
      <w:pPr>
        <w:pStyle w:val="TOC1"/>
        <w:rPr>
          <w:rFonts w:asciiTheme="minorHAnsi" w:eastAsiaTheme="minorEastAsia" w:hAnsiTheme="minorHAnsi" w:cstheme="minorBidi"/>
          <w:b w:val="0"/>
          <w:sz w:val="22"/>
          <w:lang w:val="en-GB" w:eastAsia="sv-SE"/>
        </w:rPr>
      </w:pPr>
      <w:r>
        <w:rPr>
          <w:b w:val="0"/>
          <w:bCs/>
        </w:rPr>
        <w:fldChar w:fldCharType="begin"/>
      </w:r>
      <w:r>
        <w:rPr>
          <w:b w:val="0"/>
          <w:bCs/>
        </w:rPr>
        <w:instrText xml:space="preserve"> TOC \f \n \p " " \t "Proposal;1" </w:instrText>
      </w:r>
      <w:r>
        <w:rPr>
          <w:b w:val="0"/>
          <w:bCs/>
        </w:rPr>
        <w:fldChar w:fldCharType="separate"/>
      </w:r>
      <w:r w:rsidR="00A50DD3" w:rsidRPr="00940CAE">
        <w:t>Proposal 1</w:t>
      </w:r>
      <w:r w:rsidR="00A50DD3" w:rsidRPr="00A50DD3">
        <w:rPr>
          <w:rFonts w:asciiTheme="minorHAnsi" w:eastAsiaTheme="minorEastAsia" w:hAnsiTheme="minorHAnsi" w:cstheme="minorBidi"/>
          <w:b w:val="0"/>
          <w:sz w:val="22"/>
          <w:lang w:val="en-GB" w:eastAsia="sv-SE"/>
        </w:rPr>
        <w:tab/>
      </w:r>
      <w:r w:rsidR="00A50DD3" w:rsidRPr="00940CAE">
        <w:t>Chipset vendors are encouraged to provide feedback on the required processing time to recalculate PCMAX/power allocation based on the content of the received sPDCCH</w:t>
      </w:r>
    </w:p>
    <w:p w14:paraId="5512040C" w14:textId="77777777" w:rsidR="00A50DD3" w:rsidRPr="00A50DD3" w:rsidRDefault="00A50DD3">
      <w:pPr>
        <w:pStyle w:val="TOC1"/>
        <w:rPr>
          <w:rFonts w:asciiTheme="minorHAnsi" w:eastAsiaTheme="minorEastAsia" w:hAnsiTheme="minorHAnsi" w:cstheme="minorBidi"/>
          <w:b w:val="0"/>
          <w:sz w:val="22"/>
          <w:lang w:val="en-GB" w:eastAsia="sv-SE"/>
        </w:rPr>
      </w:pPr>
      <w:r w:rsidRPr="00940CAE">
        <w:t>Proposal 2</w:t>
      </w:r>
      <w:r w:rsidRPr="00A50DD3">
        <w:rPr>
          <w:rFonts w:asciiTheme="minorHAnsi" w:eastAsiaTheme="minorEastAsia" w:hAnsiTheme="minorHAnsi" w:cstheme="minorBidi"/>
          <w:b w:val="0"/>
          <w:sz w:val="22"/>
          <w:lang w:val="en-GB" w:eastAsia="sv-SE"/>
        </w:rPr>
        <w:tab/>
      </w:r>
      <w:r w:rsidRPr="00940CAE">
        <w:t>A DC-like power allocation scheme between TTI lengths simultaneously transmitted is not be adopted</w:t>
      </w:r>
    </w:p>
    <w:p w14:paraId="2F321135" w14:textId="77777777" w:rsidR="00A50DD3" w:rsidRPr="00A50DD3" w:rsidRDefault="00A50DD3">
      <w:pPr>
        <w:pStyle w:val="TOC1"/>
        <w:rPr>
          <w:rFonts w:asciiTheme="minorHAnsi" w:eastAsiaTheme="minorEastAsia" w:hAnsiTheme="minorHAnsi" w:cstheme="minorBidi"/>
          <w:b w:val="0"/>
          <w:sz w:val="22"/>
          <w:lang w:val="en-GB" w:eastAsia="sv-SE"/>
        </w:rPr>
      </w:pPr>
      <w:r w:rsidRPr="00940CAE">
        <w:t>Proposal 3</w:t>
      </w:r>
      <w:r w:rsidRPr="00A50DD3">
        <w:rPr>
          <w:rFonts w:asciiTheme="minorHAnsi" w:eastAsiaTheme="minorEastAsia" w:hAnsiTheme="minorHAnsi" w:cstheme="minorBidi"/>
          <w:b w:val="0"/>
          <w:sz w:val="22"/>
          <w:lang w:val="en-GB" w:eastAsia="sv-SE"/>
        </w:rPr>
        <w:tab/>
      </w:r>
      <w:r w:rsidRPr="00940CAE">
        <w:t>In case the UE is not power limited, simultaneously transmitting different TTI lengths on different carriers are supported if the different TTI lengths are mapped to different Tx chains</w:t>
      </w:r>
    </w:p>
    <w:p w14:paraId="2ECAF7B8" w14:textId="77777777" w:rsidR="00A50DD3" w:rsidRPr="00A50DD3" w:rsidRDefault="00A50DD3">
      <w:pPr>
        <w:pStyle w:val="TOC1"/>
        <w:rPr>
          <w:rFonts w:asciiTheme="minorHAnsi" w:eastAsiaTheme="minorEastAsia" w:hAnsiTheme="minorHAnsi" w:cstheme="minorBidi"/>
          <w:b w:val="0"/>
          <w:sz w:val="22"/>
          <w:lang w:val="en-GB" w:eastAsia="sv-SE"/>
        </w:rPr>
      </w:pPr>
      <w:r w:rsidRPr="00940CAE">
        <w:t>Proposal 4</w:t>
      </w:r>
      <w:r w:rsidRPr="00A50DD3">
        <w:rPr>
          <w:rFonts w:asciiTheme="minorHAnsi" w:eastAsiaTheme="minorEastAsia" w:hAnsiTheme="minorHAnsi" w:cstheme="minorBidi"/>
          <w:b w:val="0"/>
          <w:sz w:val="22"/>
          <w:lang w:val="en-GB" w:eastAsia="sv-SE"/>
        </w:rPr>
        <w:tab/>
      </w:r>
      <w:r w:rsidRPr="00940CAE">
        <w:t>In case the UE becomes power limited when simultaneously transmitting different TTI lengths on different carriers only one of the TTI lengths should be kept (FFS which one)</w:t>
      </w:r>
    </w:p>
    <w:p w14:paraId="3B8E230A" w14:textId="77777777" w:rsidR="00A50DD3" w:rsidRPr="00A50DD3" w:rsidRDefault="00A50DD3">
      <w:pPr>
        <w:pStyle w:val="TOC1"/>
        <w:rPr>
          <w:rFonts w:asciiTheme="minorHAnsi" w:eastAsiaTheme="minorEastAsia" w:hAnsiTheme="minorHAnsi" w:cstheme="minorBidi"/>
          <w:b w:val="0"/>
          <w:sz w:val="22"/>
          <w:lang w:val="en-GB" w:eastAsia="sv-SE"/>
        </w:rPr>
      </w:pPr>
      <w:r w:rsidRPr="00940CAE">
        <w:t>Proposal 5</w:t>
      </w:r>
      <w:r w:rsidRPr="00A50DD3">
        <w:rPr>
          <w:rFonts w:asciiTheme="minorHAnsi" w:eastAsiaTheme="minorEastAsia" w:hAnsiTheme="minorHAnsi" w:cstheme="minorBidi"/>
          <w:b w:val="0"/>
          <w:sz w:val="22"/>
          <w:lang w:val="en-GB" w:eastAsia="sv-SE"/>
        </w:rPr>
        <w:tab/>
      </w:r>
      <w:r w:rsidRPr="00940CAE">
        <w:rPr>
          <w:rFonts w:eastAsia="MS Mincho"/>
          <w:iCs/>
          <w:lang w:eastAsia="ja-JP"/>
        </w:rPr>
        <w:t>Different UL sTTI length can be configured for the serving cells across different PUCCH groups for which sTTI operation is configured if optimum power allocation for all transmission is used when not power limited, and optimum power allocation of selected transmissions is used when power limited</w:t>
      </w:r>
    </w:p>
    <w:p w14:paraId="56E2FE43" w14:textId="77777777" w:rsidR="00A50DD3" w:rsidRPr="00A50DD3" w:rsidRDefault="00A50DD3">
      <w:pPr>
        <w:pStyle w:val="TOC1"/>
        <w:rPr>
          <w:rFonts w:asciiTheme="minorHAnsi" w:eastAsiaTheme="minorEastAsia" w:hAnsiTheme="minorHAnsi" w:cstheme="minorBidi"/>
          <w:b w:val="0"/>
          <w:sz w:val="22"/>
          <w:lang w:val="en-GB" w:eastAsia="sv-SE"/>
        </w:rPr>
      </w:pPr>
      <w:r w:rsidRPr="00940CAE">
        <w:t>Proposal 6</w:t>
      </w:r>
      <w:r w:rsidRPr="00A50DD3">
        <w:rPr>
          <w:rFonts w:asciiTheme="minorHAnsi" w:eastAsiaTheme="minorEastAsia" w:hAnsiTheme="minorHAnsi" w:cstheme="minorBidi"/>
          <w:b w:val="0"/>
          <w:sz w:val="22"/>
          <w:lang w:val="en-GB" w:eastAsia="sv-SE"/>
        </w:rPr>
        <w:tab/>
      </w:r>
      <w:r w:rsidRPr="00940CAE">
        <w:t>In case of cross-carrier scheduling (if supported), the cells where the resources are assigned/granted must be configured with sTTI in case the assignment/grant is carried by sPDCCH</w:t>
      </w:r>
    </w:p>
    <w:p w14:paraId="5D41430E" w14:textId="77777777" w:rsidR="00A50DD3" w:rsidRPr="00A50DD3" w:rsidRDefault="00A50DD3">
      <w:pPr>
        <w:pStyle w:val="TOC1"/>
        <w:rPr>
          <w:rFonts w:asciiTheme="minorHAnsi" w:eastAsiaTheme="minorEastAsia" w:hAnsiTheme="minorHAnsi" w:cstheme="minorBidi"/>
          <w:b w:val="0"/>
          <w:sz w:val="22"/>
          <w:lang w:val="en-GB" w:eastAsia="sv-SE"/>
        </w:rPr>
      </w:pPr>
      <w:r w:rsidRPr="00940CAE">
        <w:t>Proposal 7</w:t>
      </w:r>
      <w:r w:rsidRPr="00A50DD3">
        <w:rPr>
          <w:rFonts w:asciiTheme="minorHAnsi" w:eastAsiaTheme="minorEastAsia" w:hAnsiTheme="minorHAnsi" w:cstheme="minorBidi"/>
          <w:b w:val="0"/>
          <w:sz w:val="22"/>
          <w:lang w:val="en-GB" w:eastAsia="sv-SE"/>
        </w:rPr>
        <w:tab/>
      </w:r>
      <w:r w:rsidRPr="00940CAE">
        <w:t>Cross-carrier scheduling is not supported for sTTI</w:t>
      </w:r>
    </w:p>
    <w:p w14:paraId="2BB64D73" w14:textId="77777777" w:rsidR="00A50DD3" w:rsidRPr="00A50DD3" w:rsidRDefault="00A50DD3">
      <w:pPr>
        <w:pStyle w:val="TOC1"/>
        <w:rPr>
          <w:rFonts w:asciiTheme="minorHAnsi" w:eastAsiaTheme="minorEastAsia" w:hAnsiTheme="minorHAnsi" w:cstheme="minorBidi"/>
          <w:b w:val="0"/>
          <w:sz w:val="22"/>
          <w:lang w:val="en-GB" w:eastAsia="sv-SE"/>
        </w:rPr>
      </w:pPr>
      <w:r w:rsidRPr="00940CAE">
        <w:t>Proposal 8</w:t>
      </w:r>
      <w:r w:rsidRPr="00A50DD3">
        <w:rPr>
          <w:rFonts w:asciiTheme="minorHAnsi" w:eastAsiaTheme="minorEastAsia" w:hAnsiTheme="minorHAnsi" w:cstheme="minorBidi"/>
          <w:b w:val="0"/>
          <w:sz w:val="22"/>
          <w:lang w:val="en-GB" w:eastAsia="sv-SE"/>
        </w:rPr>
        <w:tab/>
      </w:r>
      <w:r w:rsidRPr="00940CAE">
        <w:t>The maximum number of carriers configured for sTTI is 10</w:t>
      </w:r>
    </w:p>
    <w:p w14:paraId="691CF7B7" w14:textId="4137200A" w:rsidR="008E065E" w:rsidRPr="00CE0424" w:rsidRDefault="008E065E" w:rsidP="008E065E">
      <w:pPr>
        <w:rPr>
          <w:b/>
          <w:bCs/>
        </w:rPr>
      </w:pPr>
      <w:r>
        <w:rPr>
          <w:b/>
          <w:bCs/>
        </w:rPr>
        <w:fldChar w:fldCharType="end"/>
      </w:r>
    </w:p>
    <w:p w14:paraId="3AEB284E" w14:textId="77777777" w:rsidR="00F507D1" w:rsidRPr="00CE0424" w:rsidRDefault="00F507D1" w:rsidP="00CE0424">
      <w:pPr>
        <w:pStyle w:val="Heading1"/>
      </w:pPr>
      <w:bookmarkStart w:id="161" w:name="_In-sequence_SDU_delivery"/>
      <w:bookmarkEnd w:id="161"/>
      <w:r w:rsidRPr="00CE0424">
        <w:t>References</w:t>
      </w:r>
    </w:p>
    <w:bookmarkStart w:id="162" w:name="_Ref449678105"/>
    <w:bookmarkStart w:id="163" w:name="_Ref453835673"/>
    <w:bookmarkStart w:id="164" w:name="_Ref174151459"/>
    <w:bookmarkStart w:id="165" w:name="_Ref189809556"/>
    <w:p w14:paraId="6A75FCD1" w14:textId="596355B7" w:rsidR="00B97752" w:rsidRDefault="003E0865" w:rsidP="00F674A7">
      <w:pPr>
        <w:pStyle w:val="Reference"/>
        <w:numPr>
          <w:ilvl w:val="0"/>
          <w:numId w:val="15"/>
        </w:numPr>
        <w:textAlignment w:val="auto"/>
      </w:pPr>
      <w:r>
        <w:fldChar w:fldCharType="begin"/>
      </w:r>
      <w:r>
        <w:instrText xml:space="preserve"> HYPERLINK "ftp://www.3gpp.org/tsg_ran/TSG_RAN//TSGR_75/Docs/RP-170113.zip" </w:instrText>
      </w:r>
      <w:r>
        <w:fldChar w:fldCharType="separate"/>
      </w:r>
      <w:r>
        <w:rPr>
          <w:rStyle w:val="Hyperlink"/>
        </w:rPr>
        <w:t>RP-170113</w:t>
      </w:r>
      <w:r>
        <w:fldChar w:fldCharType="end"/>
      </w:r>
      <w:r w:rsidR="00B97752">
        <w:t xml:space="preserve">, New Work Item on shortened TTI and processing time for </w:t>
      </w:r>
      <w:r w:rsidR="00F674A7">
        <w:t>LTE, Ericsson, RAN#75, March 2017</w:t>
      </w:r>
      <w:r w:rsidR="00B97752">
        <w:t>.</w:t>
      </w:r>
      <w:bookmarkEnd w:id="162"/>
      <w:bookmarkEnd w:id="163"/>
    </w:p>
    <w:p w14:paraId="4B70DEE1" w14:textId="47C90B40" w:rsidR="00B97752" w:rsidRPr="00F34AA7" w:rsidRDefault="00B97752" w:rsidP="00B97752">
      <w:pPr>
        <w:pStyle w:val="Reference"/>
        <w:numPr>
          <w:ilvl w:val="0"/>
          <w:numId w:val="15"/>
        </w:numPr>
        <w:textAlignment w:val="auto"/>
      </w:pPr>
      <w:bookmarkStart w:id="166" w:name="_Ref454459437"/>
      <w:r w:rsidRPr="003F19FA">
        <w:rPr>
          <w:bCs/>
        </w:rPr>
        <w:t xml:space="preserve">TR </w:t>
      </w:r>
      <w:hyperlink r:id="rId21" w:history="1">
        <w:r>
          <w:rPr>
            <w:rStyle w:val="Hyperlink"/>
            <w:bCs/>
          </w:rPr>
          <w:t>36.881</w:t>
        </w:r>
      </w:hyperlink>
      <w:r w:rsidR="001C0D5A">
        <w:rPr>
          <w:bCs/>
        </w:rPr>
        <w:t xml:space="preserve">, </w:t>
      </w:r>
      <w:r w:rsidRPr="003F19FA">
        <w:rPr>
          <w:bCs/>
        </w:rPr>
        <w:t>Study on latency reduction techniques for LTE</w:t>
      </w:r>
      <w:r>
        <w:rPr>
          <w:bCs/>
        </w:rPr>
        <w:t>.</w:t>
      </w:r>
      <w:bookmarkEnd w:id="166"/>
    </w:p>
    <w:bookmarkStart w:id="167" w:name="_Ref477367320"/>
    <w:p w14:paraId="4423285E" w14:textId="1D5DD5AC" w:rsidR="00F34AA7" w:rsidRDefault="009F3B2E" w:rsidP="00B97752">
      <w:pPr>
        <w:pStyle w:val="Reference"/>
        <w:numPr>
          <w:ilvl w:val="0"/>
          <w:numId w:val="15"/>
        </w:numPr>
        <w:textAlignment w:val="auto"/>
      </w:pPr>
      <w:r>
        <w:fldChar w:fldCharType="begin"/>
      </w:r>
      <w:r>
        <w:instrText xml:space="preserve"> HYPERLINK "ftp://www.3gpp.org/tsg_ran/WG1_RL1//TSGR1_88/Docs/R1-1703255.zip" </w:instrText>
      </w:r>
      <w:r>
        <w:fldChar w:fldCharType="separate"/>
      </w:r>
      <w:r>
        <w:rPr>
          <w:rStyle w:val="Hyperlink"/>
        </w:rPr>
        <w:t>R1-1703255</w:t>
      </w:r>
      <w:r>
        <w:fldChar w:fldCharType="end"/>
      </w:r>
      <w:r w:rsidR="00CE43DC">
        <w:t>, On supported sTTI combinations, Ericsson</w:t>
      </w:r>
      <w:r w:rsidR="00FC3379">
        <w:t>,</w:t>
      </w:r>
      <w:r w:rsidR="00CE43DC">
        <w:t xml:space="preserve"> RAN1#88</w:t>
      </w:r>
      <w:bookmarkEnd w:id="167"/>
    </w:p>
    <w:bookmarkStart w:id="168" w:name="_Ref480473514"/>
    <w:p w14:paraId="5D907D61" w14:textId="06C17483" w:rsidR="00C4242E" w:rsidRDefault="00C4242E" w:rsidP="00C4242E">
      <w:pPr>
        <w:pStyle w:val="Reference"/>
        <w:numPr>
          <w:ilvl w:val="0"/>
          <w:numId w:val="15"/>
        </w:numPr>
        <w:textAlignment w:val="auto"/>
      </w:pPr>
      <w:r>
        <w:fldChar w:fldCharType="begin"/>
      </w:r>
      <w:r>
        <w:instrText xml:space="preserve"> HYPERLINK "ftp://www.3gpp.org/tsg_ran/WG1_RL1//TSGR1_88/Docs/R1-1702556.zip" </w:instrText>
      </w:r>
      <w:r>
        <w:fldChar w:fldCharType="separate"/>
      </w:r>
      <w:r>
        <w:rPr>
          <w:rStyle w:val="Hyperlink"/>
        </w:rPr>
        <w:t>R1-1702556</w:t>
      </w:r>
      <w:r>
        <w:fldChar w:fldCharType="end"/>
      </w:r>
      <w:r>
        <w:t xml:space="preserve">, </w:t>
      </w:r>
      <w:r w:rsidRPr="00C4242E">
        <w:t>DL and UL TTI Length Management</w:t>
      </w:r>
      <w:r>
        <w:t xml:space="preserve">, </w:t>
      </w:r>
      <w:r w:rsidRPr="00C4242E">
        <w:t>Qualcomm Incorporated</w:t>
      </w:r>
      <w:r>
        <w:t>. RAN1#88</w:t>
      </w:r>
      <w:bookmarkEnd w:id="168"/>
    </w:p>
    <w:bookmarkStart w:id="169" w:name="_Ref480473518"/>
    <w:bookmarkStart w:id="170" w:name="_Ref480473747"/>
    <w:p w14:paraId="500D665C" w14:textId="469F8C66" w:rsidR="00C4242E" w:rsidRDefault="00E024B8" w:rsidP="00C070E1">
      <w:pPr>
        <w:pStyle w:val="Reference"/>
        <w:numPr>
          <w:ilvl w:val="0"/>
          <w:numId w:val="15"/>
        </w:numPr>
        <w:textAlignment w:val="auto"/>
      </w:pPr>
      <w:r>
        <w:fldChar w:fldCharType="begin"/>
      </w:r>
      <w:r>
        <w:instrText xml:space="preserve"> HYPERLINK "ftp://www.3gpp.org/tsg_ran/WG1_RL1//TSGR1_88/Docs/R1-1702784.zip" </w:instrText>
      </w:r>
      <w:r>
        <w:fldChar w:fldCharType="separate"/>
      </w:r>
      <w:r>
        <w:rPr>
          <w:rStyle w:val="Hyperlink"/>
        </w:rPr>
        <w:t>R1-1702784</w:t>
      </w:r>
      <w:r>
        <w:fldChar w:fldCharType="end"/>
      </w:r>
      <w:r>
        <w:t>,</w:t>
      </w:r>
      <w:bookmarkEnd w:id="169"/>
      <w:r>
        <w:t xml:space="preserve"> </w:t>
      </w:r>
      <w:r w:rsidR="00C070E1" w:rsidRPr="00C070E1">
        <w:t>Views on sPUCCH design</w:t>
      </w:r>
      <w:r w:rsidR="00C070E1">
        <w:t>, NTT DOCOMO</w:t>
      </w:r>
      <w:bookmarkEnd w:id="170"/>
    </w:p>
    <w:bookmarkStart w:id="171" w:name="_Ref481746922"/>
    <w:p w14:paraId="39121708" w14:textId="045924FB" w:rsidR="00F619F8" w:rsidRDefault="004E6089" w:rsidP="00C070E1">
      <w:pPr>
        <w:pStyle w:val="Reference"/>
        <w:numPr>
          <w:ilvl w:val="0"/>
          <w:numId w:val="15"/>
        </w:numPr>
        <w:textAlignment w:val="auto"/>
      </w:pPr>
      <w:r>
        <w:fldChar w:fldCharType="begin"/>
      </w:r>
      <w:r>
        <w:instrText xml:space="preserve"> HYPERLINK "ftp://www.3gpp.org/tsg_ran/WG1_RL1//TSGR1_89/Docs/R1-1708842.zip" </w:instrText>
      </w:r>
      <w:r>
        <w:fldChar w:fldCharType="separate"/>
      </w:r>
      <w:r>
        <w:rPr>
          <w:rStyle w:val="Hyperlink"/>
        </w:rPr>
        <w:t>R1-1708842</w:t>
      </w:r>
      <w:r>
        <w:fldChar w:fldCharType="end"/>
      </w:r>
      <w:r w:rsidR="00F619F8">
        <w:t xml:space="preserve">, sPUCCH format design, </w:t>
      </w:r>
      <w:bookmarkStart w:id="172" w:name="_GoBack"/>
      <w:bookmarkEnd w:id="172"/>
      <w:r w:rsidR="00F619F8">
        <w:t>Ericsson. RAN1#89</w:t>
      </w:r>
      <w:bookmarkEnd w:id="171"/>
    </w:p>
    <w:bookmarkStart w:id="173" w:name="_Ref485131996"/>
    <w:p w14:paraId="430D71B1" w14:textId="00DAA3BA" w:rsidR="00AE0474" w:rsidRDefault="00AE0474" w:rsidP="00AE0474">
      <w:pPr>
        <w:pStyle w:val="Reference"/>
        <w:numPr>
          <w:ilvl w:val="0"/>
          <w:numId w:val="15"/>
        </w:numPr>
        <w:textAlignment w:val="auto"/>
      </w:pPr>
      <w:r>
        <w:fldChar w:fldCharType="begin"/>
      </w:r>
      <w:r>
        <w:instrText xml:space="preserve"> HYPERLINK "ftp://www.3gpp.org/tsg_ran/WG1_RL1//TSGR1_89/Docs/R1-1709244.zip" </w:instrText>
      </w:r>
      <w:r>
        <w:fldChar w:fldCharType="separate"/>
      </w:r>
      <w:r>
        <w:rPr>
          <w:rStyle w:val="Hyperlink"/>
        </w:rPr>
        <w:t>R1-1709244</w:t>
      </w:r>
      <w:r>
        <w:fldChar w:fldCharType="end"/>
      </w:r>
      <w:r>
        <w:t xml:space="preserve">, </w:t>
      </w:r>
      <w:r w:rsidRPr="00AE0474">
        <w:t>LS on the Power Splitting across Different TTI Lengths in UL</w:t>
      </w:r>
      <w:r w:rsidR="00682281">
        <w:t>,</w:t>
      </w:r>
      <w:r>
        <w:t xml:space="preserve"> </w:t>
      </w:r>
      <w:r w:rsidRPr="00AE0474">
        <w:t>source: RAN1; to: RAN4</w:t>
      </w:r>
      <w:bookmarkEnd w:id="173"/>
    </w:p>
    <w:bookmarkStart w:id="174" w:name="_Ref485132319"/>
    <w:p w14:paraId="7C13D90F" w14:textId="71D9F17B" w:rsidR="00AE0474" w:rsidRDefault="00AD0323" w:rsidP="00AD0323">
      <w:pPr>
        <w:pStyle w:val="Reference"/>
        <w:numPr>
          <w:ilvl w:val="0"/>
          <w:numId w:val="15"/>
        </w:numPr>
        <w:textAlignment w:val="auto"/>
      </w:pPr>
      <w:r>
        <w:fldChar w:fldCharType="begin"/>
      </w:r>
      <w:r>
        <w:instrText xml:space="preserve"> HYPERLINK "ftp://www.3gpp.org/tsg_ran/WG4_Radio//TSGR4_83/Docs/R4-1706271.zip" </w:instrText>
      </w:r>
      <w:r>
        <w:fldChar w:fldCharType="separate"/>
      </w:r>
      <w:r>
        <w:rPr>
          <w:rStyle w:val="Hyperlink"/>
        </w:rPr>
        <w:t>R4-1706271</w:t>
      </w:r>
      <w:r>
        <w:fldChar w:fldCharType="end"/>
      </w:r>
      <w:r>
        <w:t xml:space="preserve">, </w:t>
      </w:r>
      <w:r w:rsidRPr="00AD0323">
        <w:t>LS on Maximum Transmission Timing Difference and Maximum Receive Timing Difference in CA for sTTI</w:t>
      </w:r>
      <w:r>
        <w:t>, source: RAN4, to: RAN1</w:t>
      </w:r>
      <w:bookmarkEnd w:id="174"/>
    </w:p>
    <w:bookmarkEnd w:id="164"/>
    <w:bookmarkEnd w:id="165"/>
    <w:p w14:paraId="13D074B2" w14:textId="4BE8B054" w:rsidR="003A7EF3" w:rsidRDefault="003A7EF3" w:rsidP="00CE0424">
      <w:pPr>
        <w:pStyle w:val="BodyText"/>
      </w:pPr>
    </w:p>
    <w:sectPr w:rsidR="003A7EF3">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79DFD" w14:textId="77777777" w:rsidR="006D1117" w:rsidRDefault="006D1117">
      <w:r>
        <w:separator/>
      </w:r>
    </w:p>
  </w:endnote>
  <w:endnote w:type="continuationSeparator" w:id="0">
    <w:p w14:paraId="7732DFE8" w14:textId="77777777" w:rsidR="006D1117" w:rsidRDefault="006D1117">
      <w:r>
        <w:continuationSeparator/>
      </w:r>
    </w:p>
  </w:endnote>
  <w:endnote w:type="continuationNotice" w:id="1">
    <w:p w14:paraId="18CF75AD" w14:textId="77777777" w:rsidR="006D1117" w:rsidRDefault="006D1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12339" w14:textId="2A404530" w:rsidR="00DC4DBE" w:rsidRDefault="00DC4D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0DD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0DD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4DF11" w14:textId="77777777" w:rsidR="006D1117" w:rsidRDefault="006D1117">
      <w:r>
        <w:separator/>
      </w:r>
    </w:p>
  </w:footnote>
  <w:footnote w:type="continuationSeparator" w:id="0">
    <w:p w14:paraId="14E051FC" w14:textId="77777777" w:rsidR="006D1117" w:rsidRDefault="006D1117">
      <w:r>
        <w:continuationSeparator/>
      </w:r>
    </w:p>
  </w:footnote>
  <w:footnote w:type="continuationNotice" w:id="1">
    <w:p w14:paraId="6C6EE404" w14:textId="77777777" w:rsidR="006D1117" w:rsidRDefault="006D11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5A1B" w14:textId="77777777" w:rsidR="00DC4DBE" w:rsidRDefault="00DC4D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5AE506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5B4076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D066D9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354DCC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F24E00"/>
    <w:multiLevelType w:val="hybridMultilevel"/>
    <w:tmpl w:val="53681A16"/>
    <w:lvl w:ilvl="0" w:tplc="108C183A">
      <w:start w:val="1"/>
      <w:numFmt w:val="bullet"/>
      <w:lvlText w:val="•"/>
      <w:lvlJc w:val="left"/>
      <w:pPr>
        <w:tabs>
          <w:tab w:val="num" w:pos="720"/>
        </w:tabs>
        <w:ind w:left="720" w:hanging="360"/>
      </w:pPr>
      <w:rPr>
        <w:rFonts w:ascii="Arial" w:hAnsi="Arial" w:hint="default"/>
      </w:rPr>
    </w:lvl>
    <w:lvl w:ilvl="1" w:tplc="C6A4F7CC">
      <w:numFmt w:val="bullet"/>
      <w:lvlText w:val="–"/>
      <w:lvlJc w:val="left"/>
      <w:pPr>
        <w:tabs>
          <w:tab w:val="num" w:pos="1440"/>
        </w:tabs>
        <w:ind w:left="1440" w:hanging="360"/>
      </w:pPr>
      <w:rPr>
        <w:rFonts w:ascii="Arial" w:hAnsi="Arial" w:hint="default"/>
      </w:rPr>
    </w:lvl>
    <w:lvl w:ilvl="2" w:tplc="05060624" w:tentative="1">
      <w:start w:val="1"/>
      <w:numFmt w:val="bullet"/>
      <w:lvlText w:val="•"/>
      <w:lvlJc w:val="left"/>
      <w:pPr>
        <w:tabs>
          <w:tab w:val="num" w:pos="2160"/>
        </w:tabs>
        <w:ind w:left="2160" w:hanging="360"/>
      </w:pPr>
      <w:rPr>
        <w:rFonts w:ascii="Arial" w:hAnsi="Arial" w:hint="default"/>
      </w:rPr>
    </w:lvl>
    <w:lvl w:ilvl="3" w:tplc="0F6E44EE" w:tentative="1">
      <w:start w:val="1"/>
      <w:numFmt w:val="bullet"/>
      <w:lvlText w:val="•"/>
      <w:lvlJc w:val="left"/>
      <w:pPr>
        <w:tabs>
          <w:tab w:val="num" w:pos="2880"/>
        </w:tabs>
        <w:ind w:left="2880" w:hanging="360"/>
      </w:pPr>
      <w:rPr>
        <w:rFonts w:ascii="Arial" w:hAnsi="Arial" w:hint="default"/>
      </w:rPr>
    </w:lvl>
    <w:lvl w:ilvl="4" w:tplc="DE46BE6A" w:tentative="1">
      <w:start w:val="1"/>
      <w:numFmt w:val="bullet"/>
      <w:lvlText w:val="•"/>
      <w:lvlJc w:val="left"/>
      <w:pPr>
        <w:tabs>
          <w:tab w:val="num" w:pos="3600"/>
        </w:tabs>
        <w:ind w:left="3600" w:hanging="360"/>
      </w:pPr>
      <w:rPr>
        <w:rFonts w:ascii="Arial" w:hAnsi="Arial" w:hint="default"/>
      </w:rPr>
    </w:lvl>
    <w:lvl w:ilvl="5" w:tplc="6EE0E620" w:tentative="1">
      <w:start w:val="1"/>
      <w:numFmt w:val="bullet"/>
      <w:lvlText w:val="•"/>
      <w:lvlJc w:val="left"/>
      <w:pPr>
        <w:tabs>
          <w:tab w:val="num" w:pos="4320"/>
        </w:tabs>
        <w:ind w:left="4320" w:hanging="360"/>
      </w:pPr>
      <w:rPr>
        <w:rFonts w:ascii="Arial" w:hAnsi="Arial" w:hint="default"/>
      </w:rPr>
    </w:lvl>
    <w:lvl w:ilvl="6" w:tplc="1B8AEBEC" w:tentative="1">
      <w:start w:val="1"/>
      <w:numFmt w:val="bullet"/>
      <w:lvlText w:val="•"/>
      <w:lvlJc w:val="left"/>
      <w:pPr>
        <w:tabs>
          <w:tab w:val="num" w:pos="5040"/>
        </w:tabs>
        <w:ind w:left="5040" w:hanging="360"/>
      </w:pPr>
      <w:rPr>
        <w:rFonts w:ascii="Arial" w:hAnsi="Arial" w:hint="default"/>
      </w:rPr>
    </w:lvl>
    <w:lvl w:ilvl="7" w:tplc="736204DA" w:tentative="1">
      <w:start w:val="1"/>
      <w:numFmt w:val="bullet"/>
      <w:lvlText w:val="•"/>
      <w:lvlJc w:val="left"/>
      <w:pPr>
        <w:tabs>
          <w:tab w:val="num" w:pos="5760"/>
        </w:tabs>
        <w:ind w:left="5760" w:hanging="360"/>
      </w:pPr>
      <w:rPr>
        <w:rFonts w:ascii="Arial" w:hAnsi="Arial" w:hint="default"/>
      </w:rPr>
    </w:lvl>
    <w:lvl w:ilvl="8" w:tplc="A050C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720EF"/>
    <w:multiLevelType w:val="hybridMultilevel"/>
    <w:tmpl w:val="71E61B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08792C"/>
    <w:multiLevelType w:val="hybridMultilevel"/>
    <w:tmpl w:val="0A50EF86"/>
    <w:lvl w:ilvl="0" w:tplc="945CF10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9B73A1"/>
    <w:multiLevelType w:val="hybridMultilevel"/>
    <w:tmpl w:val="E6F84FAE"/>
    <w:lvl w:ilvl="0" w:tplc="C4801368">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CF5CF5"/>
    <w:multiLevelType w:val="hybridMultilevel"/>
    <w:tmpl w:val="B6824A6E"/>
    <w:lvl w:ilvl="0" w:tplc="945CF10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6805F7"/>
    <w:multiLevelType w:val="hybridMultilevel"/>
    <w:tmpl w:val="1A0EE0D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2A254F"/>
    <w:multiLevelType w:val="hybridMultilevel"/>
    <w:tmpl w:val="092E78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D05125"/>
    <w:multiLevelType w:val="hybridMultilevel"/>
    <w:tmpl w:val="45484A72"/>
    <w:lvl w:ilvl="0" w:tplc="C2C46B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483595"/>
    <w:multiLevelType w:val="hybridMultilevel"/>
    <w:tmpl w:val="919216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2"/>
  </w:num>
  <w:num w:numId="18">
    <w:abstractNumId w:val="6"/>
  </w:num>
  <w:num w:numId="19">
    <w:abstractNumId w:val="20"/>
  </w:num>
  <w:num w:numId="20">
    <w:abstractNumId w:val="8"/>
  </w:num>
  <w:num w:numId="21">
    <w:abstractNumId w:val="16"/>
  </w:num>
  <w:num w:numId="22">
    <w:abstractNumId w:val="23"/>
  </w:num>
  <w:num w:numId="23">
    <w:abstractNumId w:val="5"/>
  </w:num>
  <w:num w:numId="24">
    <w:abstractNumId w:val="24"/>
  </w:num>
  <w:num w:numId="25">
    <w:abstractNumId w:val="7"/>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ED4"/>
    <w:rsid w:val="00006446"/>
    <w:rsid w:val="00006896"/>
    <w:rsid w:val="00007CDC"/>
    <w:rsid w:val="000107DE"/>
    <w:rsid w:val="00011B28"/>
    <w:rsid w:val="00015D15"/>
    <w:rsid w:val="00023713"/>
    <w:rsid w:val="0002531D"/>
    <w:rsid w:val="0002564D"/>
    <w:rsid w:val="00025ECA"/>
    <w:rsid w:val="00026A7C"/>
    <w:rsid w:val="00027654"/>
    <w:rsid w:val="000278A2"/>
    <w:rsid w:val="00032467"/>
    <w:rsid w:val="00032588"/>
    <w:rsid w:val="000325B8"/>
    <w:rsid w:val="00033357"/>
    <w:rsid w:val="00034C15"/>
    <w:rsid w:val="00036BA1"/>
    <w:rsid w:val="000422E2"/>
    <w:rsid w:val="00042F22"/>
    <w:rsid w:val="000444EF"/>
    <w:rsid w:val="00046002"/>
    <w:rsid w:val="00046785"/>
    <w:rsid w:val="00050827"/>
    <w:rsid w:val="00052A07"/>
    <w:rsid w:val="000534E3"/>
    <w:rsid w:val="00055C1F"/>
    <w:rsid w:val="0005606A"/>
    <w:rsid w:val="00057117"/>
    <w:rsid w:val="000616E7"/>
    <w:rsid w:val="0006487E"/>
    <w:rsid w:val="00065E1A"/>
    <w:rsid w:val="00077E5F"/>
    <w:rsid w:val="0008036A"/>
    <w:rsid w:val="00081AE6"/>
    <w:rsid w:val="000855EB"/>
    <w:rsid w:val="00085B52"/>
    <w:rsid w:val="00086146"/>
    <w:rsid w:val="000866F2"/>
    <w:rsid w:val="0009009F"/>
    <w:rsid w:val="00091557"/>
    <w:rsid w:val="000924C1"/>
    <w:rsid w:val="000924F0"/>
    <w:rsid w:val="00093474"/>
    <w:rsid w:val="0009510F"/>
    <w:rsid w:val="000960BC"/>
    <w:rsid w:val="00097896"/>
    <w:rsid w:val="000A1B7B"/>
    <w:rsid w:val="000A56F2"/>
    <w:rsid w:val="000B2719"/>
    <w:rsid w:val="000B3A8F"/>
    <w:rsid w:val="000B4AB9"/>
    <w:rsid w:val="000B58C3"/>
    <w:rsid w:val="000B61E9"/>
    <w:rsid w:val="000B6464"/>
    <w:rsid w:val="000C0B27"/>
    <w:rsid w:val="000C165A"/>
    <w:rsid w:val="000C2C69"/>
    <w:rsid w:val="000C2E19"/>
    <w:rsid w:val="000C591D"/>
    <w:rsid w:val="000C6C78"/>
    <w:rsid w:val="000D0D07"/>
    <w:rsid w:val="000D1F38"/>
    <w:rsid w:val="000D2287"/>
    <w:rsid w:val="000D4797"/>
    <w:rsid w:val="000D4AD6"/>
    <w:rsid w:val="000D7E18"/>
    <w:rsid w:val="000E0527"/>
    <w:rsid w:val="000E1E92"/>
    <w:rsid w:val="000E237F"/>
    <w:rsid w:val="000F06D6"/>
    <w:rsid w:val="000F0EB1"/>
    <w:rsid w:val="000F1106"/>
    <w:rsid w:val="000F3BE9"/>
    <w:rsid w:val="000F3F6C"/>
    <w:rsid w:val="000F6DF3"/>
    <w:rsid w:val="001005FF"/>
    <w:rsid w:val="001048E8"/>
    <w:rsid w:val="001062FB"/>
    <w:rsid w:val="001063E6"/>
    <w:rsid w:val="00113CF4"/>
    <w:rsid w:val="001153EA"/>
    <w:rsid w:val="00115643"/>
    <w:rsid w:val="00116765"/>
    <w:rsid w:val="001219F5"/>
    <w:rsid w:val="00121A20"/>
    <w:rsid w:val="0012377F"/>
    <w:rsid w:val="001238A6"/>
    <w:rsid w:val="00124314"/>
    <w:rsid w:val="00126B4A"/>
    <w:rsid w:val="00130C1A"/>
    <w:rsid w:val="00132FD0"/>
    <w:rsid w:val="00133F6B"/>
    <w:rsid w:val="001344C0"/>
    <w:rsid w:val="001346FA"/>
    <w:rsid w:val="00135252"/>
    <w:rsid w:val="00137AB5"/>
    <w:rsid w:val="00137F0B"/>
    <w:rsid w:val="001408E2"/>
    <w:rsid w:val="00143D27"/>
    <w:rsid w:val="00144369"/>
    <w:rsid w:val="001476BC"/>
    <w:rsid w:val="00151B8C"/>
    <w:rsid w:val="00151E23"/>
    <w:rsid w:val="00151E83"/>
    <w:rsid w:val="001521A7"/>
    <w:rsid w:val="001526E0"/>
    <w:rsid w:val="0015294D"/>
    <w:rsid w:val="001536D6"/>
    <w:rsid w:val="00154032"/>
    <w:rsid w:val="001551B5"/>
    <w:rsid w:val="0015636F"/>
    <w:rsid w:val="00157186"/>
    <w:rsid w:val="00163B9F"/>
    <w:rsid w:val="001659C1"/>
    <w:rsid w:val="00166678"/>
    <w:rsid w:val="00167108"/>
    <w:rsid w:val="00173A8E"/>
    <w:rsid w:val="00173E75"/>
    <w:rsid w:val="00177379"/>
    <w:rsid w:val="00177795"/>
    <w:rsid w:val="0018143F"/>
    <w:rsid w:val="001836B4"/>
    <w:rsid w:val="0018789F"/>
    <w:rsid w:val="0019058D"/>
    <w:rsid w:val="00190AC1"/>
    <w:rsid w:val="00190C6C"/>
    <w:rsid w:val="0019125A"/>
    <w:rsid w:val="0019341A"/>
    <w:rsid w:val="001937E5"/>
    <w:rsid w:val="001950CB"/>
    <w:rsid w:val="00195109"/>
    <w:rsid w:val="0019688D"/>
    <w:rsid w:val="00196A8C"/>
    <w:rsid w:val="00197DF9"/>
    <w:rsid w:val="001A1987"/>
    <w:rsid w:val="001A2564"/>
    <w:rsid w:val="001A41B3"/>
    <w:rsid w:val="001A6173"/>
    <w:rsid w:val="001A6CBA"/>
    <w:rsid w:val="001B0D97"/>
    <w:rsid w:val="001B1070"/>
    <w:rsid w:val="001B2D24"/>
    <w:rsid w:val="001B5A5D"/>
    <w:rsid w:val="001C0B9A"/>
    <w:rsid w:val="001C0D5A"/>
    <w:rsid w:val="001C1CE5"/>
    <w:rsid w:val="001C3D2A"/>
    <w:rsid w:val="001C7101"/>
    <w:rsid w:val="001D30D1"/>
    <w:rsid w:val="001D51BA"/>
    <w:rsid w:val="001D6342"/>
    <w:rsid w:val="001D6B16"/>
    <w:rsid w:val="001D6D53"/>
    <w:rsid w:val="001E1DBB"/>
    <w:rsid w:val="001E58E2"/>
    <w:rsid w:val="001E7AED"/>
    <w:rsid w:val="001F3916"/>
    <w:rsid w:val="001F5122"/>
    <w:rsid w:val="001F54C5"/>
    <w:rsid w:val="001F662C"/>
    <w:rsid w:val="001F7074"/>
    <w:rsid w:val="00200490"/>
    <w:rsid w:val="00201F3A"/>
    <w:rsid w:val="002036FE"/>
    <w:rsid w:val="00203F96"/>
    <w:rsid w:val="002059D0"/>
    <w:rsid w:val="002062DE"/>
    <w:rsid w:val="002069B2"/>
    <w:rsid w:val="00207FA3"/>
    <w:rsid w:val="00214DA8"/>
    <w:rsid w:val="00215423"/>
    <w:rsid w:val="002158FA"/>
    <w:rsid w:val="00220600"/>
    <w:rsid w:val="00221C4F"/>
    <w:rsid w:val="002224DB"/>
    <w:rsid w:val="00223736"/>
    <w:rsid w:val="00223FCB"/>
    <w:rsid w:val="002252C3"/>
    <w:rsid w:val="00225C54"/>
    <w:rsid w:val="00230765"/>
    <w:rsid w:val="00230F4C"/>
    <w:rsid w:val="002319E4"/>
    <w:rsid w:val="00235632"/>
    <w:rsid w:val="00235872"/>
    <w:rsid w:val="002366B6"/>
    <w:rsid w:val="00237136"/>
    <w:rsid w:val="00241559"/>
    <w:rsid w:val="0024339D"/>
    <w:rsid w:val="002435B3"/>
    <w:rsid w:val="002442E9"/>
    <w:rsid w:val="00244EE0"/>
    <w:rsid w:val="002458EB"/>
    <w:rsid w:val="0024733D"/>
    <w:rsid w:val="002500C8"/>
    <w:rsid w:val="00254244"/>
    <w:rsid w:val="00254981"/>
    <w:rsid w:val="0025513D"/>
    <w:rsid w:val="00257543"/>
    <w:rsid w:val="002617E7"/>
    <w:rsid w:val="00261B31"/>
    <w:rsid w:val="00264228"/>
    <w:rsid w:val="00264334"/>
    <w:rsid w:val="0026473E"/>
    <w:rsid w:val="00266214"/>
    <w:rsid w:val="002669B4"/>
    <w:rsid w:val="00267290"/>
    <w:rsid w:val="00267C83"/>
    <w:rsid w:val="0027144F"/>
    <w:rsid w:val="00271F3A"/>
    <w:rsid w:val="00273278"/>
    <w:rsid w:val="002737F4"/>
    <w:rsid w:val="002743A3"/>
    <w:rsid w:val="002805F5"/>
    <w:rsid w:val="00280751"/>
    <w:rsid w:val="0028280A"/>
    <w:rsid w:val="00285912"/>
    <w:rsid w:val="00285FDA"/>
    <w:rsid w:val="00286ACD"/>
    <w:rsid w:val="00287838"/>
    <w:rsid w:val="00287B64"/>
    <w:rsid w:val="002907B5"/>
    <w:rsid w:val="00290D2E"/>
    <w:rsid w:val="00292EB7"/>
    <w:rsid w:val="00296227"/>
    <w:rsid w:val="00296F44"/>
    <w:rsid w:val="0029777D"/>
    <w:rsid w:val="00297D46"/>
    <w:rsid w:val="002A055E"/>
    <w:rsid w:val="002A1D4E"/>
    <w:rsid w:val="002A2869"/>
    <w:rsid w:val="002B24D6"/>
    <w:rsid w:val="002B614C"/>
    <w:rsid w:val="002B7404"/>
    <w:rsid w:val="002C05E3"/>
    <w:rsid w:val="002C27E3"/>
    <w:rsid w:val="002C2BC4"/>
    <w:rsid w:val="002C41E6"/>
    <w:rsid w:val="002C5BA4"/>
    <w:rsid w:val="002D071A"/>
    <w:rsid w:val="002D32CE"/>
    <w:rsid w:val="002D34B2"/>
    <w:rsid w:val="002D7637"/>
    <w:rsid w:val="002E0D62"/>
    <w:rsid w:val="002E17F2"/>
    <w:rsid w:val="002E1DF6"/>
    <w:rsid w:val="002E2246"/>
    <w:rsid w:val="002E2764"/>
    <w:rsid w:val="002E2EE5"/>
    <w:rsid w:val="002E71BC"/>
    <w:rsid w:val="002E7CAE"/>
    <w:rsid w:val="002F2771"/>
    <w:rsid w:val="002F37A9"/>
    <w:rsid w:val="002F5AE1"/>
    <w:rsid w:val="002F6120"/>
    <w:rsid w:val="00301CE6"/>
    <w:rsid w:val="0030256B"/>
    <w:rsid w:val="0030501F"/>
    <w:rsid w:val="00307BA1"/>
    <w:rsid w:val="00311702"/>
    <w:rsid w:val="00311E82"/>
    <w:rsid w:val="003130FA"/>
    <w:rsid w:val="00313FD6"/>
    <w:rsid w:val="003143BD"/>
    <w:rsid w:val="003203ED"/>
    <w:rsid w:val="00322C9F"/>
    <w:rsid w:val="00324D23"/>
    <w:rsid w:val="003275AD"/>
    <w:rsid w:val="00327B01"/>
    <w:rsid w:val="00330D02"/>
    <w:rsid w:val="00331751"/>
    <w:rsid w:val="0033198E"/>
    <w:rsid w:val="00334579"/>
    <w:rsid w:val="00335858"/>
    <w:rsid w:val="00336BDA"/>
    <w:rsid w:val="0034193B"/>
    <w:rsid w:val="00341B66"/>
    <w:rsid w:val="00342BD7"/>
    <w:rsid w:val="00343A07"/>
    <w:rsid w:val="00346DB5"/>
    <w:rsid w:val="003477B1"/>
    <w:rsid w:val="00347939"/>
    <w:rsid w:val="00352EF8"/>
    <w:rsid w:val="00357380"/>
    <w:rsid w:val="003602D9"/>
    <w:rsid w:val="003604CE"/>
    <w:rsid w:val="00360B1E"/>
    <w:rsid w:val="00370E47"/>
    <w:rsid w:val="003742AC"/>
    <w:rsid w:val="00377CE1"/>
    <w:rsid w:val="003853E8"/>
    <w:rsid w:val="00385BF0"/>
    <w:rsid w:val="0038723B"/>
    <w:rsid w:val="0039255A"/>
    <w:rsid w:val="003939FF"/>
    <w:rsid w:val="003941AD"/>
    <w:rsid w:val="003A0611"/>
    <w:rsid w:val="003A2223"/>
    <w:rsid w:val="003A2A0F"/>
    <w:rsid w:val="003A3796"/>
    <w:rsid w:val="003A45A1"/>
    <w:rsid w:val="003A5B0A"/>
    <w:rsid w:val="003A6BAC"/>
    <w:rsid w:val="003A7EF3"/>
    <w:rsid w:val="003B159C"/>
    <w:rsid w:val="003B1B61"/>
    <w:rsid w:val="003B369F"/>
    <w:rsid w:val="003B36A3"/>
    <w:rsid w:val="003B5685"/>
    <w:rsid w:val="003B7FE5"/>
    <w:rsid w:val="003C11C8"/>
    <w:rsid w:val="003C2702"/>
    <w:rsid w:val="003C7806"/>
    <w:rsid w:val="003D0779"/>
    <w:rsid w:val="003D109F"/>
    <w:rsid w:val="003D2478"/>
    <w:rsid w:val="003D3C45"/>
    <w:rsid w:val="003D5B1F"/>
    <w:rsid w:val="003D7977"/>
    <w:rsid w:val="003E0865"/>
    <w:rsid w:val="003E15FA"/>
    <w:rsid w:val="003E55E4"/>
    <w:rsid w:val="003E74E3"/>
    <w:rsid w:val="003F0209"/>
    <w:rsid w:val="003F05C7"/>
    <w:rsid w:val="003F2B3C"/>
    <w:rsid w:val="003F2CD4"/>
    <w:rsid w:val="003F44DE"/>
    <w:rsid w:val="003F6BBE"/>
    <w:rsid w:val="004000E8"/>
    <w:rsid w:val="00402E2B"/>
    <w:rsid w:val="00404A5D"/>
    <w:rsid w:val="0040512B"/>
    <w:rsid w:val="00405CA5"/>
    <w:rsid w:val="0040681F"/>
    <w:rsid w:val="00407CD3"/>
    <w:rsid w:val="00410134"/>
    <w:rsid w:val="00410792"/>
    <w:rsid w:val="00410B72"/>
    <w:rsid w:val="00410F18"/>
    <w:rsid w:val="0041263E"/>
    <w:rsid w:val="00413AAC"/>
    <w:rsid w:val="00420408"/>
    <w:rsid w:val="00421105"/>
    <w:rsid w:val="00423D62"/>
    <w:rsid w:val="004242F4"/>
    <w:rsid w:val="00427248"/>
    <w:rsid w:val="00434DCC"/>
    <w:rsid w:val="00437447"/>
    <w:rsid w:val="00441A92"/>
    <w:rsid w:val="00441D48"/>
    <w:rsid w:val="00444F56"/>
    <w:rsid w:val="0044556B"/>
    <w:rsid w:val="00446488"/>
    <w:rsid w:val="004517AA"/>
    <w:rsid w:val="00451EEA"/>
    <w:rsid w:val="00452CAC"/>
    <w:rsid w:val="00454C25"/>
    <w:rsid w:val="00457565"/>
    <w:rsid w:val="00457B71"/>
    <w:rsid w:val="00457D84"/>
    <w:rsid w:val="00461AEA"/>
    <w:rsid w:val="004669E2"/>
    <w:rsid w:val="00470C31"/>
    <w:rsid w:val="004734D0"/>
    <w:rsid w:val="0047556B"/>
    <w:rsid w:val="004776C3"/>
    <w:rsid w:val="00477768"/>
    <w:rsid w:val="004778EF"/>
    <w:rsid w:val="00477B4B"/>
    <w:rsid w:val="00477DA9"/>
    <w:rsid w:val="00481ADA"/>
    <w:rsid w:val="00486B2A"/>
    <w:rsid w:val="00492188"/>
    <w:rsid w:val="00492BC5"/>
    <w:rsid w:val="00493586"/>
    <w:rsid w:val="00494D56"/>
    <w:rsid w:val="00496070"/>
    <w:rsid w:val="004964F1"/>
    <w:rsid w:val="00497F36"/>
    <w:rsid w:val="004A16BC"/>
    <w:rsid w:val="004A2B94"/>
    <w:rsid w:val="004A3306"/>
    <w:rsid w:val="004A5D5D"/>
    <w:rsid w:val="004B7C0C"/>
    <w:rsid w:val="004C3898"/>
    <w:rsid w:val="004D1774"/>
    <w:rsid w:val="004D36B1"/>
    <w:rsid w:val="004D7EBD"/>
    <w:rsid w:val="004E2680"/>
    <w:rsid w:val="004E28F9"/>
    <w:rsid w:val="004E462E"/>
    <w:rsid w:val="004E4C22"/>
    <w:rsid w:val="004E56DC"/>
    <w:rsid w:val="004E6089"/>
    <w:rsid w:val="004E76F4"/>
    <w:rsid w:val="004F0B4E"/>
    <w:rsid w:val="004F0B6C"/>
    <w:rsid w:val="004F2078"/>
    <w:rsid w:val="004F4DA3"/>
    <w:rsid w:val="004F6ADF"/>
    <w:rsid w:val="00506557"/>
    <w:rsid w:val="0050677A"/>
    <w:rsid w:val="005108D8"/>
    <w:rsid w:val="005116F9"/>
    <w:rsid w:val="00511B5C"/>
    <w:rsid w:val="005153A7"/>
    <w:rsid w:val="005172C2"/>
    <w:rsid w:val="005219CF"/>
    <w:rsid w:val="005252B2"/>
    <w:rsid w:val="00534B59"/>
    <w:rsid w:val="00536759"/>
    <w:rsid w:val="00537A79"/>
    <w:rsid w:val="00537AA7"/>
    <w:rsid w:val="00537C62"/>
    <w:rsid w:val="00542D9C"/>
    <w:rsid w:val="00542F02"/>
    <w:rsid w:val="005448F0"/>
    <w:rsid w:val="00544EB9"/>
    <w:rsid w:val="00546970"/>
    <w:rsid w:val="005478B6"/>
    <w:rsid w:val="00547F4D"/>
    <w:rsid w:val="00550419"/>
    <w:rsid w:val="00551827"/>
    <w:rsid w:val="005531AC"/>
    <w:rsid w:val="005538F2"/>
    <w:rsid w:val="00554328"/>
    <w:rsid w:val="00554E19"/>
    <w:rsid w:val="0056121F"/>
    <w:rsid w:val="00564D5F"/>
    <w:rsid w:val="00565159"/>
    <w:rsid w:val="00567646"/>
    <w:rsid w:val="00567DA7"/>
    <w:rsid w:val="005705AD"/>
    <w:rsid w:val="00572505"/>
    <w:rsid w:val="00573D90"/>
    <w:rsid w:val="005763AD"/>
    <w:rsid w:val="0058278A"/>
    <w:rsid w:val="00582809"/>
    <w:rsid w:val="005873E2"/>
    <w:rsid w:val="0058798C"/>
    <w:rsid w:val="005900FA"/>
    <w:rsid w:val="005911F8"/>
    <w:rsid w:val="005935A4"/>
    <w:rsid w:val="005948C2"/>
    <w:rsid w:val="00595DCA"/>
    <w:rsid w:val="0059779B"/>
    <w:rsid w:val="005A1089"/>
    <w:rsid w:val="005A209A"/>
    <w:rsid w:val="005A223D"/>
    <w:rsid w:val="005A229E"/>
    <w:rsid w:val="005A662D"/>
    <w:rsid w:val="005B12FD"/>
    <w:rsid w:val="005B35D7"/>
    <w:rsid w:val="005B3877"/>
    <w:rsid w:val="005B392A"/>
    <w:rsid w:val="005B3AA3"/>
    <w:rsid w:val="005B6F83"/>
    <w:rsid w:val="005C3133"/>
    <w:rsid w:val="005C74FB"/>
    <w:rsid w:val="005D1602"/>
    <w:rsid w:val="005D2194"/>
    <w:rsid w:val="005D5663"/>
    <w:rsid w:val="005D5F63"/>
    <w:rsid w:val="005D6377"/>
    <w:rsid w:val="005D6BBA"/>
    <w:rsid w:val="005D78E5"/>
    <w:rsid w:val="005E385F"/>
    <w:rsid w:val="005E5B81"/>
    <w:rsid w:val="005E6BDD"/>
    <w:rsid w:val="005F2CB1"/>
    <w:rsid w:val="005F3025"/>
    <w:rsid w:val="005F3AF3"/>
    <w:rsid w:val="005F4D33"/>
    <w:rsid w:val="005F618C"/>
    <w:rsid w:val="005F6DF4"/>
    <w:rsid w:val="005F70BD"/>
    <w:rsid w:val="005F7684"/>
    <w:rsid w:val="005F7FB6"/>
    <w:rsid w:val="0060283C"/>
    <w:rsid w:val="006031EB"/>
    <w:rsid w:val="00604F14"/>
    <w:rsid w:val="00610EA3"/>
    <w:rsid w:val="00611B83"/>
    <w:rsid w:val="00611EFD"/>
    <w:rsid w:val="00613257"/>
    <w:rsid w:val="00620A71"/>
    <w:rsid w:val="00620D80"/>
    <w:rsid w:val="006212A9"/>
    <w:rsid w:val="006234A6"/>
    <w:rsid w:val="006241E1"/>
    <w:rsid w:val="00630001"/>
    <w:rsid w:val="00630646"/>
    <w:rsid w:val="006311B3"/>
    <w:rsid w:val="006325CC"/>
    <w:rsid w:val="0063284C"/>
    <w:rsid w:val="00634850"/>
    <w:rsid w:val="00634B2A"/>
    <w:rsid w:val="00636009"/>
    <w:rsid w:val="00636398"/>
    <w:rsid w:val="006368D3"/>
    <w:rsid w:val="006377EC"/>
    <w:rsid w:val="0064151F"/>
    <w:rsid w:val="00641533"/>
    <w:rsid w:val="0064208D"/>
    <w:rsid w:val="00643475"/>
    <w:rsid w:val="0064396A"/>
    <w:rsid w:val="0064624E"/>
    <w:rsid w:val="006466F1"/>
    <w:rsid w:val="0064778B"/>
    <w:rsid w:val="00650AB9"/>
    <w:rsid w:val="00652060"/>
    <w:rsid w:val="00655733"/>
    <w:rsid w:val="00655ACD"/>
    <w:rsid w:val="00656A92"/>
    <w:rsid w:val="00656B7F"/>
    <w:rsid w:val="00656DDE"/>
    <w:rsid w:val="0066011D"/>
    <w:rsid w:val="00660293"/>
    <w:rsid w:val="006607C0"/>
    <w:rsid w:val="006613A6"/>
    <w:rsid w:val="006627A2"/>
    <w:rsid w:val="00662C22"/>
    <w:rsid w:val="006634E6"/>
    <w:rsid w:val="00663ECD"/>
    <w:rsid w:val="006654DF"/>
    <w:rsid w:val="006655EE"/>
    <w:rsid w:val="006679D0"/>
    <w:rsid w:val="00667EE7"/>
    <w:rsid w:val="00670922"/>
    <w:rsid w:val="00670BE1"/>
    <w:rsid w:val="0067218F"/>
    <w:rsid w:val="0067359C"/>
    <w:rsid w:val="006736B2"/>
    <w:rsid w:val="006741F2"/>
    <w:rsid w:val="00674CC3"/>
    <w:rsid w:val="00675C72"/>
    <w:rsid w:val="006771F9"/>
    <w:rsid w:val="006776D7"/>
    <w:rsid w:val="00677EA3"/>
    <w:rsid w:val="00681003"/>
    <w:rsid w:val="006817C9"/>
    <w:rsid w:val="00682281"/>
    <w:rsid w:val="00683ECE"/>
    <w:rsid w:val="00685724"/>
    <w:rsid w:val="00687D97"/>
    <w:rsid w:val="006925C9"/>
    <w:rsid w:val="00694D79"/>
    <w:rsid w:val="00695FC2"/>
    <w:rsid w:val="00696949"/>
    <w:rsid w:val="00697052"/>
    <w:rsid w:val="006A19AF"/>
    <w:rsid w:val="006A1C01"/>
    <w:rsid w:val="006A46FB"/>
    <w:rsid w:val="006A5E28"/>
    <w:rsid w:val="006A697B"/>
    <w:rsid w:val="006A7AFF"/>
    <w:rsid w:val="006B1816"/>
    <w:rsid w:val="006B2099"/>
    <w:rsid w:val="006B50CF"/>
    <w:rsid w:val="006B5B0F"/>
    <w:rsid w:val="006B7D49"/>
    <w:rsid w:val="006C03B8"/>
    <w:rsid w:val="006C5EC9"/>
    <w:rsid w:val="006C6059"/>
    <w:rsid w:val="006C6511"/>
    <w:rsid w:val="006C716E"/>
    <w:rsid w:val="006C7522"/>
    <w:rsid w:val="006C782B"/>
    <w:rsid w:val="006D1117"/>
    <w:rsid w:val="006D34A9"/>
    <w:rsid w:val="006D5CF5"/>
    <w:rsid w:val="006D6F08"/>
    <w:rsid w:val="006D72C9"/>
    <w:rsid w:val="006E062C"/>
    <w:rsid w:val="006E240C"/>
    <w:rsid w:val="006E28B7"/>
    <w:rsid w:val="006E3310"/>
    <w:rsid w:val="006E4E39"/>
    <w:rsid w:val="006E565E"/>
    <w:rsid w:val="006E673D"/>
    <w:rsid w:val="006E7D3B"/>
    <w:rsid w:val="006F1B70"/>
    <w:rsid w:val="006F341D"/>
    <w:rsid w:val="006F3CDE"/>
    <w:rsid w:val="006F58D4"/>
    <w:rsid w:val="00701E4E"/>
    <w:rsid w:val="0070346E"/>
    <w:rsid w:val="0070376C"/>
    <w:rsid w:val="00704EDB"/>
    <w:rsid w:val="007059B8"/>
    <w:rsid w:val="0070600A"/>
    <w:rsid w:val="00706101"/>
    <w:rsid w:val="00706767"/>
    <w:rsid w:val="00706F70"/>
    <w:rsid w:val="00707072"/>
    <w:rsid w:val="00707D61"/>
    <w:rsid w:val="00712287"/>
    <w:rsid w:val="00712772"/>
    <w:rsid w:val="0071282F"/>
    <w:rsid w:val="0071329C"/>
    <w:rsid w:val="007148D3"/>
    <w:rsid w:val="00715B9A"/>
    <w:rsid w:val="0071642E"/>
    <w:rsid w:val="00717E1E"/>
    <w:rsid w:val="00726EA6"/>
    <w:rsid w:val="00727208"/>
    <w:rsid w:val="00727680"/>
    <w:rsid w:val="00732461"/>
    <w:rsid w:val="007340C0"/>
    <w:rsid w:val="007348B1"/>
    <w:rsid w:val="007362A6"/>
    <w:rsid w:val="00736D7D"/>
    <w:rsid w:val="00740E58"/>
    <w:rsid w:val="007445A0"/>
    <w:rsid w:val="0074524B"/>
    <w:rsid w:val="00745573"/>
    <w:rsid w:val="00745CA3"/>
    <w:rsid w:val="00747B0C"/>
    <w:rsid w:val="00747D8B"/>
    <w:rsid w:val="0075031C"/>
    <w:rsid w:val="00751228"/>
    <w:rsid w:val="00751C37"/>
    <w:rsid w:val="007571E1"/>
    <w:rsid w:val="007604B2"/>
    <w:rsid w:val="00764CD9"/>
    <w:rsid w:val="00765281"/>
    <w:rsid w:val="00766BAD"/>
    <w:rsid w:val="007724A0"/>
    <w:rsid w:val="007730BD"/>
    <w:rsid w:val="007755F2"/>
    <w:rsid w:val="00776971"/>
    <w:rsid w:val="00777A01"/>
    <w:rsid w:val="0078177E"/>
    <w:rsid w:val="0078253D"/>
    <w:rsid w:val="0078304C"/>
    <w:rsid w:val="00783673"/>
    <w:rsid w:val="00785490"/>
    <w:rsid w:val="00790B5E"/>
    <w:rsid w:val="00791ED6"/>
    <w:rsid w:val="007925EA"/>
    <w:rsid w:val="00793CD8"/>
    <w:rsid w:val="00795C92"/>
    <w:rsid w:val="00796231"/>
    <w:rsid w:val="0079662E"/>
    <w:rsid w:val="007978F8"/>
    <w:rsid w:val="007A0395"/>
    <w:rsid w:val="007A1BCB"/>
    <w:rsid w:val="007A1CB3"/>
    <w:rsid w:val="007A306F"/>
    <w:rsid w:val="007A43A6"/>
    <w:rsid w:val="007A58A6"/>
    <w:rsid w:val="007B014B"/>
    <w:rsid w:val="007B3D2D"/>
    <w:rsid w:val="007B505F"/>
    <w:rsid w:val="007B50AE"/>
    <w:rsid w:val="007B51DF"/>
    <w:rsid w:val="007B7738"/>
    <w:rsid w:val="007B794C"/>
    <w:rsid w:val="007C05DD"/>
    <w:rsid w:val="007C370D"/>
    <w:rsid w:val="007C3D18"/>
    <w:rsid w:val="007C60BF"/>
    <w:rsid w:val="007C6A07"/>
    <w:rsid w:val="007C75A1"/>
    <w:rsid w:val="007C76DA"/>
    <w:rsid w:val="007C77A5"/>
    <w:rsid w:val="007D04E5"/>
    <w:rsid w:val="007D5901"/>
    <w:rsid w:val="007D7526"/>
    <w:rsid w:val="007E4610"/>
    <w:rsid w:val="007E4715"/>
    <w:rsid w:val="007E505B"/>
    <w:rsid w:val="007E67CE"/>
    <w:rsid w:val="007E7091"/>
    <w:rsid w:val="007F081E"/>
    <w:rsid w:val="007F11DE"/>
    <w:rsid w:val="007F160E"/>
    <w:rsid w:val="007F4F15"/>
    <w:rsid w:val="007F526C"/>
    <w:rsid w:val="00800CED"/>
    <w:rsid w:val="00802D31"/>
    <w:rsid w:val="00803E07"/>
    <w:rsid w:val="00803FAE"/>
    <w:rsid w:val="0080521A"/>
    <w:rsid w:val="00805BDF"/>
    <w:rsid w:val="0080605F"/>
    <w:rsid w:val="00807786"/>
    <w:rsid w:val="008078F0"/>
    <w:rsid w:val="00811FCB"/>
    <w:rsid w:val="00815327"/>
    <w:rsid w:val="008158D6"/>
    <w:rsid w:val="00816BD0"/>
    <w:rsid w:val="00817196"/>
    <w:rsid w:val="00817C68"/>
    <w:rsid w:val="008235DB"/>
    <w:rsid w:val="00824AB4"/>
    <w:rsid w:val="00825C42"/>
    <w:rsid w:val="00825D25"/>
    <w:rsid w:val="00827D6F"/>
    <w:rsid w:val="0083011A"/>
    <w:rsid w:val="00831259"/>
    <w:rsid w:val="008376AC"/>
    <w:rsid w:val="00841861"/>
    <w:rsid w:val="008444E8"/>
    <w:rsid w:val="00844E80"/>
    <w:rsid w:val="00846FE7"/>
    <w:rsid w:val="008471C1"/>
    <w:rsid w:val="00847D12"/>
    <w:rsid w:val="0085087A"/>
    <w:rsid w:val="00851015"/>
    <w:rsid w:val="008519A9"/>
    <w:rsid w:val="00856911"/>
    <w:rsid w:val="00864486"/>
    <w:rsid w:val="00866CF3"/>
    <w:rsid w:val="008672B6"/>
    <w:rsid w:val="008677FD"/>
    <w:rsid w:val="008700D4"/>
    <w:rsid w:val="008706D4"/>
    <w:rsid w:val="00870F8A"/>
    <w:rsid w:val="008719A4"/>
    <w:rsid w:val="00871D23"/>
    <w:rsid w:val="00874312"/>
    <w:rsid w:val="0087437C"/>
    <w:rsid w:val="00874CC0"/>
    <w:rsid w:val="00874FAC"/>
    <w:rsid w:val="00875CD7"/>
    <w:rsid w:val="00876B4D"/>
    <w:rsid w:val="00877F18"/>
    <w:rsid w:val="008807B8"/>
    <w:rsid w:val="00884708"/>
    <w:rsid w:val="00894990"/>
    <w:rsid w:val="00894A88"/>
    <w:rsid w:val="00895066"/>
    <w:rsid w:val="00895386"/>
    <w:rsid w:val="008A1D32"/>
    <w:rsid w:val="008A21FF"/>
    <w:rsid w:val="008A2CE2"/>
    <w:rsid w:val="008A30AC"/>
    <w:rsid w:val="008A33DD"/>
    <w:rsid w:val="008A410A"/>
    <w:rsid w:val="008A44B8"/>
    <w:rsid w:val="008A51A8"/>
    <w:rsid w:val="008A54C7"/>
    <w:rsid w:val="008A7130"/>
    <w:rsid w:val="008A77D8"/>
    <w:rsid w:val="008B0483"/>
    <w:rsid w:val="008B120C"/>
    <w:rsid w:val="008B14BE"/>
    <w:rsid w:val="008B3627"/>
    <w:rsid w:val="008B3F57"/>
    <w:rsid w:val="008B51A0"/>
    <w:rsid w:val="008B592A"/>
    <w:rsid w:val="008B7B5C"/>
    <w:rsid w:val="008C0C99"/>
    <w:rsid w:val="008C2017"/>
    <w:rsid w:val="008C25A0"/>
    <w:rsid w:val="008C36C8"/>
    <w:rsid w:val="008C4958"/>
    <w:rsid w:val="008C4BAA"/>
    <w:rsid w:val="008C50F7"/>
    <w:rsid w:val="008C6AE8"/>
    <w:rsid w:val="008C74EF"/>
    <w:rsid w:val="008C7573"/>
    <w:rsid w:val="008D299C"/>
    <w:rsid w:val="008D2E01"/>
    <w:rsid w:val="008D34F1"/>
    <w:rsid w:val="008D39D8"/>
    <w:rsid w:val="008D4002"/>
    <w:rsid w:val="008D4F7A"/>
    <w:rsid w:val="008D6D1A"/>
    <w:rsid w:val="008E065E"/>
    <w:rsid w:val="008E0927"/>
    <w:rsid w:val="008E1909"/>
    <w:rsid w:val="008E3A50"/>
    <w:rsid w:val="008F04E2"/>
    <w:rsid w:val="008F1EAB"/>
    <w:rsid w:val="008F33DC"/>
    <w:rsid w:val="008F477F"/>
    <w:rsid w:val="00902350"/>
    <w:rsid w:val="0090336B"/>
    <w:rsid w:val="00904F94"/>
    <w:rsid w:val="0090500B"/>
    <w:rsid w:val="0090531A"/>
    <w:rsid w:val="009053AA"/>
    <w:rsid w:val="00906939"/>
    <w:rsid w:val="00910B7D"/>
    <w:rsid w:val="00911DFB"/>
    <w:rsid w:val="00911E40"/>
    <w:rsid w:val="00913579"/>
    <w:rsid w:val="009139D9"/>
    <w:rsid w:val="00914AD8"/>
    <w:rsid w:val="00914D2D"/>
    <w:rsid w:val="00916079"/>
    <w:rsid w:val="00917453"/>
    <w:rsid w:val="00917CE9"/>
    <w:rsid w:val="00920BF2"/>
    <w:rsid w:val="00922010"/>
    <w:rsid w:val="00931BD9"/>
    <w:rsid w:val="00934FE4"/>
    <w:rsid w:val="009368F3"/>
    <w:rsid w:val="00936924"/>
    <w:rsid w:val="0093790A"/>
    <w:rsid w:val="00940CF9"/>
    <w:rsid w:val="00941636"/>
    <w:rsid w:val="00943742"/>
    <w:rsid w:val="009441BF"/>
    <w:rsid w:val="00945C05"/>
    <w:rsid w:val="00946945"/>
    <w:rsid w:val="00947713"/>
    <w:rsid w:val="00950DE7"/>
    <w:rsid w:val="00951FF7"/>
    <w:rsid w:val="009533E9"/>
    <w:rsid w:val="00953920"/>
    <w:rsid w:val="00953D47"/>
    <w:rsid w:val="0095681E"/>
    <w:rsid w:val="009572D4"/>
    <w:rsid w:val="00961921"/>
    <w:rsid w:val="00962248"/>
    <w:rsid w:val="00963766"/>
    <w:rsid w:val="0096430A"/>
    <w:rsid w:val="0096554B"/>
    <w:rsid w:val="0096584A"/>
    <w:rsid w:val="00971F08"/>
    <w:rsid w:val="00974529"/>
    <w:rsid w:val="00974ACC"/>
    <w:rsid w:val="00974BB9"/>
    <w:rsid w:val="009759B7"/>
    <w:rsid w:val="0097603D"/>
    <w:rsid w:val="00976949"/>
    <w:rsid w:val="00980477"/>
    <w:rsid w:val="00983A34"/>
    <w:rsid w:val="0098523A"/>
    <w:rsid w:val="00985253"/>
    <w:rsid w:val="009853B3"/>
    <w:rsid w:val="009859D8"/>
    <w:rsid w:val="00990630"/>
    <w:rsid w:val="00991761"/>
    <w:rsid w:val="00994DCA"/>
    <w:rsid w:val="009960EC"/>
    <w:rsid w:val="009969B0"/>
    <w:rsid w:val="009970DD"/>
    <w:rsid w:val="009A0814"/>
    <w:rsid w:val="009A0FBA"/>
    <w:rsid w:val="009A1601"/>
    <w:rsid w:val="009A462D"/>
    <w:rsid w:val="009A5CBA"/>
    <w:rsid w:val="009B1F30"/>
    <w:rsid w:val="009B3AC2"/>
    <w:rsid w:val="009B4DF4"/>
    <w:rsid w:val="009B564E"/>
    <w:rsid w:val="009B64E5"/>
    <w:rsid w:val="009B7DD0"/>
    <w:rsid w:val="009B7E87"/>
    <w:rsid w:val="009C403E"/>
    <w:rsid w:val="009D4FF0"/>
    <w:rsid w:val="009D51E3"/>
    <w:rsid w:val="009D703C"/>
    <w:rsid w:val="009D718F"/>
    <w:rsid w:val="009E068F"/>
    <w:rsid w:val="009E14E0"/>
    <w:rsid w:val="009E35DB"/>
    <w:rsid w:val="009E47A3"/>
    <w:rsid w:val="009F08F3"/>
    <w:rsid w:val="009F344F"/>
    <w:rsid w:val="009F390D"/>
    <w:rsid w:val="009F3B2E"/>
    <w:rsid w:val="009F5136"/>
    <w:rsid w:val="00A02528"/>
    <w:rsid w:val="00A048A8"/>
    <w:rsid w:val="00A04F49"/>
    <w:rsid w:val="00A05F1D"/>
    <w:rsid w:val="00A13D0D"/>
    <w:rsid w:val="00A13E54"/>
    <w:rsid w:val="00A17F63"/>
    <w:rsid w:val="00A2193B"/>
    <w:rsid w:val="00A2351A"/>
    <w:rsid w:val="00A23F7B"/>
    <w:rsid w:val="00A264A9"/>
    <w:rsid w:val="00A27785"/>
    <w:rsid w:val="00A30187"/>
    <w:rsid w:val="00A34291"/>
    <w:rsid w:val="00A3448A"/>
    <w:rsid w:val="00A36297"/>
    <w:rsid w:val="00A368AE"/>
    <w:rsid w:val="00A41E2B"/>
    <w:rsid w:val="00A44766"/>
    <w:rsid w:val="00A4540D"/>
    <w:rsid w:val="00A45B74"/>
    <w:rsid w:val="00A46031"/>
    <w:rsid w:val="00A507F7"/>
    <w:rsid w:val="00A50DD3"/>
    <w:rsid w:val="00A52E1D"/>
    <w:rsid w:val="00A533C1"/>
    <w:rsid w:val="00A605BE"/>
    <w:rsid w:val="00A61499"/>
    <w:rsid w:val="00A62A77"/>
    <w:rsid w:val="00A63483"/>
    <w:rsid w:val="00A657D7"/>
    <w:rsid w:val="00A660AC"/>
    <w:rsid w:val="00A67BE0"/>
    <w:rsid w:val="00A67E6C"/>
    <w:rsid w:val="00A71B99"/>
    <w:rsid w:val="00A739D0"/>
    <w:rsid w:val="00A761D4"/>
    <w:rsid w:val="00A76525"/>
    <w:rsid w:val="00A77EC4"/>
    <w:rsid w:val="00A80081"/>
    <w:rsid w:val="00A914DB"/>
    <w:rsid w:val="00A92879"/>
    <w:rsid w:val="00A9442A"/>
    <w:rsid w:val="00AA016F"/>
    <w:rsid w:val="00AA1ED6"/>
    <w:rsid w:val="00AA200D"/>
    <w:rsid w:val="00AA3E1B"/>
    <w:rsid w:val="00AA51D6"/>
    <w:rsid w:val="00AA72AC"/>
    <w:rsid w:val="00AA7440"/>
    <w:rsid w:val="00AB0BC8"/>
    <w:rsid w:val="00AB11CA"/>
    <w:rsid w:val="00AB14D9"/>
    <w:rsid w:val="00AB455F"/>
    <w:rsid w:val="00AB4AB8"/>
    <w:rsid w:val="00AB655E"/>
    <w:rsid w:val="00AC007F"/>
    <w:rsid w:val="00AC1A7C"/>
    <w:rsid w:val="00AC2ECD"/>
    <w:rsid w:val="00AC3119"/>
    <w:rsid w:val="00AC3A7B"/>
    <w:rsid w:val="00AC49FB"/>
    <w:rsid w:val="00AC5486"/>
    <w:rsid w:val="00AC5A10"/>
    <w:rsid w:val="00AC6CC9"/>
    <w:rsid w:val="00AD0323"/>
    <w:rsid w:val="00AD0AA3"/>
    <w:rsid w:val="00AD3F94"/>
    <w:rsid w:val="00AD4A5A"/>
    <w:rsid w:val="00AE0074"/>
    <w:rsid w:val="00AE0474"/>
    <w:rsid w:val="00AE1DB2"/>
    <w:rsid w:val="00AE27AC"/>
    <w:rsid w:val="00AE2834"/>
    <w:rsid w:val="00AE40E0"/>
    <w:rsid w:val="00AE4DBA"/>
    <w:rsid w:val="00AE4F07"/>
    <w:rsid w:val="00AE68E6"/>
    <w:rsid w:val="00AF1C5D"/>
    <w:rsid w:val="00AF2C6C"/>
    <w:rsid w:val="00AF332C"/>
    <w:rsid w:val="00AF42D7"/>
    <w:rsid w:val="00AF463F"/>
    <w:rsid w:val="00B006FE"/>
    <w:rsid w:val="00B007CB"/>
    <w:rsid w:val="00B01215"/>
    <w:rsid w:val="00B027F3"/>
    <w:rsid w:val="00B02AA9"/>
    <w:rsid w:val="00B02FA3"/>
    <w:rsid w:val="00B05084"/>
    <w:rsid w:val="00B069E5"/>
    <w:rsid w:val="00B103D9"/>
    <w:rsid w:val="00B157F9"/>
    <w:rsid w:val="00B15C02"/>
    <w:rsid w:val="00B16A52"/>
    <w:rsid w:val="00B17A60"/>
    <w:rsid w:val="00B20256"/>
    <w:rsid w:val="00B20D09"/>
    <w:rsid w:val="00B2262B"/>
    <w:rsid w:val="00B23684"/>
    <w:rsid w:val="00B2763F"/>
    <w:rsid w:val="00B27AAC"/>
    <w:rsid w:val="00B304F3"/>
    <w:rsid w:val="00B30929"/>
    <w:rsid w:val="00B31B04"/>
    <w:rsid w:val="00B372AA"/>
    <w:rsid w:val="00B40445"/>
    <w:rsid w:val="00B40BEF"/>
    <w:rsid w:val="00B41888"/>
    <w:rsid w:val="00B42208"/>
    <w:rsid w:val="00B45A52"/>
    <w:rsid w:val="00B46175"/>
    <w:rsid w:val="00B4715A"/>
    <w:rsid w:val="00B50E1B"/>
    <w:rsid w:val="00B53ED3"/>
    <w:rsid w:val="00B6188F"/>
    <w:rsid w:val="00B63BB1"/>
    <w:rsid w:val="00B664C7"/>
    <w:rsid w:val="00B724C4"/>
    <w:rsid w:val="00B739F6"/>
    <w:rsid w:val="00B73E50"/>
    <w:rsid w:val="00B75ED6"/>
    <w:rsid w:val="00B76A9D"/>
    <w:rsid w:val="00B81118"/>
    <w:rsid w:val="00B81A6C"/>
    <w:rsid w:val="00B85811"/>
    <w:rsid w:val="00B85DE5"/>
    <w:rsid w:val="00B8766B"/>
    <w:rsid w:val="00B909FF"/>
    <w:rsid w:val="00B90F73"/>
    <w:rsid w:val="00B93B59"/>
    <w:rsid w:val="00B9406A"/>
    <w:rsid w:val="00B959E6"/>
    <w:rsid w:val="00B97752"/>
    <w:rsid w:val="00BA0DAE"/>
    <w:rsid w:val="00BA203C"/>
    <w:rsid w:val="00BA2280"/>
    <w:rsid w:val="00BA2A08"/>
    <w:rsid w:val="00BA56D2"/>
    <w:rsid w:val="00BA76E0"/>
    <w:rsid w:val="00BB2280"/>
    <w:rsid w:val="00BB2A25"/>
    <w:rsid w:val="00BB3406"/>
    <w:rsid w:val="00BB51E9"/>
    <w:rsid w:val="00BB6B36"/>
    <w:rsid w:val="00BC0FDC"/>
    <w:rsid w:val="00BC3053"/>
    <w:rsid w:val="00BC4D2E"/>
    <w:rsid w:val="00BD27AA"/>
    <w:rsid w:val="00BD3D07"/>
    <w:rsid w:val="00BD48AC"/>
    <w:rsid w:val="00BD5F1A"/>
    <w:rsid w:val="00BD648C"/>
    <w:rsid w:val="00BE1234"/>
    <w:rsid w:val="00BE2FA6"/>
    <w:rsid w:val="00BE333F"/>
    <w:rsid w:val="00BE7406"/>
    <w:rsid w:val="00BE7603"/>
    <w:rsid w:val="00BF0EC6"/>
    <w:rsid w:val="00BF3279"/>
    <w:rsid w:val="00BF5596"/>
    <w:rsid w:val="00BF74C7"/>
    <w:rsid w:val="00C015F1"/>
    <w:rsid w:val="00C01F33"/>
    <w:rsid w:val="00C02CC6"/>
    <w:rsid w:val="00C03555"/>
    <w:rsid w:val="00C03D19"/>
    <w:rsid w:val="00C040F7"/>
    <w:rsid w:val="00C041B0"/>
    <w:rsid w:val="00C044AB"/>
    <w:rsid w:val="00C05706"/>
    <w:rsid w:val="00C06013"/>
    <w:rsid w:val="00C063C7"/>
    <w:rsid w:val="00C070E1"/>
    <w:rsid w:val="00C07377"/>
    <w:rsid w:val="00C10478"/>
    <w:rsid w:val="00C12107"/>
    <w:rsid w:val="00C122C2"/>
    <w:rsid w:val="00C14D4B"/>
    <w:rsid w:val="00C154BB"/>
    <w:rsid w:val="00C21D5E"/>
    <w:rsid w:val="00C25E3D"/>
    <w:rsid w:val="00C279B5"/>
    <w:rsid w:val="00C27C45"/>
    <w:rsid w:val="00C31D54"/>
    <w:rsid w:val="00C32BE6"/>
    <w:rsid w:val="00C3719D"/>
    <w:rsid w:val="00C414CA"/>
    <w:rsid w:val="00C4242E"/>
    <w:rsid w:val="00C54995"/>
    <w:rsid w:val="00C54D41"/>
    <w:rsid w:val="00C57328"/>
    <w:rsid w:val="00C60783"/>
    <w:rsid w:val="00C64672"/>
    <w:rsid w:val="00C67523"/>
    <w:rsid w:val="00C676D1"/>
    <w:rsid w:val="00C70697"/>
    <w:rsid w:val="00C7116B"/>
    <w:rsid w:val="00C72EF4"/>
    <w:rsid w:val="00C74CC1"/>
    <w:rsid w:val="00C75D2F"/>
    <w:rsid w:val="00C767BE"/>
    <w:rsid w:val="00C767C5"/>
    <w:rsid w:val="00C76E3C"/>
    <w:rsid w:val="00C8049E"/>
    <w:rsid w:val="00C81568"/>
    <w:rsid w:val="00C82186"/>
    <w:rsid w:val="00C84966"/>
    <w:rsid w:val="00C87654"/>
    <w:rsid w:val="00C9027A"/>
    <w:rsid w:val="00C9068E"/>
    <w:rsid w:val="00C93C4B"/>
    <w:rsid w:val="00C93F28"/>
    <w:rsid w:val="00C944AB"/>
    <w:rsid w:val="00C952FE"/>
    <w:rsid w:val="00C95B40"/>
    <w:rsid w:val="00CA1ED8"/>
    <w:rsid w:val="00CB1F63"/>
    <w:rsid w:val="00CB2AF0"/>
    <w:rsid w:val="00CB7170"/>
    <w:rsid w:val="00CC040E"/>
    <w:rsid w:val="00CC0694"/>
    <w:rsid w:val="00CC111F"/>
    <w:rsid w:val="00CC2011"/>
    <w:rsid w:val="00CC3EA0"/>
    <w:rsid w:val="00CC41AA"/>
    <w:rsid w:val="00CC4DD9"/>
    <w:rsid w:val="00CC538A"/>
    <w:rsid w:val="00CC7B45"/>
    <w:rsid w:val="00CD116C"/>
    <w:rsid w:val="00CD1188"/>
    <w:rsid w:val="00CD17AA"/>
    <w:rsid w:val="00CD2678"/>
    <w:rsid w:val="00CD2C1E"/>
    <w:rsid w:val="00CD2ED1"/>
    <w:rsid w:val="00CD337B"/>
    <w:rsid w:val="00CD7898"/>
    <w:rsid w:val="00CE0424"/>
    <w:rsid w:val="00CE1104"/>
    <w:rsid w:val="00CE43DC"/>
    <w:rsid w:val="00CE49E5"/>
    <w:rsid w:val="00CE61C4"/>
    <w:rsid w:val="00CE7561"/>
    <w:rsid w:val="00CF1354"/>
    <w:rsid w:val="00CF3B1F"/>
    <w:rsid w:val="00CF3BF6"/>
    <w:rsid w:val="00CF52CC"/>
    <w:rsid w:val="00CF5F78"/>
    <w:rsid w:val="00CF625B"/>
    <w:rsid w:val="00CF687E"/>
    <w:rsid w:val="00CF7911"/>
    <w:rsid w:val="00D0349B"/>
    <w:rsid w:val="00D03D91"/>
    <w:rsid w:val="00D05FB9"/>
    <w:rsid w:val="00D10249"/>
    <w:rsid w:val="00D115C3"/>
    <w:rsid w:val="00D11897"/>
    <w:rsid w:val="00D12959"/>
    <w:rsid w:val="00D13135"/>
    <w:rsid w:val="00D13E4E"/>
    <w:rsid w:val="00D239A7"/>
    <w:rsid w:val="00D23F47"/>
    <w:rsid w:val="00D24BD1"/>
    <w:rsid w:val="00D3074B"/>
    <w:rsid w:val="00D30CDE"/>
    <w:rsid w:val="00D31F12"/>
    <w:rsid w:val="00D34CE2"/>
    <w:rsid w:val="00D34D74"/>
    <w:rsid w:val="00D35B3D"/>
    <w:rsid w:val="00D36E71"/>
    <w:rsid w:val="00D37D87"/>
    <w:rsid w:val="00D40B33"/>
    <w:rsid w:val="00D4318F"/>
    <w:rsid w:val="00D438BF"/>
    <w:rsid w:val="00D440F8"/>
    <w:rsid w:val="00D50570"/>
    <w:rsid w:val="00D50F97"/>
    <w:rsid w:val="00D51C20"/>
    <w:rsid w:val="00D546FF"/>
    <w:rsid w:val="00D55AD5"/>
    <w:rsid w:val="00D55C6A"/>
    <w:rsid w:val="00D575A4"/>
    <w:rsid w:val="00D576CA"/>
    <w:rsid w:val="00D57D51"/>
    <w:rsid w:val="00D61AF5"/>
    <w:rsid w:val="00D62192"/>
    <w:rsid w:val="00D6237B"/>
    <w:rsid w:val="00D652B5"/>
    <w:rsid w:val="00D66132"/>
    <w:rsid w:val="00D66155"/>
    <w:rsid w:val="00D708B0"/>
    <w:rsid w:val="00D73D89"/>
    <w:rsid w:val="00D7623A"/>
    <w:rsid w:val="00D77B1D"/>
    <w:rsid w:val="00D8021F"/>
    <w:rsid w:val="00D80383"/>
    <w:rsid w:val="00D823C6"/>
    <w:rsid w:val="00D86CA3"/>
    <w:rsid w:val="00D871CE"/>
    <w:rsid w:val="00D876DC"/>
    <w:rsid w:val="00D9196D"/>
    <w:rsid w:val="00D92982"/>
    <w:rsid w:val="00DA305E"/>
    <w:rsid w:val="00DA5417"/>
    <w:rsid w:val="00DA56E8"/>
    <w:rsid w:val="00DB0A9F"/>
    <w:rsid w:val="00DB377D"/>
    <w:rsid w:val="00DB6A4A"/>
    <w:rsid w:val="00DC22A7"/>
    <w:rsid w:val="00DC2D36"/>
    <w:rsid w:val="00DC4DBE"/>
    <w:rsid w:val="00DC53EF"/>
    <w:rsid w:val="00DD019C"/>
    <w:rsid w:val="00DD6552"/>
    <w:rsid w:val="00DE0156"/>
    <w:rsid w:val="00DE13FF"/>
    <w:rsid w:val="00DE3CE6"/>
    <w:rsid w:val="00DE5608"/>
    <w:rsid w:val="00DE58D0"/>
    <w:rsid w:val="00DE654F"/>
    <w:rsid w:val="00DE68EC"/>
    <w:rsid w:val="00DF0B6E"/>
    <w:rsid w:val="00DF15E0"/>
    <w:rsid w:val="00DF3731"/>
    <w:rsid w:val="00DF37A0"/>
    <w:rsid w:val="00DF71A0"/>
    <w:rsid w:val="00DF7C05"/>
    <w:rsid w:val="00E024B8"/>
    <w:rsid w:val="00E05879"/>
    <w:rsid w:val="00E110E7"/>
    <w:rsid w:val="00E11B20"/>
    <w:rsid w:val="00E140EA"/>
    <w:rsid w:val="00E14D9A"/>
    <w:rsid w:val="00E15F9F"/>
    <w:rsid w:val="00E17FA2"/>
    <w:rsid w:val="00E22330"/>
    <w:rsid w:val="00E22C24"/>
    <w:rsid w:val="00E30B5A"/>
    <w:rsid w:val="00E3123D"/>
    <w:rsid w:val="00E31461"/>
    <w:rsid w:val="00E31D43"/>
    <w:rsid w:val="00E32608"/>
    <w:rsid w:val="00E34188"/>
    <w:rsid w:val="00E34B6E"/>
    <w:rsid w:val="00E35559"/>
    <w:rsid w:val="00E3723A"/>
    <w:rsid w:val="00E37860"/>
    <w:rsid w:val="00E446F1"/>
    <w:rsid w:val="00E46886"/>
    <w:rsid w:val="00E476D5"/>
    <w:rsid w:val="00E47AEF"/>
    <w:rsid w:val="00E5233B"/>
    <w:rsid w:val="00E52975"/>
    <w:rsid w:val="00E53B75"/>
    <w:rsid w:val="00E54E3B"/>
    <w:rsid w:val="00E55145"/>
    <w:rsid w:val="00E57565"/>
    <w:rsid w:val="00E57EC5"/>
    <w:rsid w:val="00E633D1"/>
    <w:rsid w:val="00E63838"/>
    <w:rsid w:val="00E64434"/>
    <w:rsid w:val="00E660D3"/>
    <w:rsid w:val="00E67C51"/>
    <w:rsid w:val="00E702B4"/>
    <w:rsid w:val="00E7282F"/>
    <w:rsid w:val="00E72EFC"/>
    <w:rsid w:val="00E748E5"/>
    <w:rsid w:val="00E758EC"/>
    <w:rsid w:val="00E76056"/>
    <w:rsid w:val="00E8234C"/>
    <w:rsid w:val="00E83AA9"/>
    <w:rsid w:val="00E852B7"/>
    <w:rsid w:val="00E85928"/>
    <w:rsid w:val="00E87822"/>
    <w:rsid w:val="00E90395"/>
    <w:rsid w:val="00E90C4D"/>
    <w:rsid w:val="00E90E49"/>
    <w:rsid w:val="00E917F9"/>
    <w:rsid w:val="00E9291C"/>
    <w:rsid w:val="00E93FFE"/>
    <w:rsid w:val="00E94F8A"/>
    <w:rsid w:val="00EA0D68"/>
    <w:rsid w:val="00EA1541"/>
    <w:rsid w:val="00EA4711"/>
    <w:rsid w:val="00EA7A41"/>
    <w:rsid w:val="00EB077B"/>
    <w:rsid w:val="00EB44D8"/>
    <w:rsid w:val="00EB4EA2"/>
    <w:rsid w:val="00EB6994"/>
    <w:rsid w:val="00EB6C44"/>
    <w:rsid w:val="00EB6E29"/>
    <w:rsid w:val="00EC27C6"/>
    <w:rsid w:val="00EC4207"/>
    <w:rsid w:val="00EC5653"/>
    <w:rsid w:val="00EC71CE"/>
    <w:rsid w:val="00EC7D8E"/>
    <w:rsid w:val="00ED0E1A"/>
    <w:rsid w:val="00ED1006"/>
    <w:rsid w:val="00EE258B"/>
    <w:rsid w:val="00EE586A"/>
    <w:rsid w:val="00EE697F"/>
    <w:rsid w:val="00EF18FE"/>
    <w:rsid w:val="00EF442F"/>
    <w:rsid w:val="00EF5787"/>
    <w:rsid w:val="00EF60D0"/>
    <w:rsid w:val="00F0528D"/>
    <w:rsid w:val="00F0679D"/>
    <w:rsid w:val="00F06C67"/>
    <w:rsid w:val="00F06DFD"/>
    <w:rsid w:val="00F071D1"/>
    <w:rsid w:val="00F07533"/>
    <w:rsid w:val="00F10629"/>
    <w:rsid w:val="00F1113D"/>
    <w:rsid w:val="00F12BED"/>
    <w:rsid w:val="00F154BD"/>
    <w:rsid w:val="00F15FA5"/>
    <w:rsid w:val="00F16D94"/>
    <w:rsid w:val="00F175C3"/>
    <w:rsid w:val="00F1794F"/>
    <w:rsid w:val="00F209B7"/>
    <w:rsid w:val="00F22949"/>
    <w:rsid w:val="00F2376F"/>
    <w:rsid w:val="00F2413B"/>
    <w:rsid w:val="00F243D8"/>
    <w:rsid w:val="00F24644"/>
    <w:rsid w:val="00F24F8A"/>
    <w:rsid w:val="00F301A6"/>
    <w:rsid w:val="00F30314"/>
    <w:rsid w:val="00F30828"/>
    <w:rsid w:val="00F313D6"/>
    <w:rsid w:val="00F34AA7"/>
    <w:rsid w:val="00F40F0C"/>
    <w:rsid w:val="00F4766C"/>
    <w:rsid w:val="00F507D1"/>
    <w:rsid w:val="00F519CE"/>
    <w:rsid w:val="00F51ADA"/>
    <w:rsid w:val="00F52417"/>
    <w:rsid w:val="00F5482F"/>
    <w:rsid w:val="00F607C5"/>
    <w:rsid w:val="00F60DEA"/>
    <w:rsid w:val="00F619F8"/>
    <w:rsid w:val="00F6302A"/>
    <w:rsid w:val="00F64C2B"/>
    <w:rsid w:val="00F651BE"/>
    <w:rsid w:val="00F674A7"/>
    <w:rsid w:val="00F67F53"/>
    <w:rsid w:val="00F703BE"/>
    <w:rsid w:val="00F70601"/>
    <w:rsid w:val="00F71F69"/>
    <w:rsid w:val="00F72B72"/>
    <w:rsid w:val="00F74BB9"/>
    <w:rsid w:val="00F75582"/>
    <w:rsid w:val="00F76EFA"/>
    <w:rsid w:val="00F804BE"/>
    <w:rsid w:val="00F817CE"/>
    <w:rsid w:val="00F818F8"/>
    <w:rsid w:val="00F81E9E"/>
    <w:rsid w:val="00F8252D"/>
    <w:rsid w:val="00F8456C"/>
    <w:rsid w:val="00F859D8"/>
    <w:rsid w:val="00F868F5"/>
    <w:rsid w:val="00F87C19"/>
    <w:rsid w:val="00F9056A"/>
    <w:rsid w:val="00F90F8D"/>
    <w:rsid w:val="00F92782"/>
    <w:rsid w:val="00F93AA9"/>
    <w:rsid w:val="00F96985"/>
    <w:rsid w:val="00F97838"/>
    <w:rsid w:val="00F97962"/>
    <w:rsid w:val="00FA2BB3"/>
    <w:rsid w:val="00FA38EE"/>
    <w:rsid w:val="00FA79F0"/>
    <w:rsid w:val="00FB0727"/>
    <w:rsid w:val="00FB4C80"/>
    <w:rsid w:val="00FB6199"/>
    <w:rsid w:val="00FB6A6A"/>
    <w:rsid w:val="00FB6E0D"/>
    <w:rsid w:val="00FB6E59"/>
    <w:rsid w:val="00FC3379"/>
    <w:rsid w:val="00FC3683"/>
    <w:rsid w:val="00FC727F"/>
    <w:rsid w:val="00FC7429"/>
    <w:rsid w:val="00FD07F6"/>
    <w:rsid w:val="00FD1EC8"/>
    <w:rsid w:val="00FD2C0C"/>
    <w:rsid w:val="00FD3E85"/>
    <w:rsid w:val="00FD47ED"/>
    <w:rsid w:val="00FD4CAF"/>
    <w:rsid w:val="00FD50EF"/>
    <w:rsid w:val="00FD511D"/>
    <w:rsid w:val="00FD6AD9"/>
    <w:rsid w:val="00FD74DB"/>
    <w:rsid w:val="00FD7660"/>
    <w:rsid w:val="00FE0655"/>
    <w:rsid w:val="00FE0B49"/>
    <w:rsid w:val="00FE2365"/>
    <w:rsid w:val="00FE4C7B"/>
    <w:rsid w:val="00FE7336"/>
    <w:rsid w:val="00FE787C"/>
    <w:rsid w:val="00FF22A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0C4BA2"/>
  <w15:chartTrackingRefBased/>
  <w15:docId w15:val="{6BE00AE6-8052-4E0B-925B-0FE3A908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F30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058D"/>
    <w:pPr>
      <w:ind w:left="720"/>
      <w:contextualSpacing/>
    </w:pPr>
  </w:style>
  <w:style w:type="character" w:styleId="Mention">
    <w:name w:val="Mention"/>
    <w:basedOn w:val="DefaultParagraphFont"/>
    <w:uiPriority w:val="99"/>
    <w:semiHidden/>
    <w:unhideWhenUsed/>
    <w:rsid w:val="00AE0474"/>
    <w:rPr>
      <w:color w:val="2B579A"/>
      <w:shd w:val="clear" w:color="auto" w:fill="E6E6E6"/>
    </w:rPr>
  </w:style>
  <w:style w:type="paragraph" w:styleId="Revision">
    <w:name w:val="Revision"/>
    <w:hidden/>
    <w:uiPriority w:val="99"/>
    <w:semiHidden/>
    <w:rsid w:val="00911E4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85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ftp://www.3gpp.org/Specs/archive/36_series/36.881/36881-e00.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5NUHHDQN7SK2-1-177403</_dlc_DocId>
    <_dlc_DocIdUrl xmlns="08b2df90-05d3-4030-90d4-c9feeb4a1cd9">
      <Url>https://ericoll.internal.ericsson.com/sites/star/_layouts/DocIdRedir.aspx?ID=5NUHHDQN7SK2-1-177403</Url>
      <Description>5NUHHDQN7SK2-1-177403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BC5D6-E851-40BC-A0F0-8844A50D1F0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CE4B1905-01D9-473D-8F33-50C48F1AF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1089</TotalTime>
  <Pages>7</Pages>
  <Words>3382</Words>
  <Characters>17925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21265</CharactersWithSpaces>
  <SharedDoc>false</SharedDoc>
  <HLinks>
    <vt:vector size="18" baseType="variant">
      <vt:variant>
        <vt:i4>7405584</vt:i4>
      </vt:variant>
      <vt:variant>
        <vt:i4>51</vt:i4>
      </vt:variant>
      <vt:variant>
        <vt:i4>0</vt:i4>
      </vt:variant>
      <vt:variant>
        <vt:i4>5</vt:i4>
      </vt:variant>
      <vt:variant>
        <vt:lpwstr>ftp://www.3gpp.org/tsg_ran/WG1_RL1//TSGR1_88/Docs/R1-1703255.zip</vt:lpwstr>
      </vt:variant>
      <vt:variant>
        <vt:lpwstr/>
      </vt:variant>
      <vt:variant>
        <vt:i4>65569</vt:i4>
      </vt:variant>
      <vt:variant>
        <vt:i4>48</vt:i4>
      </vt:variant>
      <vt:variant>
        <vt:i4>0</vt:i4>
      </vt:variant>
      <vt:variant>
        <vt:i4>5</vt:i4>
      </vt:variant>
      <vt:variant>
        <vt:lpwstr>ftp://www.3gpp.org/Specs/archive/36_series/36.881/36881-e00.zip</vt:lpwstr>
      </vt:variant>
      <vt:variant>
        <vt:lpwstr/>
      </vt:variant>
      <vt:variant>
        <vt:i4>6619217</vt:i4>
      </vt:variant>
      <vt:variant>
        <vt:i4>45</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Laetitia Falconetti</cp:lastModifiedBy>
  <cp:revision>69</cp:revision>
  <cp:lastPrinted>2008-01-31T16:09:00Z</cp:lastPrinted>
  <dcterms:created xsi:type="dcterms:W3CDTF">2017-06-13T13:35:00Z</dcterms:created>
  <dcterms:modified xsi:type="dcterms:W3CDTF">2017-08-11T12:08:00Z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5NUHHDQN7SK2-1-114518</vt:lpwstr>
  </property>
  <property fmtid="{D5CDD505-2E9C-101B-9397-08002B2CF9AE}" pid="5" name="_dlc_DocIdItemGuid">
    <vt:lpwstr>db88d03b-47e5-4d1a-a327-0591c937804a</vt:lpwstr>
  </property>
  <property fmtid="{D5CDD505-2E9C-101B-9397-08002B2CF9AE}" pid="6" name="_dlc_DocIdUrl">
    <vt:lpwstr>https://ericoll.internal.ericsson.com/sites/STAR/_layouts/DocIdRedir.aspx?ID=5NUHHDQN7SK2-1-114518, 5NUHHDQN7SK2-1-114518</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