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3BCD5C9" w14:textId="7B0FF6A5" w:rsidR="009B178A" w:rsidRPr="00904788" w:rsidRDefault="009B178A" w:rsidP="009B178A">
      <w:pPr>
        <w:tabs>
          <w:tab w:val="right" w:pos="10000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925F0C">
        <w:rPr>
          <w:rFonts w:ascii="Arial" w:hAnsi="Arial" w:cs="Arial"/>
          <w:b/>
          <w:sz w:val="24"/>
          <w:szCs w:val="24"/>
        </w:rPr>
        <w:t xml:space="preserve">3GPP TSG-RAN WG1 </w:t>
      </w:r>
      <w:r w:rsidR="00233A94">
        <w:rPr>
          <w:rFonts w:ascii="Arial" w:eastAsia="MS Mincho" w:hAnsi="Arial" w:cs="Arial" w:hint="eastAsia"/>
          <w:b/>
          <w:sz w:val="24"/>
          <w:szCs w:val="24"/>
          <w:lang w:eastAsia="ja-JP"/>
        </w:rPr>
        <w:t xml:space="preserve">Meeting </w:t>
      </w:r>
      <w:r w:rsidR="00411074">
        <w:rPr>
          <w:rFonts w:ascii="Arial" w:eastAsia="MS Mincho" w:hAnsi="Arial" w:cs="Arial" w:hint="eastAsia"/>
          <w:b/>
          <w:sz w:val="24"/>
          <w:szCs w:val="24"/>
          <w:lang w:eastAsia="ja-JP"/>
        </w:rPr>
        <w:t>#</w:t>
      </w:r>
      <w:r w:rsidR="00233A94">
        <w:rPr>
          <w:rFonts w:ascii="Arial" w:eastAsia="MS Mincho" w:hAnsi="Arial" w:cs="Arial" w:hint="eastAsia"/>
          <w:b/>
          <w:sz w:val="24"/>
          <w:szCs w:val="24"/>
          <w:lang w:eastAsia="ja-JP"/>
        </w:rPr>
        <w:t>90</w:t>
      </w:r>
      <w:r w:rsidRPr="00925F0C">
        <w:rPr>
          <w:rFonts w:ascii="Arial" w:hAnsi="Arial" w:cs="Arial"/>
          <w:b/>
          <w:sz w:val="24"/>
          <w:szCs w:val="24"/>
        </w:rPr>
        <w:t xml:space="preserve"> </w:t>
      </w:r>
      <w:r w:rsidRPr="00925F0C">
        <w:rPr>
          <w:rFonts w:ascii="Arial" w:hAnsi="Arial" w:cs="Arial"/>
          <w:b/>
          <w:sz w:val="24"/>
          <w:szCs w:val="24"/>
        </w:rPr>
        <w:tab/>
      </w:r>
      <w:r w:rsidR="00061392">
        <w:rPr>
          <w:rFonts w:ascii="Arial" w:hAnsi="Arial" w:cs="Arial"/>
          <w:b/>
          <w:sz w:val="24"/>
          <w:szCs w:val="24"/>
        </w:rPr>
        <w:t>R1-17</w:t>
      </w:r>
      <w:r w:rsidR="00F77A4F">
        <w:rPr>
          <w:rFonts w:ascii="Arial" w:eastAsia="MS Mincho" w:hAnsi="Arial" w:cs="Arial" w:hint="eastAsia"/>
          <w:b/>
          <w:sz w:val="24"/>
          <w:szCs w:val="24"/>
          <w:lang w:eastAsia="ja-JP"/>
        </w:rPr>
        <w:t>1</w:t>
      </w:r>
      <w:r w:rsidR="002E6F00">
        <w:rPr>
          <w:rFonts w:ascii="Arial" w:eastAsia="MS Mincho" w:hAnsi="Arial" w:cs="Arial" w:hint="eastAsia"/>
          <w:b/>
          <w:sz w:val="24"/>
          <w:szCs w:val="24"/>
          <w:lang w:eastAsia="ja-JP"/>
        </w:rPr>
        <w:t>xxxx</w:t>
      </w:r>
    </w:p>
    <w:p w14:paraId="2E62677F" w14:textId="698645D5" w:rsidR="009B178A" w:rsidRPr="00925F0C" w:rsidRDefault="00233A94" w:rsidP="009B178A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eastAsia="MS Mincho" w:hAnsi="Arial" w:cs="Arial" w:hint="eastAsia"/>
          <w:b/>
          <w:sz w:val="24"/>
          <w:szCs w:val="24"/>
          <w:lang w:eastAsia="ja-JP"/>
        </w:rPr>
        <w:t>Aug</w:t>
      </w:r>
      <w:r w:rsidR="009B178A">
        <w:rPr>
          <w:rFonts w:ascii="Arial" w:hAnsi="Arial" w:cs="Arial"/>
          <w:b/>
          <w:sz w:val="24"/>
          <w:szCs w:val="24"/>
        </w:rPr>
        <w:t xml:space="preserve"> </w:t>
      </w:r>
      <w:r w:rsidR="00411074">
        <w:rPr>
          <w:rFonts w:ascii="Arial" w:eastAsia="MS Mincho" w:hAnsi="Arial" w:cs="Arial" w:hint="eastAsia"/>
          <w:b/>
          <w:sz w:val="24"/>
          <w:szCs w:val="24"/>
          <w:lang w:eastAsia="ja-JP"/>
        </w:rPr>
        <w:t>2</w:t>
      </w:r>
      <w:r>
        <w:rPr>
          <w:rFonts w:ascii="Arial" w:eastAsia="MS Mincho" w:hAnsi="Arial" w:cs="Arial" w:hint="eastAsia"/>
          <w:b/>
          <w:sz w:val="24"/>
          <w:szCs w:val="24"/>
          <w:lang w:eastAsia="ja-JP"/>
        </w:rPr>
        <w:t>1</w:t>
      </w:r>
      <w:r>
        <w:rPr>
          <w:rFonts w:ascii="Arial" w:eastAsia="MS Mincho" w:hAnsi="Arial" w:cs="Arial" w:hint="eastAsia"/>
          <w:b/>
          <w:sz w:val="24"/>
          <w:szCs w:val="24"/>
          <w:vertAlign w:val="superscript"/>
          <w:lang w:eastAsia="ja-JP"/>
        </w:rPr>
        <w:t>st</w:t>
      </w:r>
      <w:r w:rsidR="009B178A" w:rsidRPr="00925F0C">
        <w:rPr>
          <w:rFonts w:ascii="Arial" w:hAnsi="Arial" w:cs="Arial"/>
          <w:b/>
          <w:sz w:val="24"/>
          <w:szCs w:val="24"/>
        </w:rPr>
        <w:t xml:space="preserve"> – </w:t>
      </w:r>
      <w:r>
        <w:rPr>
          <w:rFonts w:ascii="Arial" w:eastAsia="MS Mincho" w:hAnsi="Arial" w:cs="Arial" w:hint="eastAsia"/>
          <w:b/>
          <w:sz w:val="24"/>
          <w:szCs w:val="24"/>
          <w:lang w:eastAsia="ja-JP"/>
        </w:rPr>
        <w:t>25</w:t>
      </w:r>
      <w:r w:rsidR="009B178A" w:rsidRPr="00925F0C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9B178A">
        <w:rPr>
          <w:rFonts w:ascii="Arial" w:hAnsi="Arial" w:cs="Arial"/>
          <w:b/>
          <w:sz w:val="24"/>
          <w:szCs w:val="24"/>
        </w:rPr>
        <w:t>,</w:t>
      </w:r>
      <w:r w:rsidR="009B178A" w:rsidRPr="00925F0C">
        <w:rPr>
          <w:rFonts w:ascii="Arial" w:hAnsi="Arial" w:cs="Arial"/>
          <w:b/>
          <w:sz w:val="24"/>
          <w:szCs w:val="24"/>
        </w:rPr>
        <w:t xml:space="preserve"> 201</w:t>
      </w:r>
      <w:r w:rsidR="009B178A">
        <w:rPr>
          <w:rFonts w:ascii="Arial" w:hAnsi="Arial" w:cs="Arial"/>
          <w:b/>
          <w:sz w:val="24"/>
          <w:szCs w:val="24"/>
        </w:rPr>
        <w:t>7</w:t>
      </w:r>
    </w:p>
    <w:p w14:paraId="10294722" w14:textId="62C387EC" w:rsidR="009B178A" w:rsidRPr="00233A94" w:rsidRDefault="00233A94" w:rsidP="009B178A">
      <w:pPr>
        <w:overflowPunct/>
        <w:autoSpaceDE/>
        <w:autoSpaceDN/>
        <w:adjustRightInd/>
        <w:spacing w:after="0"/>
        <w:jc w:val="both"/>
        <w:textAlignment w:val="auto"/>
        <w:rPr>
          <w:rFonts w:ascii="Arial" w:eastAsia="MS Mincho" w:hAnsi="Arial" w:cs="Arial"/>
          <w:sz w:val="16"/>
          <w:szCs w:val="16"/>
          <w:lang w:eastAsia="ja-JP"/>
        </w:rPr>
      </w:pPr>
      <w:r>
        <w:rPr>
          <w:rFonts w:ascii="Arial" w:eastAsia="MS Mincho" w:hAnsi="Arial" w:cs="Arial" w:hint="eastAsia"/>
          <w:b/>
          <w:sz w:val="24"/>
          <w:szCs w:val="24"/>
          <w:lang w:eastAsia="ja-JP"/>
        </w:rPr>
        <w:t>Prague</w:t>
      </w:r>
      <w:r w:rsidR="009B178A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eastAsia="MS Mincho" w:hAnsi="Arial" w:cs="Arial" w:hint="eastAsia"/>
          <w:b/>
          <w:sz w:val="24"/>
          <w:szCs w:val="24"/>
          <w:lang w:eastAsia="ja-JP"/>
        </w:rPr>
        <w:t>Czech Republic</w:t>
      </w:r>
    </w:p>
    <w:p w14:paraId="1A9AAE95" w14:textId="77777777" w:rsidR="009B178A" w:rsidRPr="00925F0C" w:rsidRDefault="009B178A" w:rsidP="009B178A">
      <w:pPr>
        <w:pStyle w:val="Footer"/>
        <w:jc w:val="both"/>
        <w:rPr>
          <w:i w:val="0"/>
          <w:noProof w:val="0"/>
        </w:rPr>
      </w:pPr>
    </w:p>
    <w:p w14:paraId="3B284BB1" w14:textId="62011A69" w:rsidR="009B178A" w:rsidRPr="00233A94" w:rsidRDefault="009B178A" w:rsidP="00E62DE7">
      <w:pPr>
        <w:tabs>
          <w:tab w:val="left" w:pos="1985"/>
        </w:tabs>
        <w:spacing w:after="0"/>
        <w:jc w:val="both"/>
        <w:rPr>
          <w:rFonts w:ascii="Arial" w:eastAsia="MS Mincho" w:hAnsi="Arial"/>
          <w:sz w:val="24"/>
          <w:lang w:eastAsia="ja-JP"/>
        </w:rPr>
      </w:pPr>
      <w:r w:rsidRPr="00925F0C">
        <w:rPr>
          <w:rFonts w:ascii="Arial" w:hAnsi="Arial"/>
          <w:b/>
          <w:sz w:val="24"/>
        </w:rPr>
        <w:t>Agenda item:</w:t>
      </w:r>
      <w:r w:rsidRPr="00925F0C">
        <w:rPr>
          <w:rFonts w:ascii="Arial" w:hAnsi="Arial"/>
          <w:sz w:val="24"/>
        </w:rPr>
        <w:tab/>
      </w:r>
      <w:bookmarkStart w:id="0" w:name="Source"/>
      <w:bookmarkEnd w:id="0"/>
      <w:r w:rsidR="00E1794E">
        <w:rPr>
          <w:rFonts w:ascii="Arial" w:eastAsia="MS Mincho" w:hAnsi="Arial" w:hint="eastAsia"/>
          <w:sz w:val="24"/>
          <w:lang w:eastAsia="ja-JP"/>
        </w:rPr>
        <w:t>6</w:t>
      </w:r>
      <w:r w:rsidR="001A55FC">
        <w:rPr>
          <w:rFonts w:ascii="Arial" w:hAnsi="Arial"/>
          <w:sz w:val="24"/>
        </w:rPr>
        <w:t>.1.</w:t>
      </w:r>
      <w:r w:rsidR="00233A94">
        <w:rPr>
          <w:rFonts w:ascii="Arial" w:eastAsia="MS Mincho" w:hAnsi="Arial" w:hint="eastAsia"/>
          <w:sz w:val="24"/>
          <w:lang w:eastAsia="ja-JP"/>
        </w:rPr>
        <w:t>4.2.1</w:t>
      </w:r>
    </w:p>
    <w:p w14:paraId="1A884731" w14:textId="03ED57B9" w:rsidR="00D15EA1" w:rsidRPr="00986AC4" w:rsidRDefault="00D15EA1" w:rsidP="00E62DE7">
      <w:pPr>
        <w:tabs>
          <w:tab w:val="left" w:pos="1985"/>
        </w:tabs>
        <w:spacing w:after="0"/>
        <w:jc w:val="both"/>
        <w:rPr>
          <w:rFonts w:ascii="Arial" w:eastAsia="MS Mincho" w:hAnsi="Arial"/>
          <w:sz w:val="24"/>
          <w:lang w:eastAsia="ja-JP"/>
        </w:rPr>
      </w:pPr>
      <w:r w:rsidRPr="00925F0C">
        <w:rPr>
          <w:rFonts w:ascii="Arial" w:hAnsi="Arial"/>
          <w:b/>
          <w:sz w:val="24"/>
        </w:rPr>
        <w:t xml:space="preserve">Source: </w:t>
      </w:r>
      <w:r w:rsidRPr="00925F0C">
        <w:rPr>
          <w:rFonts w:ascii="Arial" w:hAnsi="Arial"/>
          <w:b/>
          <w:sz w:val="24"/>
        </w:rPr>
        <w:tab/>
      </w:r>
      <w:r w:rsidR="00986AC4">
        <w:rPr>
          <w:rFonts w:ascii="Arial" w:eastAsia="MS Mincho" w:hAnsi="Arial" w:hint="eastAsia"/>
          <w:sz w:val="24"/>
          <w:lang w:eastAsia="ja-JP"/>
        </w:rPr>
        <w:t>NEC Corporation</w:t>
      </w:r>
    </w:p>
    <w:p w14:paraId="43B7F87E" w14:textId="0B2CAA1F" w:rsidR="00C10599" w:rsidRPr="000159F1" w:rsidRDefault="0068226B" w:rsidP="00E62DE7">
      <w:pPr>
        <w:spacing w:after="0"/>
        <w:ind w:left="1988" w:hanging="1988"/>
        <w:rPr>
          <w:sz w:val="28"/>
          <w:szCs w:val="24"/>
        </w:rPr>
      </w:pPr>
      <w:r w:rsidRPr="00925F0C">
        <w:rPr>
          <w:rFonts w:ascii="Arial" w:hAnsi="Arial"/>
          <w:b/>
          <w:sz w:val="24"/>
        </w:rPr>
        <w:t>Title:</w:t>
      </w:r>
      <w:r w:rsidRPr="00925F0C">
        <w:rPr>
          <w:rFonts w:ascii="Arial" w:hAnsi="Arial"/>
          <w:sz w:val="24"/>
        </w:rPr>
        <w:t xml:space="preserve"> </w:t>
      </w:r>
      <w:r w:rsidRPr="00925F0C">
        <w:rPr>
          <w:rFonts w:ascii="Arial" w:hAnsi="Arial"/>
          <w:sz w:val="22"/>
        </w:rPr>
        <w:tab/>
      </w:r>
      <w:r w:rsidR="00E1794E">
        <w:rPr>
          <w:rFonts w:ascii="Arial" w:eastAsia="MS Mincho" w:hAnsi="Arial" w:hint="eastAsia"/>
          <w:sz w:val="22"/>
          <w:lang w:eastAsia="ja-JP"/>
        </w:rPr>
        <w:t xml:space="preserve">Polar code construction with single CRC polynomial and </w:t>
      </w:r>
      <w:proofErr w:type="spellStart"/>
      <w:r w:rsidR="00E1794E">
        <w:rPr>
          <w:rFonts w:ascii="Arial" w:eastAsia="MS Mincho" w:hAnsi="Arial" w:hint="eastAsia"/>
          <w:sz w:val="22"/>
          <w:lang w:eastAsia="ja-JP"/>
        </w:rPr>
        <w:t>interleaver</w:t>
      </w:r>
      <w:proofErr w:type="spellEnd"/>
    </w:p>
    <w:p w14:paraId="43B7F87F" w14:textId="77777777" w:rsidR="0068226B" w:rsidRPr="00925F0C" w:rsidRDefault="0068226B" w:rsidP="00E62DE7">
      <w:pPr>
        <w:spacing w:after="0"/>
        <w:ind w:left="1988" w:hanging="1988"/>
        <w:jc w:val="both"/>
        <w:rPr>
          <w:rFonts w:ascii="Arial" w:hAnsi="Arial"/>
          <w:sz w:val="24"/>
        </w:rPr>
      </w:pPr>
      <w:r w:rsidRPr="00925F0C">
        <w:rPr>
          <w:rFonts w:ascii="Arial" w:hAnsi="Arial"/>
          <w:b/>
          <w:sz w:val="24"/>
        </w:rPr>
        <w:t>Document for:</w:t>
      </w:r>
      <w:r w:rsidRPr="00925F0C">
        <w:rPr>
          <w:rFonts w:ascii="Arial" w:hAnsi="Arial"/>
          <w:sz w:val="24"/>
        </w:rPr>
        <w:tab/>
      </w:r>
      <w:bookmarkStart w:id="1" w:name="DocumentFor"/>
      <w:bookmarkEnd w:id="1"/>
      <w:r w:rsidRPr="00925F0C">
        <w:rPr>
          <w:rFonts w:ascii="Arial" w:hAnsi="Arial"/>
          <w:sz w:val="24"/>
        </w:rPr>
        <w:t>Discussion</w:t>
      </w:r>
      <w:r w:rsidR="00272736" w:rsidRPr="00925F0C">
        <w:rPr>
          <w:rFonts w:ascii="Arial" w:hAnsi="Arial"/>
          <w:sz w:val="24"/>
        </w:rPr>
        <w:t>/Decision</w:t>
      </w:r>
    </w:p>
    <w:p w14:paraId="43B7F880" w14:textId="7F3FCB38" w:rsidR="004503F9" w:rsidRDefault="00E70089" w:rsidP="00E70089">
      <w:pPr>
        <w:pStyle w:val="Heading1"/>
        <w:numPr>
          <w:ilvl w:val="0"/>
          <w:numId w:val="0"/>
        </w:numPr>
        <w:ind w:left="432" w:hanging="432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 xml:space="preserve">1.  </w:t>
      </w:r>
      <w:r w:rsidR="004503F9" w:rsidRPr="00925F0C">
        <w:t>Introduction</w:t>
      </w:r>
    </w:p>
    <w:p w14:paraId="56E2A409" w14:textId="64B61E5F" w:rsidR="00E70089" w:rsidRPr="007F3A80" w:rsidRDefault="00E70089" w:rsidP="00E70089">
      <w:pPr>
        <w:rPr>
          <w:rFonts w:ascii="Arial" w:eastAsia="MS Mincho" w:hAnsi="Arial" w:cs="Arial"/>
          <w:lang w:val="en-GB" w:eastAsia="ja-JP"/>
        </w:rPr>
      </w:pPr>
      <w:r w:rsidRPr="007F3A80">
        <w:rPr>
          <w:rFonts w:ascii="Arial" w:eastAsia="MS Mincho" w:hAnsi="Arial" w:cs="Arial"/>
          <w:lang w:val="en-GB" w:eastAsia="ja-JP"/>
        </w:rPr>
        <w:t xml:space="preserve">In RAN1 </w:t>
      </w:r>
      <w:r w:rsidR="00B40E6E">
        <w:rPr>
          <w:rFonts w:ascii="Arial" w:eastAsia="MS Mincho" w:hAnsi="Arial" w:cs="Arial" w:hint="eastAsia"/>
          <w:lang w:val="en-GB" w:eastAsia="ja-JP"/>
        </w:rPr>
        <w:t>NR Ad-hoc#2</w:t>
      </w:r>
      <w:r w:rsidRPr="007F3A80">
        <w:rPr>
          <w:rFonts w:ascii="Arial" w:eastAsia="MS Mincho" w:hAnsi="Arial" w:cs="Arial"/>
          <w:lang w:val="en-GB" w:eastAsia="ja-JP"/>
        </w:rPr>
        <w:t xml:space="preserve"> meeting, the following points were agreed upon regarding </w:t>
      </w:r>
      <w:r w:rsidR="00A150E2">
        <w:rPr>
          <w:rFonts w:ascii="Arial" w:eastAsia="MS Mincho" w:hAnsi="Arial" w:cs="Arial" w:hint="eastAsia"/>
          <w:lang w:val="en-GB" w:eastAsia="ja-JP"/>
        </w:rPr>
        <w:t>construction</w:t>
      </w:r>
      <w:r w:rsidR="00665E94" w:rsidRPr="007F3A80">
        <w:rPr>
          <w:rFonts w:ascii="Arial" w:eastAsia="MS Mincho" w:hAnsi="Arial" w:cs="Arial"/>
          <w:lang w:val="en-GB" w:eastAsia="ja-JP"/>
        </w:rPr>
        <w:t xml:space="preserve"> of</w:t>
      </w:r>
      <w:r w:rsidR="0084038F" w:rsidRPr="007F3A80">
        <w:rPr>
          <w:rFonts w:ascii="Arial" w:eastAsia="MS Mincho" w:hAnsi="Arial" w:cs="Arial"/>
          <w:lang w:val="en-GB" w:eastAsia="ja-JP"/>
        </w:rPr>
        <w:t xml:space="preserve"> polar codes.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88"/>
      </w:tblGrid>
      <w:tr w:rsidR="00986AC4" w:rsidRPr="007F3A80" w14:paraId="63F868E1" w14:textId="77777777" w:rsidTr="00986AC4">
        <w:tc>
          <w:tcPr>
            <w:tcW w:w="10188" w:type="dxa"/>
          </w:tcPr>
          <w:p w14:paraId="24A0A670" w14:textId="77777777" w:rsidR="00A150E2" w:rsidRPr="00A150E2" w:rsidRDefault="00A150E2" w:rsidP="00A150E2">
            <w:pPr>
              <w:spacing w:after="0" w:line="240" w:lineRule="auto"/>
              <w:rPr>
                <w:rFonts w:ascii="Arial" w:eastAsia="MS Mincho" w:hAnsi="Arial" w:cs="Arial"/>
                <w:highlight w:val="green"/>
                <w:lang w:eastAsia="ja-JP"/>
              </w:rPr>
            </w:pPr>
            <w:r w:rsidRPr="00A150E2">
              <w:rPr>
                <w:rFonts w:ascii="Arial" w:eastAsia="MS Mincho" w:hAnsi="Arial" w:cs="Arial"/>
                <w:b/>
                <w:highlight w:val="green"/>
                <w:u w:val="single"/>
                <w:lang w:eastAsia="ja-JP"/>
              </w:rPr>
              <w:t>Agreement</w:t>
            </w:r>
            <w:r w:rsidRPr="00A150E2">
              <w:rPr>
                <w:rFonts w:ascii="Arial" w:eastAsia="MS Mincho" w:hAnsi="Arial" w:cs="Arial"/>
                <w:highlight w:val="green"/>
                <w:lang w:eastAsia="ja-JP"/>
              </w:rPr>
              <w:t xml:space="preserve">: </w:t>
            </w:r>
          </w:p>
          <w:p w14:paraId="421DD421" w14:textId="77777777" w:rsidR="00A150E2" w:rsidRPr="00A150E2" w:rsidRDefault="00A150E2" w:rsidP="00A150E2">
            <w:pPr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eastAsia="MS Mincho" w:hAnsi="Arial" w:cs="Arial"/>
                <w:lang w:eastAsia="ja-JP"/>
              </w:rPr>
            </w:pPr>
            <w:r w:rsidRPr="00A150E2">
              <w:rPr>
                <w:rFonts w:ascii="Arial" w:eastAsia="MS Mincho" w:hAnsi="Arial" w:cs="Arial"/>
                <w:lang w:eastAsia="ja-JP"/>
              </w:rPr>
              <w:t xml:space="preserve">All companies work together to design for the DL a Single CRC polynomial + </w:t>
            </w:r>
            <w:proofErr w:type="spellStart"/>
            <w:r w:rsidRPr="00A150E2">
              <w:rPr>
                <w:rFonts w:ascii="Arial" w:eastAsia="MS Mincho" w:hAnsi="Arial" w:cs="Arial"/>
                <w:lang w:eastAsia="ja-JP"/>
              </w:rPr>
              <w:t>Interleaver</w:t>
            </w:r>
            <w:proofErr w:type="spellEnd"/>
            <w:r w:rsidRPr="00A150E2">
              <w:rPr>
                <w:rFonts w:ascii="Arial" w:eastAsia="MS Mincho" w:hAnsi="Arial" w:cs="Arial"/>
                <w:lang w:eastAsia="ja-JP"/>
              </w:rPr>
              <w:t xml:space="preserve"> scheme to deliver early termination benefits while achieving the FAR (in presence of AWGN, and in presence of random QPSK, and undetected errors in intended user’s </w:t>
            </w:r>
            <w:proofErr w:type="spellStart"/>
            <w:r w:rsidRPr="00A150E2">
              <w:rPr>
                <w:rFonts w:ascii="Arial" w:eastAsia="MS Mincho" w:hAnsi="Arial" w:cs="Arial"/>
                <w:lang w:eastAsia="ja-JP"/>
              </w:rPr>
              <w:t>codeword</w:t>
            </w:r>
            <w:proofErr w:type="spellEnd"/>
            <w:r w:rsidRPr="00A150E2">
              <w:rPr>
                <w:rFonts w:ascii="Arial" w:eastAsia="MS Mincho" w:hAnsi="Arial" w:cs="Arial"/>
                <w:lang w:eastAsia="ja-JP"/>
              </w:rPr>
              <w:t xml:space="preserve">), and BLER targets with acceptable complexity and latency. </w:t>
            </w:r>
          </w:p>
          <w:p w14:paraId="0D5FCDBC" w14:textId="77777777" w:rsidR="00A150E2" w:rsidRPr="00A150E2" w:rsidRDefault="00A150E2" w:rsidP="00A150E2">
            <w:pPr>
              <w:numPr>
                <w:ilvl w:val="1"/>
                <w:numId w:val="30"/>
              </w:num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eastAsia="MS Mincho" w:hAnsi="Arial" w:cs="Arial"/>
                <w:lang w:eastAsia="ja-JP"/>
              </w:rPr>
            </w:pPr>
            <w:r w:rsidRPr="00A150E2">
              <w:rPr>
                <w:rFonts w:ascii="Arial" w:eastAsia="MS Mincho" w:hAnsi="Arial" w:cs="Arial"/>
                <w:highlight w:val="darkYellow"/>
                <w:lang w:eastAsia="ja-JP"/>
              </w:rPr>
              <w:t xml:space="preserve">Working assumption </w:t>
            </w:r>
            <w:r w:rsidRPr="00A150E2">
              <w:rPr>
                <w:rFonts w:ascii="Arial" w:eastAsia="MS Mincho" w:hAnsi="Arial" w:cs="Arial"/>
                <w:lang w:eastAsia="ja-JP"/>
              </w:rPr>
              <w:t xml:space="preserve">that the CRC length is 19 bits, to be </w:t>
            </w:r>
            <w:proofErr w:type="spellStart"/>
            <w:r w:rsidRPr="00A150E2">
              <w:rPr>
                <w:rFonts w:ascii="Arial" w:eastAsia="MS Mincho" w:hAnsi="Arial" w:cs="Arial"/>
                <w:lang w:eastAsia="ja-JP"/>
              </w:rPr>
              <w:t>finalised</w:t>
            </w:r>
            <w:proofErr w:type="spellEnd"/>
            <w:r w:rsidRPr="00A150E2">
              <w:rPr>
                <w:rFonts w:ascii="Arial" w:eastAsia="MS Mincho" w:hAnsi="Arial" w:cs="Arial"/>
                <w:lang w:eastAsia="ja-JP"/>
              </w:rPr>
              <w:t xml:space="preserve"> as part of the design, taking into account the number of blind decodes or hypotheses to be tested. </w:t>
            </w:r>
          </w:p>
          <w:p w14:paraId="2F644D4F" w14:textId="77777777" w:rsidR="00A150E2" w:rsidRPr="00A150E2" w:rsidRDefault="00A150E2" w:rsidP="00A150E2">
            <w:pPr>
              <w:numPr>
                <w:ilvl w:val="2"/>
                <w:numId w:val="30"/>
              </w:num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eastAsia="MS Mincho" w:hAnsi="Arial" w:cs="Arial"/>
                <w:lang w:eastAsia="ja-JP"/>
              </w:rPr>
            </w:pPr>
            <w:r w:rsidRPr="00A150E2">
              <w:rPr>
                <w:rFonts w:ascii="Arial" w:eastAsia="MS Mincho" w:hAnsi="Arial" w:cs="Arial"/>
                <w:lang w:eastAsia="ja-JP"/>
              </w:rPr>
              <w:t>Longer CRCs will be considered if required to meet the FAR target</w:t>
            </w:r>
          </w:p>
          <w:p w14:paraId="35F6A964" w14:textId="77777777" w:rsidR="00A150E2" w:rsidRPr="00A150E2" w:rsidRDefault="00A150E2" w:rsidP="00A150E2">
            <w:pPr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eastAsia="MS Mincho" w:hAnsi="Arial" w:cs="Arial"/>
                <w:lang w:eastAsia="ja-JP"/>
              </w:rPr>
            </w:pPr>
            <w:r w:rsidRPr="00A150E2">
              <w:rPr>
                <w:rFonts w:ascii="Arial" w:eastAsia="MS Mincho" w:hAnsi="Arial" w:cs="Arial"/>
                <w:lang w:eastAsia="ja-JP"/>
              </w:rPr>
              <w:t xml:space="preserve">For DL for </w:t>
            </w:r>
            <w:proofErr w:type="spellStart"/>
            <w:r w:rsidRPr="00A150E2">
              <w:rPr>
                <w:rFonts w:ascii="Arial" w:eastAsia="MS Mincho" w:hAnsi="Arial" w:cs="Arial"/>
                <w:lang w:eastAsia="ja-JP"/>
              </w:rPr>
              <w:t>K+nFAR</w:t>
            </w:r>
            <w:proofErr w:type="spellEnd"/>
            <w:r w:rsidRPr="00A150E2">
              <w:rPr>
                <w:rFonts w:ascii="Arial" w:eastAsia="MS Mincho" w:hAnsi="Arial" w:cs="Arial"/>
                <w:lang w:eastAsia="ja-JP"/>
              </w:rPr>
              <w:t xml:space="preserve">&gt;=12, and for UL where </w:t>
            </w:r>
            <w:proofErr w:type="spellStart"/>
            <w:r w:rsidRPr="00A150E2">
              <w:rPr>
                <w:rFonts w:ascii="Arial" w:eastAsia="MS Mincho" w:hAnsi="Arial" w:cs="Arial"/>
                <w:lang w:eastAsia="ja-JP"/>
              </w:rPr>
              <w:t>K+nFAR</w:t>
            </w:r>
            <w:proofErr w:type="spellEnd"/>
            <w:r w:rsidRPr="00A150E2">
              <w:rPr>
                <w:rFonts w:ascii="Arial" w:eastAsia="MS Mincho" w:hAnsi="Arial" w:cs="Arial"/>
                <w:lang w:eastAsia="ja-JP"/>
              </w:rPr>
              <w:t xml:space="preserve">&gt;22, J+J’ = </w:t>
            </w:r>
            <w:proofErr w:type="spellStart"/>
            <w:r w:rsidRPr="00A150E2">
              <w:rPr>
                <w:rFonts w:ascii="Arial" w:eastAsia="MS Mincho" w:hAnsi="Arial" w:cs="Arial"/>
                <w:lang w:eastAsia="ja-JP"/>
              </w:rPr>
              <w:t>nFAR</w:t>
            </w:r>
            <w:proofErr w:type="spellEnd"/>
            <w:r w:rsidRPr="00A150E2">
              <w:rPr>
                <w:rFonts w:ascii="Arial" w:eastAsia="MS Mincho" w:hAnsi="Arial" w:cs="Arial"/>
                <w:lang w:eastAsia="ja-JP"/>
              </w:rPr>
              <w:t xml:space="preserve"> + 3</w:t>
            </w:r>
          </w:p>
          <w:p w14:paraId="52CD2510" w14:textId="77777777" w:rsidR="00A150E2" w:rsidRPr="00A150E2" w:rsidRDefault="00A150E2" w:rsidP="00A150E2">
            <w:pPr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eastAsia="MS Mincho" w:hAnsi="Arial" w:cs="Arial"/>
                <w:lang w:eastAsia="ja-JP"/>
              </w:rPr>
            </w:pPr>
            <w:r w:rsidRPr="00A150E2">
              <w:rPr>
                <w:rFonts w:ascii="Arial" w:eastAsia="MS Mincho" w:hAnsi="Arial" w:cs="Arial"/>
                <w:lang w:eastAsia="ja-JP"/>
              </w:rPr>
              <w:t>For UL, where 12&lt;=</w:t>
            </w:r>
            <w:proofErr w:type="spellStart"/>
            <w:r w:rsidRPr="00A150E2">
              <w:rPr>
                <w:rFonts w:ascii="Arial" w:eastAsia="MS Mincho" w:hAnsi="Arial" w:cs="Arial"/>
                <w:lang w:eastAsia="ja-JP"/>
              </w:rPr>
              <w:t>K+nFAR</w:t>
            </w:r>
            <w:proofErr w:type="spellEnd"/>
            <w:r w:rsidRPr="00A150E2">
              <w:rPr>
                <w:rFonts w:ascii="Arial" w:eastAsia="MS Mincho" w:hAnsi="Arial" w:cs="Arial"/>
                <w:lang w:eastAsia="ja-JP"/>
              </w:rPr>
              <w:t xml:space="preserve">&lt;=22, J+J’ = </w:t>
            </w:r>
            <w:proofErr w:type="spellStart"/>
            <w:r w:rsidRPr="00A150E2">
              <w:rPr>
                <w:rFonts w:ascii="Arial" w:eastAsia="MS Mincho" w:hAnsi="Arial" w:cs="Arial"/>
                <w:lang w:eastAsia="ja-JP"/>
              </w:rPr>
              <w:t>nFAR</w:t>
            </w:r>
            <w:proofErr w:type="spellEnd"/>
            <w:r w:rsidRPr="00A150E2">
              <w:rPr>
                <w:rFonts w:ascii="Arial" w:eastAsia="MS Mincho" w:hAnsi="Arial" w:cs="Arial"/>
                <w:lang w:eastAsia="ja-JP"/>
              </w:rPr>
              <w:t xml:space="preserve"> + 6, comprising 3 parity bits and </w:t>
            </w:r>
            <w:proofErr w:type="spellStart"/>
            <w:r w:rsidRPr="00A150E2">
              <w:rPr>
                <w:rFonts w:ascii="Arial" w:eastAsia="MS Mincho" w:hAnsi="Arial" w:cs="Arial"/>
                <w:lang w:eastAsia="ja-JP"/>
              </w:rPr>
              <w:t>nFAR</w:t>
            </w:r>
            <w:proofErr w:type="spellEnd"/>
            <w:r w:rsidRPr="00A150E2">
              <w:rPr>
                <w:rFonts w:ascii="Arial" w:eastAsia="MS Mincho" w:hAnsi="Arial" w:cs="Arial"/>
                <w:lang w:eastAsia="ja-JP"/>
              </w:rPr>
              <w:t xml:space="preserve"> + 3 additional CRC bits</w:t>
            </w:r>
          </w:p>
          <w:p w14:paraId="2313B872" w14:textId="77777777" w:rsidR="00A150E2" w:rsidRPr="00A150E2" w:rsidRDefault="00A150E2" w:rsidP="00A150E2">
            <w:pPr>
              <w:spacing w:after="0" w:line="240" w:lineRule="auto"/>
              <w:rPr>
                <w:rFonts w:ascii="Arial" w:eastAsia="MS Mincho" w:hAnsi="Arial" w:cs="Arial"/>
                <w:lang w:eastAsia="ja-JP"/>
              </w:rPr>
            </w:pPr>
            <w:r w:rsidRPr="00A150E2">
              <w:rPr>
                <w:rFonts w:ascii="Arial" w:eastAsia="MS Mincho" w:hAnsi="Arial" w:cs="Arial"/>
                <w:lang w:eastAsia="ja-JP"/>
              </w:rPr>
              <w:t>Note: K is the number of payload information bits without CRC or parity bits</w:t>
            </w:r>
          </w:p>
          <w:p w14:paraId="4697BAE4" w14:textId="77777777" w:rsidR="00A150E2" w:rsidRPr="00A150E2" w:rsidRDefault="00A150E2" w:rsidP="00A150E2">
            <w:pPr>
              <w:spacing w:after="0" w:line="240" w:lineRule="auto"/>
              <w:rPr>
                <w:rFonts w:ascii="Arial" w:eastAsia="MS Mincho" w:hAnsi="Arial" w:cs="Arial"/>
                <w:lang w:eastAsia="ja-JP"/>
              </w:rPr>
            </w:pPr>
            <w:r w:rsidRPr="00A150E2">
              <w:rPr>
                <w:rFonts w:ascii="Arial" w:eastAsia="MS Mincho" w:hAnsi="Arial" w:cs="Arial"/>
                <w:lang w:eastAsia="ja-JP"/>
              </w:rPr>
              <w:t xml:space="preserve">Note: </w:t>
            </w:r>
            <w:proofErr w:type="spellStart"/>
            <w:r w:rsidRPr="00A150E2">
              <w:rPr>
                <w:rFonts w:ascii="Arial" w:eastAsia="MS Mincho" w:hAnsi="Arial" w:cs="Arial"/>
                <w:lang w:eastAsia="ja-JP"/>
              </w:rPr>
              <w:t>nFAR</w:t>
            </w:r>
            <w:proofErr w:type="spellEnd"/>
            <w:r w:rsidRPr="00A150E2">
              <w:rPr>
                <w:rFonts w:ascii="Arial" w:eastAsia="MS Mincho" w:hAnsi="Arial" w:cs="Arial"/>
                <w:lang w:eastAsia="ja-JP"/>
              </w:rPr>
              <w:t xml:space="preserve"> may be zero in some circumstances. </w:t>
            </w:r>
          </w:p>
          <w:p w14:paraId="3E0939B8" w14:textId="77777777" w:rsidR="00E70089" w:rsidRPr="00A150E2" w:rsidRDefault="00A150E2" w:rsidP="00A150E2">
            <w:pPr>
              <w:spacing w:after="0" w:line="240" w:lineRule="auto"/>
              <w:rPr>
                <w:rFonts w:ascii="Arial" w:eastAsia="MS Mincho" w:hAnsi="Arial" w:cs="Arial"/>
                <w:lang w:eastAsia="ja-JP"/>
              </w:rPr>
            </w:pPr>
            <w:r w:rsidRPr="00A150E2">
              <w:rPr>
                <w:rFonts w:ascii="Arial" w:eastAsia="MS Mincho" w:hAnsi="Arial" w:cs="Arial"/>
                <w:lang w:eastAsia="ja-JP"/>
              </w:rPr>
              <w:t xml:space="preserve">Note: UE specific scrambling is not precluded and will be considered separately. </w:t>
            </w:r>
          </w:p>
          <w:p w14:paraId="02F826A2" w14:textId="77777777" w:rsidR="00A150E2" w:rsidRPr="00A150E2" w:rsidRDefault="00A150E2" w:rsidP="00A150E2">
            <w:pPr>
              <w:spacing w:after="0" w:line="240" w:lineRule="auto"/>
              <w:rPr>
                <w:rFonts w:ascii="Arial" w:eastAsia="MS Mincho" w:hAnsi="Arial" w:cs="Arial"/>
                <w:b/>
                <w:highlight w:val="green"/>
                <w:u w:val="single"/>
                <w:lang w:eastAsia="ja-JP"/>
              </w:rPr>
            </w:pPr>
            <w:r w:rsidRPr="00A150E2">
              <w:rPr>
                <w:rFonts w:ascii="Arial" w:eastAsia="MS Mincho" w:hAnsi="Arial" w:cs="Arial"/>
                <w:b/>
                <w:highlight w:val="green"/>
                <w:u w:val="single"/>
                <w:lang w:eastAsia="ja-JP"/>
              </w:rPr>
              <w:t>Agreement:</w:t>
            </w:r>
          </w:p>
          <w:p w14:paraId="04EEBFB7" w14:textId="77777777" w:rsidR="00A150E2" w:rsidRPr="00A150E2" w:rsidRDefault="00A150E2" w:rsidP="00A150E2">
            <w:pPr>
              <w:spacing w:after="0" w:line="240" w:lineRule="auto"/>
              <w:rPr>
                <w:rFonts w:ascii="Arial" w:eastAsia="MS Mincho" w:hAnsi="Arial" w:cs="Arial"/>
                <w:lang w:eastAsia="ja-JP"/>
              </w:rPr>
            </w:pPr>
            <w:r w:rsidRPr="00A150E2">
              <w:rPr>
                <w:rFonts w:ascii="Arial" w:eastAsia="MS Mincho" w:hAnsi="Arial" w:cs="Arial"/>
                <w:bCs/>
                <w:lang w:eastAsia="ja-JP"/>
              </w:rPr>
              <w:t>For UL, where 12&lt;=</w:t>
            </w:r>
            <w:proofErr w:type="spellStart"/>
            <w:r w:rsidRPr="00A150E2">
              <w:rPr>
                <w:rFonts w:ascii="Arial" w:eastAsia="MS Mincho" w:hAnsi="Arial" w:cs="Arial"/>
                <w:bCs/>
                <w:lang w:eastAsia="ja-JP"/>
              </w:rPr>
              <w:t>K+nFAR</w:t>
            </w:r>
            <w:proofErr w:type="spellEnd"/>
            <w:r w:rsidRPr="00A150E2">
              <w:rPr>
                <w:rFonts w:ascii="Arial" w:eastAsia="MS Mincho" w:hAnsi="Arial" w:cs="Arial"/>
                <w:bCs/>
                <w:lang w:eastAsia="ja-JP"/>
              </w:rPr>
              <w:t xml:space="preserve">&lt;=22, J+J’ = </w:t>
            </w:r>
            <w:proofErr w:type="spellStart"/>
            <w:r w:rsidRPr="00A150E2">
              <w:rPr>
                <w:rFonts w:ascii="Arial" w:eastAsia="MS Mincho" w:hAnsi="Arial" w:cs="Arial"/>
                <w:bCs/>
                <w:lang w:eastAsia="ja-JP"/>
              </w:rPr>
              <w:t>nFAR</w:t>
            </w:r>
            <w:proofErr w:type="spellEnd"/>
            <w:r w:rsidRPr="00A150E2">
              <w:rPr>
                <w:rFonts w:ascii="Arial" w:eastAsia="MS Mincho" w:hAnsi="Arial" w:cs="Arial"/>
                <w:bCs/>
                <w:lang w:eastAsia="ja-JP"/>
              </w:rPr>
              <w:t xml:space="preserve"> + 6, 3 PC bits are generated according to the following steps:</w:t>
            </w:r>
          </w:p>
          <w:p w14:paraId="563D7F10" w14:textId="77777777" w:rsidR="00A150E2" w:rsidRPr="00A150E2" w:rsidRDefault="00A150E2" w:rsidP="00A150E2">
            <w:pPr>
              <w:numPr>
                <w:ilvl w:val="1"/>
                <w:numId w:val="31"/>
              </w:num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eastAsia="MS Mincho" w:hAnsi="Arial" w:cs="Arial"/>
                <w:lang w:eastAsia="ja-JP"/>
              </w:rPr>
            </w:pPr>
            <w:r w:rsidRPr="00A150E2">
              <w:rPr>
                <w:rFonts w:ascii="Arial" w:eastAsia="MS Mincho" w:hAnsi="Arial" w:cs="Arial"/>
                <w:lang w:eastAsia="ja-JP"/>
              </w:rPr>
              <w:t xml:space="preserve"> Encode </w:t>
            </w:r>
            <w:r w:rsidRPr="00A150E2">
              <w:rPr>
                <w:rFonts w:ascii="Arial" w:eastAsia="MS Mincho" w:hAnsi="Arial" w:cs="Arial"/>
                <w:i/>
                <w:iCs/>
                <w:lang w:eastAsia="ja-JP"/>
              </w:rPr>
              <w:t>K</w:t>
            </w:r>
            <w:r w:rsidRPr="00A150E2">
              <w:rPr>
                <w:rFonts w:ascii="Arial" w:eastAsia="MS Mincho" w:hAnsi="Arial" w:cs="Arial"/>
                <w:lang w:eastAsia="ja-JP"/>
              </w:rPr>
              <w:t xml:space="preserve"> info bits to </w:t>
            </w:r>
            <w:r w:rsidRPr="00A150E2">
              <w:rPr>
                <w:rFonts w:ascii="Arial" w:eastAsia="MS Mincho" w:hAnsi="Arial" w:cs="Arial"/>
                <w:i/>
                <w:iCs/>
                <w:lang w:eastAsia="ja-JP"/>
              </w:rPr>
              <w:t>K</w:t>
            </w:r>
            <w:r w:rsidRPr="00A150E2">
              <w:rPr>
                <w:rFonts w:ascii="Arial" w:eastAsia="MS Mincho" w:hAnsi="Arial" w:cs="Arial"/>
                <w:lang w:eastAsia="ja-JP"/>
              </w:rPr>
              <w:t>+</w:t>
            </w:r>
            <w:r w:rsidRPr="00A150E2">
              <w:rPr>
                <w:rFonts w:ascii="Arial" w:eastAsia="MS Mincho" w:hAnsi="Arial" w:cs="Arial"/>
                <w:i/>
                <w:iCs/>
                <w:lang w:eastAsia="ja-JP"/>
              </w:rPr>
              <w:t>nFAR</w:t>
            </w:r>
            <w:r w:rsidRPr="00A150E2">
              <w:rPr>
                <w:rFonts w:ascii="Arial" w:eastAsia="MS Mincho" w:hAnsi="Arial" w:cs="Arial"/>
                <w:lang w:eastAsia="ja-JP"/>
              </w:rPr>
              <w:t>+3 CRC encoded bits,</w:t>
            </w:r>
          </w:p>
          <w:p w14:paraId="10406066" w14:textId="77777777" w:rsidR="00A150E2" w:rsidRPr="00A150E2" w:rsidRDefault="00A150E2" w:rsidP="00A150E2">
            <w:pPr>
              <w:numPr>
                <w:ilvl w:val="2"/>
                <w:numId w:val="31"/>
              </w:num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eastAsia="MS Mincho" w:hAnsi="Arial" w:cs="Arial"/>
                <w:lang w:eastAsia="ja-JP"/>
              </w:rPr>
            </w:pPr>
            <w:r w:rsidRPr="00A150E2">
              <w:rPr>
                <w:rFonts w:ascii="Arial" w:eastAsia="MS Mincho" w:hAnsi="Arial" w:cs="Arial"/>
                <w:i/>
                <w:iCs/>
                <w:lang w:eastAsia="ja-JP"/>
              </w:rPr>
              <w:t>FFS the nFAR</w:t>
            </w:r>
            <w:r w:rsidRPr="00A150E2">
              <w:rPr>
                <w:rFonts w:ascii="Arial" w:eastAsia="MS Mincho" w:hAnsi="Arial" w:cs="Arial"/>
                <w:lang w:eastAsia="ja-JP"/>
              </w:rPr>
              <w:t>+</w:t>
            </w:r>
            <w:r w:rsidRPr="00A150E2">
              <w:rPr>
                <w:rFonts w:ascii="Arial" w:eastAsia="MS Mincho" w:hAnsi="Arial" w:cs="Arial"/>
                <w:i/>
                <w:iCs/>
                <w:lang w:eastAsia="ja-JP"/>
              </w:rPr>
              <w:t>3</w:t>
            </w:r>
            <w:r w:rsidRPr="00A150E2">
              <w:rPr>
                <w:rFonts w:ascii="Arial" w:eastAsia="MS Mincho" w:hAnsi="Arial" w:cs="Arial"/>
                <w:lang w:eastAsia="ja-JP"/>
              </w:rPr>
              <w:t xml:space="preserve"> CRC bit locations</w:t>
            </w:r>
          </w:p>
          <w:p w14:paraId="10BEDA36" w14:textId="77777777" w:rsidR="00A150E2" w:rsidRPr="00A150E2" w:rsidRDefault="00A150E2" w:rsidP="00A150E2">
            <w:pPr>
              <w:numPr>
                <w:ilvl w:val="1"/>
                <w:numId w:val="31"/>
              </w:num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eastAsia="MS Mincho" w:hAnsi="Arial" w:cs="Arial"/>
                <w:lang w:eastAsia="ja-JP"/>
              </w:rPr>
            </w:pPr>
            <w:r w:rsidRPr="00A150E2">
              <w:rPr>
                <w:rFonts w:ascii="Arial" w:eastAsia="MS Mincho" w:hAnsi="Arial" w:cs="Arial"/>
                <w:lang w:eastAsia="ja-JP"/>
              </w:rPr>
              <w:t xml:space="preserve"> Select K’ = K+nFAR+6 most reliable bit positions</w:t>
            </w:r>
          </w:p>
          <w:p w14:paraId="04C60317" w14:textId="77777777" w:rsidR="00A150E2" w:rsidRPr="00A150E2" w:rsidRDefault="00A150E2" w:rsidP="00A150E2">
            <w:pPr>
              <w:numPr>
                <w:ilvl w:val="1"/>
                <w:numId w:val="31"/>
              </w:num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eastAsia="MS Mincho" w:hAnsi="Arial" w:cs="Arial"/>
                <w:lang w:eastAsia="ja-JP"/>
              </w:rPr>
            </w:pPr>
            <w:r w:rsidRPr="00A150E2">
              <w:rPr>
                <w:rFonts w:ascii="Arial" w:eastAsia="MS Mincho" w:hAnsi="Arial" w:cs="Arial"/>
                <w:lang w:eastAsia="ja-JP"/>
              </w:rPr>
              <w:t xml:space="preserve"> Select</w:t>
            </w:r>
            <w:r w:rsidRPr="00A150E2">
              <w:rPr>
                <w:rFonts w:ascii="Arial" w:eastAsia="MS Mincho" w:hAnsi="Arial" w:cs="Arial"/>
                <w:i/>
                <w:iCs/>
                <w:lang w:eastAsia="ja-JP"/>
              </w:rPr>
              <w:t xml:space="preserve"> 3 </w:t>
            </w:r>
            <w:r w:rsidRPr="00A150E2">
              <w:rPr>
                <w:rFonts w:ascii="Arial" w:eastAsia="MS Mincho" w:hAnsi="Arial" w:cs="Arial"/>
                <w:lang w:eastAsia="ja-JP"/>
              </w:rPr>
              <w:t xml:space="preserve">PC bits from the </w:t>
            </w:r>
            <w:r w:rsidRPr="00A150E2">
              <w:rPr>
                <w:rFonts w:ascii="Arial" w:eastAsia="MS Mincho" w:hAnsi="Arial" w:cs="Arial"/>
                <w:i/>
                <w:iCs/>
                <w:lang w:eastAsia="ja-JP"/>
              </w:rPr>
              <w:t>K’</w:t>
            </w:r>
            <w:r w:rsidRPr="00A150E2">
              <w:rPr>
                <w:rFonts w:ascii="Arial" w:eastAsia="MS Mincho" w:hAnsi="Arial" w:cs="Arial"/>
                <w:lang w:eastAsia="ja-JP"/>
              </w:rPr>
              <w:t xml:space="preserve"> reliable positions</w:t>
            </w:r>
          </w:p>
          <w:p w14:paraId="3B71490C" w14:textId="77777777" w:rsidR="00A150E2" w:rsidRPr="00A150E2" w:rsidRDefault="00A150E2" w:rsidP="00A150E2">
            <w:pPr>
              <w:numPr>
                <w:ilvl w:val="2"/>
                <w:numId w:val="31"/>
              </w:num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eastAsia="MS Mincho" w:hAnsi="Arial" w:cs="Arial"/>
                <w:lang w:eastAsia="ja-JP"/>
              </w:rPr>
            </w:pPr>
            <w:r w:rsidRPr="00A150E2">
              <w:rPr>
                <w:rFonts w:ascii="Arial" w:eastAsia="MS Mincho" w:hAnsi="Arial" w:cs="Arial"/>
                <w:i/>
                <w:iCs/>
                <w:lang w:eastAsia="ja-JP"/>
              </w:rPr>
              <w:t>The most reliable n</w:t>
            </w:r>
            <w:r w:rsidRPr="00A150E2">
              <w:rPr>
                <w:rFonts w:ascii="Arial" w:eastAsia="MS Mincho" w:hAnsi="Arial" w:cs="Arial"/>
                <w:lang w:eastAsia="ja-JP"/>
              </w:rPr>
              <w:t xml:space="preserve"> positions with </w:t>
            </w:r>
            <w:proofErr w:type="spellStart"/>
            <w:r w:rsidRPr="00A150E2">
              <w:rPr>
                <w:rFonts w:ascii="Arial" w:eastAsia="MS Mincho" w:hAnsi="Arial" w:cs="Arial"/>
                <w:i/>
                <w:iCs/>
                <w:lang w:eastAsia="ja-JP"/>
              </w:rPr>
              <w:t>w</w:t>
            </w:r>
            <w:r w:rsidRPr="00A150E2">
              <w:rPr>
                <w:rFonts w:ascii="Arial" w:eastAsia="MS Mincho" w:hAnsi="Arial" w:cs="Arial"/>
                <w:i/>
                <w:iCs/>
                <w:vertAlign w:val="subscript"/>
                <w:lang w:eastAsia="ja-JP"/>
              </w:rPr>
              <w:t>min</w:t>
            </w:r>
            <w:proofErr w:type="spellEnd"/>
            <w:r w:rsidRPr="00A150E2">
              <w:rPr>
                <w:rFonts w:ascii="Arial" w:eastAsia="MS Mincho" w:hAnsi="Arial" w:cs="Arial"/>
                <w:lang w:eastAsia="ja-JP"/>
              </w:rPr>
              <w:t>, where</w:t>
            </w:r>
          </w:p>
          <w:p w14:paraId="040C13FA" w14:textId="77777777" w:rsidR="00A150E2" w:rsidRPr="00A150E2" w:rsidRDefault="00A150E2" w:rsidP="00A150E2">
            <w:pPr>
              <w:numPr>
                <w:ilvl w:val="3"/>
                <w:numId w:val="31"/>
              </w:num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eastAsia="MS Mincho" w:hAnsi="Arial" w:cs="Arial"/>
                <w:lang w:eastAsia="ja-JP"/>
              </w:rPr>
            </w:pPr>
            <w:proofErr w:type="spellStart"/>
            <w:r w:rsidRPr="00A150E2">
              <w:rPr>
                <w:rFonts w:ascii="Arial" w:eastAsia="MS Mincho" w:hAnsi="Arial" w:cs="Arial"/>
                <w:i/>
                <w:iCs/>
                <w:lang w:eastAsia="ja-JP"/>
              </w:rPr>
              <w:t>w</w:t>
            </w:r>
            <w:r w:rsidRPr="00A150E2">
              <w:rPr>
                <w:rFonts w:ascii="Arial" w:eastAsia="MS Mincho" w:hAnsi="Arial" w:cs="Arial"/>
                <w:i/>
                <w:iCs/>
                <w:vertAlign w:val="subscript"/>
                <w:lang w:eastAsia="ja-JP"/>
              </w:rPr>
              <w:t>min</w:t>
            </w:r>
            <w:proofErr w:type="spellEnd"/>
            <w:r w:rsidRPr="00A150E2">
              <w:rPr>
                <w:rFonts w:ascii="Arial" w:eastAsia="MS Mincho" w:hAnsi="Arial" w:cs="Arial"/>
                <w:lang w:eastAsia="ja-JP"/>
              </w:rPr>
              <w:t xml:space="preserve"> is the minimum row weight (as defined in R1-1706193) of the </w:t>
            </w:r>
            <w:r w:rsidRPr="00A150E2">
              <w:rPr>
                <w:rFonts w:ascii="Arial" w:eastAsia="MS Mincho" w:hAnsi="Arial" w:cs="Arial"/>
                <w:i/>
                <w:iCs/>
                <w:lang w:eastAsia="ja-JP"/>
              </w:rPr>
              <w:t>K</w:t>
            </w:r>
            <w:r w:rsidRPr="00A150E2">
              <w:rPr>
                <w:rFonts w:ascii="Arial" w:eastAsia="MS Mincho" w:hAnsi="Arial" w:cs="Arial"/>
                <w:lang w:eastAsia="ja-JP"/>
              </w:rPr>
              <w:t>+</w:t>
            </w:r>
            <w:r w:rsidRPr="00A150E2">
              <w:rPr>
                <w:rFonts w:ascii="Arial" w:eastAsia="MS Mincho" w:hAnsi="Arial" w:cs="Arial"/>
                <w:i/>
                <w:iCs/>
                <w:lang w:eastAsia="ja-JP"/>
              </w:rPr>
              <w:t>nFAR</w:t>
            </w:r>
            <w:r w:rsidRPr="00A150E2">
              <w:rPr>
                <w:rFonts w:ascii="Arial" w:eastAsia="MS Mincho" w:hAnsi="Arial" w:cs="Arial"/>
                <w:lang w:eastAsia="ja-JP"/>
              </w:rPr>
              <w:t>+</w:t>
            </w:r>
            <w:r w:rsidRPr="00A150E2">
              <w:rPr>
                <w:rFonts w:ascii="Arial" w:eastAsia="MS Mincho" w:hAnsi="Arial" w:cs="Arial"/>
                <w:i/>
                <w:iCs/>
                <w:lang w:eastAsia="ja-JP"/>
              </w:rPr>
              <w:t xml:space="preserve">3 </w:t>
            </w:r>
            <w:r w:rsidRPr="00A150E2">
              <w:rPr>
                <w:rFonts w:ascii="Arial" w:eastAsia="MS Mincho" w:hAnsi="Arial" w:cs="Arial"/>
                <w:lang w:eastAsia="ja-JP"/>
              </w:rPr>
              <w:t xml:space="preserve">most reliable positions within the K’ reliable positions, where </w:t>
            </w:r>
            <w:r w:rsidRPr="00A150E2">
              <w:rPr>
                <w:rFonts w:ascii="Arial" w:eastAsia="MS Mincho" w:hAnsi="Arial" w:cs="Arial"/>
                <w:i/>
                <w:lang w:eastAsia="ja-JP"/>
              </w:rPr>
              <w:t>n</w:t>
            </w:r>
            <w:r w:rsidRPr="00A150E2">
              <w:rPr>
                <w:rFonts w:ascii="Arial" w:eastAsia="MS Mincho" w:hAnsi="Arial" w:cs="Arial"/>
                <w:lang w:eastAsia="ja-JP"/>
              </w:rPr>
              <w:t xml:space="preserve"> is given by:</w:t>
            </w:r>
          </w:p>
          <w:p w14:paraId="5E66FD4A" w14:textId="77777777" w:rsidR="00A150E2" w:rsidRPr="00A150E2" w:rsidRDefault="00A150E2" w:rsidP="00A150E2">
            <w:pPr>
              <w:numPr>
                <w:ilvl w:val="4"/>
                <w:numId w:val="31"/>
              </w:num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eastAsia="MS Mincho" w:hAnsi="Arial" w:cs="Arial"/>
                <w:lang w:eastAsia="ja-JP"/>
              </w:rPr>
            </w:pPr>
            <w:r w:rsidRPr="00A150E2">
              <w:rPr>
                <w:rFonts w:ascii="Arial" w:eastAsia="MS Mincho" w:hAnsi="Arial" w:cs="Arial"/>
                <w:i/>
                <w:lang w:eastAsia="ja-JP"/>
              </w:rPr>
              <w:t>n</w:t>
            </w:r>
            <w:r w:rsidRPr="00A150E2">
              <w:rPr>
                <w:rFonts w:ascii="Arial" w:eastAsia="MS Mincho" w:hAnsi="Arial" w:cs="Arial"/>
                <w:lang w:eastAsia="ja-JP"/>
              </w:rPr>
              <w:t xml:space="preserve">=1 if </w:t>
            </w:r>
            <w:r w:rsidRPr="00A150E2">
              <w:rPr>
                <w:rFonts w:ascii="Arial" w:eastAsia="MS Mincho" w:hAnsi="Arial" w:cs="Arial"/>
                <w:i/>
                <w:lang w:eastAsia="ja-JP"/>
              </w:rPr>
              <w:t>M-K-</w:t>
            </w:r>
            <w:proofErr w:type="spellStart"/>
            <w:r w:rsidRPr="00A150E2">
              <w:rPr>
                <w:rFonts w:ascii="Arial" w:eastAsia="MS Mincho" w:hAnsi="Arial" w:cs="Arial"/>
                <w:i/>
                <w:lang w:eastAsia="ja-JP"/>
              </w:rPr>
              <w:t>nFAR</w:t>
            </w:r>
            <w:proofErr w:type="spellEnd"/>
            <w:r w:rsidRPr="00A150E2">
              <w:rPr>
                <w:rFonts w:ascii="Arial" w:eastAsia="MS Mincho" w:hAnsi="Arial" w:cs="Arial"/>
                <w:lang w:eastAsia="ja-JP"/>
              </w:rPr>
              <w:t>&gt;192</w:t>
            </w:r>
          </w:p>
          <w:p w14:paraId="300FE4D0" w14:textId="77777777" w:rsidR="00A150E2" w:rsidRPr="00A150E2" w:rsidRDefault="00A150E2" w:rsidP="00A150E2">
            <w:pPr>
              <w:numPr>
                <w:ilvl w:val="4"/>
                <w:numId w:val="32"/>
              </w:num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eastAsia="MS Mincho" w:hAnsi="Arial" w:cs="Arial"/>
                <w:lang w:eastAsia="ja-JP"/>
              </w:rPr>
            </w:pPr>
            <w:r w:rsidRPr="00A150E2">
              <w:rPr>
                <w:rFonts w:ascii="Arial" w:eastAsia="MS Mincho" w:hAnsi="Arial" w:cs="Arial"/>
                <w:i/>
                <w:lang w:eastAsia="ja-JP"/>
              </w:rPr>
              <w:t>n</w:t>
            </w:r>
            <w:r w:rsidRPr="00A150E2">
              <w:rPr>
                <w:rFonts w:ascii="Arial" w:eastAsia="MS Mincho" w:hAnsi="Arial" w:cs="Arial"/>
                <w:lang w:eastAsia="ja-JP"/>
              </w:rPr>
              <w:t>=0 otherwise</w:t>
            </w:r>
          </w:p>
          <w:p w14:paraId="6CC9CCBC" w14:textId="77777777" w:rsidR="00A150E2" w:rsidRPr="00A150E2" w:rsidRDefault="00A150E2" w:rsidP="00A150E2">
            <w:pPr>
              <w:numPr>
                <w:ilvl w:val="2"/>
                <w:numId w:val="31"/>
              </w:num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eastAsia="MS Mincho" w:hAnsi="Arial" w:cs="Arial"/>
                <w:lang w:eastAsia="ja-JP"/>
              </w:rPr>
            </w:pPr>
            <w:r w:rsidRPr="00A150E2">
              <w:rPr>
                <w:rFonts w:ascii="Arial" w:eastAsia="MS Mincho" w:hAnsi="Arial" w:cs="Arial"/>
                <w:lang w:eastAsia="ja-JP"/>
              </w:rPr>
              <w:t>3-</w:t>
            </w:r>
            <w:r w:rsidRPr="00A150E2">
              <w:rPr>
                <w:rFonts w:ascii="Arial" w:eastAsia="MS Mincho" w:hAnsi="Arial" w:cs="Arial"/>
                <w:i/>
                <w:iCs/>
                <w:lang w:eastAsia="ja-JP"/>
              </w:rPr>
              <w:t>n</w:t>
            </w:r>
            <w:r w:rsidRPr="00A150E2">
              <w:rPr>
                <w:rFonts w:ascii="Arial" w:eastAsia="MS Mincho" w:hAnsi="Arial" w:cs="Arial"/>
                <w:lang w:eastAsia="ja-JP"/>
              </w:rPr>
              <w:t xml:space="preserve"> positions selected </w:t>
            </w:r>
            <w:r w:rsidRPr="00A150E2">
              <w:rPr>
                <w:rFonts w:ascii="Arial" w:eastAsia="MS Mincho" w:hAnsi="Arial" w:cs="Arial"/>
                <w:i/>
                <w:iCs/>
                <w:lang w:eastAsia="ja-JP"/>
              </w:rPr>
              <w:t>in least reliable positions within the K’ reliable positions</w:t>
            </w:r>
            <w:r w:rsidRPr="00A150E2">
              <w:rPr>
                <w:rFonts w:ascii="Arial" w:eastAsia="MS Mincho" w:hAnsi="Arial" w:cs="Arial"/>
                <w:lang w:eastAsia="ja-JP"/>
              </w:rPr>
              <w:t>.</w:t>
            </w:r>
          </w:p>
          <w:p w14:paraId="1F38E00F" w14:textId="6C6950CC" w:rsidR="00A150E2" w:rsidRPr="00A150E2" w:rsidRDefault="00A150E2" w:rsidP="00A150E2">
            <w:pPr>
              <w:numPr>
                <w:ilvl w:val="1"/>
                <w:numId w:val="31"/>
              </w:num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eastAsia="MS Mincho"/>
                <w:lang w:eastAsia="ja-JP"/>
              </w:rPr>
            </w:pPr>
            <w:r w:rsidRPr="00A150E2">
              <w:rPr>
                <w:rFonts w:ascii="Arial" w:eastAsia="MS Mincho" w:hAnsi="Arial" w:cs="Arial"/>
                <w:highlight w:val="darkYellow"/>
                <w:lang w:eastAsia="ja-JP"/>
              </w:rPr>
              <w:t xml:space="preserve">Working Assumption:  </w:t>
            </w:r>
            <w:r w:rsidRPr="00A150E2">
              <w:rPr>
                <w:rFonts w:ascii="Arial" w:eastAsia="MS Mincho" w:hAnsi="Arial" w:cs="Arial"/>
                <w:lang w:eastAsia="ja-JP"/>
              </w:rPr>
              <w:t>The value of the PC bits is obtained from a length-5 cycle shift register as in R1-1706193</w:t>
            </w:r>
          </w:p>
        </w:tc>
      </w:tr>
    </w:tbl>
    <w:p w14:paraId="0F55A185" w14:textId="5260F42F" w:rsidR="00690AAE" w:rsidRDefault="00690AAE" w:rsidP="00D10FAB">
      <w:pPr>
        <w:spacing w:after="0"/>
        <w:jc w:val="both"/>
        <w:rPr>
          <w:rFonts w:ascii="Arial" w:eastAsia="MS Mincho" w:hAnsi="Arial" w:cs="Arial"/>
          <w:lang w:val="en-GB" w:eastAsia="ja-JP"/>
        </w:rPr>
      </w:pPr>
    </w:p>
    <w:p w14:paraId="6C847ECC" w14:textId="42B7B159" w:rsidR="003B2B50" w:rsidRDefault="003D3C57" w:rsidP="00D10FAB">
      <w:pPr>
        <w:spacing w:after="0"/>
        <w:jc w:val="both"/>
        <w:rPr>
          <w:rFonts w:ascii="Arial" w:eastAsia="MS Mincho" w:hAnsi="Arial" w:cs="Arial"/>
          <w:lang w:val="en-GB" w:eastAsia="ja-JP"/>
        </w:rPr>
      </w:pPr>
      <w:r>
        <w:rPr>
          <w:rFonts w:ascii="Arial" w:eastAsia="MS Mincho" w:hAnsi="Arial" w:cs="Arial" w:hint="eastAsia"/>
          <w:lang w:val="en-GB" w:eastAsia="ja-JP"/>
        </w:rPr>
        <w:t xml:space="preserve">Following the agreement, we </w:t>
      </w:r>
      <w:r w:rsidR="00F52D1A">
        <w:rPr>
          <w:rFonts w:ascii="Arial" w:eastAsia="MS Mincho" w:hAnsi="Arial" w:cs="Arial" w:hint="eastAsia"/>
          <w:lang w:val="en-GB" w:eastAsia="ja-JP"/>
        </w:rPr>
        <w:t>document</w:t>
      </w:r>
      <w:r>
        <w:rPr>
          <w:rFonts w:ascii="Arial" w:eastAsia="MS Mincho" w:hAnsi="Arial" w:cs="Arial" w:hint="eastAsia"/>
          <w:lang w:val="en-GB" w:eastAsia="ja-JP"/>
        </w:rPr>
        <w:t xml:space="preserve"> the results of our investigation on polar code construction to support early termination using a single CRC polyn</w:t>
      </w:r>
      <w:r w:rsidR="00F52D1A">
        <w:rPr>
          <w:rFonts w:ascii="Arial" w:eastAsia="MS Mincho" w:hAnsi="Arial" w:cs="Arial" w:hint="eastAsia"/>
          <w:lang w:val="en-GB" w:eastAsia="ja-JP"/>
        </w:rPr>
        <w:t xml:space="preserve">omial and </w:t>
      </w:r>
      <w:proofErr w:type="spellStart"/>
      <w:r w:rsidR="00F52D1A">
        <w:rPr>
          <w:rFonts w:ascii="Arial" w:eastAsia="MS Mincho" w:hAnsi="Arial" w:cs="Arial" w:hint="eastAsia"/>
          <w:lang w:val="en-GB" w:eastAsia="ja-JP"/>
        </w:rPr>
        <w:t>interleaver</w:t>
      </w:r>
      <w:proofErr w:type="spellEnd"/>
      <w:r w:rsidR="00F52D1A">
        <w:rPr>
          <w:rFonts w:ascii="Arial" w:eastAsia="MS Mincho" w:hAnsi="Arial" w:cs="Arial" w:hint="eastAsia"/>
          <w:lang w:val="en-GB" w:eastAsia="ja-JP"/>
        </w:rPr>
        <w:t xml:space="preserve"> in this contribution</w:t>
      </w:r>
      <w:r>
        <w:rPr>
          <w:rFonts w:ascii="Arial" w:eastAsia="MS Mincho" w:hAnsi="Arial" w:cs="Arial" w:hint="eastAsia"/>
          <w:lang w:val="en-GB" w:eastAsia="ja-JP"/>
        </w:rPr>
        <w:t>.</w:t>
      </w:r>
    </w:p>
    <w:p w14:paraId="29FE2205" w14:textId="24E7B291" w:rsidR="00E50976" w:rsidRDefault="001A5A96" w:rsidP="0065553F">
      <w:pPr>
        <w:pStyle w:val="ListParagraph"/>
        <w:numPr>
          <w:ilvl w:val="0"/>
          <w:numId w:val="31"/>
        </w:numPr>
        <w:jc w:val="both"/>
        <w:rPr>
          <w:rFonts w:ascii="Arial" w:eastAsia="MS Mincho" w:hAnsi="Arial" w:cs="Arial"/>
          <w:sz w:val="36"/>
          <w:szCs w:val="36"/>
          <w:lang w:val="en-GB" w:eastAsia="ja-JP"/>
        </w:rPr>
      </w:pPr>
      <w:r w:rsidRPr="0065553F">
        <w:rPr>
          <w:rFonts w:ascii="Arial" w:eastAsia="MS Mincho" w:hAnsi="Arial" w:cs="Arial" w:hint="eastAsia"/>
          <w:sz w:val="36"/>
          <w:szCs w:val="36"/>
          <w:lang w:val="en-GB" w:eastAsia="ja-JP"/>
        </w:rPr>
        <w:lastRenderedPageBreak/>
        <w:t>Background so far</w:t>
      </w:r>
    </w:p>
    <w:p w14:paraId="3741CA4A" w14:textId="77777777" w:rsidR="0065553F" w:rsidRPr="0065553F" w:rsidRDefault="0065553F" w:rsidP="0065553F">
      <w:pPr>
        <w:pStyle w:val="ListParagraph"/>
        <w:jc w:val="both"/>
        <w:rPr>
          <w:rFonts w:ascii="Arial" w:eastAsia="MS Mincho" w:hAnsi="Arial" w:cs="Arial"/>
          <w:sz w:val="36"/>
          <w:szCs w:val="36"/>
          <w:lang w:val="en-GB" w:eastAsia="ja-JP"/>
        </w:rPr>
      </w:pPr>
    </w:p>
    <w:p w14:paraId="236BC2E2" w14:textId="68AF44F9" w:rsidR="0065553F" w:rsidRDefault="0065553F" w:rsidP="0065553F">
      <w:pPr>
        <w:pStyle w:val="ListParagraph"/>
        <w:numPr>
          <w:ilvl w:val="0"/>
          <w:numId w:val="34"/>
        </w:numPr>
        <w:jc w:val="both"/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 w:hint="eastAsia"/>
          <w:lang w:eastAsia="ja-JP"/>
        </w:rPr>
        <w:t xml:space="preserve">K information bits can be first encoded using a single CRC polynomial </w:t>
      </w:r>
      <w:r w:rsidR="00110337">
        <w:rPr>
          <w:rFonts w:ascii="Arial" w:eastAsia="MS Mincho" w:hAnsi="Arial" w:cs="Arial" w:hint="eastAsia"/>
          <w:lang w:eastAsia="ja-JP"/>
        </w:rPr>
        <w:t>o</w:t>
      </w:r>
      <w:r w:rsidR="00CF7A4F">
        <w:rPr>
          <w:rFonts w:ascii="Arial" w:eastAsia="MS Mincho" w:hAnsi="Arial" w:cs="Arial" w:hint="eastAsia"/>
          <w:lang w:eastAsia="ja-JP"/>
        </w:rPr>
        <w:t xml:space="preserve">f </w:t>
      </w:r>
      <m:oMath>
        <m:r>
          <w:rPr>
            <w:rFonts w:ascii="Cambria Math" w:eastAsia="MS Mincho" w:hAnsi="Cambria Math" w:cs="Arial"/>
            <w:lang w:eastAsia="ja-JP"/>
          </w:rPr>
          <m:t>r</m:t>
        </m:r>
      </m:oMath>
      <w:r w:rsidR="00110337">
        <w:rPr>
          <w:rFonts w:ascii="Arial" w:eastAsia="MS Mincho" w:hAnsi="Arial" w:cs="Arial" w:hint="eastAsia"/>
          <w:lang w:eastAsia="ja-JP"/>
        </w:rPr>
        <w:t xml:space="preserve"> </w:t>
      </w:r>
      <w:r w:rsidR="00CF7A4F">
        <w:rPr>
          <w:rFonts w:ascii="Arial" w:eastAsia="MS Mincho" w:hAnsi="Arial" w:cs="Arial" w:hint="eastAsia"/>
          <w:lang w:eastAsia="ja-JP"/>
        </w:rPr>
        <w:t xml:space="preserve">bits </w:t>
      </w:r>
      <w:r>
        <w:rPr>
          <w:rFonts w:ascii="Arial" w:eastAsia="MS Mincho" w:hAnsi="Arial" w:cs="Arial" w:hint="eastAsia"/>
          <w:lang w:eastAsia="ja-JP"/>
        </w:rPr>
        <w:t xml:space="preserve">to generate a CRC-encoded </w:t>
      </w:r>
      <w:proofErr w:type="spellStart"/>
      <w:r>
        <w:rPr>
          <w:rFonts w:ascii="Arial" w:eastAsia="MS Mincho" w:hAnsi="Arial" w:cs="Arial" w:hint="eastAsia"/>
          <w:lang w:eastAsia="ja-JP"/>
        </w:rPr>
        <w:t>codeword</w:t>
      </w:r>
      <w:proofErr w:type="spellEnd"/>
      <w:r>
        <w:rPr>
          <w:rFonts w:ascii="Arial" w:eastAsia="MS Mincho" w:hAnsi="Arial" w:cs="Arial" w:hint="eastAsia"/>
          <w:lang w:eastAsia="ja-JP"/>
        </w:rPr>
        <w:t xml:space="preserve"> of </w:t>
      </w:r>
      <w:proofErr w:type="gramStart"/>
      <w:r>
        <w:rPr>
          <w:rFonts w:ascii="Arial" w:eastAsia="MS Mincho" w:hAnsi="Arial" w:cs="Arial" w:hint="eastAsia"/>
          <w:lang w:eastAsia="ja-JP"/>
        </w:rPr>
        <w:t>length</w:t>
      </w:r>
      <w:r w:rsidR="00CF7A4F">
        <w:rPr>
          <w:rFonts w:ascii="Arial" w:eastAsia="MS Mincho" w:hAnsi="Arial" w:cs="Arial" w:hint="eastAsia"/>
          <w:lang w:eastAsia="ja-JP"/>
        </w:rPr>
        <w:t xml:space="preserve"> </w:t>
      </w:r>
      <w:proofErr w:type="gramEnd"/>
      <m:oMath>
        <m:r>
          <w:rPr>
            <w:rFonts w:ascii="Cambria Math" w:eastAsia="MS Mincho" w:hAnsi="Cambria Math" w:cs="Arial"/>
            <w:lang w:eastAsia="ja-JP"/>
          </w:rPr>
          <m:t>n</m:t>
        </m:r>
        <m:r>
          <m:rPr>
            <m:sty m:val="p"/>
          </m:rPr>
          <w:rPr>
            <w:rFonts w:ascii="Cambria Math" w:eastAsia="MS Mincho" w:hAnsi="Cambria Math" w:cs="Arial"/>
            <w:lang w:eastAsia="ja-JP"/>
          </w:rPr>
          <m:t>=</m:t>
        </m:r>
        <m:r>
          <w:rPr>
            <w:rFonts w:ascii="Cambria Math" w:eastAsia="MS Mincho" w:hAnsi="Cambria Math" w:cs="Arial"/>
            <w:lang w:eastAsia="ja-JP"/>
          </w:rPr>
          <m:t>K+r</m:t>
        </m:r>
      </m:oMath>
      <w:r>
        <w:rPr>
          <w:rFonts w:ascii="Arial" w:eastAsia="MS Mincho" w:hAnsi="Arial" w:cs="Arial" w:hint="eastAsia"/>
          <w:lang w:eastAsia="ja-JP"/>
        </w:rPr>
        <w:t xml:space="preserve">. This CRC codeword of length </w:t>
      </w:r>
      <m:oMath>
        <m:r>
          <w:rPr>
            <w:rFonts w:ascii="Cambria Math" w:eastAsia="MS Mincho" w:hAnsi="Cambria Math" w:cs="Arial"/>
            <w:lang w:eastAsia="ja-JP"/>
          </w:rPr>
          <m:t>K+r</m:t>
        </m:r>
      </m:oMath>
      <w:r>
        <w:rPr>
          <w:rFonts w:ascii="Arial" w:eastAsia="MS Mincho" w:hAnsi="Arial" w:cs="Arial" w:hint="eastAsia"/>
          <w:lang w:eastAsia="ja-JP"/>
        </w:rPr>
        <w:t xml:space="preserve"> can then be encoded usin</w:t>
      </w:r>
      <w:r w:rsidR="00BD323E">
        <w:rPr>
          <w:rFonts w:ascii="Arial" w:eastAsia="MS Mincho" w:hAnsi="Arial" w:cs="Arial" w:hint="eastAsia"/>
          <w:lang w:eastAsia="ja-JP"/>
        </w:rPr>
        <w:t>g the method of polar encoding.</w:t>
      </w:r>
    </w:p>
    <w:p w14:paraId="0BDE4F91" w14:textId="77777777" w:rsidR="009935BE" w:rsidRDefault="009935BE" w:rsidP="009935BE">
      <w:pPr>
        <w:pStyle w:val="ListParagraph"/>
        <w:jc w:val="both"/>
        <w:rPr>
          <w:rFonts w:ascii="Arial" w:eastAsia="MS Mincho" w:hAnsi="Arial" w:cs="Arial"/>
          <w:lang w:eastAsia="ja-JP"/>
        </w:rPr>
      </w:pPr>
    </w:p>
    <w:p w14:paraId="78200F2C" w14:textId="21D9739F" w:rsidR="0065553F" w:rsidRDefault="0065553F" w:rsidP="0065553F">
      <w:pPr>
        <w:pStyle w:val="ListParagraph"/>
        <w:numPr>
          <w:ilvl w:val="0"/>
          <w:numId w:val="34"/>
        </w:numPr>
        <w:jc w:val="both"/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 w:hint="eastAsia"/>
          <w:lang w:eastAsia="ja-JP"/>
        </w:rPr>
        <w:t xml:space="preserve">It is well-understood that if the </w:t>
      </w:r>
      <m:oMath>
        <m:r>
          <w:rPr>
            <w:rFonts w:ascii="Cambria Math" w:eastAsia="MS Mincho" w:hAnsi="Cambria Math" w:cs="Arial"/>
            <w:lang w:eastAsia="ja-JP"/>
          </w:rPr>
          <m:t>r</m:t>
        </m:r>
      </m:oMath>
      <w:r>
        <w:rPr>
          <w:rFonts w:ascii="Arial" w:eastAsia="MS Mincho" w:hAnsi="Arial" w:cs="Arial" w:hint="eastAsia"/>
          <w:lang w:eastAsia="ja-JP"/>
        </w:rPr>
        <w:t xml:space="preserve"> CRC bits are appended to the end of the </w:t>
      </w:r>
      <m:oMath>
        <m:r>
          <w:rPr>
            <w:rFonts w:ascii="Cambria Math" w:eastAsia="MS Mincho" w:hAnsi="Cambria Math" w:cs="Arial"/>
            <w:lang w:eastAsia="ja-JP"/>
          </w:rPr>
          <m:t>K</m:t>
        </m:r>
      </m:oMath>
      <w:r>
        <w:rPr>
          <w:rFonts w:ascii="Arial" w:eastAsia="MS Mincho" w:hAnsi="Arial" w:cs="Arial" w:hint="eastAsia"/>
          <w:lang w:eastAsia="ja-JP"/>
        </w:rPr>
        <w:t xml:space="preserve"> information bits, then the CRC bits </w:t>
      </w:r>
      <w:r w:rsidR="00F52D1A">
        <w:rPr>
          <w:rFonts w:ascii="Arial" w:eastAsia="MS Mincho" w:hAnsi="Arial" w:cs="Arial" w:hint="eastAsia"/>
          <w:lang w:eastAsia="ja-JP"/>
        </w:rPr>
        <w:t xml:space="preserve">are </w:t>
      </w:r>
      <w:r w:rsidR="00F52D1A" w:rsidRPr="00A759FC">
        <w:rPr>
          <w:rFonts w:ascii="Arial" w:eastAsia="MS Mincho" w:hAnsi="Arial" w:cs="Arial" w:hint="eastAsia"/>
          <w:i/>
          <w:lang w:eastAsia="ja-JP"/>
        </w:rPr>
        <w:t>less effective</w:t>
      </w:r>
      <w:r>
        <w:rPr>
          <w:rFonts w:ascii="Arial" w:eastAsia="MS Mincho" w:hAnsi="Arial" w:cs="Arial" w:hint="eastAsia"/>
          <w:lang w:eastAsia="ja-JP"/>
        </w:rPr>
        <w:t xml:space="preserve"> for early termination (a mechanism of terminating the decoding operation midway when decoding failure occurs during SC/SCL decoding of polar codes). Hence RAN1 agreed to use an </w:t>
      </w:r>
      <w:proofErr w:type="spellStart"/>
      <w:r>
        <w:rPr>
          <w:rFonts w:ascii="Arial" w:eastAsia="MS Mincho" w:hAnsi="Arial" w:cs="Arial" w:hint="eastAsia"/>
          <w:lang w:eastAsia="ja-JP"/>
        </w:rPr>
        <w:t>interleaver</w:t>
      </w:r>
      <w:proofErr w:type="spellEnd"/>
      <w:r>
        <w:rPr>
          <w:rFonts w:ascii="Arial" w:eastAsia="MS Mincho" w:hAnsi="Arial" w:cs="Arial" w:hint="eastAsia"/>
          <w:lang w:eastAsia="ja-JP"/>
        </w:rPr>
        <w:t xml:space="preserve"> for distributing at least some of the CRC bits within the information bits in such a way that those CRC bits can be used for checking decoding failure</w:t>
      </w:r>
      <w:r w:rsidR="00F52D1A">
        <w:rPr>
          <w:rFonts w:ascii="Arial" w:eastAsia="MS Mincho" w:hAnsi="Arial" w:cs="Arial" w:hint="eastAsia"/>
          <w:lang w:eastAsia="ja-JP"/>
        </w:rPr>
        <w:t xml:space="preserve"> triggering a termination of the decoding process earlier than its timely ending</w:t>
      </w:r>
      <w:r w:rsidR="00130FDD">
        <w:rPr>
          <w:rFonts w:ascii="Arial" w:eastAsia="MS Mincho" w:hAnsi="Arial" w:cs="Arial" w:hint="eastAsia"/>
          <w:lang w:eastAsia="ja-JP"/>
        </w:rPr>
        <w:t>.</w:t>
      </w:r>
    </w:p>
    <w:p w14:paraId="1B92AE88" w14:textId="77777777" w:rsidR="009935BE" w:rsidRDefault="009935BE" w:rsidP="009935BE">
      <w:pPr>
        <w:pStyle w:val="ListParagraph"/>
        <w:jc w:val="both"/>
        <w:rPr>
          <w:rFonts w:ascii="Arial" w:eastAsia="MS Mincho" w:hAnsi="Arial" w:cs="Arial"/>
          <w:lang w:eastAsia="ja-JP"/>
        </w:rPr>
      </w:pPr>
    </w:p>
    <w:p w14:paraId="26A9AE85" w14:textId="709CA9E5" w:rsidR="00130FDD" w:rsidRDefault="00C81E68" w:rsidP="0065553F">
      <w:pPr>
        <w:pStyle w:val="ListParagraph"/>
        <w:numPr>
          <w:ilvl w:val="0"/>
          <w:numId w:val="34"/>
        </w:numPr>
        <w:jc w:val="both"/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 w:hint="eastAsia"/>
          <w:lang w:eastAsia="ja-JP"/>
        </w:rPr>
        <w:t>It was agreed that</w:t>
      </w:r>
      <w:r w:rsidR="00130FDD">
        <w:rPr>
          <w:rFonts w:ascii="Arial" w:eastAsia="MS Mincho" w:hAnsi="Arial" w:cs="Arial" w:hint="eastAsia"/>
          <w:lang w:eastAsia="ja-JP"/>
        </w:rPr>
        <w:t xml:space="preserve"> companies in RAN1 should work together to design a CRC polynomial and its suitable interleaving method such that early termination benefits are obtained while achieving the </w:t>
      </w:r>
      <w:r w:rsidR="00723691">
        <w:rPr>
          <w:rFonts w:ascii="Cambria Math" w:eastAsia="MS Mincho" w:hAnsi="Cambria Math" w:cs="Arial"/>
          <w:lang w:eastAsia="ja-JP"/>
        </w:rPr>
        <w:t>①</w:t>
      </w:r>
      <w:r w:rsidR="00624FE4">
        <w:rPr>
          <w:rFonts w:ascii="Cambria Math" w:eastAsia="MS Mincho" w:hAnsi="Cambria Math" w:cs="Arial" w:hint="eastAsia"/>
          <w:lang w:eastAsia="ja-JP"/>
        </w:rPr>
        <w:t xml:space="preserve"> </w:t>
      </w:r>
      <w:r w:rsidR="00130FDD">
        <w:rPr>
          <w:rFonts w:ascii="Arial" w:eastAsia="MS Mincho" w:hAnsi="Arial" w:cs="Arial" w:hint="eastAsia"/>
          <w:lang w:eastAsia="ja-JP"/>
        </w:rPr>
        <w:t xml:space="preserve">FAR target, </w:t>
      </w:r>
      <w:r w:rsidR="00723691">
        <w:rPr>
          <w:rFonts w:ascii="Cambria Math" w:eastAsia="MS Mincho" w:hAnsi="Cambria Math" w:cs="Arial"/>
          <w:lang w:eastAsia="ja-JP"/>
        </w:rPr>
        <w:t>②</w:t>
      </w:r>
      <w:r w:rsidR="00624FE4">
        <w:rPr>
          <w:rFonts w:ascii="Cambria Math" w:eastAsia="MS Mincho" w:hAnsi="Cambria Math" w:cs="Arial" w:hint="eastAsia"/>
          <w:lang w:eastAsia="ja-JP"/>
        </w:rPr>
        <w:t xml:space="preserve"> </w:t>
      </w:r>
      <w:r w:rsidR="00130FDD">
        <w:rPr>
          <w:rFonts w:ascii="Arial" w:eastAsia="MS Mincho" w:hAnsi="Arial" w:cs="Arial" w:hint="eastAsia"/>
          <w:lang w:eastAsia="ja-JP"/>
        </w:rPr>
        <w:t xml:space="preserve">BLER target at </w:t>
      </w:r>
      <w:r w:rsidR="00723691">
        <w:rPr>
          <w:rFonts w:ascii="Cambria Math" w:eastAsia="MS Mincho" w:hAnsi="Cambria Math" w:cs="Arial"/>
          <w:lang w:eastAsia="ja-JP"/>
        </w:rPr>
        <w:t>③</w:t>
      </w:r>
      <w:r w:rsidR="00624FE4">
        <w:rPr>
          <w:rFonts w:ascii="Cambria Math" w:eastAsia="MS Mincho" w:hAnsi="Cambria Math" w:cs="Arial" w:hint="eastAsia"/>
          <w:lang w:eastAsia="ja-JP"/>
        </w:rPr>
        <w:t xml:space="preserve"> </w:t>
      </w:r>
      <w:r w:rsidR="00130FDD">
        <w:rPr>
          <w:rFonts w:ascii="Arial" w:eastAsia="MS Mincho" w:hAnsi="Arial" w:cs="Arial" w:hint="eastAsia"/>
          <w:lang w:eastAsia="ja-JP"/>
        </w:rPr>
        <w:t xml:space="preserve">acceptable complexity and </w:t>
      </w:r>
      <w:r w:rsidR="00723691">
        <w:rPr>
          <w:rFonts w:ascii="Cambria Math" w:eastAsia="MS Mincho" w:hAnsi="Cambria Math" w:cs="Arial"/>
          <w:lang w:eastAsia="ja-JP"/>
        </w:rPr>
        <w:t>④</w:t>
      </w:r>
      <w:r w:rsidR="00624FE4">
        <w:rPr>
          <w:rFonts w:ascii="Arial" w:eastAsia="MS Mincho" w:hAnsi="Arial" w:cs="Arial" w:hint="eastAsia"/>
          <w:lang w:eastAsia="ja-JP"/>
        </w:rPr>
        <w:t xml:space="preserve"> </w:t>
      </w:r>
      <w:r>
        <w:rPr>
          <w:rFonts w:ascii="Arial" w:eastAsia="MS Mincho" w:hAnsi="Arial" w:cs="Arial" w:hint="eastAsia"/>
          <w:lang w:eastAsia="ja-JP"/>
        </w:rPr>
        <w:t>latency.</w:t>
      </w:r>
    </w:p>
    <w:p w14:paraId="08E031DF" w14:textId="77777777" w:rsidR="004A54A8" w:rsidRPr="00C81E68" w:rsidRDefault="004A54A8" w:rsidP="004A54A8">
      <w:pPr>
        <w:pStyle w:val="ListParagraph"/>
        <w:jc w:val="both"/>
        <w:rPr>
          <w:rFonts w:ascii="Arial" w:eastAsia="MS Mincho" w:hAnsi="Arial" w:cs="Arial"/>
          <w:sz w:val="36"/>
          <w:szCs w:val="36"/>
          <w:lang w:eastAsia="ja-JP"/>
        </w:rPr>
      </w:pPr>
    </w:p>
    <w:p w14:paraId="7D7E15C0" w14:textId="3B7432B0" w:rsidR="0065553F" w:rsidRDefault="0065553F" w:rsidP="0065553F">
      <w:pPr>
        <w:pStyle w:val="ListParagraph"/>
        <w:numPr>
          <w:ilvl w:val="0"/>
          <w:numId w:val="31"/>
        </w:numPr>
        <w:jc w:val="both"/>
        <w:rPr>
          <w:rFonts w:ascii="Arial" w:eastAsia="MS Mincho" w:hAnsi="Arial" w:cs="Arial"/>
          <w:sz w:val="36"/>
          <w:szCs w:val="36"/>
          <w:lang w:val="en-GB" w:eastAsia="ja-JP"/>
        </w:rPr>
      </w:pPr>
      <w:r>
        <w:rPr>
          <w:rFonts w:ascii="Arial" w:eastAsia="MS Mincho" w:hAnsi="Arial" w:cs="Arial" w:hint="eastAsia"/>
          <w:sz w:val="36"/>
          <w:szCs w:val="36"/>
          <w:lang w:val="en-GB" w:eastAsia="ja-JP"/>
        </w:rPr>
        <w:t>Proposal overview</w:t>
      </w:r>
    </w:p>
    <w:p w14:paraId="255A25A7" w14:textId="77777777" w:rsidR="004A54A8" w:rsidRDefault="004A54A8" w:rsidP="004A54A8">
      <w:pPr>
        <w:pStyle w:val="ListParagraph"/>
        <w:jc w:val="both"/>
        <w:rPr>
          <w:rFonts w:ascii="Arial" w:eastAsia="MS Mincho" w:hAnsi="Arial" w:cs="Arial"/>
          <w:sz w:val="36"/>
          <w:szCs w:val="36"/>
          <w:lang w:val="en-GB" w:eastAsia="ja-JP"/>
        </w:rPr>
      </w:pPr>
    </w:p>
    <w:p w14:paraId="3D44E471" w14:textId="24427A4A" w:rsidR="004A54A8" w:rsidRDefault="004A54A8" w:rsidP="008F7EDD">
      <w:pPr>
        <w:jc w:val="both"/>
        <w:rPr>
          <w:rFonts w:ascii="Arial" w:eastAsia="MS Mincho" w:hAnsi="Arial" w:cs="Arial"/>
          <w:sz w:val="30"/>
          <w:szCs w:val="30"/>
          <w:lang w:val="en-GB" w:eastAsia="ja-JP"/>
        </w:rPr>
      </w:pPr>
      <w:r w:rsidRPr="004A54A8">
        <w:rPr>
          <w:rFonts w:ascii="Arial" w:eastAsia="MS Mincho" w:hAnsi="Arial" w:cs="Arial" w:hint="eastAsia"/>
          <w:sz w:val="30"/>
          <w:szCs w:val="30"/>
          <w:lang w:val="en-GB" w:eastAsia="ja-JP"/>
        </w:rPr>
        <w:t>3.1 Proposed method</w:t>
      </w:r>
    </w:p>
    <w:p w14:paraId="5F5227A3" w14:textId="6B353426" w:rsidR="00E17A34" w:rsidRDefault="00E17A34" w:rsidP="004163A5">
      <w:pPr>
        <w:pStyle w:val="ListParagraph"/>
        <w:numPr>
          <w:ilvl w:val="0"/>
          <w:numId w:val="35"/>
        </w:numPr>
        <w:jc w:val="both"/>
        <w:rPr>
          <w:rFonts w:ascii="Arial" w:eastAsia="MS Mincho" w:hAnsi="Arial" w:cs="Arial"/>
          <w:lang w:eastAsia="ja-JP"/>
        </w:rPr>
      </w:pPr>
      <w:r w:rsidRPr="007F6AA8">
        <w:rPr>
          <w:rFonts w:ascii="Arial" w:eastAsia="MS Mincho" w:hAnsi="Arial" w:cs="Arial" w:hint="eastAsia"/>
          <w:b/>
          <w:lang w:eastAsia="ja-JP"/>
        </w:rPr>
        <w:t>Step1:</w:t>
      </w:r>
      <w:r>
        <w:rPr>
          <w:rFonts w:ascii="Arial" w:eastAsia="MS Mincho" w:hAnsi="Arial" w:cs="Arial" w:hint="eastAsia"/>
          <w:lang w:eastAsia="ja-JP"/>
        </w:rPr>
        <w:t xml:space="preserve"> Find </w:t>
      </w:r>
      <w:r>
        <w:rPr>
          <w:rFonts w:ascii="Arial" w:eastAsia="MS Mincho" w:hAnsi="Arial" w:cs="Arial"/>
          <w:lang w:eastAsia="ja-JP"/>
        </w:rPr>
        <w:t>the</w:t>
      </w:r>
      <w:r>
        <w:rPr>
          <w:rFonts w:ascii="Arial" w:eastAsia="MS Mincho" w:hAnsi="Arial" w:cs="Arial" w:hint="eastAsia"/>
          <w:lang w:eastAsia="ja-JP"/>
        </w:rPr>
        <w:t xml:space="preserve"> parity check polynomial from the selected CRC polynomial. Form an array using the </w:t>
      </w:r>
      <w:r w:rsidR="006A667B">
        <w:rPr>
          <w:rFonts w:ascii="Arial" w:eastAsia="MS Mincho" w:hAnsi="Arial" w:cs="Arial"/>
          <w:lang w:eastAsia="ja-JP"/>
        </w:rPr>
        <w:t>coefficients</w:t>
      </w:r>
      <w:r>
        <w:rPr>
          <w:rFonts w:ascii="Arial" w:eastAsia="MS Mincho" w:hAnsi="Arial" w:cs="Arial" w:hint="eastAsia"/>
          <w:lang w:eastAsia="ja-JP"/>
        </w:rPr>
        <w:t xml:space="preserve"> of the last </w:t>
      </w:r>
      <m:oMath>
        <m:r>
          <w:rPr>
            <w:rFonts w:ascii="Cambria Math" w:eastAsia="MS Mincho" w:hAnsi="Cambria Math" w:cs="Arial"/>
            <w:lang w:eastAsia="ja-JP"/>
          </w:rPr>
          <m:t>K+r</m:t>
        </m:r>
      </m:oMath>
      <w:r w:rsidR="00853BAC">
        <w:rPr>
          <w:rFonts w:ascii="Arial" w:eastAsia="MS Mincho" w:hAnsi="Arial" w:cs="Arial" w:hint="eastAsia"/>
          <w:lang w:eastAsia="ja-JP"/>
        </w:rPr>
        <w:t xml:space="preserve"> </w:t>
      </w:r>
      <w:r>
        <w:rPr>
          <w:rFonts w:ascii="Arial" w:eastAsia="MS Mincho" w:hAnsi="Arial" w:cs="Arial" w:hint="eastAsia"/>
          <w:lang w:eastAsia="ja-JP"/>
        </w:rPr>
        <w:t xml:space="preserve">terms of the parity-check polynomial. Store this array in memory. </w:t>
      </w:r>
    </w:p>
    <w:p w14:paraId="79C577F0" w14:textId="77777777" w:rsidR="00A24453" w:rsidRDefault="00A24453" w:rsidP="00A24453">
      <w:pPr>
        <w:pStyle w:val="ListParagraph"/>
        <w:ind w:left="648"/>
        <w:jc w:val="both"/>
        <w:rPr>
          <w:rFonts w:ascii="Arial" w:eastAsia="MS Mincho" w:hAnsi="Arial" w:cs="Arial"/>
          <w:lang w:eastAsia="ja-JP"/>
        </w:rPr>
      </w:pPr>
    </w:p>
    <w:p w14:paraId="27973AEF" w14:textId="0E6DB41B" w:rsidR="00A24453" w:rsidRDefault="00E17A34" w:rsidP="00A24453">
      <w:pPr>
        <w:pStyle w:val="ListParagraph"/>
        <w:numPr>
          <w:ilvl w:val="0"/>
          <w:numId w:val="35"/>
        </w:numPr>
        <w:jc w:val="both"/>
        <w:rPr>
          <w:rFonts w:ascii="Arial" w:eastAsia="MS Mincho" w:hAnsi="Arial" w:cs="Arial"/>
          <w:lang w:eastAsia="ja-JP"/>
        </w:rPr>
      </w:pPr>
      <w:r w:rsidRPr="007F6AA8">
        <w:rPr>
          <w:rFonts w:ascii="Arial" w:eastAsia="MS Mincho" w:hAnsi="Arial" w:cs="Arial" w:hint="eastAsia"/>
          <w:b/>
          <w:lang w:eastAsia="ja-JP"/>
        </w:rPr>
        <w:t>Step 2:</w:t>
      </w:r>
      <w:r>
        <w:rPr>
          <w:rFonts w:ascii="Arial" w:eastAsia="MS Mincho" w:hAnsi="Arial" w:cs="Arial" w:hint="eastAsia"/>
          <w:lang w:eastAsia="ja-JP"/>
        </w:rPr>
        <w:t xml:space="preserve"> The array stored in step1 forms the last row of the parity check </w:t>
      </w:r>
      <w:proofErr w:type="gramStart"/>
      <w:r>
        <w:rPr>
          <w:rFonts w:ascii="Arial" w:eastAsia="MS Mincho" w:hAnsi="Arial" w:cs="Arial" w:hint="eastAsia"/>
          <w:lang w:eastAsia="ja-JP"/>
        </w:rPr>
        <w:t xml:space="preserve">matrix </w:t>
      </w:r>
      <w:proofErr w:type="gramEnd"/>
      <m:oMath>
        <m:r>
          <m:rPr>
            <m:sty m:val="bi"/>
          </m:rPr>
          <w:rPr>
            <w:rFonts w:ascii="Cambria Math" w:eastAsia="MS Mincho" w:hAnsi="Cambria Math" w:cs="Arial"/>
            <w:lang w:eastAsia="ja-JP"/>
          </w:rPr>
          <m:t>H</m:t>
        </m:r>
      </m:oMath>
      <w:r>
        <w:rPr>
          <w:rFonts w:ascii="Arial" w:eastAsia="MS Mincho" w:hAnsi="Arial" w:cs="Arial" w:hint="eastAsia"/>
          <w:lang w:eastAsia="ja-JP"/>
        </w:rPr>
        <w:t xml:space="preserve">. </w:t>
      </w:r>
      <w:r>
        <w:rPr>
          <w:rFonts w:ascii="Arial" w:eastAsia="MS Mincho" w:hAnsi="Arial" w:cs="Arial"/>
          <w:lang w:eastAsia="ja-JP"/>
        </w:rPr>
        <w:t>The</w:t>
      </w:r>
      <w:r>
        <w:rPr>
          <w:rFonts w:ascii="Arial" w:eastAsia="MS Mincho" w:hAnsi="Arial" w:cs="Arial" w:hint="eastAsia"/>
          <w:lang w:eastAsia="ja-JP"/>
        </w:rPr>
        <w:t xml:space="preserve"> second last row of </w:t>
      </w:r>
      <m:oMath>
        <m:r>
          <m:rPr>
            <m:sty m:val="bi"/>
          </m:rPr>
          <w:rPr>
            <w:rFonts w:ascii="Cambria Math" w:eastAsia="MS Mincho" w:hAnsi="Cambria Math" w:cs="Arial"/>
            <w:lang w:eastAsia="ja-JP"/>
          </w:rPr>
          <m:t>H</m:t>
        </m:r>
      </m:oMath>
      <w:r>
        <w:rPr>
          <w:rFonts w:ascii="Arial" w:eastAsia="MS Mincho" w:hAnsi="Arial" w:cs="Arial" w:hint="eastAsia"/>
          <w:lang w:eastAsia="ja-JP"/>
        </w:rPr>
        <w:t xml:space="preserve"> is </w:t>
      </w:r>
      <w:r>
        <w:rPr>
          <w:rFonts w:ascii="Arial" w:eastAsia="MS Mincho" w:hAnsi="Arial" w:cs="Arial"/>
          <w:lang w:eastAsia="ja-JP"/>
        </w:rPr>
        <w:t>obtained</w:t>
      </w:r>
      <w:r>
        <w:rPr>
          <w:rFonts w:ascii="Arial" w:eastAsia="MS Mincho" w:hAnsi="Arial" w:cs="Arial" w:hint="eastAsia"/>
          <w:lang w:eastAsia="ja-JP"/>
        </w:rPr>
        <w:t xml:space="preserve"> by left shifting the last row by 1 position. In general, the </w:t>
      </w:r>
      <m:oMath>
        <m:sSup>
          <m:sSupPr>
            <m:ctrlPr>
              <w:rPr>
                <w:rFonts w:ascii="Cambria Math" w:eastAsia="MS Mincho" w:hAnsi="Cambria Math" w:cs="Arial"/>
                <w:lang w:eastAsia="ja-JP"/>
              </w:rPr>
            </m:ctrlPr>
          </m:sSupPr>
          <m:e>
            <m:r>
              <w:rPr>
                <w:rFonts w:ascii="Cambria Math" w:eastAsia="MS Mincho" w:hAnsi="Cambria Math" w:cs="Arial"/>
                <w:lang w:eastAsia="ja-JP"/>
              </w:rPr>
              <m:t>s</m:t>
            </m:r>
          </m:e>
          <m:sup>
            <m:r>
              <w:rPr>
                <w:rFonts w:ascii="Cambria Math" w:eastAsia="MS Mincho" w:hAnsi="Cambria Math" w:cs="Arial"/>
                <w:lang w:eastAsia="ja-JP"/>
              </w:rPr>
              <m:t>th</m:t>
            </m:r>
          </m:sup>
        </m:sSup>
      </m:oMath>
      <w:r>
        <w:rPr>
          <w:rFonts w:ascii="Arial" w:eastAsia="MS Mincho" w:hAnsi="Arial" w:cs="Arial" w:hint="eastAsia"/>
          <w:lang w:eastAsia="ja-JP"/>
        </w:rPr>
        <w:t xml:space="preserve"> row from bottom (</w:t>
      </w:r>
      <m:oMath>
        <m:r>
          <m:rPr>
            <m:sty m:val="p"/>
          </m:rPr>
          <w:rPr>
            <w:rFonts w:ascii="Cambria Math" w:eastAsia="MS Mincho" w:hAnsi="Cambria Math" w:cs="Arial"/>
            <w:lang w:eastAsia="ja-JP"/>
          </w:rPr>
          <m:t>0≤s</m:t>
        </m:r>
        <m:r>
          <w:rPr>
            <w:rFonts w:ascii="Cambria Math" w:eastAsia="MS Mincho" w:hAnsi="Cambria Math" w:cs="Arial"/>
            <w:lang w:eastAsia="ja-JP"/>
          </w:rPr>
          <m:t>≤r-1</m:t>
        </m:r>
      </m:oMath>
      <w:r>
        <w:rPr>
          <w:rFonts w:ascii="Arial" w:eastAsia="MS Mincho" w:hAnsi="Arial" w:cs="Arial" w:hint="eastAsia"/>
          <w:lang w:eastAsia="ja-JP"/>
        </w:rPr>
        <w:t xml:space="preserve">) of the parity check matrix is obtained by shifting the last row (i.e., </w:t>
      </w:r>
      <m:oMath>
        <m:sSup>
          <m:sSupPr>
            <m:ctrlPr>
              <w:rPr>
                <w:rFonts w:ascii="Cambria Math" w:eastAsia="MS Mincho" w:hAnsi="Cambria Math" w:cs="Arial"/>
                <w:lang w:eastAsia="ja-JP"/>
              </w:rPr>
            </m:ctrlPr>
          </m:sSupPr>
          <m:e>
            <m:r>
              <w:rPr>
                <w:rFonts w:ascii="Cambria Math" w:eastAsia="MS Mincho" w:hAnsi="Cambria Math" w:cs="Arial"/>
                <w:lang w:eastAsia="ja-JP"/>
              </w:rPr>
              <m:t>0</m:t>
            </m:r>
          </m:e>
          <m:sup>
            <m:r>
              <w:rPr>
                <w:rFonts w:ascii="Cambria Math" w:eastAsia="MS Mincho" w:hAnsi="Cambria Math" w:cs="Arial"/>
                <w:lang w:eastAsia="ja-JP"/>
              </w:rPr>
              <m:t>th</m:t>
            </m:r>
          </m:sup>
        </m:sSup>
      </m:oMath>
      <w:r>
        <w:rPr>
          <w:rFonts w:ascii="Arial" w:eastAsia="MS Mincho" w:hAnsi="Arial" w:cs="Arial" w:hint="eastAsia"/>
          <w:lang w:eastAsia="ja-JP"/>
        </w:rPr>
        <w:t xml:space="preserve"> row</w:t>
      </w:r>
      <w:r w:rsidR="00A24453">
        <w:rPr>
          <w:rFonts w:ascii="Arial" w:eastAsia="MS Mincho" w:hAnsi="Arial" w:cs="Arial" w:hint="eastAsia"/>
          <w:lang w:eastAsia="ja-JP"/>
        </w:rPr>
        <w:t xml:space="preserve"> here</w:t>
      </w:r>
      <w:r>
        <w:rPr>
          <w:rFonts w:ascii="Arial" w:eastAsia="MS Mincho" w:hAnsi="Arial" w:cs="Arial" w:hint="eastAsia"/>
          <w:lang w:eastAsia="ja-JP"/>
        </w:rPr>
        <w:t xml:space="preserve">) by </w:t>
      </w:r>
      <m:oMath>
        <m:r>
          <w:rPr>
            <w:rFonts w:ascii="Cambria Math" w:eastAsia="MS Mincho" w:hAnsi="Cambria Math" w:cs="Arial"/>
            <w:lang w:eastAsia="ja-JP"/>
          </w:rPr>
          <m:t>s</m:t>
        </m:r>
      </m:oMath>
      <w:r>
        <w:rPr>
          <w:rFonts w:ascii="Arial" w:eastAsia="MS Mincho" w:hAnsi="Arial" w:cs="Arial" w:hint="eastAsia"/>
          <w:lang w:eastAsia="ja-JP"/>
        </w:rPr>
        <w:t xml:space="preserve"> positions to the left.</w:t>
      </w:r>
      <w:r w:rsidR="006A667B">
        <w:rPr>
          <w:rFonts w:ascii="Arial" w:eastAsia="MS Mincho" w:hAnsi="Arial" w:cs="Arial" w:hint="eastAsia"/>
          <w:lang w:eastAsia="ja-JP"/>
        </w:rPr>
        <w:t xml:space="preserve"> </w:t>
      </w:r>
      <w:r w:rsidR="006A667B" w:rsidRPr="00A24453">
        <w:rPr>
          <w:rFonts w:ascii="Arial" w:eastAsia="MS Mincho" w:hAnsi="Arial" w:cs="Arial" w:hint="eastAsia"/>
          <w:u w:val="single"/>
          <w:lang w:eastAsia="ja-JP"/>
        </w:rPr>
        <w:t xml:space="preserve">Thus, the parity check matrix has a very simple form </w:t>
      </w:r>
      <w:r w:rsidR="006A667B" w:rsidRPr="00A24453">
        <w:rPr>
          <w:rFonts w:ascii="Arial" w:eastAsia="MS Mincho" w:hAnsi="Arial" w:cs="Arial"/>
          <w:u w:val="single"/>
          <w:lang w:eastAsia="ja-JP"/>
        </w:rPr>
        <w:t>whose</w:t>
      </w:r>
      <w:r w:rsidR="006A667B" w:rsidRPr="00A24453">
        <w:rPr>
          <w:rFonts w:ascii="Arial" w:eastAsia="MS Mincho" w:hAnsi="Arial" w:cs="Arial" w:hint="eastAsia"/>
          <w:u w:val="single"/>
          <w:lang w:eastAsia="ja-JP"/>
        </w:rPr>
        <w:t xml:space="preserve"> any row can be directly computed from the array stored in step1</w:t>
      </w:r>
      <w:r w:rsidR="006A667B">
        <w:rPr>
          <w:rFonts w:ascii="Arial" w:eastAsia="MS Mincho" w:hAnsi="Arial" w:cs="Arial" w:hint="eastAsia"/>
          <w:lang w:eastAsia="ja-JP"/>
        </w:rPr>
        <w:t>.</w:t>
      </w:r>
    </w:p>
    <w:p w14:paraId="21A318A6" w14:textId="77777777" w:rsidR="00A24453" w:rsidRPr="00A24453" w:rsidRDefault="00A24453" w:rsidP="00A24453">
      <w:pPr>
        <w:pStyle w:val="ListParagraph"/>
        <w:ind w:left="648"/>
        <w:jc w:val="both"/>
        <w:rPr>
          <w:rFonts w:ascii="Arial" w:eastAsia="MS Mincho" w:hAnsi="Arial" w:cs="Arial"/>
          <w:lang w:eastAsia="ja-JP"/>
        </w:rPr>
      </w:pPr>
    </w:p>
    <w:p w14:paraId="5F9698E5" w14:textId="72736565" w:rsidR="007F6AA8" w:rsidRDefault="006A667B" w:rsidP="004163A5">
      <w:pPr>
        <w:pStyle w:val="ListParagraph"/>
        <w:numPr>
          <w:ilvl w:val="0"/>
          <w:numId w:val="35"/>
        </w:numPr>
        <w:jc w:val="both"/>
        <w:rPr>
          <w:rFonts w:ascii="Arial" w:eastAsia="MS Mincho" w:hAnsi="Arial" w:cs="Arial"/>
          <w:lang w:eastAsia="ja-JP"/>
        </w:rPr>
      </w:pPr>
      <w:r w:rsidRPr="007F6AA8">
        <w:rPr>
          <w:rFonts w:ascii="Arial" w:eastAsia="MS Mincho" w:hAnsi="Arial" w:cs="Arial" w:hint="eastAsia"/>
          <w:b/>
          <w:lang w:eastAsia="ja-JP"/>
        </w:rPr>
        <w:t>Step3:</w:t>
      </w:r>
      <w:r>
        <w:rPr>
          <w:rFonts w:ascii="Arial" w:eastAsia="MS Mincho" w:hAnsi="Arial" w:cs="Arial" w:hint="eastAsia"/>
          <w:lang w:eastAsia="ja-JP"/>
        </w:rPr>
        <w:t xml:space="preserve"> </w:t>
      </w:r>
      <w:r w:rsidR="007F6AA8">
        <w:rPr>
          <w:rFonts w:ascii="Arial" w:eastAsia="MS Mincho" w:hAnsi="Arial" w:cs="Arial" w:hint="eastAsia"/>
          <w:lang w:eastAsia="ja-JP"/>
        </w:rPr>
        <w:t>(</w:t>
      </w:r>
      <w:proofErr w:type="spellStart"/>
      <w:r w:rsidRPr="00CD6FBA">
        <w:rPr>
          <w:rFonts w:ascii="Arial" w:eastAsia="MS Mincho" w:hAnsi="Arial" w:cs="Arial" w:hint="eastAsia"/>
          <w:b/>
          <w:i/>
          <w:u w:val="single"/>
          <w:lang w:eastAsia="ja-JP"/>
        </w:rPr>
        <w:t>Interleaver</w:t>
      </w:r>
      <w:proofErr w:type="spellEnd"/>
      <w:r w:rsidRPr="00CD6FBA">
        <w:rPr>
          <w:rFonts w:ascii="Arial" w:eastAsia="MS Mincho" w:hAnsi="Arial" w:cs="Arial" w:hint="eastAsia"/>
          <w:b/>
          <w:i/>
          <w:u w:val="single"/>
          <w:lang w:eastAsia="ja-JP"/>
        </w:rPr>
        <w:t xml:space="preserve"> design</w:t>
      </w:r>
      <w:r w:rsidR="007F6AA8">
        <w:rPr>
          <w:rFonts w:ascii="Arial" w:eastAsia="MS Mincho" w:hAnsi="Arial" w:cs="Arial" w:hint="eastAsia"/>
          <w:b/>
          <w:u w:val="single"/>
          <w:lang w:eastAsia="ja-JP"/>
        </w:rPr>
        <w:t>)</w:t>
      </w:r>
      <w:r>
        <w:rPr>
          <w:rFonts w:ascii="Arial" w:eastAsia="MS Mincho" w:hAnsi="Arial" w:cs="Arial" w:hint="eastAsia"/>
          <w:lang w:eastAsia="ja-JP"/>
        </w:rPr>
        <w:t xml:space="preserve"> Simple column permutations on the parity check matrix gives us the interleaved CRC bit positions.</w:t>
      </w:r>
      <w:r w:rsidR="007F6AA8">
        <w:rPr>
          <w:rFonts w:ascii="Arial" w:eastAsia="MS Mincho" w:hAnsi="Arial" w:cs="Arial" w:hint="eastAsia"/>
          <w:lang w:eastAsia="ja-JP"/>
        </w:rPr>
        <w:t xml:space="preserve"> The position of the last 1 in each row indicates the index position of the CRC bits. The simplest way of column permutation is </w:t>
      </w:r>
      <w:r w:rsidR="00CD6FBA">
        <w:rPr>
          <w:rFonts w:ascii="Arial" w:eastAsia="MS Mincho" w:hAnsi="Arial" w:cs="Arial" w:hint="eastAsia"/>
          <w:lang w:eastAsia="ja-JP"/>
        </w:rPr>
        <w:t xml:space="preserve">explained below. The operation starts from the first (topmost) row of </w:t>
      </w:r>
      <m:oMath>
        <m:r>
          <m:rPr>
            <m:sty m:val="bi"/>
          </m:rPr>
          <w:rPr>
            <w:rFonts w:ascii="Cambria Math" w:eastAsia="MS Mincho" w:hAnsi="Cambria Math" w:cs="Arial"/>
            <w:lang w:eastAsia="ja-JP"/>
          </w:rPr>
          <m:t>H</m:t>
        </m:r>
      </m:oMath>
      <w:r w:rsidR="00CD6FBA" w:rsidRPr="00CD6FBA">
        <w:rPr>
          <w:rFonts w:ascii="Arial" w:eastAsia="MS Mincho" w:hAnsi="Arial" w:cs="Arial" w:hint="eastAsia"/>
          <w:lang w:eastAsia="ja-JP"/>
        </w:rPr>
        <w:t xml:space="preserve"> matrix</w:t>
      </w:r>
      <w:r w:rsidR="007F6AA8">
        <w:rPr>
          <w:rFonts w:ascii="Arial" w:eastAsia="MS Mincho" w:hAnsi="Arial" w:cs="Arial" w:hint="eastAsia"/>
          <w:lang w:eastAsia="ja-JP"/>
        </w:rPr>
        <w:t xml:space="preserve"> </w:t>
      </w:r>
      <w:r w:rsidR="00CD6FBA">
        <w:rPr>
          <w:rFonts w:ascii="Arial" w:eastAsia="MS Mincho" w:hAnsi="Arial" w:cs="Arial" w:hint="eastAsia"/>
          <w:lang w:eastAsia="ja-JP"/>
        </w:rPr>
        <w:t xml:space="preserve">and </w:t>
      </w:r>
      <w:r w:rsidR="007D289E">
        <w:rPr>
          <w:rFonts w:ascii="Arial" w:eastAsia="MS Mincho" w:hAnsi="Arial" w:cs="Arial" w:hint="eastAsia"/>
          <w:lang w:eastAsia="ja-JP"/>
        </w:rPr>
        <w:t>can be</w:t>
      </w:r>
      <w:r w:rsidR="001E77F9">
        <w:rPr>
          <w:rFonts w:ascii="Arial" w:eastAsia="MS Mincho" w:hAnsi="Arial" w:cs="Arial" w:hint="eastAsia"/>
          <w:lang w:eastAsia="ja-JP"/>
        </w:rPr>
        <w:t xml:space="preserve"> performed till the last row </w:t>
      </w:r>
      <w:r w:rsidR="007D289E">
        <w:rPr>
          <w:rFonts w:ascii="Arial" w:eastAsia="MS Mincho" w:hAnsi="Arial" w:cs="Arial" w:hint="eastAsia"/>
          <w:lang w:eastAsia="ja-JP"/>
        </w:rPr>
        <w:t>(</w:t>
      </w:r>
      <w:r w:rsidR="001E77F9">
        <w:rPr>
          <w:rFonts w:ascii="Arial" w:eastAsia="MS Mincho" w:hAnsi="Arial" w:cs="Arial" w:hint="eastAsia"/>
          <w:lang w:eastAsia="ja-JP"/>
        </w:rPr>
        <w:t xml:space="preserve">if all the CRC bits have to be </w:t>
      </w:r>
      <w:r w:rsidR="007D289E">
        <w:rPr>
          <w:rFonts w:ascii="Arial" w:eastAsia="MS Mincho" w:hAnsi="Arial" w:cs="Arial" w:hint="eastAsia"/>
          <w:lang w:eastAsia="ja-JP"/>
        </w:rPr>
        <w:t>distributed)</w:t>
      </w:r>
      <w:r w:rsidR="001E77F9">
        <w:rPr>
          <w:rFonts w:ascii="Arial" w:eastAsia="MS Mincho" w:hAnsi="Arial" w:cs="Arial" w:hint="eastAsia"/>
          <w:lang w:eastAsia="ja-JP"/>
        </w:rPr>
        <w:t>. If</w:t>
      </w:r>
      <w:r w:rsidR="007D289E">
        <w:rPr>
          <w:rFonts w:ascii="Arial" w:eastAsia="MS Mincho" w:hAnsi="Arial" w:cs="Arial" w:hint="eastAsia"/>
          <w:lang w:eastAsia="ja-JP"/>
        </w:rPr>
        <w:t xml:space="preserve"> only </w:t>
      </w:r>
      <m:oMath>
        <m:r>
          <w:rPr>
            <w:rFonts w:ascii="Cambria Math" w:eastAsia="MS Mincho" w:hAnsi="Cambria Math" w:cs="Arial"/>
            <w:lang w:eastAsia="ja-JP"/>
          </w:rPr>
          <m:t>r'</m:t>
        </m:r>
      </m:oMath>
      <w:r w:rsidR="001E77F9">
        <w:rPr>
          <w:rFonts w:ascii="Arial" w:eastAsia="MS Mincho" w:hAnsi="Arial" w:cs="Arial" w:hint="eastAsia"/>
          <w:lang w:eastAsia="ja-JP"/>
        </w:rPr>
        <w:t xml:space="preserve"> </w:t>
      </w:r>
      <w:r w:rsidR="007D289E">
        <w:rPr>
          <w:rFonts w:ascii="Arial" w:eastAsia="MS Mincho" w:hAnsi="Arial" w:cs="Arial" w:hint="eastAsia"/>
          <w:lang w:eastAsia="ja-JP"/>
        </w:rPr>
        <w:t xml:space="preserve">bits out of the </w:t>
      </w:r>
      <m:oMath>
        <m:r>
          <w:rPr>
            <w:rFonts w:ascii="Cambria Math" w:eastAsia="MS Mincho" w:hAnsi="Cambria Math" w:cs="Arial"/>
            <w:lang w:eastAsia="ja-JP"/>
          </w:rPr>
          <m:t>r</m:t>
        </m:r>
      </m:oMath>
      <w:r w:rsidR="007D289E">
        <w:rPr>
          <w:rFonts w:ascii="Arial" w:eastAsia="MS Mincho" w:hAnsi="Arial" w:cs="Arial" w:hint="eastAsia"/>
          <w:lang w:eastAsia="ja-JP"/>
        </w:rPr>
        <w:t xml:space="preserve"> CRC bits need to be distributed, then the operation can be stopped after </w:t>
      </w:r>
      <m:oMath>
        <m:r>
          <w:rPr>
            <w:rFonts w:ascii="Cambria Math" w:eastAsia="MS Mincho" w:hAnsi="Cambria Math" w:cs="Arial"/>
            <w:lang w:eastAsia="ja-JP"/>
          </w:rPr>
          <m:t>r'</m:t>
        </m:r>
      </m:oMath>
      <w:r w:rsidR="007D289E">
        <w:rPr>
          <w:rFonts w:ascii="Arial" w:eastAsia="MS Mincho" w:hAnsi="Arial" w:cs="Arial" w:hint="eastAsia"/>
          <w:lang w:eastAsia="ja-JP"/>
        </w:rPr>
        <w:t xml:space="preserve"> rows from the top of </w:t>
      </w:r>
      <m:oMath>
        <m:r>
          <m:rPr>
            <m:sty m:val="bi"/>
          </m:rPr>
          <w:rPr>
            <w:rFonts w:ascii="Cambria Math" w:eastAsia="MS Mincho" w:hAnsi="Cambria Math" w:cs="Arial"/>
            <w:lang w:eastAsia="ja-JP"/>
          </w:rPr>
          <m:t>H</m:t>
        </m:r>
      </m:oMath>
      <w:r w:rsidR="007D289E">
        <w:rPr>
          <w:rFonts w:ascii="Arial" w:eastAsia="MS Mincho" w:hAnsi="Arial" w:cs="Arial" w:hint="eastAsia"/>
          <w:b/>
          <w:lang w:eastAsia="ja-JP"/>
        </w:rPr>
        <w:t xml:space="preserve"> </w:t>
      </w:r>
      <w:r w:rsidR="007D289E">
        <w:rPr>
          <w:rFonts w:ascii="Arial" w:eastAsia="MS Mincho" w:hAnsi="Arial" w:cs="Arial" w:hint="eastAsia"/>
          <w:lang w:eastAsia="ja-JP"/>
        </w:rPr>
        <w:t>matrix. For clear understanding of the operation, please see step 3 of Section 4 and the example in Section 5.</w:t>
      </w:r>
    </w:p>
    <w:p w14:paraId="1595E526" w14:textId="580C172C" w:rsidR="007F6AA8" w:rsidRDefault="007F6AA8" w:rsidP="004163A5">
      <w:pPr>
        <w:pStyle w:val="ListParagraph"/>
        <w:numPr>
          <w:ilvl w:val="1"/>
          <w:numId w:val="35"/>
        </w:numPr>
        <w:jc w:val="both"/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 w:hint="eastAsia"/>
          <w:lang w:eastAsia="ja-JP"/>
        </w:rPr>
        <w:t xml:space="preserve">All columns </w:t>
      </w:r>
      <w:r>
        <w:rPr>
          <w:rFonts w:ascii="Arial" w:eastAsia="MS Mincho" w:hAnsi="Arial" w:cs="Arial"/>
          <w:lang w:eastAsia="ja-JP"/>
        </w:rPr>
        <w:t xml:space="preserve">of </w:t>
      </w:r>
      <m:oMath>
        <m:r>
          <m:rPr>
            <m:sty m:val="bi"/>
          </m:rPr>
          <w:rPr>
            <w:rFonts w:ascii="Cambria Math" w:eastAsia="MS Mincho" w:hAnsi="Cambria Math" w:cs="Arial"/>
            <w:lang w:eastAsia="ja-JP"/>
          </w:rPr>
          <m:t>H</m:t>
        </m:r>
      </m:oMath>
      <w:r>
        <w:rPr>
          <w:rFonts w:ascii="Arial" w:eastAsia="MS Mincho" w:hAnsi="Arial" w:cs="Arial"/>
          <w:lang w:eastAsia="ja-JP"/>
        </w:rPr>
        <w:t xml:space="preserve"> that ha</w:t>
      </w:r>
      <w:r>
        <w:rPr>
          <w:rFonts w:ascii="Arial" w:eastAsia="MS Mincho" w:hAnsi="Arial" w:cs="Arial" w:hint="eastAsia"/>
          <w:lang w:eastAsia="ja-JP"/>
        </w:rPr>
        <w:t>ve</w:t>
      </w:r>
      <w:r>
        <w:rPr>
          <w:rFonts w:ascii="Arial" w:eastAsia="MS Mincho" w:hAnsi="Arial" w:cs="Arial"/>
          <w:lang w:eastAsia="ja-JP"/>
        </w:rPr>
        <w:t xml:space="preserve"> 1 in the first row are </w:t>
      </w:r>
      <w:r w:rsidR="00CD6FBA">
        <w:rPr>
          <w:rFonts w:ascii="Arial" w:eastAsia="MS Mincho" w:hAnsi="Arial" w:cs="Arial" w:hint="eastAsia"/>
          <w:lang w:eastAsia="ja-JP"/>
        </w:rPr>
        <w:t xml:space="preserve">moved </w:t>
      </w:r>
      <w:r>
        <w:rPr>
          <w:rFonts w:ascii="Arial" w:eastAsia="MS Mincho" w:hAnsi="Arial" w:cs="Arial"/>
          <w:lang w:eastAsia="ja-JP"/>
        </w:rPr>
        <w:t xml:space="preserve">to the </w:t>
      </w:r>
      <w:r>
        <w:rPr>
          <w:rFonts w:ascii="Arial" w:eastAsia="MS Mincho" w:hAnsi="Arial" w:cs="Arial" w:hint="eastAsia"/>
          <w:lang w:eastAsia="ja-JP"/>
        </w:rPr>
        <w:t>left</w:t>
      </w:r>
      <w:r w:rsidR="00CD6FBA">
        <w:rPr>
          <w:rFonts w:ascii="Arial" w:eastAsia="MS Mincho" w:hAnsi="Arial" w:cs="Arial" w:hint="eastAsia"/>
          <w:lang w:eastAsia="ja-JP"/>
        </w:rPr>
        <w:t xml:space="preserve"> </w:t>
      </w:r>
      <w:proofErr w:type="gramStart"/>
      <w:r w:rsidR="00CD6FBA">
        <w:rPr>
          <w:rFonts w:ascii="Arial" w:eastAsia="MS Mincho" w:hAnsi="Arial" w:cs="Arial" w:hint="eastAsia"/>
          <w:lang w:eastAsia="ja-JP"/>
        </w:rPr>
        <w:t xml:space="preserve">of </w:t>
      </w:r>
      <w:proofErr w:type="gramEnd"/>
      <m:oMath>
        <m:r>
          <m:rPr>
            <m:sty m:val="bi"/>
          </m:rPr>
          <w:rPr>
            <w:rFonts w:ascii="Cambria Math" w:eastAsia="MS Mincho" w:hAnsi="Cambria Math" w:cs="Arial"/>
            <w:lang w:eastAsia="ja-JP"/>
          </w:rPr>
          <m:t>H</m:t>
        </m:r>
      </m:oMath>
      <w:r>
        <w:rPr>
          <w:rFonts w:ascii="Arial" w:eastAsia="MS Mincho" w:hAnsi="Arial" w:cs="Arial" w:hint="eastAsia"/>
          <w:lang w:eastAsia="ja-JP"/>
        </w:rPr>
        <w:t xml:space="preserve">. Assume there are </w:t>
      </w:r>
      <m:oMath>
        <m:sSub>
          <m:sSubPr>
            <m:ctrlPr>
              <w:rPr>
                <w:rFonts w:ascii="Cambria Math" w:eastAsia="MS Mincho" w:hAnsi="Cambria Math" w:cs="Arial"/>
                <w:i/>
                <w:lang w:eastAsia="ja-JP"/>
              </w:rPr>
            </m:ctrlPr>
          </m:sSubPr>
          <m:e>
            <m:r>
              <w:rPr>
                <w:rFonts w:ascii="Cambria Math" w:eastAsia="MS Mincho" w:hAnsi="Cambria Math" w:cs="Arial"/>
                <w:lang w:eastAsia="ja-JP"/>
              </w:rPr>
              <m:t>c</m:t>
            </m:r>
          </m:e>
          <m:sub>
            <m:r>
              <w:rPr>
                <w:rFonts w:ascii="Cambria Math" w:eastAsia="MS Mincho" w:hAnsi="Cambria Math" w:cs="Arial"/>
                <w:lang w:eastAsia="ja-JP"/>
              </w:rPr>
              <m:t>1</m:t>
            </m:r>
          </m:sub>
        </m:sSub>
      </m:oMath>
      <w:r>
        <w:rPr>
          <w:rFonts w:ascii="Arial" w:eastAsia="MS Mincho" w:hAnsi="Arial" w:cs="Arial" w:hint="eastAsia"/>
          <w:lang w:eastAsia="ja-JP"/>
        </w:rPr>
        <w:t xml:space="preserve"> such columns. Thus forming a string of </w:t>
      </w:r>
      <m:oMath>
        <m:sSub>
          <m:sSubPr>
            <m:ctrlPr>
              <w:rPr>
                <w:rFonts w:ascii="Cambria Math" w:eastAsia="MS Mincho" w:hAnsi="Cambria Math" w:cs="Arial"/>
                <w:i/>
                <w:lang w:eastAsia="ja-JP"/>
              </w:rPr>
            </m:ctrlPr>
          </m:sSubPr>
          <m:e>
            <m:r>
              <w:rPr>
                <w:rFonts w:ascii="Cambria Math" w:eastAsia="MS Mincho" w:hAnsi="Cambria Math" w:cs="Arial"/>
                <w:lang w:eastAsia="ja-JP"/>
              </w:rPr>
              <m:t>c</m:t>
            </m:r>
          </m:e>
          <m:sub>
            <m:r>
              <w:rPr>
                <w:rFonts w:ascii="Cambria Math" w:eastAsia="MS Mincho" w:hAnsi="Cambria Math" w:cs="Arial"/>
                <w:lang w:eastAsia="ja-JP"/>
              </w:rPr>
              <m:t>1</m:t>
            </m:r>
          </m:sub>
        </m:sSub>
      </m:oMath>
      <w:r>
        <w:rPr>
          <w:rFonts w:ascii="Arial" w:eastAsia="MS Mincho" w:hAnsi="Arial" w:cs="Arial" w:hint="eastAsia"/>
          <w:lang w:eastAsia="ja-JP"/>
        </w:rPr>
        <w:t xml:space="preserve"> consecutive 1</w:t>
      </w:r>
      <w:r>
        <w:rPr>
          <w:rFonts w:ascii="Arial" w:eastAsia="MS Mincho" w:hAnsi="Arial" w:cs="Arial"/>
          <w:lang w:eastAsia="ja-JP"/>
        </w:rPr>
        <w:t>s at the extreme left of 1</w:t>
      </w:r>
      <w:r w:rsidRPr="007F6AA8">
        <w:rPr>
          <w:rFonts w:ascii="Arial" w:eastAsia="MS Mincho" w:hAnsi="Arial" w:cs="Arial"/>
          <w:vertAlign w:val="superscript"/>
          <w:lang w:eastAsia="ja-JP"/>
        </w:rPr>
        <w:t>st</w:t>
      </w:r>
      <w:r>
        <w:rPr>
          <w:rFonts w:ascii="Arial" w:eastAsia="MS Mincho" w:hAnsi="Arial" w:cs="Arial"/>
          <w:lang w:eastAsia="ja-JP"/>
        </w:rPr>
        <w:t xml:space="preserve"> </w:t>
      </w:r>
      <w:r>
        <w:rPr>
          <w:rFonts w:ascii="Arial" w:eastAsia="MS Mincho" w:hAnsi="Arial" w:cs="Arial" w:hint="eastAsia"/>
          <w:lang w:eastAsia="ja-JP"/>
        </w:rPr>
        <w:t>row.</w:t>
      </w:r>
    </w:p>
    <w:p w14:paraId="1F70C9A1" w14:textId="36E3B560" w:rsidR="007F6AA8" w:rsidRDefault="007F6AA8" w:rsidP="004163A5">
      <w:pPr>
        <w:pStyle w:val="ListParagraph"/>
        <w:numPr>
          <w:ilvl w:val="1"/>
          <w:numId w:val="35"/>
        </w:numPr>
        <w:jc w:val="both"/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 w:hint="eastAsia"/>
          <w:lang w:eastAsia="ja-JP"/>
        </w:rPr>
        <w:t xml:space="preserve">From the remaining </w:t>
      </w:r>
      <m:oMath>
        <m:r>
          <w:rPr>
            <w:rFonts w:ascii="Cambria Math" w:eastAsia="MS Mincho" w:hAnsi="Cambria Math" w:cs="Arial"/>
            <w:lang w:eastAsia="ja-JP"/>
          </w:rPr>
          <m:t>K+r</m:t>
        </m:r>
        <m:r>
          <m:rPr>
            <m:sty m:val="p"/>
          </m:rPr>
          <w:rPr>
            <w:rFonts w:ascii="Cambria Math" w:eastAsia="MS Mincho" w:hAnsi="Cambria Math" w:cs="Arial"/>
            <w:lang w:eastAsia="ja-JP"/>
          </w:rPr>
          <m:t>-</m:t>
        </m:r>
        <m:sSub>
          <m:sSubPr>
            <m:ctrlPr>
              <w:rPr>
                <w:rFonts w:ascii="Cambria Math" w:eastAsia="MS Mincho" w:hAnsi="Cambria Math" w:cs="Arial"/>
                <w:i/>
                <w:lang w:eastAsia="ja-JP"/>
              </w:rPr>
            </m:ctrlPr>
          </m:sSubPr>
          <m:e>
            <m:r>
              <w:rPr>
                <w:rFonts w:ascii="Cambria Math" w:eastAsia="MS Mincho" w:hAnsi="Cambria Math" w:cs="Arial"/>
                <w:lang w:eastAsia="ja-JP"/>
              </w:rPr>
              <m:t>c</m:t>
            </m:r>
          </m:e>
          <m:sub>
            <m:r>
              <w:rPr>
                <w:rFonts w:ascii="Cambria Math" w:eastAsia="MS Mincho" w:hAnsi="Cambria Math" w:cs="Arial"/>
                <w:lang w:eastAsia="ja-JP"/>
              </w:rPr>
              <m:t>1</m:t>
            </m:r>
          </m:sub>
        </m:sSub>
      </m:oMath>
      <w:r w:rsidR="00CD6FBA">
        <w:rPr>
          <w:rFonts w:ascii="Arial" w:eastAsia="MS Mincho" w:hAnsi="Arial" w:cs="Arial" w:hint="eastAsia"/>
          <w:lang w:eastAsia="ja-JP"/>
        </w:rPr>
        <w:t xml:space="preserve"> </w:t>
      </w:r>
      <w:r>
        <w:rPr>
          <w:rFonts w:ascii="Arial" w:eastAsia="MS Mincho" w:hAnsi="Arial" w:cs="Arial" w:hint="eastAsia"/>
          <w:lang w:eastAsia="ja-JP"/>
        </w:rPr>
        <w:t xml:space="preserve">columns </w:t>
      </w:r>
      <w:proofErr w:type="gramStart"/>
      <w:r>
        <w:rPr>
          <w:rFonts w:ascii="Arial" w:eastAsia="MS Mincho" w:hAnsi="Arial" w:cs="Arial" w:hint="eastAsia"/>
          <w:lang w:eastAsia="ja-JP"/>
        </w:rPr>
        <w:t xml:space="preserve">of </w:t>
      </w:r>
      <w:proofErr w:type="gramEnd"/>
      <m:oMath>
        <m:r>
          <m:rPr>
            <m:sty m:val="bi"/>
          </m:rPr>
          <w:rPr>
            <w:rFonts w:ascii="Cambria Math" w:eastAsia="MS Mincho" w:hAnsi="Cambria Math" w:cs="Arial"/>
            <w:lang w:eastAsia="ja-JP"/>
          </w:rPr>
          <m:t>H</m:t>
        </m:r>
      </m:oMath>
      <w:r w:rsidR="00CD6FBA" w:rsidRPr="00CD6FBA">
        <w:rPr>
          <w:rFonts w:ascii="Arial" w:eastAsia="MS Mincho" w:hAnsi="Arial" w:cs="Arial" w:hint="eastAsia"/>
          <w:lang w:eastAsia="ja-JP"/>
        </w:rPr>
        <w:t>,</w:t>
      </w:r>
      <w:r>
        <w:rPr>
          <w:rFonts w:ascii="Arial" w:eastAsia="MS Mincho" w:hAnsi="Arial" w:cs="Arial" w:hint="eastAsia"/>
          <w:lang w:eastAsia="ja-JP"/>
        </w:rPr>
        <w:t xml:space="preserve"> all those columns that have </w:t>
      </w:r>
      <w:r w:rsidR="00BC6671">
        <w:rPr>
          <w:rFonts w:ascii="Arial" w:eastAsia="MS Mincho" w:hAnsi="Arial" w:cs="Arial" w:hint="eastAsia"/>
          <w:lang w:eastAsia="ja-JP"/>
        </w:rPr>
        <w:t>1 i</w:t>
      </w:r>
      <w:r w:rsidR="00CD6FBA">
        <w:rPr>
          <w:rFonts w:ascii="Arial" w:eastAsia="MS Mincho" w:hAnsi="Arial" w:cs="Arial" w:hint="eastAsia"/>
          <w:lang w:eastAsia="ja-JP"/>
        </w:rPr>
        <w:t xml:space="preserve">n the second </w:t>
      </w:r>
      <w:r w:rsidR="00EC528F">
        <w:rPr>
          <w:rFonts w:ascii="Arial" w:eastAsia="MS Mincho" w:hAnsi="Arial" w:cs="Arial" w:hint="eastAsia"/>
          <w:lang w:eastAsia="ja-JP"/>
        </w:rPr>
        <w:t>row</w:t>
      </w:r>
      <w:r w:rsidR="00CD6FBA">
        <w:rPr>
          <w:rFonts w:ascii="Arial" w:eastAsia="MS Mincho" w:hAnsi="Arial" w:cs="Arial" w:hint="eastAsia"/>
          <w:lang w:eastAsia="ja-JP"/>
        </w:rPr>
        <w:t xml:space="preserve"> are moved</w:t>
      </w:r>
      <w:r w:rsidR="00BC6671">
        <w:rPr>
          <w:rFonts w:ascii="Arial" w:eastAsia="MS Mincho" w:hAnsi="Arial" w:cs="Arial" w:hint="eastAsia"/>
          <w:lang w:eastAsia="ja-JP"/>
        </w:rPr>
        <w:t xml:space="preserve"> next to the </w:t>
      </w:r>
      <m:oMath>
        <m:sSub>
          <m:sSubPr>
            <m:ctrlPr>
              <w:rPr>
                <w:rFonts w:ascii="Cambria Math" w:eastAsia="MS Mincho" w:hAnsi="Cambria Math" w:cs="Arial"/>
                <w:i/>
                <w:lang w:eastAsia="ja-JP"/>
              </w:rPr>
            </m:ctrlPr>
          </m:sSubPr>
          <m:e>
            <m:r>
              <w:rPr>
                <w:rFonts w:ascii="Cambria Math" w:eastAsia="MS Mincho" w:hAnsi="Cambria Math" w:cs="Arial"/>
                <w:lang w:eastAsia="ja-JP"/>
              </w:rPr>
              <m:t>c</m:t>
            </m:r>
          </m:e>
          <m:sub>
            <m:r>
              <w:rPr>
                <w:rFonts w:ascii="Cambria Math" w:eastAsia="MS Mincho" w:hAnsi="Cambria Math" w:cs="Arial"/>
                <w:lang w:eastAsia="ja-JP"/>
              </w:rPr>
              <m:t>1</m:t>
            </m:r>
          </m:sub>
        </m:sSub>
      </m:oMath>
      <w:r w:rsidR="007F1365">
        <w:rPr>
          <w:rFonts w:ascii="Arial" w:eastAsia="MS Mincho" w:hAnsi="Arial" w:cs="Arial" w:hint="eastAsia"/>
          <w:lang w:eastAsia="ja-JP"/>
        </w:rPr>
        <w:t xml:space="preserve"> </w:t>
      </w:r>
      <w:r w:rsidR="00BC6671">
        <w:rPr>
          <w:rFonts w:ascii="Arial" w:eastAsia="MS Mincho" w:hAnsi="Arial" w:cs="Arial" w:hint="eastAsia"/>
          <w:lang w:eastAsia="ja-JP"/>
        </w:rPr>
        <w:t xml:space="preserve">columns. </w:t>
      </w:r>
      <w:r w:rsidR="00B06D7F">
        <w:rPr>
          <w:rFonts w:ascii="Arial" w:eastAsia="MS Mincho" w:hAnsi="Arial" w:cs="Arial" w:hint="eastAsia"/>
          <w:lang w:eastAsia="ja-JP"/>
        </w:rPr>
        <w:t xml:space="preserve">Let there be </w:t>
      </w:r>
      <m:oMath>
        <m:sSub>
          <m:sSubPr>
            <m:ctrlPr>
              <w:rPr>
                <w:rFonts w:ascii="Cambria Math" w:eastAsia="MS Mincho" w:hAnsi="Cambria Math" w:cs="Arial"/>
                <w:i/>
                <w:lang w:eastAsia="ja-JP"/>
              </w:rPr>
            </m:ctrlPr>
          </m:sSubPr>
          <m:e>
            <m:r>
              <w:rPr>
                <w:rFonts w:ascii="Cambria Math" w:eastAsia="MS Mincho" w:hAnsi="Cambria Math" w:cs="Arial"/>
                <w:lang w:eastAsia="ja-JP"/>
              </w:rPr>
              <m:t>c</m:t>
            </m:r>
          </m:e>
          <m:sub>
            <m:r>
              <w:rPr>
                <w:rFonts w:ascii="Cambria Math" w:eastAsia="MS Mincho" w:hAnsi="Cambria Math" w:cs="Arial"/>
                <w:lang w:eastAsia="ja-JP"/>
              </w:rPr>
              <m:t>2</m:t>
            </m:r>
          </m:sub>
        </m:sSub>
      </m:oMath>
      <w:r w:rsidR="00B06D7F">
        <w:rPr>
          <w:rFonts w:ascii="Arial" w:eastAsia="MS Mincho" w:hAnsi="Arial" w:cs="Arial" w:hint="eastAsia"/>
          <w:lang w:eastAsia="ja-JP"/>
        </w:rPr>
        <w:t xml:space="preserve"> such columns. Thus by the end of second step, the first </w:t>
      </w:r>
      <m:oMath>
        <m:sSub>
          <m:sSubPr>
            <m:ctrlPr>
              <w:rPr>
                <w:rFonts w:ascii="Cambria Math" w:eastAsia="MS Mincho" w:hAnsi="Cambria Math" w:cs="Arial"/>
                <w:i/>
                <w:lang w:eastAsia="ja-JP"/>
              </w:rPr>
            </m:ctrlPr>
          </m:sSubPr>
          <m:e>
            <m:r>
              <w:rPr>
                <w:rFonts w:ascii="Cambria Math" w:eastAsia="MS Mincho" w:hAnsi="Cambria Math" w:cs="Arial"/>
                <w:lang w:eastAsia="ja-JP"/>
              </w:rPr>
              <m:t>c</m:t>
            </m:r>
          </m:e>
          <m:sub>
            <m:r>
              <w:rPr>
                <w:rFonts w:ascii="Cambria Math" w:eastAsia="MS Mincho" w:hAnsi="Cambria Math" w:cs="Arial"/>
                <w:lang w:eastAsia="ja-JP"/>
              </w:rPr>
              <m:t>1</m:t>
            </m:r>
          </m:sub>
        </m:sSub>
        <m:r>
          <w:rPr>
            <w:rFonts w:ascii="Cambria Math" w:eastAsia="MS Mincho" w:hAnsi="Cambria Math" w:cs="Arial"/>
            <w:lang w:eastAsia="ja-JP"/>
          </w:rPr>
          <m:t>+</m:t>
        </m:r>
        <m:sSub>
          <m:sSubPr>
            <m:ctrlPr>
              <w:rPr>
                <w:rFonts w:ascii="Cambria Math" w:eastAsia="MS Mincho" w:hAnsi="Cambria Math" w:cs="Arial"/>
                <w:i/>
                <w:lang w:eastAsia="ja-JP"/>
              </w:rPr>
            </m:ctrlPr>
          </m:sSubPr>
          <m:e>
            <m:r>
              <w:rPr>
                <w:rFonts w:ascii="Cambria Math" w:eastAsia="MS Mincho" w:hAnsi="Cambria Math" w:cs="Arial"/>
                <w:lang w:eastAsia="ja-JP"/>
              </w:rPr>
              <m:t>c</m:t>
            </m:r>
          </m:e>
          <m:sub>
            <m:r>
              <w:rPr>
                <w:rFonts w:ascii="Cambria Math" w:eastAsia="MS Mincho" w:hAnsi="Cambria Math" w:cs="Arial"/>
                <w:lang w:eastAsia="ja-JP"/>
              </w:rPr>
              <m:t>2</m:t>
            </m:r>
          </m:sub>
        </m:sSub>
      </m:oMath>
      <w:r w:rsidR="00B06D7F">
        <w:rPr>
          <w:rFonts w:ascii="Arial" w:eastAsia="MS Mincho" w:hAnsi="Arial" w:cs="Arial" w:hint="eastAsia"/>
          <w:lang w:eastAsia="ja-JP"/>
        </w:rPr>
        <w:t xml:space="preserve"> columns of the permuted matrix</w:t>
      </w:r>
      <w:r w:rsidR="00F945A4">
        <w:rPr>
          <w:rFonts w:ascii="Arial" w:eastAsia="MS Mincho" w:hAnsi="Arial" w:cs="Arial" w:hint="eastAsia"/>
          <w:lang w:eastAsia="ja-JP"/>
        </w:rPr>
        <w:t xml:space="preserve"> is obtained</w:t>
      </w:r>
      <w:r w:rsidR="00B06D7F">
        <w:rPr>
          <w:rFonts w:ascii="Arial" w:eastAsia="MS Mincho" w:hAnsi="Arial" w:cs="Arial" w:hint="eastAsia"/>
          <w:lang w:eastAsia="ja-JP"/>
        </w:rPr>
        <w:t>.</w:t>
      </w:r>
    </w:p>
    <w:p w14:paraId="437717FD" w14:textId="0D8B0E3F" w:rsidR="00BC6671" w:rsidRDefault="00BC6671" w:rsidP="004163A5">
      <w:pPr>
        <w:pStyle w:val="ListParagraph"/>
        <w:numPr>
          <w:ilvl w:val="1"/>
          <w:numId w:val="35"/>
        </w:numPr>
        <w:jc w:val="both"/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 w:hint="eastAsia"/>
          <w:lang w:eastAsia="ja-JP"/>
        </w:rPr>
        <w:t xml:space="preserve">Continuing in a similar fashion for each row </w:t>
      </w:r>
      <m:oMath>
        <m:r>
          <w:rPr>
            <w:rFonts w:ascii="Cambria Math" w:eastAsia="MS Mincho" w:hAnsi="Cambria Math" w:cs="Arial"/>
            <w:lang w:eastAsia="ja-JP"/>
          </w:rPr>
          <m:t>s</m:t>
        </m:r>
      </m:oMath>
      <w:r w:rsidR="002134AA">
        <w:rPr>
          <w:rFonts w:ascii="Arial" w:eastAsia="MS Mincho" w:hAnsi="Arial" w:cs="Arial" w:hint="eastAsia"/>
          <w:lang w:eastAsia="ja-JP"/>
        </w:rPr>
        <w:t xml:space="preserve"> </w:t>
      </w:r>
      <w:r>
        <w:rPr>
          <w:rFonts w:ascii="Arial" w:eastAsia="MS Mincho" w:hAnsi="Arial" w:cs="Arial" w:hint="eastAsia"/>
          <w:lang w:eastAsia="ja-JP"/>
        </w:rPr>
        <w:t>till the last row</w:t>
      </w:r>
      <w:r w:rsidR="007D289E">
        <w:rPr>
          <w:rFonts w:ascii="Arial" w:eastAsia="MS Mincho" w:hAnsi="Arial" w:cs="Arial" w:hint="eastAsia"/>
          <w:lang w:eastAsia="ja-JP"/>
        </w:rPr>
        <w:t>, those</w:t>
      </w:r>
      <w:r w:rsidR="002134AA">
        <w:rPr>
          <w:rFonts w:ascii="Arial" w:eastAsia="MS Mincho" w:hAnsi="Arial" w:cs="Arial" w:hint="eastAsia"/>
          <w:lang w:eastAsia="ja-JP"/>
        </w:rPr>
        <w:t xml:space="preserve"> columns from the </w:t>
      </w:r>
      <w:r w:rsidR="002134AA">
        <w:rPr>
          <w:rFonts w:ascii="Arial" w:eastAsia="MS Mincho" w:hAnsi="Arial" w:cs="Arial"/>
          <w:lang w:eastAsia="ja-JP"/>
        </w:rPr>
        <w:t>remaining</w:t>
      </w:r>
      <w:r w:rsidR="002134AA">
        <w:rPr>
          <w:rFonts w:ascii="Arial" w:eastAsia="MS Mincho" w:hAnsi="Arial" w:cs="Arial" w:hint="eastAsia"/>
          <w:lang w:eastAsia="ja-JP"/>
        </w:rPr>
        <w:t xml:space="preserve"> set of columns that have 1 in the </w:t>
      </w:r>
      <m:oMath>
        <m:sSup>
          <m:sSupPr>
            <m:ctrlPr>
              <w:rPr>
                <w:rFonts w:ascii="Cambria Math" w:eastAsia="MS Mincho" w:hAnsi="Cambria Math" w:cs="Arial"/>
                <w:lang w:eastAsia="ja-JP"/>
              </w:rPr>
            </m:ctrlPr>
          </m:sSupPr>
          <m:e>
            <m:r>
              <w:rPr>
                <w:rFonts w:ascii="Cambria Math" w:eastAsia="MS Mincho" w:hAnsi="Cambria Math" w:cs="Arial"/>
                <w:lang w:eastAsia="ja-JP"/>
              </w:rPr>
              <m:t>s</m:t>
            </m:r>
          </m:e>
          <m:sup>
            <m:r>
              <w:rPr>
                <w:rFonts w:ascii="Cambria Math" w:eastAsia="MS Mincho" w:hAnsi="Cambria Math" w:cs="Arial"/>
                <w:lang w:eastAsia="ja-JP"/>
              </w:rPr>
              <m:t>th</m:t>
            </m:r>
          </m:sup>
        </m:sSup>
      </m:oMath>
      <w:r w:rsidR="002134AA">
        <w:rPr>
          <w:rFonts w:ascii="Arial" w:eastAsia="MS Mincho" w:hAnsi="Arial" w:cs="Arial" w:hint="eastAsia"/>
          <w:lang w:eastAsia="ja-JP"/>
        </w:rPr>
        <w:t xml:space="preserve"> row are arranged towards the left. </w:t>
      </w:r>
    </w:p>
    <w:p w14:paraId="627BC385" w14:textId="0573E261" w:rsidR="00E16430" w:rsidRDefault="00E16430" w:rsidP="004163A5">
      <w:pPr>
        <w:pStyle w:val="ListParagraph"/>
        <w:numPr>
          <w:ilvl w:val="1"/>
          <w:numId w:val="35"/>
        </w:numPr>
        <w:jc w:val="both"/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 w:hint="eastAsia"/>
          <w:lang w:eastAsia="ja-JP"/>
        </w:rPr>
        <w:t xml:space="preserve">Say, the column permuted matrix </w:t>
      </w:r>
      <w:proofErr w:type="gramStart"/>
      <w:r>
        <w:rPr>
          <w:rFonts w:ascii="Arial" w:eastAsia="MS Mincho" w:hAnsi="Arial" w:cs="Arial" w:hint="eastAsia"/>
          <w:lang w:eastAsia="ja-JP"/>
        </w:rPr>
        <w:t xml:space="preserve">is </w:t>
      </w:r>
      <w:proofErr w:type="gramEnd"/>
      <m:oMath>
        <m:r>
          <w:rPr>
            <w:rFonts w:ascii="Cambria Math" w:hAnsi="Cambria Math" w:cstheme="minorBidi"/>
            <w:color w:val="000000" w:themeColor="text1"/>
            <w:kern w:val="24"/>
          </w:rPr>
          <m:t>π</m:t>
        </m:r>
        <m:d>
          <m:dPr>
            <m:ctrlPr>
              <w:rPr>
                <w:rFonts w:ascii="Cambria Math" w:eastAsiaTheme="minorEastAsia" w:hAnsi="Cambria Math" w:cstheme="minorBidi"/>
                <w:i/>
                <w:iCs/>
                <w:color w:val="000000" w:themeColor="text1"/>
                <w:kern w:val="24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theme="minorBidi"/>
                <w:color w:val="000000" w:themeColor="text1"/>
                <w:kern w:val="24"/>
              </w:rPr>
              <m:t>H</m:t>
            </m:r>
          </m:e>
        </m:d>
      </m:oMath>
      <w:r>
        <w:rPr>
          <w:rFonts w:ascii="Arial" w:eastAsia="MS Mincho" w:hAnsi="Arial" w:cs="Arial" w:hint="eastAsia"/>
          <w:iCs/>
          <w:color w:val="000000" w:themeColor="text1"/>
          <w:kern w:val="24"/>
          <w:lang w:eastAsia="ja-JP"/>
        </w:rPr>
        <w:t xml:space="preserve">. Then by comparing the new positions of columns in </w:t>
      </w:r>
      <m:oMath>
        <m:r>
          <w:rPr>
            <w:rFonts w:ascii="Cambria Math" w:hAnsi="Cambria Math" w:cstheme="minorBidi"/>
            <w:color w:val="000000" w:themeColor="text1"/>
            <w:kern w:val="24"/>
          </w:rPr>
          <m:t>π</m:t>
        </m:r>
        <m:d>
          <m:dPr>
            <m:ctrlPr>
              <w:rPr>
                <w:rFonts w:ascii="Cambria Math" w:eastAsiaTheme="minorEastAsia" w:hAnsi="Cambria Math" w:cstheme="minorBidi"/>
                <w:i/>
                <w:iCs/>
                <w:color w:val="000000" w:themeColor="text1"/>
                <w:kern w:val="24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theme="minorBidi"/>
                <w:color w:val="000000" w:themeColor="text1"/>
                <w:kern w:val="24"/>
              </w:rPr>
              <m:t>H</m:t>
            </m:r>
          </m:e>
        </m:d>
      </m:oMath>
      <w:r>
        <w:rPr>
          <w:rFonts w:ascii="Arial" w:eastAsia="MS Mincho" w:hAnsi="Arial" w:cs="Arial" w:hint="eastAsia"/>
          <w:iCs/>
          <w:color w:val="000000" w:themeColor="text1"/>
          <w:kern w:val="24"/>
          <w:lang w:eastAsia="ja-JP"/>
        </w:rPr>
        <w:t xml:space="preserve"> with the original positions of the columns </w:t>
      </w:r>
      <w:proofErr w:type="gramStart"/>
      <w:r>
        <w:rPr>
          <w:rFonts w:ascii="Arial" w:eastAsia="MS Mincho" w:hAnsi="Arial" w:cs="Arial" w:hint="eastAsia"/>
          <w:iCs/>
          <w:color w:val="000000" w:themeColor="text1"/>
          <w:kern w:val="24"/>
          <w:lang w:eastAsia="ja-JP"/>
        </w:rPr>
        <w:t xml:space="preserve">in </w:t>
      </w:r>
      <w:proofErr w:type="gramEnd"/>
      <m:oMath>
        <m:r>
          <m:rPr>
            <m:sty m:val="bi"/>
          </m:rPr>
          <w:rPr>
            <w:rFonts w:ascii="Cambria Math" w:eastAsiaTheme="minorEastAsia" w:hAnsi="Cambria Math" w:cstheme="minorBidi"/>
            <w:color w:val="000000" w:themeColor="text1"/>
            <w:kern w:val="24"/>
          </w:rPr>
          <m:t>H</m:t>
        </m:r>
      </m:oMath>
      <w:r>
        <w:rPr>
          <w:rFonts w:ascii="Arial" w:eastAsia="MS Mincho" w:hAnsi="Arial" w:cs="Arial" w:hint="eastAsia"/>
          <w:iCs/>
          <w:color w:val="000000" w:themeColor="text1"/>
          <w:kern w:val="24"/>
          <w:lang w:eastAsia="ja-JP"/>
        </w:rPr>
        <w:t xml:space="preserve">, the interleaving pattern </w:t>
      </w:r>
      <w:r>
        <w:rPr>
          <w:rFonts w:ascii="Arial" w:eastAsia="MS Mincho" w:hAnsi="Arial" w:cs="Arial"/>
          <w:iCs/>
          <w:color w:val="000000" w:themeColor="text1"/>
          <w:kern w:val="24"/>
          <w:lang w:eastAsia="ja-JP"/>
        </w:rPr>
        <w:t>is obtained.</w:t>
      </w:r>
    </w:p>
    <w:p w14:paraId="3FE2828A" w14:textId="2AAE49F3" w:rsidR="004A54A8" w:rsidRDefault="006A667B" w:rsidP="007F1365">
      <w:pPr>
        <w:rPr>
          <w:rFonts w:ascii="Arial" w:eastAsia="MS Mincho" w:hAnsi="Arial" w:cs="Arial"/>
          <w:sz w:val="30"/>
          <w:szCs w:val="30"/>
          <w:lang w:val="en-GB" w:eastAsia="ja-JP"/>
        </w:rPr>
      </w:pPr>
      <w:r w:rsidRPr="007F6AA8">
        <w:rPr>
          <w:rFonts w:ascii="Arial" w:eastAsia="MS Mincho" w:hAnsi="Arial" w:cs="Arial" w:hint="eastAsia"/>
          <w:lang w:eastAsia="ja-JP"/>
        </w:rPr>
        <w:lastRenderedPageBreak/>
        <w:t xml:space="preserve"> </w:t>
      </w:r>
      <w:r w:rsidR="00E17A34" w:rsidRPr="007F6AA8">
        <w:rPr>
          <w:rFonts w:ascii="Arial" w:eastAsia="MS Mincho" w:hAnsi="Arial" w:cs="Arial" w:hint="eastAsia"/>
          <w:lang w:eastAsia="ja-JP"/>
        </w:rPr>
        <w:t xml:space="preserve"> </w:t>
      </w:r>
      <w:r w:rsidR="004A54A8">
        <w:rPr>
          <w:rFonts w:ascii="Arial" w:eastAsia="MS Mincho" w:hAnsi="Arial" w:cs="Arial" w:hint="eastAsia"/>
          <w:sz w:val="30"/>
          <w:szCs w:val="30"/>
          <w:lang w:val="en-GB" w:eastAsia="ja-JP"/>
        </w:rPr>
        <w:t>3.2 Benefits of the proposed method</w:t>
      </w:r>
    </w:p>
    <w:p w14:paraId="10F2E1F5" w14:textId="25471CFC" w:rsidR="004A54A8" w:rsidRPr="00482A6C" w:rsidRDefault="00482A6C" w:rsidP="004163A5">
      <w:pPr>
        <w:pStyle w:val="ListParagraph"/>
        <w:numPr>
          <w:ilvl w:val="0"/>
          <w:numId w:val="37"/>
        </w:numPr>
        <w:jc w:val="both"/>
        <w:rPr>
          <w:rFonts w:ascii="Arial" w:eastAsia="MS Mincho" w:hAnsi="Arial" w:cs="Arial"/>
          <w:lang w:eastAsia="ja-JP"/>
        </w:rPr>
      </w:pPr>
      <w:r w:rsidRPr="00482A6C">
        <w:rPr>
          <w:rFonts w:ascii="Arial" w:eastAsia="MS Mincho" w:hAnsi="Arial" w:cs="Arial" w:hint="eastAsia"/>
          <w:lang w:eastAsia="ja-JP"/>
        </w:rPr>
        <w:t xml:space="preserve">The proposed method requires </w:t>
      </w:r>
      <w:r w:rsidR="002644C0" w:rsidRPr="00482A6C">
        <w:rPr>
          <w:rFonts w:ascii="Arial" w:eastAsia="MS Mincho" w:hAnsi="Arial" w:cs="Arial"/>
          <w:lang w:eastAsia="ja-JP"/>
        </w:rPr>
        <w:t>storing</w:t>
      </w:r>
      <w:r w:rsidRPr="00482A6C">
        <w:rPr>
          <w:rFonts w:ascii="Arial" w:eastAsia="MS Mincho" w:hAnsi="Arial" w:cs="Arial" w:hint="eastAsia"/>
          <w:lang w:eastAsia="ja-JP"/>
        </w:rPr>
        <w:t xml:space="preserve"> only the </w:t>
      </w:r>
      <w:r w:rsidR="002C0E1B">
        <w:rPr>
          <w:rFonts w:ascii="Arial" w:eastAsia="MS Mincho" w:hAnsi="Arial" w:cs="Arial" w:hint="eastAsia"/>
          <w:lang w:eastAsia="ja-JP"/>
        </w:rPr>
        <w:t xml:space="preserve">last </w:t>
      </w:r>
      <m:oMath>
        <m:r>
          <w:rPr>
            <w:rFonts w:ascii="Cambria Math" w:eastAsia="MS Mincho" w:hAnsi="Cambria Math" w:cs="Arial"/>
            <w:lang w:eastAsia="ja-JP"/>
          </w:rPr>
          <m:t>n=</m:t>
        </m:r>
        <m:r>
          <w:rPr>
            <w:rFonts w:ascii="Cambria Math" w:eastAsia="MS Mincho" w:hAnsi="Cambria Math" w:cs="Arial"/>
            <w:lang w:eastAsia="ja-JP"/>
          </w:rPr>
          <m:t>K+r</m:t>
        </m:r>
      </m:oMath>
      <w:r w:rsidR="002C0E1B">
        <w:rPr>
          <w:rFonts w:ascii="Arial" w:eastAsia="MS Mincho" w:hAnsi="Arial" w:cs="Arial" w:hint="eastAsia"/>
          <w:lang w:eastAsia="ja-JP"/>
        </w:rPr>
        <w:t xml:space="preserve"> </w:t>
      </w:r>
      <w:r w:rsidRPr="00482A6C">
        <w:rPr>
          <w:rFonts w:ascii="Arial" w:eastAsia="MS Mincho" w:hAnsi="Arial" w:cs="Arial" w:hint="eastAsia"/>
          <w:lang w:eastAsia="ja-JP"/>
        </w:rPr>
        <w:t>coefficients of parity check polynomial of the chosen CRC</w:t>
      </w:r>
      <w:r w:rsidR="00A53C29">
        <w:rPr>
          <w:rFonts w:ascii="Arial" w:eastAsia="MS Mincho" w:hAnsi="Arial" w:cs="Arial" w:hint="eastAsia"/>
          <w:lang w:eastAsia="ja-JP"/>
        </w:rPr>
        <w:t xml:space="preserve"> polynomial</w:t>
      </w:r>
      <w:r w:rsidRPr="00482A6C">
        <w:rPr>
          <w:rFonts w:ascii="Arial" w:eastAsia="MS Mincho" w:hAnsi="Arial" w:cs="Arial" w:hint="eastAsia"/>
          <w:lang w:eastAsia="ja-JP"/>
        </w:rPr>
        <w:t xml:space="preserve">. Hence it is not required to store the CRC generator matrix. </w:t>
      </w:r>
    </w:p>
    <w:p w14:paraId="16DA4F04" w14:textId="2BF6EE0D" w:rsidR="002C0E1B" w:rsidRDefault="00F238B8" w:rsidP="004163A5">
      <w:pPr>
        <w:pStyle w:val="ListParagraph"/>
        <w:numPr>
          <w:ilvl w:val="0"/>
          <w:numId w:val="37"/>
        </w:numPr>
        <w:jc w:val="both"/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 w:hint="eastAsia"/>
          <w:lang w:eastAsia="ja-JP"/>
        </w:rPr>
        <w:t>Search</w:t>
      </w:r>
      <w:r w:rsidR="00EF0681">
        <w:rPr>
          <w:rFonts w:ascii="Arial" w:eastAsia="MS Mincho" w:hAnsi="Arial" w:cs="Arial" w:hint="eastAsia"/>
          <w:lang w:eastAsia="ja-JP"/>
        </w:rPr>
        <w:t>ing t</w:t>
      </w:r>
      <w:r>
        <w:rPr>
          <w:rFonts w:ascii="Arial" w:eastAsia="MS Mincho" w:hAnsi="Arial" w:cs="Arial" w:hint="eastAsia"/>
          <w:lang w:eastAsia="ja-JP"/>
        </w:rPr>
        <w:t>he optimal</w:t>
      </w:r>
      <w:r w:rsidR="002C0E1B">
        <w:rPr>
          <w:rFonts w:ascii="Arial" w:eastAsia="MS Mincho" w:hAnsi="Arial" w:cs="Arial" w:hint="eastAsia"/>
          <w:lang w:eastAsia="ja-JP"/>
        </w:rPr>
        <w:t xml:space="preserve"> CRC polynomial for best early termination is extremely simple. </w:t>
      </w:r>
    </w:p>
    <w:p w14:paraId="4B9ED498" w14:textId="1B884DA0" w:rsidR="00EF0681" w:rsidRDefault="002C0E1B" w:rsidP="004163A5">
      <w:pPr>
        <w:pStyle w:val="ListParagraph"/>
        <w:numPr>
          <w:ilvl w:val="1"/>
          <w:numId w:val="37"/>
        </w:numPr>
        <w:jc w:val="both"/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 w:hint="eastAsia"/>
          <w:lang w:eastAsia="ja-JP"/>
        </w:rPr>
        <w:t xml:space="preserve">The index </w:t>
      </w:r>
      <w:r w:rsidR="00EF0681">
        <w:rPr>
          <w:rFonts w:ascii="Arial" w:eastAsia="MS Mincho" w:hAnsi="Arial" w:cs="Arial" w:hint="eastAsia"/>
          <w:lang w:eastAsia="ja-JP"/>
        </w:rPr>
        <w:t xml:space="preserve">position </w:t>
      </w:r>
      <w:r>
        <w:rPr>
          <w:rFonts w:ascii="Arial" w:eastAsia="MS Mincho" w:hAnsi="Arial" w:cs="Arial" w:hint="eastAsia"/>
          <w:lang w:eastAsia="ja-JP"/>
        </w:rPr>
        <w:t xml:space="preserve">of the first CRC bit in the CRC </w:t>
      </w:r>
      <w:proofErr w:type="spellStart"/>
      <w:r>
        <w:rPr>
          <w:rFonts w:ascii="Arial" w:eastAsia="MS Mincho" w:hAnsi="Arial" w:cs="Arial" w:hint="eastAsia"/>
          <w:lang w:eastAsia="ja-JP"/>
        </w:rPr>
        <w:t>codeword</w:t>
      </w:r>
      <w:proofErr w:type="spellEnd"/>
      <w:r>
        <w:rPr>
          <w:rFonts w:ascii="Arial" w:eastAsia="MS Mincho" w:hAnsi="Arial" w:cs="Arial" w:hint="eastAsia"/>
          <w:lang w:eastAsia="ja-JP"/>
        </w:rPr>
        <w:t xml:space="preserve"> is just the </w:t>
      </w:r>
      <w:r w:rsidR="00EF0681">
        <w:rPr>
          <w:rFonts w:ascii="Arial" w:eastAsia="MS Mincho" w:hAnsi="Arial" w:cs="Arial" w:hint="eastAsia"/>
          <w:lang w:eastAsia="ja-JP"/>
        </w:rPr>
        <w:t>H</w:t>
      </w:r>
      <w:r>
        <w:rPr>
          <w:rFonts w:ascii="Arial" w:eastAsia="MS Mincho" w:hAnsi="Arial" w:cs="Arial" w:hint="eastAsia"/>
          <w:lang w:eastAsia="ja-JP"/>
        </w:rPr>
        <w:t>amming weight of the</w:t>
      </w:r>
      <w:r w:rsidR="00EF0681">
        <w:rPr>
          <w:rFonts w:ascii="Arial" w:eastAsia="MS Mincho" w:hAnsi="Arial" w:cs="Arial" w:hint="eastAsia"/>
          <w:lang w:eastAsia="ja-JP"/>
        </w:rPr>
        <w:t xml:space="preserve"> last </w:t>
      </w:r>
      <m:oMath>
        <m:r>
          <w:rPr>
            <w:rFonts w:ascii="Cambria Math" w:eastAsia="MS Mincho" w:hAnsi="Cambria Math" w:cs="Arial"/>
            <w:lang w:eastAsia="ja-JP"/>
          </w:rPr>
          <m:t>K+</m:t>
        </m:r>
        <m:r>
          <w:rPr>
            <w:rFonts w:ascii="Cambria Math" w:eastAsia="MS Mincho" w:hAnsi="Cambria Math" w:cs="Arial"/>
            <w:lang w:eastAsia="ja-JP"/>
          </w:rPr>
          <m:t>1</m:t>
        </m:r>
      </m:oMath>
      <w:r w:rsidR="00EF0681">
        <w:rPr>
          <w:rFonts w:ascii="Arial" w:eastAsia="MS Mincho" w:hAnsi="Arial" w:cs="Arial" w:hint="eastAsia"/>
          <w:lang w:eastAsia="ja-JP"/>
        </w:rPr>
        <w:t xml:space="preserve"> coefficients of the parity check polynomial. </w:t>
      </w:r>
    </w:p>
    <w:p w14:paraId="7B0D30D5" w14:textId="62539349" w:rsidR="002C0E1B" w:rsidRDefault="00EF0681" w:rsidP="004163A5">
      <w:pPr>
        <w:pStyle w:val="ListParagraph"/>
        <w:numPr>
          <w:ilvl w:val="1"/>
          <w:numId w:val="37"/>
        </w:numPr>
        <w:jc w:val="both"/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 w:hint="eastAsia"/>
          <w:lang w:eastAsia="ja-JP"/>
        </w:rPr>
        <w:t xml:space="preserve">Thus it is easy to compare the Hamming weights of the last </w:t>
      </w:r>
      <m:oMath>
        <m:r>
          <w:rPr>
            <w:rFonts w:ascii="Cambria Math" w:eastAsia="MS Mincho" w:hAnsi="Cambria Math" w:cs="Arial"/>
            <w:lang w:eastAsia="ja-JP"/>
          </w:rPr>
          <m:t>K+</m:t>
        </m:r>
        <m:r>
          <w:rPr>
            <w:rFonts w:ascii="Cambria Math" w:eastAsia="MS Mincho" w:hAnsi="Cambria Math" w:cs="Arial"/>
            <w:lang w:eastAsia="ja-JP"/>
          </w:rPr>
          <m:t>1</m:t>
        </m:r>
      </m:oMath>
      <w:r>
        <w:rPr>
          <w:rFonts w:ascii="Arial" w:eastAsia="MS Mincho" w:hAnsi="Arial" w:cs="Arial" w:hint="eastAsia"/>
          <w:lang w:eastAsia="ja-JP"/>
        </w:rPr>
        <w:t xml:space="preserve"> coefficients of the candidate parity check polynomials, and pick the one that has lowest Hamming weight.</w:t>
      </w:r>
    </w:p>
    <w:p w14:paraId="3F00D398" w14:textId="0442186E" w:rsidR="00316040" w:rsidRDefault="00482A6C" w:rsidP="004163A5">
      <w:pPr>
        <w:pStyle w:val="ListParagraph"/>
        <w:numPr>
          <w:ilvl w:val="0"/>
          <w:numId w:val="37"/>
        </w:numPr>
        <w:jc w:val="both"/>
        <w:rPr>
          <w:rFonts w:ascii="Arial" w:eastAsia="MS Mincho" w:hAnsi="Arial" w:cs="Arial"/>
          <w:lang w:eastAsia="ja-JP"/>
        </w:rPr>
      </w:pPr>
      <w:r w:rsidRPr="00482A6C">
        <w:rPr>
          <w:rFonts w:ascii="Arial" w:eastAsia="MS Mincho" w:hAnsi="Arial" w:cs="Arial" w:hint="eastAsia"/>
          <w:lang w:eastAsia="ja-JP"/>
        </w:rPr>
        <w:t xml:space="preserve">Finding the </w:t>
      </w:r>
      <w:r w:rsidRPr="00482A6C">
        <w:rPr>
          <w:rFonts w:ascii="Arial" w:eastAsia="MS Mincho" w:hAnsi="Arial" w:cs="Arial"/>
          <w:lang w:eastAsia="ja-JP"/>
        </w:rPr>
        <w:t>position</w:t>
      </w:r>
      <w:r w:rsidRPr="00482A6C">
        <w:rPr>
          <w:rFonts w:ascii="Arial" w:eastAsia="MS Mincho" w:hAnsi="Arial" w:cs="Arial" w:hint="eastAsia"/>
          <w:lang w:eastAsia="ja-JP"/>
        </w:rPr>
        <w:t>s of the distributed CRC bits is ver</w:t>
      </w:r>
      <w:r w:rsidR="00EF0681">
        <w:rPr>
          <w:rFonts w:ascii="Arial" w:eastAsia="MS Mincho" w:hAnsi="Arial" w:cs="Arial" w:hint="eastAsia"/>
          <w:lang w:eastAsia="ja-JP"/>
        </w:rPr>
        <w:t>y simple.</w:t>
      </w:r>
    </w:p>
    <w:p w14:paraId="0132D7EF" w14:textId="57B299CF" w:rsidR="00316040" w:rsidRDefault="00A53C29" w:rsidP="004163A5">
      <w:pPr>
        <w:pStyle w:val="ListParagraph"/>
        <w:numPr>
          <w:ilvl w:val="0"/>
          <w:numId w:val="37"/>
        </w:numPr>
        <w:jc w:val="both"/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 w:hint="eastAsia"/>
          <w:lang w:eastAsia="ja-JP"/>
        </w:rPr>
        <w:t xml:space="preserve">Good early termination effect is observed for selected CRC polynomials using the proposed interleaving. </w:t>
      </w:r>
    </w:p>
    <w:p w14:paraId="146302B7" w14:textId="71EF35EA" w:rsidR="00316040" w:rsidRDefault="00316040" w:rsidP="004163A5">
      <w:pPr>
        <w:pStyle w:val="ListParagraph"/>
        <w:numPr>
          <w:ilvl w:val="0"/>
          <w:numId w:val="37"/>
        </w:numPr>
        <w:jc w:val="both"/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 w:hint="eastAsia"/>
          <w:lang w:eastAsia="ja-JP"/>
        </w:rPr>
        <w:t xml:space="preserve">The proposed method has less </w:t>
      </w:r>
      <w:r w:rsidR="00F52D1A">
        <w:rPr>
          <w:rFonts w:ascii="Arial" w:eastAsia="MS Mincho" w:hAnsi="Arial" w:cs="Arial" w:hint="eastAsia"/>
          <w:lang w:eastAsia="ja-JP"/>
        </w:rPr>
        <w:t>UER</w:t>
      </w:r>
      <w:r>
        <w:rPr>
          <w:rFonts w:ascii="Arial" w:eastAsia="MS Mincho" w:hAnsi="Arial" w:cs="Arial" w:hint="eastAsia"/>
          <w:lang w:eastAsia="ja-JP"/>
        </w:rPr>
        <w:t xml:space="preserve"> degradation</w:t>
      </w:r>
      <w:r w:rsidR="00A53C29">
        <w:rPr>
          <w:rFonts w:ascii="Arial" w:eastAsia="MS Mincho" w:hAnsi="Arial" w:cs="Arial" w:hint="eastAsia"/>
          <w:lang w:eastAsia="ja-JP"/>
        </w:rPr>
        <w:t>.</w:t>
      </w:r>
    </w:p>
    <w:p w14:paraId="00F43A3D" w14:textId="346ADCC0" w:rsidR="00A53C29" w:rsidRDefault="00A53C29" w:rsidP="004163A5">
      <w:pPr>
        <w:pStyle w:val="ListParagraph"/>
        <w:numPr>
          <w:ilvl w:val="0"/>
          <w:numId w:val="37"/>
        </w:numPr>
        <w:jc w:val="both"/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 w:hint="eastAsia"/>
          <w:lang w:eastAsia="ja-JP"/>
        </w:rPr>
        <w:t xml:space="preserve">The interleaving pattern has nested property. </w:t>
      </w:r>
    </w:p>
    <w:p w14:paraId="41E8C971" w14:textId="68A5837C" w:rsidR="00482A6C" w:rsidRPr="00482A6C" w:rsidRDefault="00316040" w:rsidP="004163A5">
      <w:pPr>
        <w:pStyle w:val="ListParagraph"/>
        <w:numPr>
          <w:ilvl w:val="0"/>
          <w:numId w:val="37"/>
        </w:numPr>
        <w:jc w:val="both"/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 w:hint="eastAsia"/>
          <w:lang w:eastAsia="ja-JP"/>
        </w:rPr>
        <w:t>The proposed metho</w:t>
      </w:r>
      <w:r w:rsidR="005B771C">
        <w:rPr>
          <w:rFonts w:ascii="Arial" w:eastAsia="MS Mincho" w:hAnsi="Arial" w:cs="Arial" w:hint="eastAsia"/>
          <w:lang w:eastAsia="ja-JP"/>
        </w:rPr>
        <w:t>d is</w:t>
      </w:r>
      <w:r w:rsidR="004163A5">
        <w:rPr>
          <w:rFonts w:ascii="Arial" w:eastAsia="MS Mincho" w:hAnsi="Arial" w:cs="Arial" w:hint="eastAsia"/>
          <w:lang w:eastAsia="ja-JP"/>
        </w:rPr>
        <w:t xml:space="preserve"> very low on complexity. It is possible to know everything about the </w:t>
      </w:r>
      <w:proofErr w:type="spellStart"/>
      <w:r w:rsidR="004163A5">
        <w:rPr>
          <w:rFonts w:ascii="Arial" w:eastAsia="MS Mincho" w:hAnsi="Arial" w:cs="Arial" w:hint="eastAsia"/>
          <w:lang w:eastAsia="ja-JP"/>
        </w:rPr>
        <w:t>interleaver</w:t>
      </w:r>
      <w:proofErr w:type="spellEnd"/>
      <w:r w:rsidR="004163A5">
        <w:rPr>
          <w:rFonts w:ascii="Arial" w:eastAsia="MS Mincho" w:hAnsi="Arial" w:cs="Arial" w:hint="eastAsia"/>
          <w:lang w:eastAsia="ja-JP"/>
        </w:rPr>
        <w:t xml:space="preserve"> just from the knowledge of the last </w:t>
      </w:r>
      <m:oMath>
        <m:r>
          <w:rPr>
            <w:rFonts w:ascii="Cambria Math" w:eastAsia="MS Mincho" w:hAnsi="Cambria Math" w:cs="Arial"/>
            <w:lang w:eastAsia="ja-JP"/>
          </w:rPr>
          <m:t>K+r</m:t>
        </m:r>
      </m:oMath>
      <w:r w:rsidR="00A53C29">
        <w:rPr>
          <w:rFonts w:ascii="Arial" w:eastAsia="MS Mincho" w:hAnsi="Arial" w:cs="Arial" w:hint="eastAsia"/>
          <w:lang w:eastAsia="ja-JP"/>
        </w:rPr>
        <w:t xml:space="preserve"> </w:t>
      </w:r>
      <w:r w:rsidR="004163A5">
        <w:rPr>
          <w:rFonts w:ascii="Arial" w:eastAsia="MS Mincho" w:hAnsi="Arial" w:cs="Arial" w:hint="eastAsia"/>
          <w:lang w:eastAsia="ja-JP"/>
        </w:rPr>
        <w:t>coefficients of the parity check polynomial.</w:t>
      </w:r>
    </w:p>
    <w:p w14:paraId="09819A68" w14:textId="77777777" w:rsidR="009E2645" w:rsidRDefault="009E2645" w:rsidP="005B771C">
      <w:pPr>
        <w:rPr>
          <w:rFonts w:ascii="Arial" w:eastAsia="MS Mincho" w:hAnsi="Arial" w:cs="Arial"/>
          <w:lang w:eastAsia="ja-JP"/>
        </w:rPr>
      </w:pPr>
    </w:p>
    <w:p w14:paraId="45CF4835" w14:textId="3C11EB00" w:rsidR="00906F41" w:rsidRDefault="00906F41" w:rsidP="00906F41">
      <w:pPr>
        <w:pStyle w:val="ListParagraph"/>
        <w:numPr>
          <w:ilvl w:val="0"/>
          <w:numId w:val="31"/>
        </w:numPr>
        <w:jc w:val="both"/>
        <w:rPr>
          <w:rFonts w:ascii="Arial" w:eastAsia="MS Mincho" w:hAnsi="Arial" w:cs="Arial"/>
          <w:sz w:val="36"/>
          <w:szCs w:val="36"/>
          <w:lang w:val="en-GB" w:eastAsia="ja-JP"/>
        </w:rPr>
      </w:pPr>
      <w:r>
        <w:rPr>
          <w:rFonts w:ascii="Arial" w:eastAsia="MS Mincho" w:hAnsi="Arial" w:cs="Arial" w:hint="eastAsia"/>
          <w:sz w:val="36"/>
          <w:szCs w:val="36"/>
          <w:lang w:val="en-GB" w:eastAsia="ja-JP"/>
        </w:rPr>
        <w:t>Details of the proposed method</w:t>
      </w:r>
    </w:p>
    <w:p w14:paraId="0812C514" w14:textId="77777777" w:rsidR="00562917" w:rsidRDefault="00562917" w:rsidP="00562917">
      <w:pPr>
        <w:pStyle w:val="ListParagraph"/>
        <w:jc w:val="both"/>
        <w:rPr>
          <w:rFonts w:ascii="Arial" w:eastAsia="MS Mincho" w:hAnsi="Arial" w:cs="Arial"/>
          <w:sz w:val="36"/>
          <w:szCs w:val="36"/>
          <w:lang w:val="en-GB" w:eastAsia="ja-JP"/>
        </w:rPr>
      </w:pPr>
    </w:p>
    <w:p w14:paraId="66CE85CD" w14:textId="5EE18F5C" w:rsidR="005B771C" w:rsidRPr="005B771C" w:rsidRDefault="00540A44" w:rsidP="005B771C">
      <w:pPr>
        <w:jc w:val="both"/>
        <w:rPr>
          <w:rFonts w:ascii="Arial" w:eastAsia="MS Mincho" w:hAnsi="Arial" w:cs="Arial"/>
          <w:b/>
          <w:sz w:val="24"/>
          <w:szCs w:val="24"/>
          <w:lang w:val="en-GB" w:eastAsia="ja-JP"/>
        </w:rPr>
      </w:pPr>
      <w:r w:rsidRPr="005B771C">
        <w:rPr>
          <w:rFonts w:ascii="Arial" w:eastAsia="MS Mincho" w:hAnsi="Arial" w:cs="Arial" w:hint="eastAsia"/>
          <w:b/>
          <w:sz w:val="24"/>
          <w:szCs w:val="24"/>
          <w:lang w:val="en-GB" w:eastAsia="ja-JP"/>
        </w:rPr>
        <w:t xml:space="preserve">Step 1: </w:t>
      </w:r>
      <w:r w:rsidR="005B771C" w:rsidRPr="005B771C">
        <w:rPr>
          <w:rFonts w:ascii="Arial" w:eastAsia="MS Mincho" w:hAnsi="Arial" w:cs="Arial" w:hint="eastAsia"/>
          <w:b/>
          <w:sz w:val="24"/>
          <w:szCs w:val="24"/>
          <w:lang w:val="en-GB" w:eastAsia="ja-JP"/>
        </w:rPr>
        <w:t>Finding the parity check polynomial from the CRC generator polynomial</w:t>
      </w:r>
    </w:p>
    <w:p w14:paraId="0DD1A951" w14:textId="77777777" w:rsidR="005B771C" w:rsidRPr="00515803" w:rsidRDefault="00E86665" w:rsidP="005B771C">
      <w:pPr>
        <w:jc w:val="both"/>
        <w:rPr>
          <w:rFonts w:ascii="Arial" w:eastAsia="MS Mincho" w:hAnsi="Arial" w:cs="Arial"/>
          <w:sz w:val="22"/>
          <w:szCs w:val="22"/>
          <w:lang w:val="en-GB" w:eastAsia="ja-JP"/>
        </w:rPr>
      </w:pPr>
      <w:r w:rsidRPr="00515803">
        <w:rPr>
          <w:rFonts w:ascii="Arial" w:eastAsia="MS Mincho" w:hAnsi="Arial" w:cs="Arial" w:hint="eastAsia"/>
          <w:sz w:val="22"/>
          <w:szCs w:val="22"/>
          <w:lang w:val="en-GB" w:eastAsia="ja-JP"/>
        </w:rPr>
        <w:t xml:space="preserve">Let </w:t>
      </w:r>
      <m:oMath>
        <m:r>
          <w:rPr>
            <w:rFonts w:ascii="Cambria Math" w:eastAsia="MS Mincho" w:hAnsi="Cambria Math" w:cs="Arial"/>
            <w:sz w:val="22"/>
            <w:szCs w:val="22"/>
            <w:lang w:val="en-GB" w:eastAsia="ja-JP"/>
          </w:rPr>
          <m:t>g(x)</m:t>
        </m:r>
      </m:oMath>
      <w:r w:rsidRPr="00515803">
        <w:rPr>
          <w:rFonts w:ascii="Arial" w:eastAsia="MS Mincho" w:hAnsi="Arial" w:cs="Arial" w:hint="eastAsia"/>
          <w:sz w:val="22"/>
          <w:szCs w:val="22"/>
          <w:lang w:val="en-GB" w:eastAsia="ja-JP"/>
        </w:rPr>
        <w:t xml:space="preserve"> denote a CRC polynomial of </w:t>
      </w:r>
      <w:proofErr w:type="gramStart"/>
      <w:r w:rsidRPr="00515803">
        <w:rPr>
          <w:rFonts w:ascii="Arial" w:eastAsia="MS Mincho" w:hAnsi="Arial" w:cs="Arial" w:hint="eastAsia"/>
          <w:sz w:val="22"/>
          <w:szCs w:val="22"/>
          <w:lang w:val="en-GB" w:eastAsia="ja-JP"/>
        </w:rPr>
        <w:t xml:space="preserve">degree </w:t>
      </w:r>
      <w:proofErr w:type="gramEnd"/>
      <m:oMath>
        <m:r>
          <w:rPr>
            <w:rFonts w:ascii="Cambria Math" w:eastAsia="MS Mincho" w:hAnsi="Cambria Math" w:cs="Arial"/>
            <w:sz w:val="22"/>
            <w:szCs w:val="22"/>
            <w:lang w:val="en-GB" w:eastAsia="ja-JP"/>
          </w:rPr>
          <m:t>r</m:t>
        </m:r>
      </m:oMath>
      <w:r w:rsidRPr="00515803">
        <w:rPr>
          <w:rFonts w:ascii="Arial" w:eastAsia="MS Mincho" w:hAnsi="Arial" w:cs="Arial" w:hint="eastAsia"/>
          <w:sz w:val="22"/>
          <w:szCs w:val="22"/>
          <w:lang w:val="en-GB" w:eastAsia="ja-JP"/>
        </w:rPr>
        <w:t xml:space="preserve">. The period </w:t>
      </w:r>
      <m:oMath>
        <m:r>
          <w:rPr>
            <w:rFonts w:ascii="Cambria Math" w:eastAsia="MS Mincho" w:hAnsi="Cambria Math" w:cs="Arial"/>
            <w:sz w:val="22"/>
            <w:szCs w:val="22"/>
            <w:lang w:val="en-GB" w:eastAsia="ja-JP"/>
          </w:rPr>
          <m:t>p</m:t>
        </m:r>
      </m:oMath>
      <w:r w:rsidRPr="00515803">
        <w:rPr>
          <w:rFonts w:ascii="Arial" w:eastAsia="MS Mincho" w:hAnsi="Arial" w:cs="Arial" w:hint="eastAsia"/>
          <w:sz w:val="22"/>
          <w:szCs w:val="22"/>
          <w:lang w:val="en-GB" w:eastAsia="ja-JP"/>
        </w:rPr>
        <w:t xml:space="preserve"> of </w:t>
      </w:r>
      <m:oMath>
        <m:r>
          <w:rPr>
            <w:rFonts w:ascii="Cambria Math" w:eastAsia="MS Mincho" w:hAnsi="Cambria Math" w:cs="Arial"/>
            <w:sz w:val="22"/>
            <w:szCs w:val="22"/>
            <w:lang w:val="en-GB" w:eastAsia="ja-JP"/>
          </w:rPr>
          <m:t>g(x)</m:t>
        </m:r>
      </m:oMath>
      <w:r w:rsidRPr="00515803">
        <w:rPr>
          <w:rFonts w:ascii="Arial" w:eastAsia="MS Mincho" w:hAnsi="Arial" w:cs="Arial" w:hint="eastAsia"/>
          <w:sz w:val="22"/>
          <w:szCs w:val="22"/>
          <w:lang w:val="en-GB" w:eastAsia="ja-JP"/>
        </w:rPr>
        <w:t xml:space="preserve"> be defined as the least positive </w:t>
      </w:r>
      <w:r w:rsidRPr="00515803">
        <w:rPr>
          <w:rFonts w:ascii="Arial" w:eastAsia="MS Mincho" w:hAnsi="Arial" w:cs="Arial"/>
          <w:sz w:val="22"/>
          <w:szCs w:val="22"/>
          <w:lang w:val="en-GB" w:eastAsia="ja-JP"/>
        </w:rPr>
        <w:t>integer</w:t>
      </w:r>
      <w:r w:rsidRPr="00515803">
        <w:rPr>
          <w:rFonts w:ascii="Arial" w:eastAsia="MS Mincho" w:hAnsi="Arial" w:cs="Arial" w:hint="eastAsia"/>
          <w:sz w:val="22"/>
          <w:szCs w:val="22"/>
          <w:lang w:val="en-GB" w:eastAsia="ja-JP"/>
        </w:rPr>
        <w:t xml:space="preserve"> such that</w:t>
      </w:r>
      <m:oMath>
        <m:r>
          <w:rPr>
            <w:rFonts w:ascii="Cambria Math" w:eastAsia="MS Mincho" w:hAnsi="Cambria Math" w:cs="Arial"/>
            <w:sz w:val="22"/>
            <w:szCs w:val="22"/>
            <w:lang w:val="en-GB" w:eastAsia="ja-JP"/>
          </w:rPr>
          <m:t xml:space="preserve"> g(x)</m:t>
        </m:r>
      </m:oMath>
      <w:r w:rsidRPr="00515803">
        <w:rPr>
          <w:rFonts w:ascii="Arial" w:eastAsia="MS Mincho" w:hAnsi="Arial" w:cs="Arial" w:hint="eastAsia"/>
          <w:sz w:val="22"/>
          <w:szCs w:val="22"/>
          <w:lang w:val="en-GB" w:eastAsia="ja-JP"/>
        </w:rPr>
        <w:t xml:space="preserve"> </w:t>
      </w:r>
      <w:proofErr w:type="gramStart"/>
      <w:r w:rsidRPr="00515803">
        <w:rPr>
          <w:rFonts w:ascii="Arial" w:eastAsia="MS Mincho" w:hAnsi="Arial" w:cs="Arial" w:hint="eastAsia"/>
          <w:sz w:val="22"/>
          <w:szCs w:val="22"/>
          <w:lang w:val="en-GB" w:eastAsia="ja-JP"/>
        </w:rPr>
        <w:t xml:space="preserve">divides </w:t>
      </w:r>
      <w:proofErr w:type="gramEnd"/>
      <m:oMath>
        <m:sSup>
          <m:sSupPr>
            <m:ctrlPr>
              <w:rPr>
                <w:rFonts w:ascii="Cambria Math" w:eastAsia="MS Mincho" w:hAnsi="Cambria Math" w:cs="Arial"/>
                <w:sz w:val="22"/>
                <w:szCs w:val="22"/>
                <w:lang w:val="en-GB" w:eastAsia="ja-JP"/>
              </w:rPr>
            </m:ctrlPr>
          </m:sSupPr>
          <m:e>
            <m:r>
              <w:rPr>
                <w:rFonts w:ascii="Cambria Math" w:eastAsia="MS Mincho" w:hAnsi="Cambria Math" w:cs="Arial"/>
                <w:sz w:val="22"/>
                <w:szCs w:val="22"/>
                <w:lang w:val="en-GB" w:eastAsia="ja-JP"/>
              </w:rPr>
              <m:t>x</m:t>
            </m:r>
          </m:e>
          <m:sup>
            <m:r>
              <w:rPr>
                <w:rFonts w:ascii="Cambria Math" w:eastAsia="MS Mincho" w:hAnsi="Cambria Math" w:cs="Arial"/>
                <w:sz w:val="22"/>
                <w:szCs w:val="22"/>
                <w:lang w:val="en-GB" w:eastAsia="ja-JP"/>
              </w:rPr>
              <m:t>p</m:t>
            </m:r>
          </m:sup>
        </m:sSup>
        <m:r>
          <w:rPr>
            <w:rFonts w:ascii="Cambria Math" w:eastAsia="MS Mincho" w:hAnsi="Cambria Math" w:cs="Arial"/>
            <w:sz w:val="22"/>
            <w:szCs w:val="22"/>
            <w:lang w:val="en-GB" w:eastAsia="ja-JP"/>
          </w:rPr>
          <m:t>-1</m:t>
        </m:r>
      </m:oMath>
      <w:r w:rsidRPr="00515803">
        <w:rPr>
          <w:rFonts w:ascii="Arial" w:eastAsia="MS Mincho" w:hAnsi="Arial" w:cs="Arial" w:hint="eastAsia"/>
          <w:sz w:val="22"/>
          <w:szCs w:val="22"/>
          <w:lang w:val="en-GB" w:eastAsia="ja-JP"/>
        </w:rPr>
        <w:t>.</w:t>
      </w:r>
      <w:r w:rsidR="00D6490F" w:rsidRPr="00515803">
        <w:rPr>
          <w:rFonts w:ascii="Arial" w:eastAsia="MS Mincho" w:hAnsi="Arial" w:cs="Arial" w:hint="eastAsia"/>
          <w:sz w:val="22"/>
          <w:szCs w:val="22"/>
          <w:lang w:val="en-GB" w:eastAsia="ja-JP"/>
        </w:rPr>
        <w:t xml:space="preserve"> Parity check polynomial </w:t>
      </w:r>
      <m:oMath>
        <m:r>
          <w:rPr>
            <w:rFonts w:ascii="Cambria Math" w:eastAsia="MS Mincho" w:hAnsi="Cambria Math" w:cs="Arial"/>
            <w:sz w:val="22"/>
            <w:szCs w:val="22"/>
            <w:lang w:val="en-GB" w:eastAsia="ja-JP"/>
          </w:rPr>
          <m:t>h(x)</m:t>
        </m:r>
      </m:oMath>
      <w:r w:rsidR="00D6490F" w:rsidRPr="00515803">
        <w:rPr>
          <w:rFonts w:ascii="Arial" w:eastAsia="MS Mincho" w:hAnsi="Arial" w:cs="Arial" w:hint="eastAsia"/>
          <w:sz w:val="22"/>
          <w:szCs w:val="22"/>
          <w:lang w:val="en-GB" w:eastAsia="ja-JP"/>
        </w:rPr>
        <w:t xml:space="preserve"> is defined </w:t>
      </w:r>
      <w:proofErr w:type="gramStart"/>
      <w:r w:rsidR="00D6490F" w:rsidRPr="00515803">
        <w:rPr>
          <w:rFonts w:ascii="Arial" w:eastAsia="MS Mincho" w:hAnsi="Arial" w:cs="Arial" w:hint="eastAsia"/>
          <w:sz w:val="22"/>
          <w:szCs w:val="22"/>
          <w:lang w:val="en-GB" w:eastAsia="ja-JP"/>
        </w:rPr>
        <w:t xml:space="preserve">as </w:t>
      </w:r>
      <w:proofErr w:type="gramEnd"/>
      <m:oMath>
        <m:sSup>
          <m:sSupPr>
            <m:ctrlPr>
              <w:rPr>
                <w:rFonts w:ascii="Cambria Math" w:eastAsia="MS Mincho" w:hAnsi="Cambria Math" w:cs="Arial"/>
                <w:sz w:val="22"/>
                <w:szCs w:val="22"/>
                <w:lang w:val="en-GB" w:eastAsia="ja-JP"/>
              </w:rPr>
            </m:ctrlPr>
          </m:sSupPr>
          <m:e>
            <m:r>
              <w:rPr>
                <w:rFonts w:ascii="Cambria Math" w:eastAsia="MS Mincho" w:hAnsi="Cambria Math" w:cs="Arial"/>
                <w:sz w:val="22"/>
                <w:szCs w:val="22"/>
                <w:lang w:val="en-GB" w:eastAsia="ja-JP"/>
              </w:rPr>
              <m:t>(x</m:t>
            </m:r>
          </m:e>
          <m:sup>
            <m:r>
              <w:rPr>
                <w:rFonts w:ascii="Cambria Math" w:eastAsia="MS Mincho" w:hAnsi="Cambria Math" w:cs="Arial"/>
                <w:sz w:val="22"/>
                <w:szCs w:val="22"/>
                <w:lang w:val="en-GB" w:eastAsia="ja-JP"/>
              </w:rPr>
              <m:t>p</m:t>
            </m:r>
          </m:sup>
        </m:sSup>
        <m:r>
          <w:rPr>
            <w:rFonts w:ascii="Cambria Math" w:eastAsia="MS Mincho" w:hAnsi="Cambria Math" w:cs="Arial"/>
            <w:sz w:val="22"/>
            <w:szCs w:val="22"/>
            <w:lang w:val="en-GB" w:eastAsia="ja-JP"/>
          </w:rPr>
          <m:t>-1)</m:t>
        </m:r>
        <m:r>
          <m:rPr>
            <m:sty m:val="p"/>
          </m:rPr>
          <w:rPr>
            <w:rFonts w:ascii="Cambria Math" w:eastAsia="MS Mincho" w:hAnsi="Cambria Math" w:cs="Arial"/>
            <w:sz w:val="22"/>
            <w:szCs w:val="22"/>
            <w:lang w:val="en-GB" w:eastAsia="ja-JP"/>
          </w:rPr>
          <m:t>/</m:t>
        </m:r>
        <m:r>
          <w:rPr>
            <w:rFonts w:ascii="Cambria Math" w:eastAsia="MS Mincho" w:hAnsi="Cambria Math" w:cs="Arial"/>
            <w:sz w:val="22"/>
            <w:szCs w:val="22"/>
            <w:lang w:val="en-GB" w:eastAsia="ja-JP"/>
          </w:rPr>
          <m:t>g(x)</m:t>
        </m:r>
      </m:oMath>
      <w:r w:rsidR="00D6490F" w:rsidRPr="00515803">
        <w:rPr>
          <w:rFonts w:ascii="Arial" w:eastAsia="MS Mincho" w:hAnsi="Arial" w:cs="Arial" w:hint="eastAsia"/>
          <w:sz w:val="22"/>
          <w:szCs w:val="22"/>
          <w:lang w:val="en-GB" w:eastAsia="ja-JP"/>
        </w:rPr>
        <w:t xml:space="preserve">. Clearly, the degree </w:t>
      </w:r>
      <m:oMath>
        <m:r>
          <w:rPr>
            <w:rFonts w:ascii="Cambria Math" w:eastAsia="MS Mincho" w:hAnsi="Cambria Math" w:cs="Arial"/>
            <w:sz w:val="22"/>
            <w:szCs w:val="22"/>
            <w:lang w:val="en-GB" w:eastAsia="ja-JP"/>
          </w:rPr>
          <m:t>m</m:t>
        </m:r>
      </m:oMath>
      <w:r w:rsidR="00D6490F" w:rsidRPr="00515803">
        <w:rPr>
          <w:rFonts w:ascii="Arial" w:eastAsia="MS Mincho" w:hAnsi="Arial" w:cs="Arial" w:hint="eastAsia"/>
          <w:sz w:val="22"/>
          <w:szCs w:val="22"/>
          <w:lang w:val="en-GB" w:eastAsia="ja-JP"/>
        </w:rPr>
        <w:t xml:space="preserve"> of </w:t>
      </w:r>
      <m:oMath>
        <m:r>
          <w:rPr>
            <w:rFonts w:ascii="Cambria Math" w:eastAsia="MS Mincho" w:hAnsi="Cambria Math" w:cs="Arial"/>
            <w:sz w:val="22"/>
            <w:szCs w:val="22"/>
            <w:lang w:val="en-GB" w:eastAsia="ja-JP"/>
          </w:rPr>
          <m:t>h(x)</m:t>
        </m:r>
      </m:oMath>
      <w:r w:rsidR="00D6490F" w:rsidRPr="00515803">
        <w:rPr>
          <w:rFonts w:ascii="Arial" w:eastAsia="MS Mincho" w:hAnsi="Arial" w:cs="Arial" w:hint="eastAsia"/>
          <w:sz w:val="22"/>
          <w:szCs w:val="22"/>
          <w:lang w:val="en-GB" w:eastAsia="ja-JP"/>
        </w:rPr>
        <w:t xml:space="preserve"> is equal </w:t>
      </w:r>
      <w:proofErr w:type="gramStart"/>
      <w:r w:rsidR="00D6490F" w:rsidRPr="00515803">
        <w:rPr>
          <w:rFonts w:ascii="Arial" w:eastAsia="MS Mincho" w:hAnsi="Arial" w:cs="Arial" w:hint="eastAsia"/>
          <w:sz w:val="22"/>
          <w:szCs w:val="22"/>
          <w:lang w:val="en-GB" w:eastAsia="ja-JP"/>
        </w:rPr>
        <w:t xml:space="preserve">to </w:t>
      </w:r>
      <w:proofErr w:type="gramEnd"/>
      <m:oMath>
        <m:r>
          <w:rPr>
            <w:rFonts w:ascii="Cambria Math" w:eastAsia="MS Mincho" w:hAnsi="Cambria Math" w:cs="Arial"/>
            <w:sz w:val="22"/>
            <w:szCs w:val="22"/>
            <w:lang w:val="en-GB" w:eastAsia="ja-JP"/>
          </w:rPr>
          <m:t>p-r</m:t>
        </m:r>
      </m:oMath>
      <w:r w:rsidR="00D6490F" w:rsidRPr="00515803">
        <w:rPr>
          <w:rFonts w:ascii="Arial" w:eastAsia="MS Mincho" w:hAnsi="Arial" w:cs="Arial" w:hint="eastAsia"/>
          <w:sz w:val="22"/>
          <w:szCs w:val="22"/>
          <w:lang w:val="en-GB" w:eastAsia="ja-JP"/>
        </w:rPr>
        <w:t xml:space="preserve">. </w:t>
      </w:r>
    </w:p>
    <w:p w14:paraId="059D3F79" w14:textId="5F39431C" w:rsidR="005B771C" w:rsidRPr="005B771C" w:rsidRDefault="005B771C" w:rsidP="005B771C">
      <w:pPr>
        <w:jc w:val="both"/>
        <w:rPr>
          <w:rFonts w:ascii="Arial" w:eastAsia="MS Mincho" w:hAnsi="Arial" w:cs="Arial"/>
          <w:b/>
          <w:sz w:val="24"/>
          <w:szCs w:val="24"/>
          <w:lang w:val="en-GB" w:eastAsia="ja-JP"/>
        </w:rPr>
      </w:pPr>
      <w:r w:rsidRPr="005B771C">
        <w:rPr>
          <w:rFonts w:ascii="Arial" w:eastAsia="MS Mincho" w:hAnsi="Arial" w:cs="Arial" w:hint="eastAsia"/>
          <w:b/>
          <w:sz w:val="24"/>
          <w:szCs w:val="24"/>
          <w:lang w:val="en-GB" w:eastAsia="ja-JP"/>
        </w:rPr>
        <w:t xml:space="preserve">Step </w:t>
      </w:r>
      <w:r>
        <w:rPr>
          <w:rFonts w:ascii="Arial" w:eastAsia="MS Mincho" w:hAnsi="Arial" w:cs="Arial" w:hint="eastAsia"/>
          <w:b/>
          <w:sz w:val="24"/>
          <w:szCs w:val="24"/>
          <w:lang w:val="en-GB" w:eastAsia="ja-JP"/>
        </w:rPr>
        <w:t>2</w:t>
      </w:r>
      <w:r w:rsidRPr="005B771C">
        <w:rPr>
          <w:rFonts w:ascii="Arial" w:eastAsia="MS Mincho" w:hAnsi="Arial" w:cs="Arial" w:hint="eastAsia"/>
          <w:b/>
          <w:sz w:val="24"/>
          <w:szCs w:val="24"/>
          <w:lang w:val="en-GB" w:eastAsia="ja-JP"/>
        </w:rPr>
        <w:t xml:space="preserve">: </w:t>
      </w:r>
      <w:r>
        <w:rPr>
          <w:rFonts w:ascii="Arial" w:eastAsia="MS Mincho" w:hAnsi="Arial" w:cs="Arial" w:hint="eastAsia"/>
          <w:b/>
          <w:sz w:val="24"/>
          <w:szCs w:val="24"/>
          <w:lang w:val="en-GB" w:eastAsia="ja-JP"/>
        </w:rPr>
        <w:t xml:space="preserve">Constructing </w:t>
      </w:r>
      <w:r w:rsidRPr="005B771C">
        <w:rPr>
          <w:rFonts w:ascii="Arial" w:eastAsia="MS Mincho" w:hAnsi="Arial" w:cs="Arial" w:hint="eastAsia"/>
          <w:b/>
          <w:sz w:val="24"/>
          <w:szCs w:val="24"/>
          <w:lang w:val="en-GB" w:eastAsia="ja-JP"/>
        </w:rPr>
        <w:t xml:space="preserve">the parity check </w:t>
      </w:r>
      <w:r>
        <w:rPr>
          <w:rFonts w:ascii="Arial" w:eastAsia="MS Mincho" w:hAnsi="Arial" w:cs="Arial" w:hint="eastAsia"/>
          <w:b/>
          <w:sz w:val="24"/>
          <w:szCs w:val="24"/>
          <w:lang w:val="en-GB" w:eastAsia="ja-JP"/>
        </w:rPr>
        <w:t>matrix H from the parity check polynomial</w:t>
      </w:r>
    </w:p>
    <w:p w14:paraId="0A58D78A" w14:textId="142D5A49" w:rsidR="00E86665" w:rsidRPr="00515803" w:rsidRDefault="00F945A4" w:rsidP="005B771C">
      <w:pPr>
        <w:jc w:val="both"/>
        <w:rPr>
          <w:rFonts w:ascii="Arial" w:eastAsia="MS Mincho" w:hAnsi="Arial" w:cs="Arial"/>
          <w:sz w:val="22"/>
          <w:szCs w:val="22"/>
          <w:lang w:eastAsia="ja-JP"/>
        </w:rPr>
      </w:pPr>
      <w:r w:rsidRPr="00D6490F">
        <w:rPr>
          <w:rFonts w:ascii="Arial" w:eastAsia="MS Mincho" w:hAnsi="Arial" w:cs="Arial"/>
          <w:noProof/>
          <w:lang w:eastAsia="ja-JP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7420A9DB" wp14:editId="2AED5E3D">
                <wp:simplePos x="0" y="0"/>
                <wp:positionH relativeFrom="column">
                  <wp:posOffset>-124460</wp:posOffset>
                </wp:positionH>
                <wp:positionV relativeFrom="paragraph">
                  <wp:posOffset>1256030</wp:posOffset>
                </wp:positionV>
                <wp:extent cx="6424930" cy="1543050"/>
                <wp:effectExtent l="0" t="0" r="13970" b="19050"/>
                <wp:wrapNone/>
                <wp:docPr id="108" name="グループ化 10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24930" cy="1543050"/>
                          <a:chOff x="0" y="0"/>
                          <a:chExt cx="6564464" cy="1326775"/>
                        </a:xfrm>
                      </wpg:grpSpPr>
                      <wps:wsp>
                        <wps:cNvPr id="2" name="テキスト ボックス 5"/>
                        <wps:cNvSpPr txBox="1"/>
                        <wps:spPr>
                          <a:xfrm>
                            <a:off x="6038065" y="1010487"/>
                            <a:ext cx="410210" cy="29972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179D49A" w14:textId="77777777" w:rsidR="009F3606" w:rsidRDefault="00DF61B7" w:rsidP="00D6490F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sSub>
                                    <m:sSubPr>
                                      <m:ctrlPr>
                                        <w:rPr>
                                          <w:rFonts w:ascii="Cambria Math" w:eastAsiaTheme="minorEastAsia" w:hAnsi="Cambria Math" w:cstheme="minorBidi"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  <w:sz w:val="28"/>
                                          <w:szCs w:val="28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sz w:val="28"/>
                                          <w:szCs w:val="28"/>
                                        </w:rPr>
                                        <m:t>h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sz w:val="28"/>
                                          <w:szCs w:val="28"/>
                                        </w:rPr>
                                        <m:t>m</m:t>
                                      </m:r>
                                    </m:sub>
                                  </m:sSub>
                                </m:oMath>
                              </m:oMathPara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3" name="テキスト ボックス 6"/>
                        <wps:cNvSpPr txBox="1"/>
                        <wps:spPr>
                          <a:xfrm>
                            <a:off x="5383789" y="1010487"/>
                            <a:ext cx="575945" cy="29972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63D7368" w14:textId="77777777" w:rsidR="009F3606" w:rsidRDefault="00DF61B7" w:rsidP="00D6490F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sSub>
                                    <m:sSubPr>
                                      <m:ctrlPr>
                                        <w:rPr>
                                          <w:rFonts w:ascii="Cambria Math" w:eastAsiaTheme="minorEastAsia" w:hAnsi="Cambria Math" w:cstheme="minorBidi"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  <w:sz w:val="28"/>
                                          <w:szCs w:val="28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sz w:val="28"/>
                                          <w:szCs w:val="28"/>
                                        </w:rPr>
                                        <m:t>h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sz w:val="28"/>
                                          <w:szCs w:val="28"/>
                                        </w:rPr>
                                        <m:t>m-1</m:t>
                                      </m:r>
                                    </m:sub>
                                  </m:sSub>
                                </m:oMath>
                              </m:oMathPara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4" name="テキスト ボックス 9"/>
                        <wps:cNvSpPr txBox="1"/>
                        <wps:spPr>
                          <a:xfrm>
                            <a:off x="810840" y="1010487"/>
                            <a:ext cx="753110" cy="29972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78D6ED5" w14:textId="77777777" w:rsidR="009F3606" w:rsidRDefault="00DF61B7" w:rsidP="00D6490F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sSub>
                                    <m:sSubPr>
                                      <m:ctrlPr>
                                        <w:rPr>
                                          <w:rFonts w:ascii="Cambria Math" w:eastAsiaTheme="minorEastAsia" w:hAnsi="Cambria Math" w:cstheme="minorBidi"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  <w:sz w:val="28"/>
                                          <w:szCs w:val="28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sz w:val="28"/>
                                          <w:szCs w:val="28"/>
                                        </w:rPr>
                                        <m:t>h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sz w:val="28"/>
                                          <w:szCs w:val="28"/>
                                        </w:rPr>
                                        <m:t>m-n+1</m:t>
                                      </m:r>
                                    </m:sub>
                                  </m:sSub>
                                </m:oMath>
                              </m:oMathPara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5" name="直線コネクタ 21"/>
                        <wps:cNvCnPr/>
                        <wps:spPr bwMode="auto">
                          <a:xfrm>
                            <a:off x="1224985" y="368931"/>
                            <a:ext cx="0" cy="290945"/>
                          </a:xfrm>
                          <a:prstGeom prst="line">
                            <a:avLst/>
                          </a:prstGeom>
                          <a:solidFill>
                            <a:schemeClr val="bg1"/>
                          </a:solidFill>
                          <a:ln w="28575" cap="flat" cmpd="sng" algn="ctr">
                            <a:solidFill>
                              <a:schemeClr val="tx1"/>
                            </a:solidFill>
                            <a:prstDash val="sysDot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tx1">
                                      <a:alpha val="5000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6" name="テキスト ボックス 25"/>
                        <wps:cNvSpPr txBox="1"/>
                        <wps:spPr>
                          <a:xfrm>
                            <a:off x="1510227" y="1010487"/>
                            <a:ext cx="753110" cy="29972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7A4BE5D" w14:textId="77777777" w:rsidR="009F3606" w:rsidRDefault="00DF61B7" w:rsidP="00D6490F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sSub>
                                    <m:sSubPr>
                                      <m:ctrlPr>
                                        <w:rPr>
                                          <w:rFonts w:ascii="Cambria Math" w:eastAsiaTheme="minorEastAsia" w:hAnsi="Cambria Math" w:cstheme="minorBidi"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  <w:sz w:val="28"/>
                                          <w:szCs w:val="28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sz w:val="28"/>
                                          <w:szCs w:val="28"/>
                                        </w:rPr>
                                        <m:t>h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sz w:val="28"/>
                                          <w:szCs w:val="28"/>
                                        </w:rPr>
                                        <m:t>m-n+2</m:t>
                                      </m:r>
                                    </m:sub>
                                  </m:sSub>
                                </m:oMath>
                              </m:oMathPara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7" name="テキスト ボックス 26"/>
                        <wps:cNvSpPr txBox="1"/>
                        <wps:spPr>
                          <a:xfrm>
                            <a:off x="3014773" y="1010487"/>
                            <a:ext cx="750570" cy="29972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0943BF5" w14:textId="77777777" w:rsidR="009F3606" w:rsidRDefault="00DF61B7" w:rsidP="00D6490F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sSub>
                                    <m:sSubPr>
                                      <m:ctrlPr>
                                        <w:rPr>
                                          <w:rFonts w:ascii="Cambria Math" w:eastAsiaTheme="minorEastAsia" w:hAnsi="Cambria Math" w:cstheme="minorBidi"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  <w:sz w:val="28"/>
                                          <w:szCs w:val="28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sz w:val="28"/>
                                          <w:szCs w:val="28"/>
                                        </w:rPr>
                                        <m:t>h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sz w:val="28"/>
                                          <w:szCs w:val="28"/>
                                        </w:rPr>
                                        <m:t>m-n+r</m:t>
                                      </m:r>
                                    </m:sub>
                                  </m:sSub>
                                </m:oMath>
                              </m:oMathPara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8" name="テキスト ボックス 33"/>
                        <wps:cNvSpPr txBox="1"/>
                        <wps:spPr>
                          <a:xfrm>
                            <a:off x="810840" y="728605"/>
                            <a:ext cx="753110" cy="29972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8982E30" w14:textId="77777777" w:rsidR="009F3606" w:rsidRDefault="00DF61B7" w:rsidP="00D6490F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sSub>
                                    <m:sSubPr>
                                      <m:ctrlPr>
                                        <w:rPr>
                                          <w:rFonts w:ascii="Cambria Math" w:eastAsiaTheme="minorEastAsia" w:hAnsi="Cambria Math" w:cstheme="minorBidi"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  <w:sz w:val="28"/>
                                          <w:szCs w:val="28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sz w:val="28"/>
                                          <w:szCs w:val="28"/>
                                        </w:rPr>
                                        <m:t>h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sz w:val="28"/>
                                          <w:szCs w:val="28"/>
                                        </w:rPr>
                                        <m:t>m-n+2</m:t>
                                      </m:r>
                                    </m:sub>
                                  </m:sSub>
                                </m:oMath>
                              </m:oMathPara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9" name="直線コネクタ 46"/>
                        <wps:cNvCnPr/>
                        <wps:spPr bwMode="auto">
                          <a:xfrm flipH="1">
                            <a:off x="1738619" y="882636"/>
                            <a:ext cx="483947" cy="0"/>
                          </a:xfrm>
                          <a:prstGeom prst="line">
                            <a:avLst/>
                          </a:prstGeom>
                          <a:solidFill>
                            <a:schemeClr val="bg1"/>
                          </a:solidFill>
                          <a:ln w="28575" cap="flat" cmpd="sng" algn="ctr">
                            <a:solidFill>
                              <a:schemeClr val="tx1"/>
                            </a:solidFill>
                            <a:prstDash val="sysDot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tx1">
                                      <a:alpha val="5000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0" name="直線コネクタ 65"/>
                        <wps:cNvCnPr/>
                        <wps:spPr bwMode="auto">
                          <a:xfrm flipH="1">
                            <a:off x="2339905" y="1164573"/>
                            <a:ext cx="483947" cy="0"/>
                          </a:xfrm>
                          <a:prstGeom prst="line">
                            <a:avLst/>
                          </a:prstGeom>
                          <a:solidFill>
                            <a:schemeClr val="bg1"/>
                          </a:solidFill>
                          <a:ln w="28575" cap="flat" cmpd="sng" algn="ctr">
                            <a:solidFill>
                              <a:schemeClr val="tx1"/>
                            </a:solidFill>
                            <a:prstDash val="sysDot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tx1">
                                      <a:alpha val="5000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1" name="テキスト ボックス 75"/>
                        <wps:cNvSpPr txBox="1"/>
                        <wps:spPr>
                          <a:xfrm>
                            <a:off x="5400416" y="728605"/>
                            <a:ext cx="410210" cy="29972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5F2384A" w14:textId="77777777" w:rsidR="009F3606" w:rsidRDefault="00DF61B7" w:rsidP="00D6490F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sSub>
                                    <m:sSubPr>
                                      <m:ctrlPr>
                                        <w:rPr>
                                          <w:rFonts w:ascii="Cambria Math" w:eastAsiaTheme="minorEastAsia" w:hAnsi="Cambria Math" w:cstheme="minorBidi"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  <w:sz w:val="28"/>
                                          <w:szCs w:val="28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sz w:val="28"/>
                                          <w:szCs w:val="28"/>
                                        </w:rPr>
                                        <m:t>h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sz w:val="28"/>
                                          <w:szCs w:val="28"/>
                                        </w:rPr>
                                        <m:t>m</m:t>
                                      </m:r>
                                    </m:sub>
                                  </m:sSub>
                                </m:oMath>
                              </m:oMathPara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12" name="テキスト ボックス 76"/>
                        <wps:cNvSpPr txBox="1"/>
                        <wps:spPr>
                          <a:xfrm>
                            <a:off x="4738215" y="728605"/>
                            <a:ext cx="575945" cy="29972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03B60DD" w14:textId="77777777" w:rsidR="009F3606" w:rsidRDefault="00DF61B7" w:rsidP="00D6490F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sSub>
                                    <m:sSubPr>
                                      <m:ctrlPr>
                                        <w:rPr>
                                          <w:rFonts w:ascii="Cambria Math" w:eastAsiaTheme="minorEastAsia" w:hAnsi="Cambria Math" w:cstheme="minorBidi"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  <w:sz w:val="28"/>
                                          <w:szCs w:val="28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sz w:val="28"/>
                                          <w:szCs w:val="28"/>
                                        </w:rPr>
                                        <m:t>h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sz w:val="28"/>
                                          <w:szCs w:val="28"/>
                                        </w:rPr>
                                        <m:t>m-1</m:t>
                                      </m:r>
                                    </m:sub>
                                  </m:sSub>
                                </m:oMath>
                              </m:oMathPara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13" name="テキスト ボックス 77"/>
                        <wps:cNvSpPr txBox="1"/>
                        <wps:spPr>
                          <a:xfrm>
                            <a:off x="2335949" y="728605"/>
                            <a:ext cx="750570" cy="29972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0B744F2" w14:textId="77777777" w:rsidR="009F3606" w:rsidRDefault="00DF61B7" w:rsidP="00D6490F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sSub>
                                    <m:sSubPr>
                                      <m:ctrlPr>
                                        <w:rPr>
                                          <w:rFonts w:ascii="Cambria Math" w:eastAsiaTheme="minorEastAsia" w:hAnsi="Cambria Math" w:cstheme="minorBidi"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  <w:sz w:val="28"/>
                                          <w:szCs w:val="28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sz w:val="28"/>
                                          <w:szCs w:val="28"/>
                                        </w:rPr>
                                        <m:t>h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sz w:val="28"/>
                                          <w:szCs w:val="28"/>
                                        </w:rPr>
                                        <m:t>m-n+r</m:t>
                                      </m:r>
                                    </m:sub>
                                  </m:sSub>
                                </m:oMath>
                              </m:oMathPara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14" name="直線コネクタ 78"/>
                        <wps:cNvCnPr/>
                        <wps:spPr bwMode="auto">
                          <a:xfrm flipH="1">
                            <a:off x="3260667" y="882636"/>
                            <a:ext cx="1215867" cy="0"/>
                          </a:xfrm>
                          <a:prstGeom prst="line">
                            <a:avLst/>
                          </a:prstGeom>
                          <a:solidFill>
                            <a:schemeClr val="bg1"/>
                          </a:solidFill>
                          <a:ln w="28575" cap="flat" cmpd="sng" algn="ctr">
                            <a:solidFill>
                              <a:schemeClr val="tx1"/>
                            </a:solidFill>
                            <a:prstDash val="sysDot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tx1">
                                      <a:alpha val="5000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5" name="テキスト ボックス 79"/>
                        <wps:cNvSpPr txBox="1"/>
                        <wps:spPr>
                          <a:xfrm>
                            <a:off x="4015060" y="0"/>
                            <a:ext cx="410210" cy="29972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F538BB2" w14:textId="77777777" w:rsidR="009F3606" w:rsidRDefault="00DF61B7" w:rsidP="00D6490F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sSub>
                                    <m:sSubPr>
                                      <m:ctrlPr>
                                        <w:rPr>
                                          <w:rFonts w:ascii="Cambria Math" w:eastAsiaTheme="minorEastAsia" w:hAnsi="Cambria Math" w:cstheme="minorBidi"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  <w:sz w:val="28"/>
                                          <w:szCs w:val="28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sz w:val="28"/>
                                          <w:szCs w:val="28"/>
                                        </w:rPr>
                                        <m:t>h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sz w:val="28"/>
                                          <w:szCs w:val="28"/>
                                        </w:rPr>
                                        <m:t>m</m:t>
                                      </m:r>
                                    </m:sub>
                                  </m:sSub>
                                </m:oMath>
                              </m:oMathPara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16" name="テキスト ボックス 80"/>
                        <wps:cNvSpPr txBox="1"/>
                        <wps:spPr>
                          <a:xfrm>
                            <a:off x="3352859" y="0"/>
                            <a:ext cx="575945" cy="29972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A5901F4" w14:textId="77777777" w:rsidR="009F3606" w:rsidRDefault="00DF61B7" w:rsidP="00D6490F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sSub>
                                    <m:sSubPr>
                                      <m:ctrlPr>
                                        <w:rPr>
                                          <w:rFonts w:ascii="Cambria Math" w:eastAsiaTheme="minorEastAsia" w:hAnsi="Cambria Math" w:cstheme="minorBidi"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  <w:sz w:val="28"/>
                                          <w:szCs w:val="28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sz w:val="28"/>
                                          <w:szCs w:val="28"/>
                                        </w:rPr>
                                        <m:t>h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sz w:val="28"/>
                                          <w:szCs w:val="28"/>
                                        </w:rPr>
                                        <m:t>m-1</m:t>
                                      </m:r>
                                    </m:sub>
                                  </m:sSub>
                                </m:oMath>
                              </m:oMathPara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17" name="テキスト ボックス 81"/>
                        <wps:cNvSpPr txBox="1"/>
                        <wps:spPr>
                          <a:xfrm>
                            <a:off x="817598" y="0"/>
                            <a:ext cx="750570" cy="29972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6A708C6" w14:textId="77777777" w:rsidR="009F3606" w:rsidRDefault="00DF61B7" w:rsidP="00D6490F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sSub>
                                    <m:sSubPr>
                                      <m:ctrlPr>
                                        <w:rPr>
                                          <w:rFonts w:ascii="Cambria Math" w:eastAsiaTheme="minorEastAsia" w:hAnsi="Cambria Math" w:cstheme="minorBidi"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  <w:sz w:val="28"/>
                                          <w:szCs w:val="28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sz w:val="28"/>
                                          <w:szCs w:val="28"/>
                                        </w:rPr>
                                        <m:t>h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sz w:val="28"/>
                                          <w:szCs w:val="28"/>
                                        </w:rPr>
                                        <m:t>m-n+r</m:t>
                                      </m:r>
                                    </m:sub>
                                  </m:sSub>
                                </m:oMath>
                              </m:oMathPara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18" name="大かっこ 85"/>
                        <wps:cNvSpPr/>
                        <wps:spPr bwMode="auto">
                          <a:xfrm>
                            <a:off x="732986" y="8313"/>
                            <a:ext cx="5831478" cy="1318462"/>
                          </a:xfrm>
                          <a:prstGeom prst="bracketPair">
                            <a:avLst>
                              <a:gd name="adj" fmla="val 6794"/>
                            </a:avLst>
                          </a:prstGeom>
                          <a:noFill/>
                          <a:ln w="3175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/>
                        </wps:spPr>
                        <wps:bodyPr vert="horz" wrap="square" lIns="91440" tIns="45720" rIns="91440" bIns="45720" numCol="1" rtlCol="0" anchor="ctr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9" name="直線コネクタ 88"/>
                        <wps:cNvCnPr/>
                        <wps:spPr bwMode="auto">
                          <a:xfrm flipH="1" flipV="1">
                            <a:off x="1742207" y="410888"/>
                            <a:ext cx="480360" cy="248988"/>
                          </a:xfrm>
                          <a:prstGeom prst="line">
                            <a:avLst/>
                          </a:prstGeom>
                          <a:solidFill>
                            <a:schemeClr val="bg1"/>
                          </a:solidFill>
                          <a:ln w="28575" cap="flat" cmpd="sng" algn="ctr">
                            <a:solidFill>
                              <a:schemeClr val="tx1"/>
                            </a:solidFill>
                            <a:prstDash val="sysDot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tx1">
                                      <a:alpha val="5000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0" name="直線コネクタ 91"/>
                        <wps:cNvCnPr/>
                        <wps:spPr bwMode="auto">
                          <a:xfrm flipH="1" flipV="1">
                            <a:off x="3962314" y="410888"/>
                            <a:ext cx="480360" cy="248988"/>
                          </a:xfrm>
                          <a:prstGeom prst="line">
                            <a:avLst/>
                          </a:prstGeom>
                          <a:solidFill>
                            <a:schemeClr val="bg1"/>
                          </a:solidFill>
                          <a:ln w="28575" cap="flat" cmpd="sng" algn="ctr">
                            <a:solidFill>
                              <a:schemeClr val="tx1"/>
                            </a:solidFill>
                            <a:prstDash val="sysDot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tx1">
                                      <a:alpha val="5000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1" name="直線コネクタ 92"/>
                        <wps:cNvCnPr/>
                        <wps:spPr bwMode="auto">
                          <a:xfrm flipH="1" flipV="1">
                            <a:off x="4666071" y="410888"/>
                            <a:ext cx="480360" cy="248988"/>
                          </a:xfrm>
                          <a:prstGeom prst="line">
                            <a:avLst/>
                          </a:prstGeom>
                          <a:solidFill>
                            <a:schemeClr val="bg1"/>
                          </a:solidFill>
                          <a:ln w="28575" cap="flat" cmpd="sng" algn="ctr">
                            <a:solidFill>
                              <a:schemeClr val="tx1"/>
                            </a:solidFill>
                            <a:prstDash val="sysDot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tx1">
                                      <a:alpha val="5000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2" name="直線コネクタ 94"/>
                        <wps:cNvCnPr/>
                        <wps:spPr bwMode="auto">
                          <a:xfrm flipH="1">
                            <a:off x="1742207" y="153888"/>
                            <a:ext cx="1215867" cy="0"/>
                          </a:xfrm>
                          <a:prstGeom prst="line">
                            <a:avLst/>
                          </a:prstGeom>
                          <a:solidFill>
                            <a:schemeClr val="bg1"/>
                          </a:solidFill>
                          <a:ln w="28575" cap="flat" cmpd="sng" algn="ctr">
                            <a:solidFill>
                              <a:schemeClr val="tx1"/>
                            </a:solidFill>
                            <a:prstDash val="sysDot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tx1">
                                      <a:alpha val="5000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3" name="直線コネクタ 95"/>
                        <wps:cNvCnPr/>
                        <wps:spPr bwMode="auto">
                          <a:xfrm flipH="1">
                            <a:off x="3853641" y="1164573"/>
                            <a:ext cx="1215867" cy="0"/>
                          </a:xfrm>
                          <a:prstGeom prst="line">
                            <a:avLst/>
                          </a:prstGeom>
                          <a:solidFill>
                            <a:schemeClr val="bg1"/>
                          </a:solidFill>
                          <a:ln w="28575" cap="flat" cmpd="sng" algn="ctr">
                            <a:solidFill>
                              <a:schemeClr val="tx1"/>
                            </a:solidFill>
                            <a:prstDash val="sysDot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tx1">
                                      <a:alpha val="5000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4" name="テキスト ボックス 97"/>
                        <wps:cNvSpPr txBox="1"/>
                        <wps:spPr>
                          <a:xfrm>
                            <a:off x="0" y="511365"/>
                            <a:ext cx="732983" cy="35941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4BC7D0F" w14:textId="77777777" w:rsidR="009F3606" w:rsidRDefault="009F3606" w:rsidP="00D6490F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36"/>
                                      <w:szCs w:val="36"/>
                                    </w:rPr>
                                    <m:t>H</m:t>
                                  </m:r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36"/>
                                      <w:szCs w:val="36"/>
                                    </w:rPr>
                                    <m:t>=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25" name="テキスト ボックス 100"/>
                        <wps:cNvSpPr txBox="1"/>
                        <wps:spPr>
                          <a:xfrm>
                            <a:off x="6062253" y="728605"/>
                            <a:ext cx="281940" cy="29972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F663002" w14:textId="77777777" w:rsidR="009F3606" w:rsidRDefault="009F3606" w:rsidP="00D6490F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28"/>
                                    </w:rPr>
                                    <m:t>0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26" name="テキスト ボックス 101"/>
                        <wps:cNvSpPr txBox="1"/>
                        <wps:spPr>
                          <a:xfrm>
                            <a:off x="4797482" y="4156"/>
                            <a:ext cx="281940" cy="29972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66501F5" w14:textId="77777777" w:rsidR="009F3606" w:rsidRDefault="009F3606" w:rsidP="00D6490F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28"/>
                                    </w:rPr>
                                    <m:t>0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27" name="直線コネクタ 102"/>
                        <wps:cNvCnPr/>
                        <wps:spPr bwMode="auto">
                          <a:xfrm flipH="1" flipV="1">
                            <a:off x="5369828" y="410888"/>
                            <a:ext cx="480360" cy="248988"/>
                          </a:xfrm>
                          <a:prstGeom prst="line">
                            <a:avLst/>
                          </a:prstGeom>
                          <a:solidFill>
                            <a:schemeClr val="bg1"/>
                          </a:solidFill>
                          <a:ln w="28575" cap="flat" cmpd="sng" algn="ctr">
                            <a:solidFill>
                              <a:schemeClr val="tx1"/>
                            </a:solidFill>
                            <a:prstDash val="sysDot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tx1">
                                      <a:alpha val="5000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8" name="テキスト ボックス 103"/>
                        <wps:cNvSpPr txBox="1"/>
                        <wps:spPr>
                          <a:xfrm>
                            <a:off x="6062253" y="4156"/>
                            <a:ext cx="281940" cy="29972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EA1BD3D" w14:textId="77777777" w:rsidR="009F3606" w:rsidRDefault="009F3606" w:rsidP="00D6490F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28"/>
                                    </w:rPr>
                                    <m:t>0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29" name="直線コネクタ 104"/>
                        <wps:cNvCnPr/>
                        <wps:spPr bwMode="auto">
                          <a:xfrm>
                            <a:off x="6235169" y="368931"/>
                            <a:ext cx="0" cy="290945"/>
                          </a:xfrm>
                          <a:prstGeom prst="line">
                            <a:avLst/>
                          </a:prstGeom>
                          <a:solidFill>
                            <a:schemeClr val="bg1"/>
                          </a:solidFill>
                          <a:ln w="28575" cap="flat" cmpd="sng" algn="ctr">
                            <a:solidFill>
                              <a:schemeClr val="tx1"/>
                            </a:solidFill>
                            <a:prstDash val="sysDot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tx1">
                                      <a:alpha val="5000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30" name="直線コネクタ 105"/>
                        <wps:cNvCnPr/>
                        <wps:spPr bwMode="auto">
                          <a:xfrm flipH="1">
                            <a:off x="5366241" y="153888"/>
                            <a:ext cx="483947" cy="0"/>
                          </a:xfrm>
                          <a:prstGeom prst="line">
                            <a:avLst/>
                          </a:prstGeom>
                          <a:solidFill>
                            <a:schemeClr val="bg1"/>
                          </a:solidFill>
                          <a:ln w="28575" cap="flat" cmpd="sng" algn="ctr">
                            <a:solidFill>
                              <a:schemeClr val="tx1"/>
                            </a:solidFill>
                            <a:prstDash val="sysDot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tx1">
                                      <a:alpha val="5000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グループ化 107" o:spid="_x0000_s1026" style="position:absolute;left:0;text-align:left;margin-left:-9.8pt;margin-top:98.9pt;width:505.9pt;height:121.5pt;z-index:251659264;mso-width-relative:margin;mso-height-relative:margin" coordsize="65644,132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テキスト ボックス 5" o:spid="_x0000_s1027" type="#_x0000_t202" style="position:absolute;left:60380;top:10104;width:4102;height:29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OtKMEA&#10;AADaAAAADwAAAGRycy9kb3ducmV2LnhtbESPT4vCMBTE74LfITzBmyaKiluNIrsInhT/7MLeHs2z&#10;LTYvpYm2fnuzsOBxmJnfMMt1a0vxoNoXjjWMhgoEcepMwZmGy3k7mIPwAdlg6Zg0PMnDetXtLDEx&#10;ruEjPU4hExHCPkENeQhVIqVPc7Loh64ijt7V1RZDlHUmTY1NhNtSjpWaSYsFx4UcK/rMKb2d7lbD&#10;9/76+zNRh+zLTqvGtUqy/ZBa93vtZgEiUBve4f/2zmgYw9+VeAPk6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qTrSjBAAAA2gAAAA8AAAAAAAAAAAAAAAAAmAIAAGRycy9kb3du&#10;cmV2LnhtbFBLBQYAAAAABAAEAPUAAACGAwAAAAA=&#10;" filled="f" stroked="f">
                  <v:textbox>
                    <w:txbxContent>
                      <w:p w14:paraId="7179D49A" w14:textId="77777777" w:rsidR="009F3606" w:rsidRDefault="00DF61B7" w:rsidP="00D6490F">
                        <w:pPr>
                          <w:pStyle w:val="NormalWeb"/>
                          <w:spacing w:before="0" w:beforeAutospacing="0" w:after="0" w:afterAutospacing="0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 w:cstheme="minorBidi"/>
                                    <w:i/>
                                    <w:iCs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  <m:t>h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  <m:t>m</m:t>
                                </m:r>
                              </m:sub>
                            </m:sSub>
                          </m:oMath>
                        </m:oMathPara>
                      </w:p>
                    </w:txbxContent>
                  </v:textbox>
                </v:shape>
                <v:shape id="テキスト ボックス 6" o:spid="_x0000_s1028" type="#_x0000_t202" style="position:absolute;left:53837;top:10104;width:5760;height:29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8Is8MA&#10;AADaAAAADwAAAGRycy9kb3ducmV2LnhtbESPQWvCQBSE7wX/w/KE3nTX1pYas5GiCJ4sTVvB2yP7&#10;TILZtyG7mvTfdwWhx2FmvmHS1WAbcaXO1441zKYKBHHhTM2lhu+v7eQNhA/IBhvHpOGXPKyy0UOK&#10;iXE9f9I1D6WIEPYJaqhCaBMpfVGRRT91LXH0Tq6zGKLsSmk67CPcNvJJqVdpsea4UGFL64qKc36x&#10;Gn72p+Nhrj7KjX1pezcoyXYhtX4cD+9LEIGG8B++t3dGwzPcrsQbI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d8Is8MAAADaAAAADwAAAAAAAAAAAAAAAACYAgAAZHJzL2Rv&#10;d25yZXYueG1sUEsFBgAAAAAEAAQA9QAAAIgDAAAAAA==&#10;" filled="f" stroked="f">
                  <v:textbox>
                    <w:txbxContent>
                      <w:p w14:paraId="063D7368" w14:textId="77777777" w:rsidR="009F3606" w:rsidRDefault="00DF61B7" w:rsidP="00D6490F">
                        <w:pPr>
                          <w:pStyle w:val="NormalWeb"/>
                          <w:spacing w:before="0" w:beforeAutospacing="0" w:after="0" w:afterAutospacing="0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 w:cstheme="minorBidi"/>
                                    <w:i/>
                                    <w:iCs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  <m:t>h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  <m:t>m-1</m:t>
                                </m:r>
                              </m:sub>
                            </m:sSub>
                          </m:oMath>
                        </m:oMathPara>
                      </w:p>
                    </w:txbxContent>
                  </v:textbox>
                </v:shape>
                <v:shape id="テキスト ボックス 9" o:spid="_x0000_s1029" type="#_x0000_t202" style="position:absolute;left:8108;top:10104;width:7531;height:29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jaQx8EA&#10;AADaAAAADwAAAGRycy9kb3ducmV2LnhtbESPT4vCMBTE74LfITzBmyaKiluNIoqwJxf/7MLeHs2z&#10;LTYvpYm2++03guBxmJnfMMt1a0vxoNoXjjWMhgoEcepMwZmGy3k/mIPwAdlg6Zg0/JGH9arbWWJi&#10;XMNHepxCJiKEfYIa8hCqREqf5mTRD11FHL2rqy2GKOtMmhqbCLelHCs1kxYLjgs5VrTNKb2d7lbD&#10;9+H6+zNRX9nOTqvGtUqy/ZBa93vtZgEiUBve4Vf702iYwPNKvAFy9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o2kMfBAAAA2gAAAA8AAAAAAAAAAAAAAAAAmAIAAGRycy9kb3du&#10;cmV2LnhtbFBLBQYAAAAABAAEAPUAAACGAwAAAAA=&#10;" filled="f" stroked="f">
                  <v:textbox>
                    <w:txbxContent>
                      <w:p w14:paraId="378D6ED5" w14:textId="77777777" w:rsidR="009F3606" w:rsidRDefault="00DF61B7" w:rsidP="00D6490F">
                        <w:pPr>
                          <w:pStyle w:val="NormalWeb"/>
                          <w:spacing w:before="0" w:beforeAutospacing="0" w:after="0" w:afterAutospacing="0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 w:cstheme="minorBidi"/>
                                    <w:i/>
                                    <w:iCs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  <m:t>h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  <m:t>m-n+1</m:t>
                                </m:r>
                              </m:sub>
                            </m:sSub>
                          </m:oMath>
                        </m:oMathPara>
                      </w:p>
                    </w:txbxContent>
                  </v:textbox>
                </v:shape>
                <v:line id="直線コネクタ 21" o:spid="_x0000_s1030" style="position:absolute;visibility:visible;mso-wrap-style:square" from="12249,3689" to="12249,65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rZmPcMAAADaAAAADwAAAGRycy9kb3ducmV2LnhtbESPQWsCMRSE74L/ITzBi9SsgovdGkUF&#10;QfRULaXHx+Z1s3TzsiRxXf+9KRR6HGbmG2a16W0jOvKhdqxgNs1AEJdO11wp+LgeXpYgQkTW2Dgm&#10;BQ8KsFkPBysstLvzO3WXWIkE4VCgAhNjW0gZSkMWw9S1xMn7dt5iTNJXUnu8J7ht5DzLcmmx5rRg&#10;sKW9ofLncrMKzp/z01fe5btXtzidr+ZQTXK/VWo86rdvICL18T/81z5qBQv4vZJugFw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a2Zj3DAAAA2gAAAA8AAAAAAAAAAAAA&#10;AAAAoQIAAGRycy9kb3ducmV2LnhtbFBLBQYAAAAABAAEAPkAAACRAwAAAAA=&#10;" filled="t" fillcolor="white [3212]" strokecolor="black [3213]" strokeweight="2.25pt">
                  <v:stroke dashstyle="1 1"/>
                  <v:shadow color="black [3213]" opacity=".5"/>
                </v:line>
                <v:shape id="テキスト ボックス 25" o:spid="_x0000_s1031" type="#_x0000_t202" style="position:absolute;left:15102;top:10104;width:7531;height:29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irK8EA&#10;AADaAAAADwAAAGRycy9kb3ducmV2LnhtbESPT4vCMBTE78J+h/AWvGmysopWoywuC54U/4K3R/Ns&#10;i81LabK2fnsjCB6HmfkNM1u0thQ3qn3hWMNXX4EgTp0pONNw2P/1xiB8QDZYOiYNd/KwmH90ZpgY&#10;1/CWbruQiQhhn6CGPIQqkdKnOVn0fVcRR+/iaoshyjqTpsYmwm0pB0qNpMWC40KOFS1zSq+7f6vh&#10;uL6cT99qk/3aYdW4Vkm2E6l197P9mYII1IZ3+NVeGQ0jeF6JN0D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WoqyvBAAAA2gAAAA8AAAAAAAAAAAAAAAAAmAIAAGRycy9kb3du&#10;cmV2LnhtbFBLBQYAAAAABAAEAPUAAACGAwAAAAA=&#10;" filled="f" stroked="f">
                  <v:textbox>
                    <w:txbxContent>
                      <w:p w14:paraId="37A4BE5D" w14:textId="77777777" w:rsidR="009F3606" w:rsidRDefault="00DF61B7" w:rsidP="00D6490F">
                        <w:pPr>
                          <w:pStyle w:val="NormalWeb"/>
                          <w:spacing w:before="0" w:beforeAutospacing="0" w:after="0" w:afterAutospacing="0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 w:cstheme="minorBidi"/>
                                    <w:i/>
                                    <w:iCs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  <m:t>h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  <m:t>m-n+2</m:t>
                                </m:r>
                              </m:sub>
                            </m:sSub>
                          </m:oMath>
                        </m:oMathPara>
                      </w:p>
                    </w:txbxContent>
                  </v:textbox>
                </v:shape>
                <v:shape id="テキスト ボックス 26" o:spid="_x0000_s1032" type="#_x0000_t202" style="position:absolute;left:30147;top:10104;width:7506;height:29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QOsMMA&#10;AADaAAAADwAAAGRycy9kb3ducmV2LnhtbESPQWvCQBSE7wX/w/KE3nTXUtsas5GiCJ4sTVvB2yP7&#10;TILZtyG7mvTfdwWhx2FmvmHS1WAbcaXO1441zKYKBHHhTM2lhu+v7eQNhA/IBhvHpOGXPKyy0UOK&#10;iXE9f9I1D6WIEPYJaqhCaBMpfVGRRT91LXH0Tq6zGKLsSmk67CPcNvJJqRdpsea4UGFL64qKc36x&#10;Gn72p+PhWX2UGztvezcoyXYhtX4cD+9LEIGG8B++t3dGwyvcrsQbI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uQOsMMAAADaAAAADwAAAAAAAAAAAAAAAACYAgAAZHJzL2Rv&#10;d25yZXYueG1sUEsFBgAAAAAEAAQA9QAAAIgDAAAAAA==&#10;" filled="f" stroked="f">
                  <v:textbox>
                    <w:txbxContent>
                      <w:p w14:paraId="00943BF5" w14:textId="77777777" w:rsidR="009F3606" w:rsidRDefault="00DF61B7" w:rsidP="00D6490F">
                        <w:pPr>
                          <w:pStyle w:val="NormalWeb"/>
                          <w:spacing w:before="0" w:beforeAutospacing="0" w:after="0" w:afterAutospacing="0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 w:cstheme="minorBidi"/>
                                    <w:i/>
                                    <w:iCs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  <m:t>h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  <m:t>m-n+r</m:t>
                                </m:r>
                              </m:sub>
                            </m:sSub>
                          </m:oMath>
                        </m:oMathPara>
                      </w:p>
                    </w:txbxContent>
                  </v:textbox>
                </v:shape>
                <v:shape id="テキスト ボックス 33" o:spid="_x0000_s1033" type="#_x0000_t202" style="position:absolute;left:8108;top:7286;width:7531;height:29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uawr4A&#10;AADaAAAADwAAAGRycy9kb3ducmV2LnhtbERPy4rCMBTdC/5DuII7TRwc0WoUcRBczWB9gLtLc22L&#10;zU1poq1/P1kMzPJw3qtNZyvxosaXjjVMxgoEceZMybmG82k/moPwAdlg5Zg0vMnDZt3vrTAxruUj&#10;vdKQixjCPkENRQh1IqXPCrLox64mjtzdNRZDhE0uTYNtDLeV/FBqJi2WHBsKrGlXUPZIn1bD5ft+&#10;u07VT/5lP+vWdUqyXUith4NuuwQRqAv/4j/3wWiIW+OVeAPk+h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t7msK+AAAA2gAAAA8AAAAAAAAAAAAAAAAAmAIAAGRycy9kb3ducmV2&#10;LnhtbFBLBQYAAAAABAAEAPUAAACDAwAAAAA=&#10;" filled="f" stroked="f">
                  <v:textbox>
                    <w:txbxContent>
                      <w:p w14:paraId="38982E30" w14:textId="77777777" w:rsidR="009F3606" w:rsidRDefault="00DF61B7" w:rsidP="00D6490F">
                        <w:pPr>
                          <w:pStyle w:val="NormalWeb"/>
                          <w:spacing w:before="0" w:beforeAutospacing="0" w:after="0" w:afterAutospacing="0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 w:cstheme="minorBidi"/>
                                    <w:i/>
                                    <w:iCs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  <m:t>h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  <m:t>m-n+2</m:t>
                                </m:r>
                              </m:sub>
                            </m:sSub>
                          </m:oMath>
                        </m:oMathPara>
                      </w:p>
                    </w:txbxContent>
                  </v:textbox>
                </v:shape>
                <v:line id="直線コネクタ 46" o:spid="_x0000_s1034" style="position:absolute;flip:x;visibility:visible;mso-wrap-style:square" from="17386,8826" to="22225,88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KrDH8QAAADaAAAADwAAAGRycy9kb3ducmV2LnhtbESPS4vCQBCE74L/YWjBm070IG50FFF8&#10;7B521wd4bTJtEsz0hMwYk3+/syB4LKrqK2q+bEwhaqpcblnBaBiBIE6szjlVcDlvB1MQziNrLCyT&#10;gpYcLBfdzhxjbZ98pPrkUxEg7GJUkHlfxlK6JCODbmhL4uDdbGXQB1mlUlf4DHBTyHEUTaTBnMNC&#10;hiWtM0rup4dRMObf4/7zOl21P23S7vZf9fd2UyvV7zWrGQhPjX+HX+2DVvAB/1fCDZCL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QqsMfxAAAANoAAAAPAAAAAAAAAAAA&#10;AAAAAKECAABkcnMvZG93bnJldi54bWxQSwUGAAAAAAQABAD5AAAAkgMAAAAA&#10;" filled="t" fillcolor="white [3212]" strokecolor="black [3213]" strokeweight="2.25pt">
                  <v:stroke dashstyle="1 1"/>
                  <v:shadow color="black [3213]" opacity=".5"/>
                </v:line>
                <v:line id="直線コネクタ 65" o:spid="_x0000_s1035" style="position:absolute;flip:x;visibility:visible;mso-wrap-style:square" from="23399,11645" to="28238,116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NlMs8UAAADbAAAADwAAAGRycy9kb3ducmV2LnhtbESPT2vCQBDF70K/wzIFb7qphyKpq4hF&#10;rT3Y+ge8DtkxCWZnQ3aNybfvHITeZnhv3vvNbNG5SrXUhNKzgbdxAoo487bk3MD5tB5NQYWIbLHy&#10;TAZ6CrCYvwxmmFr/4AO1x5grCeGQooEixjrVOmQFOQxjXxOLdvWNwyhrk2vb4EPCXaUnSfKuHZYs&#10;DQXWtCooux3vzsCEfw/b3WW67H/6rN9sv9v9+rM1ZvjaLT9AReriv/l5/WUFX+jlFxlAz/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NlMs8UAAADbAAAADwAAAAAAAAAA&#10;AAAAAAChAgAAZHJzL2Rvd25yZXYueG1sUEsFBgAAAAAEAAQA+QAAAJMDAAAAAA==&#10;" filled="t" fillcolor="white [3212]" strokecolor="black [3213]" strokeweight="2.25pt">
                  <v:stroke dashstyle="1 1"/>
                  <v:shadow color="black [3213]" opacity=".5"/>
                </v:line>
                <v:shape id="テキスト ボックス 75" o:spid="_x0000_s1036" type="#_x0000_t202" style="position:absolute;left:54004;top:7286;width:4102;height:29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8xwYsAA&#10;AADbAAAADwAAAGRycy9kb3ducmV2LnhtbERPS4vCMBC+C/6HMII3TRQVtxpFFMGTi49d2NvQjG2x&#10;mZQm2vrvNwsL3ubje85y3dpSPKn2hWMNo6ECQZw6U3Cm4XrZD+YgfEA2WDomDS/ysF51O0tMjGv4&#10;RM9zyEQMYZ+ghjyEKpHSpzlZ9ENXEUfu5mqLIcI6k6bGJobbUo6VmkmLBceGHCva5pTezw+r4et4&#10;+/meqM9sZ6dV41ol2X5Irfu9drMAEagNb/G/+2Di/BH8/RIPkKt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8xwYsAAAADbAAAADwAAAAAAAAAAAAAAAACYAgAAZHJzL2Rvd25y&#10;ZXYueG1sUEsFBgAAAAAEAAQA9QAAAIUDAAAAAA==&#10;" filled="f" stroked="f">
                  <v:textbox>
                    <w:txbxContent>
                      <w:p w14:paraId="05F2384A" w14:textId="77777777" w:rsidR="009F3606" w:rsidRDefault="00DF61B7" w:rsidP="00D6490F">
                        <w:pPr>
                          <w:pStyle w:val="NormalWeb"/>
                          <w:spacing w:before="0" w:beforeAutospacing="0" w:after="0" w:afterAutospacing="0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 w:cstheme="minorBidi"/>
                                    <w:i/>
                                    <w:iCs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  <m:t>h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  <m:t>m</m:t>
                                </m:r>
                              </m:sub>
                            </m:sSub>
                          </m:oMath>
                        </m:oMathPara>
                      </w:p>
                    </w:txbxContent>
                  </v:textbox>
                </v:shape>
                <v:shape id="テキスト ボックス 76" o:spid="_x0000_s1037" type="#_x0000_t202" style="position:absolute;left:47382;top:7286;width:5759;height:29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7uFcAA&#10;AADbAAAADwAAAGRycy9kb3ducmV2LnhtbERPS4vCMBC+C/6HMII3TRQVtxpFdhE8KT52YW9DM7bF&#10;ZlKaaOu/NwsL3ubje85y3dpSPKj2hWMNo6ECQZw6U3Cm4XLeDuYgfEA2WDomDU/ysF51O0tMjGv4&#10;SI9TyEQMYZ+ghjyEKpHSpzlZ9ENXEUfu6mqLIcI6k6bGJobbUo6VmkmLBceGHCv6zCm9ne5Ww/f+&#10;+vszUYfsy06rxrVKsv2QWvd77WYBIlAb3uJ/987E+WP4+yUeIFc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x7uFcAAAADbAAAADwAAAAAAAAAAAAAAAACYAgAAZHJzL2Rvd25y&#10;ZXYueG1sUEsFBgAAAAAEAAQA9QAAAIUDAAAAAA==&#10;" filled="f" stroked="f">
                  <v:textbox>
                    <w:txbxContent>
                      <w:p w14:paraId="403B60DD" w14:textId="77777777" w:rsidR="009F3606" w:rsidRDefault="00DF61B7" w:rsidP="00D6490F">
                        <w:pPr>
                          <w:pStyle w:val="NormalWeb"/>
                          <w:spacing w:before="0" w:beforeAutospacing="0" w:after="0" w:afterAutospacing="0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 w:cstheme="minorBidi"/>
                                    <w:i/>
                                    <w:iCs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  <m:t>h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  <m:t>m-1</m:t>
                                </m:r>
                              </m:sub>
                            </m:sSub>
                          </m:oMath>
                        </m:oMathPara>
                      </w:p>
                    </w:txbxContent>
                  </v:textbox>
                </v:shape>
                <v:shape id="テキスト ボックス 77" o:spid="_x0000_s1038" type="#_x0000_t202" style="position:absolute;left:23359;top:7286;width:7506;height:29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JLjsEA&#10;AADbAAAADwAAAGRycy9kb3ducmV2LnhtbERPTWvCQBC9F/wPywjedFdtpcZsRFoKPbWYtoK3ITsm&#10;wexsyG5N/PduQehtHu9z0u1gG3GhzteONcxnCgRx4UzNpYbvr7fpMwgfkA02jknDlTxss9FDiolx&#10;Pe/pkodSxBD2CWqoQmgTKX1RkUU/cy1x5E6usxgi7EppOuxjuG3kQqmVtFhzbKiwpZeKinP+azX8&#10;fJyOh0f1Wb7ap7Z3g5Js11LryXjYbUAEGsK/+O5+N3H+Ev5+iQfI7A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xSS47BAAAA2wAAAA8AAAAAAAAAAAAAAAAAmAIAAGRycy9kb3du&#10;cmV2LnhtbFBLBQYAAAAABAAEAPUAAACGAwAAAAA=&#10;" filled="f" stroked="f">
                  <v:textbox>
                    <w:txbxContent>
                      <w:p w14:paraId="30B744F2" w14:textId="77777777" w:rsidR="009F3606" w:rsidRDefault="00DF61B7" w:rsidP="00D6490F">
                        <w:pPr>
                          <w:pStyle w:val="NormalWeb"/>
                          <w:spacing w:before="0" w:beforeAutospacing="0" w:after="0" w:afterAutospacing="0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 w:cstheme="minorBidi"/>
                                    <w:i/>
                                    <w:iCs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  <m:t>h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  <m:t>m-n+r</m:t>
                                </m:r>
                              </m:sub>
                            </m:sSub>
                          </m:oMath>
                        </m:oMathPara>
                      </w:p>
                    </w:txbxContent>
                  </v:textbox>
                </v:shape>
                <v:line id="直線コネクタ 78" o:spid="_x0000_s1039" style="position:absolute;flip:x;visibility:visible;mso-wrap-style:square" from="32606,8826" to="44765,88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+JKsMMAAADbAAAADwAAAGRycy9kb3ducmV2LnhtbERPS2vCQBC+C/0PyxR6qxtDkZC6SlDU&#10;6qE+Wuh1yE6T0OxsyG7z+PduoeBtPr7nLFaDqUVHrassK5hNIxDEudUVFwo+P7bPCQjnkTXWlknB&#10;SA5Wy4fJAlNte75Qd/WFCCHsUlRQet+kUrq8JINuahviwH3b1qAPsC2kbrEP4aaWcRTNpcGKQ0OJ&#10;Da1Lyn+uv0ZBzOfL/vCVZONpzMfd/ti9bzedUk+PQ/YKwtPg7+J/95sO81/g75dwgFze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/iSrDDAAAA2wAAAA8AAAAAAAAAAAAA&#10;AAAAoQIAAGRycy9kb3ducmV2LnhtbFBLBQYAAAAABAAEAPkAAACRAwAAAAA=&#10;" filled="t" fillcolor="white [3212]" strokecolor="black [3213]" strokeweight="2.25pt">
                  <v:stroke dashstyle="1 1"/>
                  <v:shadow color="black [3213]" opacity=".5"/>
                </v:line>
                <v:shape id="テキスト ボックス 79" o:spid="_x0000_s1040" type="#_x0000_t202" style="position:absolute;left:40150;width:4102;height:29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d2Yb8A&#10;AADbAAAADwAAAGRycy9kb3ducmV2LnhtbERPTYvCMBC9L/gfwgje1kTRxa1GEUXwpKy6C3sbmrEt&#10;NpPSRFv/vREEb/N4nzNbtLYUN6p94VjDoK9AEKfOFJxpOB03nxMQPiAbLB2Thjt5WMw7HzNMjGv4&#10;h26HkIkYwj5BDXkIVSKlT3Oy6PuuIo7c2dUWQ4R1Jk2NTQy3pRwq9SUtFhwbcqxolVN6OVytht/d&#10;+f9vpPbZ2o6rxrVKsv2WWve67XIKIlAb3uKXe2vi/DE8f4kHyPk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M93ZhvwAAANsAAAAPAAAAAAAAAAAAAAAAAJgCAABkcnMvZG93bnJl&#10;di54bWxQSwUGAAAAAAQABAD1AAAAhAMAAAAA&#10;" filled="f" stroked="f">
                  <v:textbox>
                    <w:txbxContent>
                      <w:p w14:paraId="0F538BB2" w14:textId="77777777" w:rsidR="009F3606" w:rsidRDefault="00DF61B7" w:rsidP="00D6490F">
                        <w:pPr>
                          <w:pStyle w:val="NormalWeb"/>
                          <w:spacing w:before="0" w:beforeAutospacing="0" w:after="0" w:afterAutospacing="0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 w:cstheme="minorBidi"/>
                                    <w:i/>
                                    <w:iCs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  <m:t>h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  <m:t>m</m:t>
                                </m:r>
                              </m:sub>
                            </m:sSub>
                          </m:oMath>
                        </m:oMathPara>
                      </w:p>
                    </w:txbxContent>
                  </v:textbox>
                </v:shape>
                <v:shape id="テキスト ボックス 80" o:spid="_x0000_s1041" type="#_x0000_t202" style="position:absolute;left:33528;width:5760;height:29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XoFsEA&#10;AADbAAAADwAAAGRycy9kb3ducmV2LnhtbERPTWvCQBC9F/wPywi9NbsWDTZmFakIPVWa2kJvQ3ZM&#10;gtnZkF1N+u9dodDbPN7n5JvRtuJKvW8ca5glCgRx6UzDlYbj5/5pCcIHZIOtY9LwSx4268lDjplx&#10;A3/QtQiViCHsM9RQh9BlUvqyJos+cR1x5E6utxgi7CtpehxiuG3ls1KptNhwbKixo9eaynNxsRq+&#10;3k8/33N1qHZ20Q1uVJLti9T6cTpuVyACjeFf/Od+M3F+Cvdf4gFyf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wl6BbBAAAA2wAAAA8AAAAAAAAAAAAAAAAAmAIAAGRycy9kb3du&#10;cmV2LnhtbFBLBQYAAAAABAAEAPUAAACGAwAAAAA=&#10;" filled="f" stroked="f">
                  <v:textbox>
                    <w:txbxContent>
                      <w:p w14:paraId="3A5901F4" w14:textId="77777777" w:rsidR="009F3606" w:rsidRDefault="00DF61B7" w:rsidP="00D6490F">
                        <w:pPr>
                          <w:pStyle w:val="NormalWeb"/>
                          <w:spacing w:before="0" w:beforeAutospacing="0" w:after="0" w:afterAutospacing="0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 w:cstheme="minorBidi"/>
                                    <w:i/>
                                    <w:iCs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  <m:t>h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  <m:t>m-1</m:t>
                                </m:r>
                              </m:sub>
                            </m:sSub>
                          </m:oMath>
                        </m:oMathPara>
                      </w:p>
                    </w:txbxContent>
                  </v:textbox>
                </v:shape>
                <v:shape id="テキスト ボックス 81" o:spid="_x0000_s1042" type="#_x0000_t202" style="position:absolute;left:8175;width:7506;height:29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2lNjcEA&#10;AADbAAAADwAAAGRycy9kb3ducmV2LnhtbERPTWvCQBC9F/wPywjedFextcZsRFoKPbWYtoK3ITsm&#10;wexsyG5N/PduQehtHu9z0u1gG3GhzteONcxnCgRx4UzNpYbvr7fpMwgfkA02jknDlTxss9FDiolx&#10;Pe/pkodSxBD2CWqoQmgTKX1RkUU/cy1x5E6usxgi7EppOuxjuG3kQqknabHm2FBhSy8VFef812r4&#10;+TgdD0v1Wb7ax7Z3g5Js11LryXjYbUAEGsK/+O5+N3H+Cv5+iQfI7A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pTY3BAAAA2wAAAA8AAAAAAAAAAAAAAAAAmAIAAGRycy9kb3du&#10;cmV2LnhtbFBLBQYAAAAABAAEAPUAAACGAwAAAAA=&#10;" filled="f" stroked="f">
                  <v:textbox>
                    <w:txbxContent>
                      <w:p w14:paraId="16A708C6" w14:textId="77777777" w:rsidR="009F3606" w:rsidRDefault="00DF61B7" w:rsidP="00D6490F">
                        <w:pPr>
                          <w:pStyle w:val="NormalWeb"/>
                          <w:spacing w:before="0" w:beforeAutospacing="0" w:after="0" w:afterAutospacing="0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 w:cstheme="minorBidi"/>
                                    <w:i/>
                                    <w:iCs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  <m:t>h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  <m:t>m-n+r</m:t>
                                </m:r>
                              </m:sub>
                            </m:sSub>
                          </m:oMath>
                        </m:oMathPara>
                      </w:p>
                    </w:txbxContent>
                  </v:textbox>
                </v:shape>
                <v:shapetype id="_x0000_t185" coordsize="21600,21600" o:spt="185" adj="3600" path="m@0,nfqx0@0l0@2qy@0,21600em@1,nfqx21600@0l21600@2qy@1,21600em@0,nsqx0@0l0@2qy@0,21600l@1,21600qx21600@2l21600@0qy@1,xe" filled="f"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o:extrusionok="f" gradientshapeok="t" limo="10800,10800" o:connecttype="custom" o:connectlocs="@8,0;0,@9;@8,@7;@6,@9" textboxrect="@3,@3,@4,@5"/>
                  <v:handles>
                    <v:h position="#0,topLeft" switch="" xrange="0,10800"/>
                  </v:handles>
                </v:shapetype>
                <v:shape id="大かっこ 85" o:spid="_x0000_s1043" type="#_x0000_t185" style="position:absolute;left:7329;top:83;width:58315;height:1318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1OOzsMA&#10;AADbAAAADwAAAGRycy9kb3ducmV2LnhtbESPQYvCQAyF7wv+hyGCt3WqB5XqKFIQFkFhdWE9hk5s&#10;i51M6cza6q/fHARvCe/lvS+rTe9qdac2VJ4NTMYJKOLc24oLAz/n3ecCVIjIFmvPZOBBATbrwccK&#10;U+s7/qb7KRZKQjikaKCMsUm1DnlJDsPYN8SiXX3rMMraFtq22Em4q/U0SWbaYcXSUGJDWUn57fTn&#10;DCyyw3G+zxJuft1h30+f3fF66YwZDfvtElSkPr7Nr+svK/gCK7/IAHr9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1OOzsMAAADbAAAADwAAAAAAAAAAAAAAAACYAgAAZHJzL2Rv&#10;d25yZXYueG1sUEsFBgAAAAAEAAQA9QAAAIgDAAAAAA==&#10;" adj="1468" strokecolor="black [3213]" strokeweight=".25pt"/>
                <v:line id="直線コネクタ 88" o:spid="_x0000_s1044" style="position:absolute;flip:x y;visibility:visible;mso-wrap-style:square" from="17422,4108" to="22225,65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27Nq78AAADbAAAADwAAAGRycy9kb3ducmV2LnhtbERPS4vCMBC+L/gfwgje1lRdRKtRZEH0&#10;sogP8Do0Y1tsJt0k1vrvjSB4m4/vOfNlayrRkPOlZQWDfgKCOLO65FzB6bj+noDwAVljZZkUPMjD&#10;ctH5mmOq7Z331BxCLmII+xQVFCHUqZQ+K8ig79uaOHIX6wyGCF0utcN7DDeVHCbJWBosOTYUWNNv&#10;Qdn1cDMKds2p2hvtNpO/MG61/hn9b+msVK/brmYgArXhI367tzrOn8Lrl3iAXDw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727Nq78AAADbAAAADwAAAAAAAAAAAAAAAACh&#10;AgAAZHJzL2Rvd25yZXYueG1sUEsFBgAAAAAEAAQA+QAAAI0DAAAAAA==&#10;" filled="t" fillcolor="white [3212]" strokecolor="black [3213]" strokeweight="2.25pt">
                  <v:stroke dashstyle="1 1"/>
                  <v:shadow color="black [3213]" opacity=".5"/>
                </v:line>
                <v:line id="直線コネクタ 91" o:spid="_x0000_s1045" style="position:absolute;flip:x y;visibility:visible;mso-wrap-style:square" from="39623,4108" to="44426,65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Diui78AAADbAAAADwAAAGRycy9kb3ducmV2LnhtbERPy4rCMBTdC/5DuII7Ta2DlGosIgy6&#10;GQYf4PbSXNtic1OTTK1/P1kMzPJw3ptiMK3oyfnGsoLFPAFBXFrdcKXgevmcZSB8QNbYWiYFb/JQ&#10;bMejDebavvhE/TlUIoawz1FBHUKXS+nLmgz6ue2II3e3zmCI0FVSO3zFcNPKNElW0mDDsaHGjvY1&#10;lY/zj1Hw3V/bk9HukH2F1aD1x/J5pJtS08mwW4MINIR/8Z/7qBWkcX38En+A3P4C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sDiui78AAADbAAAADwAAAAAAAAAAAAAAAACh&#10;AgAAZHJzL2Rvd25yZXYueG1sUEsFBgAAAAAEAAQA+QAAAI0DAAAAAA==&#10;" filled="t" fillcolor="white [3212]" strokecolor="black [3213]" strokeweight="2.25pt">
                  <v:stroke dashstyle="1 1"/>
                  <v:shadow color="black [3213]" opacity=".5"/>
                </v:line>
                <v:line id="直線コネクタ 92" o:spid="_x0000_s1046" style="position:absolute;flip:x y;visibility:visible;mso-wrap-style:square" from="46660,4108" to="51464,65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3QLEMIAAADbAAAADwAAAGRycy9kb3ducmV2LnhtbESPT4vCMBTE74LfIbwFb5qqi0g1LYsg&#10;elnEP+D10bxtyzYvNYm1++3NguBxmJnfMOu8N43oyPnasoLpJAFBXFhdc6ngct6OlyB8QNbYWCYF&#10;f+Qhz4aDNabaPvhI3SmUIkLYp6igCqFNpfRFRQb9xLbE0fuxzmCI0pVSO3xEuGnkLEkW0mDNcaHC&#10;ljYVFb+nu1Fw6C7N0Wi3W36HRa/15/y2p6tSo4/+awUiUB/e4Vd7rxXMpvD/Jf4AmT0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33QLEMIAAADbAAAADwAAAAAAAAAAAAAA&#10;AAChAgAAZHJzL2Rvd25yZXYueG1sUEsFBgAAAAAEAAQA+QAAAJADAAAAAA==&#10;" filled="t" fillcolor="white [3212]" strokecolor="black [3213]" strokeweight="2.25pt">
                  <v:stroke dashstyle="1 1"/>
                  <v:shadow color="black [3213]" opacity=".5"/>
                </v:line>
                <v:line id="直線コネクタ 94" o:spid="_x0000_s1047" style="position:absolute;flip:x;visibility:visible;mso-wrap-style:square" from="17422,1538" to="29580,15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Su94sMAAADbAAAADwAAAGRycy9kb3ducmV2LnhtbESPT4vCMBTE7wt+h/AEb2tqDyLVKKKo&#10;q4dd/4HXR/Nsi81LabK1/fYbQdjjMPObYWaL1pSiodoVlhWMhhEI4tTqgjMF18vmcwLCeWSNpWVS&#10;0JGDxbz3McNE2yefqDn7TIQSdgkqyL2vEildmpNBN7QVcfDutjbog6wzqWt8hnJTyjiKxtJgwWEh&#10;x4pWOaWP869REPPxtNvfJsvup0u77e7QfG/WjVKDfrucgvDU+v/wm/7SgYvh9SX8ADn/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ErveLDAAAA2wAAAA8AAAAAAAAAAAAA&#10;AAAAoQIAAGRycy9kb3ducmV2LnhtbFBLBQYAAAAABAAEAPkAAACRAwAAAAA=&#10;" filled="t" fillcolor="white [3212]" strokecolor="black [3213]" strokeweight="2.25pt">
                  <v:stroke dashstyle="1 1"/>
                  <v:shadow color="black [3213]" opacity=".5"/>
                </v:line>
                <v:line id="直線コネクタ 95" o:spid="_x0000_s1048" style="position:absolute;flip:x;visibility:visible;mso-wrap-style:square" from="38536,11645" to="50695,116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mcYecUAAADbAAAADwAAAGRycy9kb3ducmV2LnhtbESPS2vDMBCE74H+B7GF3ho5LgTjRgkm&#10;IUmTQ/NoodfF2tqm1spYqh//PioUchxmvhlmsRpMLTpqXWVZwWwagSDOra64UPD5sX1OQDiPrLG2&#10;TApGcrBaPkwWmGrb84W6qy9EKGGXooLS+yaV0uUlGXRT2xAH79u2Bn2QbSF1i30oN7WMo2guDVYc&#10;FkpsaF1S/nP9NQpiPl/2h68kG09jPu72x+59u+mUenocslcQngZ/D//TbzpwL/D3JfwAubw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mcYecUAAADbAAAADwAAAAAAAAAA&#10;AAAAAAChAgAAZHJzL2Rvd25yZXYueG1sUEsFBgAAAAAEAAQA+QAAAJMDAAAAAA==&#10;" filled="t" fillcolor="white [3212]" strokecolor="black [3213]" strokeweight="2.25pt">
                  <v:stroke dashstyle="1 1"/>
                  <v:shadow color="black [3213]" opacity=".5"/>
                </v:line>
                <v:shape id="テキスト ボックス 97" o:spid="_x0000_s1049" type="#_x0000_t202" style="position:absolute;top:5113;width:7329;height:359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dcZR8IA&#10;AADbAAAADwAAAGRycy9kb3ducmV2LnhtbESPT4vCMBTE7wt+h/AEb2uiuItWo4gieFpZ/4G3R/Ns&#10;i81LaaKt394sLHgcZuY3zGzR2lI8qPaFYw2DvgJBnDpTcKbheNh8jkH4gGywdEwanuRhMe98zDAx&#10;ruFfeuxDJiKEfYIa8hCqREqf5mTR911FHL2rqy2GKOtMmhqbCLelHCr1LS0WHBdyrGiVU3rb362G&#10;08/1ch6pXba2X1XjWiXZTqTWvW67nIII1IZ3+L+9NRqGI/j7En+An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1xlHwgAAANsAAAAPAAAAAAAAAAAAAAAAAJgCAABkcnMvZG93&#10;bnJldi54bWxQSwUGAAAAAAQABAD1AAAAhwMAAAAA&#10;" filled="f" stroked="f">
                  <v:textbox>
                    <w:txbxContent>
                      <w:p w14:paraId="54BC7D0F" w14:textId="77777777" w:rsidR="009F3606" w:rsidRDefault="009F3606" w:rsidP="00D6490F">
                        <w:pPr>
                          <w:pStyle w:val="NormalWeb"/>
                          <w:spacing w:before="0" w:beforeAutospacing="0" w:after="0" w:afterAutospacing="0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theme="minorBidi"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m:t>H</m:t>
                            </m:r>
                            <m:r>
                              <w:rPr>
                                <w:rFonts w:ascii="Cambria Math" w:hAnsi="Cambria Math" w:cstheme="minorBidi"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m:t>=</m:t>
                            </m:r>
                          </m:oMath>
                        </m:oMathPara>
                      </w:p>
                    </w:txbxContent>
                  </v:textbox>
                </v:shape>
                <v:shape id="テキスト ボックス 100" o:spid="_x0000_s1050" type="#_x0000_t202" style="position:absolute;left:60622;top:7286;width:2819;height:29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u83MIA&#10;AADbAAAADwAAAGRycy9kb3ducmV2LnhtbESPQYvCMBSE74L/ITzBmyaKyto1yrIieFJ0d4W9PZpn&#10;W2xeShNt/fdGEDwOM/MNs1i1thQ3qn3hWMNoqEAQp84UnGn4/dkMPkD4gGywdEwa7uRhtex2FpgY&#10;1/CBbseQiQhhn6CGPIQqkdKnOVn0Q1cRR+/saoshyjqTpsYmwm0px0rNpMWC40KOFX3nlF6OV6vh&#10;b3f+P03UPlvbadW4Vkm2c6l1v9d+fYII1IZ3+NXeGg3jKTy/xB8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m7zcwgAAANsAAAAPAAAAAAAAAAAAAAAAAJgCAABkcnMvZG93&#10;bnJldi54bWxQSwUGAAAAAAQABAD1AAAAhwMAAAAA&#10;" filled="f" stroked="f">
                  <v:textbox>
                    <w:txbxContent>
                      <w:p w14:paraId="1F663002" w14:textId="77777777" w:rsidR="009F3606" w:rsidRDefault="009F3606" w:rsidP="00D6490F">
                        <w:pPr>
                          <w:pStyle w:val="NormalWeb"/>
                          <w:spacing w:before="0" w:beforeAutospacing="0" w:after="0" w:afterAutospacing="0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w:rPr>
                                <w:rFonts w:ascii="Cambria Math" w:hAnsi="Cambria Math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m:t>0</m:t>
                            </m:r>
                          </m:oMath>
                        </m:oMathPara>
                      </w:p>
                    </w:txbxContent>
                  </v:textbox>
                </v:shape>
                <v:shape id="テキスト ボックス 101" o:spid="_x0000_s1051" type="#_x0000_t202" style="position:absolute;left:47974;top:41;width:2820;height:29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kiq8MA&#10;AADbAAAADwAAAGRycy9kb3ducmV2LnhtbESPzWrDMBCE74W8g9hAb7WU0JrEsRJCSqGnluYPclus&#10;jW1irYyl2u7bV4VCjsPMfMPkm9E2oqfO1441zBIFgrhwpuZSw/Hw9rQA4QOywcYxafghD5v15CHH&#10;zLiBv6jfh1JECPsMNVQhtJmUvqjIok9cSxy9q+sshii7UpoOhwi3jZwrlUqLNceFClvaVVTc9t9W&#10;w+njejk/q8/y1b60gxuVZLuUWj9Ox+0KRKAx3MP/7XejYZ7C35f4A+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kkiq8MAAADbAAAADwAAAAAAAAAAAAAAAACYAgAAZHJzL2Rv&#10;d25yZXYueG1sUEsFBgAAAAAEAAQA9QAAAIgDAAAAAA==&#10;" filled="f" stroked="f">
                  <v:textbox>
                    <w:txbxContent>
                      <w:p w14:paraId="466501F5" w14:textId="77777777" w:rsidR="009F3606" w:rsidRDefault="009F3606" w:rsidP="00D6490F">
                        <w:pPr>
                          <w:pStyle w:val="NormalWeb"/>
                          <w:spacing w:before="0" w:beforeAutospacing="0" w:after="0" w:afterAutospacing="0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w:rPr>
                                <w:rFonts w:ascii="Cambria Math" w:hAnsi="Cambria Math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m:t>0</m:t>
                            </m:r>
                          </m:oMath>
                        </m:oMathPara>
                      </w:p>
                    </w:txbxContent>
                  </v:textbox>
                </v:shape>
                <v:line id="直線コネクタ 102" o:spid="_x0000_s1052" style="position:absolute;flip:x y;visibility:visible;mso-wrap-style:square" from="53698,4108" to="58501,65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9E2/8EAAADbAAAADwAAAGRycy9kb3ducmV2LnhtbESPT4vCMBTE74LfITzBm6ari0rXKCKI&#10;XhbxD3h9NG/bss1LTWKt394IgsdhZn7DzJetqURDzpeWFXwNExDEmdUl5wrOp81gBsIHZI2VZVLw&#10;IA/LRbczx1TbOx+oOYZcRAj7FBUUIdSplD4ryKAf2po4en/WGQxRulxqh/cIN5UcJclEGiw5LhRY&#10;07qg7P94Mwr2zbk6GO22s98wabX+Hl93dFGq32tXPyACteETfrd3WsFoCq8v8QfIxR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/0Tb/wQAAANsAAAAPAAAAAAAAAAAAAAAA&#10;AKECAABkcnMvZG93bnJldi54bWxQSwUGAAAAAAQABAD5AAAAjwMAAAAA&#10;" filled="t" fillcolor="white [3212]" strokecolor="black [3213]" strokeweight="2.25pt">
                  <v:stroke dashstyle="1 1"/>
                  <v:shadow color="black [3213]" opacity=".5"/>
                </v:line>
                <v:shape id="テキスト ボックス 103" o:spid="_x0000_s1053" type="#_x0000_t202" style="position:absolute;left:60622;top:41;width:2819;height:29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oTQsAA&#10;AADbAAAADwAAAGRycy9kb3ducmV2LnhtbERPz2vCMBS+C/sfwht4s8nEyVYbZSiDnSbWTfD2aJ5t&#10;sXkJTWa7/94cBjt+fL+LzWg7caM+tI41PGUKBHHlTMu1hq/j++wFRIjIBjvHpOGXAmzWD5MCc+MG&#10;PtCtjLVIIRxy1NDE6HMpQ9WQxZA5T5y4i+stxgT7WpoehxRuOzlXaikttpwaGvS0bai6lj9Ww/fn&#10;5XxaqH29s89+cKOSbF+l1tPH8W0FItIY/8V/7g+jYZ7Gpi/pB8j1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JoTQsAAAADbAAAADwAAAAAAAAAAAAAAAACYAgAAZHJzL2Rvd25y&#10;ZXYueG1sUEsFBgAAAAAEAAQA9QAAAIUDAAAAAA==&#10;" filled="f" stroked="f">
                  <v:textbox>
                    <w:txbxContent>
                      <w:p w14:paraId="6EA1BD3D" w14:textId="77777777" w:rsidR="009F3606" w:rsidRDefault="009F3606" w:rsidP="00D6490F">
                        <w:pPr>
                          <w:pStyle w:val="NormalWeb"/>
                          <w:spacing w:before="0" w:beforeAutospacing="0" w:after="0" w:afterAutospacing="0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w:rPr>
                                <w:rFonts w:ascii="Cambria Math" w:hAnsi="Cambria Math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m:t>0</m:t>
                            </m:r>
                          </m:oMath>
                        </m:oMathPara>
                      </w:p>
                    </w:txbxContent>
                  </v:textbox>
                </v:shape>
                <v:line id="直線コネクタ 104" o:spid="_x0000_s1054" style="position:absolute;visibility:visible;mso-wrap-style:square" from="62351,3689" to="62351,65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aXbEMQAAADbAAAADwAAAGRycy9kb3ducmV2LnhtbESPQWsCMRSE70L/Q3hCL6LZLnTR1Si2&#10;IBQ9qaV4fGyem8XNy5Kk6/bfN4WCx2FmvmFWm8G2oicfGscKXmYZCOLK6YZrBZ/n3XQOIkRkja1j&#10;UvBDATbrp9EKS+3ufKT+FGuRIBxKVGBi7EopQ2XIYpi5jjh5V+ctxiR9LbXHe4LbVuZZVkiLDacF&#10;gx29G6pup2+r4PCV7y9FX7wt3Ov+cDa7elL4rVLP42G7BBFpiI/wf/tDK8gX8Pcl/QC5/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JpdsQxAAAANsAAAAPAAAAAAAAAAAA&#10;AAAAAKECAABkcnMvZG93bnJldi54bWxQSwUGAAAAAAQABAD5AAAAkgMAAAAA&#10;" filled="t" fillcolor="white [3212]" strokecolor="black [3213]" strokeweight="2.25pt">
                  <v:stroke dashstyle="1 1"/>
                  <v:shadow color="black [3213]" opacity=".5"/>
                </v:line>
                <v:line id="直線コネクタ 105" o:spid="_x0000_s1055" style="position:absolute;flip:x;visibility:visible;mso-wrap-style:square" from="53662,1538" to="58501,15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2wQ08AAAADbAAAADwAAAGRycy9kb3ducmV2LnhtbERPy4rCMBTdD/gP4QruxlQHRKpRRHF8&#10;LMYnuL0017bY3JQm1vbvzUKY5eG8p/PGFKKmyuWWFQz6EQjixOqcUwXXy/p7DMJ5ZI2FZVLQkoP5&#10;rPM1xVjbF5+oPvtUhBB2MSrIvC9jKV2SkUHXtyVx4O62MugDrFKpK3yFcFPIYRSNpMGcQ0OGJS0z&#10;Sh7np1Ew5ONps7uNF+2hTdrfzb7+W69qpXrdZjEB4anx/+KPe6sV/IT14Uv4AXL2B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MtsENPAAAAA2wAAAA8AAAAAAAAAAAAAAAAA&#10;oQIAAGRycy9kb3ducmV2LnhtbFBLBQYAAAAABAAEAPkAAACOAwAAAAA=&#10;" filled="t" fillcolor="white [3212]" strokecolor="black [3213]" strokeweight="2.25pt">
                  <v:stroke dashstyle="1 1"/>
                  <v:shadow color="black [3213]" opacity=".5"/>
                </v:line>
              </v:group>
            </w:pict>
          </mc:Fallback>
        </mc:AlternateContent>
      </w:r>
      <w:r w:rsidR="00D6490F" w:rsidRPr="00515803">
        <w:rPr>
          <w:rFonts w:ascii="Arial" w:eastAsia="MS Mincho" w:hAnsi="Arial" w:cs="Arial"/>
          <w:sz w:val="22"/>
          <w:szCs w:val="22"/>
          <w:lang w:eastAsia="ja-JP"/>
        </w:rPr>
        <w:t xml:space="preserve">A parity-check matrix </w:t>
      </w:r>
      <m:oMath>
        <m:r>
          <m:rPr>
            <m:sty m:val="bi"/>
          </m:rPr>
          <w:rPr>
            <w:rFonts w:ascii="Cambria Math" w:eastAsia="MS Mincho" w:hAnsi="Cambria Math" w:cs="Arial"/>
            <w:sz w:val="22"/>
            <w:szCs w:val="22"/>
            <w:lang w:eastAsia="ja-JP"/>
          </w:rPr>
          <m:t>H</m:t>
        </m:r>
      </m:oMath>
      <w:r w:rsidR="00D6490F" w:rsidRPr="00515803">
        <w:rPr>
          <w:rFonts w:ascii="Arial" w:eastAsia="MS Mincho" w:hAnsi="Arial" w:cs="Arial"/>
          <w:sz w:val="22"/>
          <w:szCs w:val="22"/>
          <w:lang w:eastAsia="ja-JP"/>
        </w:rPr>
        <w:t xml:space="preserve"> for a CRC-encoded </w:t>
      </w:r>
      <w:proofErr w:type="spellStart"/>
      <w:r w:rsidR="001D1122" w:rsidRPr="00515803">
        <w:rPr>
          <w:rFonts w:ascii="Arial" w:eastAsia="MS Mincho" w:hAnsi="Arial" w:cs="Arial" w:hint="eastAsia"/>
          <w:sz w:val="22"/>
          <w:szCs w:val="22"/>
          <w:lang w:eastAsia="ja-JP"/>
        </w:rPr>
        <w:t>codeword</w:t>
      </w:r>
      <w:proofErr w:type="spellEnd"/>
      <w:r w:rsidR="00D6490F" w:rsidRPr="00515803">
        <w:rPr>
          <w:rFonts w:ascii="Arial" w:eastAsia="MS Mincho" w:hAnsi="Arial" w:cs="Arial"/>
          <w:sz w:val="22"/>
          <w:szCs w:val="22"/>
          <w:lang w:eastAsia="ja-JP"/>
        </w:rPr>
        <w:t xml:space="preserve"> </w:t>
      </w:r>
      <w:r w:rsidR="001D1122" w:rsidRPr="00515803">
        <w:rPr>
          <w:rFonts w:ascii="Arial" w:eastAsia="MS Mincho" w:hAnsi="Arial" w:cs="Arial" w:hint="eastAsia"/>
          <w:sz w:val="22"/>
          <w:szCs w:val="22"/>
          <w:lang w:eastAsia="ja-JP"/>
        </w:rPr>
        <w:t xml:space="preserve">of </w:t>
      </w:r>
      <m:oMath>
        <m:r>
          <w:rPr>
            <w:rFonts w:ascii="Cambria Math" w:eastAsia="MS Mincho" w:hAnsi="Cambria Math" w:cs="Arial"/>
            <w:sz w:val="22"/>
            <w:szCs w:val="22"/>
            <w:lang w:eastAsia="ja-JP"/>
          </w:rPr>
          <m:t>K+r</m:t>
        </m:r>
      </m:oMath>
      <w:r w:rsidR="00D6490F" w:rsidRPr="00515803">
        <w:rPr>
          <w:rFonts w:ascii="Arial" w:eastAsia="MS Mincho" w:hAnsi="Arial" w:cs="Arial"/>
          <w:sz w:val="22"/>
          <w:szCs w:val="22"/>
          <w:lang w:eastAsia="ja-JP"/>
        </w:rPr>
        <w:t xml:space="preserve"> bits (</w:t>
      </w:r>
      <m:oMath>
        <m:r>
          <w:rPr>
            <w:rFonts w:ascii="Cambria Math" w:eastAsia="MS Mincho" w:hAnsi="Cambria Math" w:cs="Arial"/>
            <w:sz w:val="22"/>
            <w:szCs w:val="22"/>
            <w:lang w:eastAsia="ja-JP"/>
          </w:rPr>
          <m:t>K</m:t>
        </m:r>
      </m:oMath>
      <w:r w:rsidR="00D6490F" w:rsidRPr="00515803">
        <w:rPr>
          <w:rFonts w:ascii="Arial" w:eastAsia="MS Mincho" w:hAnsi="Arial" w:cs="Arial"/>
          <w:sz w:val="22"/>
          <w:szCs w:val="22"/>
          <w:lang w:eastAsia="ja-JP"/>
        </w:rPr>
        <w:t xml:space="preserve"> information bits followed by </w:t>
      </w:r>
      <m:oMath>
        <m:r>
          <w:rPr>
            <w:rFonts w:ascii="Cambria Math" w:eastAsia="MS Mincho" w:hAnsi="Cambria Math" w:cs="Arial"/>
            <w:sz w:val="22"/>
            <w:szCs w:val="22"/>
            <w:lang w:eastAsia="ja-JP"/>
          </w:rPr>
          <m:t>r</m:t>
        </m:r>
      </m:oMath>
      <w:r w:rsidR="001472EE" w:rsidRPr="00515803">
        <w:rPr>
          <w:rFonts w:ascii="Arial" w:eastAsia="MS Mincho" w:hAnsi="Arial" w:cs="Arial"/>
          <w:sz w:val="22"/>
          <w:szCs w:val="22"/>
          <w:lang w:eastAsia="ja-JP"/>
        </w:rPr>
        <w:t xml:space="preserve"> CRC bits) is given as </w:t>
      </w:r>
      <w:r w:rsidR="001472EE" w:rsidRPr="00515803">
        <w:rPr>
          <w:rFonts w:ascii="Arial" w:eastAsia="MS Mincho" w:hAnsi="Arial" w:cs="Arial" w:hint="eastAsia"/>
          <w:sz w:val="22"/>
          <w:szCs w:val="22"/>
          <w:lang w:eastAsia="ja-JP"/>
        </w:rPr>
        <w:t xml:space="preserve">shown in Fig. 1. The matrix can be simply generated by taking the coefficients of the </w:t>
      </w:r>
      <w:r w:rsidR="00660CC6" w:rsidRPr="00515803">
        <w:rPr>
          <w:rFonts w:ascii="Arial" w:eastAsia="MS Mincho" w:hAnsi="Arial" w:cs="Arial" w:hint="eastAsia"/>
          <w:sz w:val="22"/>
          <w:szCs w:val="22"/>
          <w:lang w:eastAsia="ja-JP"/>
        </w:rPr>
        <w:t xml:space="preserve">last </w:t>
      </w:r>
      <m:oMath>
        <m:r>
          <w:rPr>
            <w:rFonts w:ascii="Cambria Math" w:eastAsia="MS Mincho" w:hAnsi="Cambria Math" w:cs="Arial"/>
            <w:sz w:val="22"/>
            <w:szCs w:val="22"/>
            <w:lang w:eastAsia="ja-JP"/>
          </w:rPr>
          <m:t>K+r</m:t>
        </m:r>
      </m:oMath>
      <w:r w:rsidR="00660CC6" w:rsidRPr="00515803">
        <w:rPr>
          <w:rFonts w:ascii="Arial" w:eastAsia="MS Mincho" w:hAnsi="Arial" w:cs="Arial" w:hint="eastAsia"/>
          <w:iCs/>
          <w:sz w:val="22"/>
          <w:szCs w:val="22"/>
          <w:lang w:eastAsia="ja-JP"/>
        </w:rPr>
        <w:t xml:space="preserve"> terms of the parity check polynomial and putting it in the last row </w:t>
      </w:r>
      <w:proofErr w:type="gramStart"/>
      <w:r w:rsidR="00660CC6" w:rsidRPr="00515803">
        <w:rPr>
          <w:rFonts w:ascii="Arial" w:eastAsia="MS Mincho" w:hAnsi="Arial" w:cs="Arial" w:hint="eastAsia"/>
          <w:iCs/>
          <w:sz w:val="22"/>
          <w:szCs w:val="22"/>
          <w:lang w:eastAsia="ja-JP"/>
        </w:rPr>
        <w:t xml:space="preserve">of </w:t>
      </w:r>
      <w:proofErr w:type="gramEnd"/>
      <m:oMath>
        <m:r>
          <m:rPr>
            <m:sty m:val="bi"/>
          </m:rPr>
          <w:rPr>
            <w:rFonts w:ascii="Cambria Math" w:eastAsia="MS Mincho" w:hAnsi="Cambria Math" w:cs="Arial"/>
            <w:sz w:val="22"/>
            <w:szCs w:val="22"/>
            <w:lang w:eastAsia="ja-JP"/>
          </w:rPr>
          <m:t>H</m:t>
        </m:r>
      </m:oMath>
      <w:r w:rsidR="00660CC6" w:rsidRPr="00515803">
        <w:rPr>
          <w:rFonts w:ascii="Arial" w:eastAsia="MS Mincho" w:hAnsi="Arial" w:cs="Arial" w:hint="eastAsia"/>
          <w:iCs/>
          <w:sz w:val="22"/>
          <w:szCs w:val="22"/>
          <w:lang w:eastAsia="ja-JP"/>
        </w:rPr>
        <w:t xml:space="preserve">. </w:t>
      </w:r>
      <w:r w:rsidR="00DC1DA9" w:rsidRPr="00515803">
        <w:rPr>
          <w:rFonts w:ascii="Arial" w:eastAsia="MS Mincho" w:hAnsi="Arial" w:cs="Arial" w:hint="eastAsia"/>
          <w:sz w:val="22"/>
          <w:szCs w:val="22"/>
          <w:lang w:eastAsia="ja-JP"/>
        </w:rPr>
        <w:t xml:space="preserve">The </w:t>
      </w:r>
      <m:oMath>
        <m:sSup>
          <m:sSupPr>
            <m:ctrlPr>
              <w:rPr>
                <w:rFonts w:ascii="Cambria Math" w:eastAsia="MS Mincho" w:hAnsi="Cambria Math" w:cs="Arial"/>
                <w:sz w:val="22"/>
                <w:szCs w:val="22"/>
                <w:lang w:eastAsia="ja-JP"/>
              </w:rPr>
            </m:ctrlPr>
          </m:sSupPr>
          <m:e>
            <m:r>
              <w:rPr>
                <w:rFonts w:ascii="Cambria Math" w:eastAsia="MS Mincho" w:hAnsi="Cambria Math" w:cs="Arial"/>
                <w:sz w:val="22"/>
                <w:szCs w:val="22"/>
                <w:lang w:eastAsia="ja-JP"/>
              </w:rPr>
              <m:t>s</m:t>
            </m:r>
          </m:e>
          <m:sup>
            <m:r>
              <w:rPr>
                <w:rFonts w:ascii="Cambria Math" w:eastAsia="MS Mincho" w:hAnsi="Cambria Math" w:cs="Arial"/>
                <w:sz w:val="22"/>
                <w:szCs w:val="22"/>
                <w:lang w:eastAsia="ja-JP"/>
              </w:rPr>
              <m:t>th</m:t>
            </m:r>
          </m:sup>
        </m:sSup>
      </m:oMath>
      <w:r w:rsidR="00DC1DA9" w:rsidRPr="00515803">
        <w:rPr>
          <w:rFonts w:ascii="Arial" w:eastAsia="MS Mincho" w:hAnsi="Arial" w:cs="Arial" w:hint="eastAsia"/>
          <w:sz w:val="22"/>
          <w:szCs w:val="22"/>
          <w:lang w:eastAsia="ja-JP"/>
        </w:rPr>
        <w:t xml:space="preserve"> row from bottom (</w:t>
      </w:r>
      <m:oMath>
        <m:r>
          <m:rPr>
            <m:sty m:val="p"/>
          </m:rPr>
          <w:rPr>
            <w:rFonts w:ascii="Cambria Math" w:eastAsia="MS Mincho" w:hAnsi="Cambria Math" w:cs="Arial"/>
            <w:sz w:val="22"/>
            <w:szCs w:val="22"/>
            <w:lang w:eastAsia="ja-JP"/>
          </w:rPr>
          <m:t>0≤</m:t>
        </m:r>
        <m:r>
          <w:rPr>
            <w:rFonts w:ascii="Cambria Math" w:eastAsia="MS Mincho" w:hAnsi="Cambria Math" w:cs="Arial"/>
            <w:sz w:val="22"/>
            <w:szCs w:val="22"/>
            <w:lang w:eastAsia="ja-JP"/>
          </w:rPr>
          <m:t>s≤K+r-1</m:t>
        </m:r>
      </m:oMath>
      <w:r w:rsidR="00DC1DA9" w:rsidRPr="00515803">
        <w:rPr>
          <w:rFonts w:ascii="Arial" w:eastAsia="MS Mincho" w:hAnsi="Arial" w:cs="Arial" w:hint="eastAsia"/>
          <w:sz w:val="22"/>
          <w:szCs w:val="22"/>
          <w:lang w:eastAsia="ja-JP"/>
        </w:rPr>
        <w:t xml:space="preserve">) of the parity check matrix is obtained by shifting the last row (i.e., </w:t>
      </w:r>
      <m:oMath>
        <m:sSup>
          <m:sSupPr>
            <m:ctrlPr>
              <w:rPr>
                <w:rFonts w:ascii="Cambria Math" w:eastAsia="MS Mincho" w:hAnsi="Cambria Math" w:cs="Arial"/>
                <w:sz w:val="22"/>
                <w:szCs w:val="22"/>
                <w:lang w:eastAsia="ja-JP"/>
              </w:rPr>
            </m:ctrlPr>
          </m:sSupPr>
          <m:e>
            <m:r>
              <w:rPr>
                <w:rFonts w:ascii="Cambria Math" w:eastAsia="MS Mincho" w:hAnsi="Cambria Math" w:cs="Arial"/>
                <w:sz w:val="22"/>
                <w:szCs w:val="22"/>
                <w:lang w:eastAsia="ja-JP"/>
              </w:rPr>
              <m:t>0</m:t>
            </m:r>
          </m:e>
          <m:sup>
            <m:r>
              <w:rPr>
                <w:rFonts w:ascii="Cambria Math" w:eastAsia="MS Mincho" w:hAnsi="Cambria Math" w:cs="Arial"/>
                <w:sz w:val="22"/>
                <w:szCs w:val="22"/>
                <w:lang w:eastAsia="ja-JP"/>
              </w:rPr>
              <m:t>th</m:t>
            </m:r>
          </m:sup>
        </m:sSup>
      </m:oMath>
      <w:r w:rsidR="00DC1DA9" w:rsidRPr="00515803">
        <w:rPr>
          <w:rFonts w:ascii="Arial" w:eastAsia="MS Mincho" w:hAnsi="Arial" w:cs="Arial" w:hint="eastAsia"/>
          <w:sz w:val="22"/>
          <w:szCs w:val="22"/>
          <w:lang w:eastAsia="ja-JP"/>
        </w:rPr>
        <w:t xml:space="preserve"> row) by </w:t>
      </w:r>
      <w:r w:rsidR="002C1999" w:rsidRPr="00515803">
        <w:rPr>
          <w:rFonts w:ascii="Arial" w:eastAsia="MS Mincho" w:hAnsi="Arial" w:cs="Arial" w:hint="eastAsia"/>
          <w:sz w:val="22"/>
          <w:szCs w:val="22"/>
          <w:lang w:eastAsia="ja-JP"/>
        </w:rPr>
        <w:t>s</w:t>
      </w:r>
      <w:r w:rsidR="00DC1DA9" w:rsidRPr="00515803">
        <w:rPr>
          <w:rFonts w:ascii="Arial" w:eastAsia="MS Mincho" w:hAnsi="Arial" w:cs="Arial" w:hint="eastAsia"/>
          <w:sz w:val="22"/>
          <w:szCs w:val="22"/>
          <w:lang w:eastAsia="ja-JP"/>
        </w:rPr>
        <w:t xml:space="preserve"> positions to the left. Thus, the parity check matrix has a very simple form </w:t>
      </w:r>
      <w:r w:rsidR="00DC1DA9" w:rsidRPr="00515803">
        <w:rPr>
          <w:rFonts w:ascii="Arial" w:eastAsia="MS Mincho" w:hAnsi="Arial" w:cs="Arial"/>
          <w:sz w:val="22"/>
          <w:szCs w:val="22"/>
          <w:lang w:eastAsia="ja-JP"/>
        </w:rPr>
        <w:t>whose</w:t>
      </w:r>
      <w:r w:rsidR="00DC1DA9" w:rsidRPr="00515803">
        <w:rPr>
          <w:rFonts w:ascii="Arial" w:eastAsia="MS Mincho" w:hAnsi="Arial" w:cs="Arial" w:hint="eastAsia"/>
          <w:sz w:val="22"/>
          <w:szCs w:val="22"/>
          <w:lang w:eastAsia="ja-JP"/>
        </w:rPr>
        <w:t xml:space="preserve"> any row can be </w:t>
      </w:r>
      <w:r w:rsidR="00B0136C" w:rsidRPr="00515803">
        <w:rPr>
          <w:rFonts w:ascii="Arial" w:eastAsia="MS Mincho" w:hAnsi="Arial" w:cs="Arial" w:hint="eastAsia"/>
          <w:sz w:val="22"/>
          <w:szCs w:val="22"/>
          <w:lang w:eastAsia="ja-JP"/>
        </w:rPr>
        <w:t xml:space="preserve">directly computed from the last row. A simple example can be found in section 5 for </w:t>
      </w:r>
      <w:r w:rsidR="00515803">
        <w:rPr>
          <w:rFonts w:ascii="Arial" w:eastAsia="MS Mincho" w:hAnsi="Arial" w:cs="Arial" w:hint="eastAsia"/>
          <w:sz w:val="22"/>
          <w:szCs w:val="22"/>
          <w:lang w:eastAsia="ja-JP"/>
        </w:rPr>
        <w:t xml:space="preserve">further </w:t>
      </w:r>
      <w:r w:rsidR="00B0136C" w:rsidRPr="00515803">
        <w:rPr>
          <w:rFonts w:ascii="Arial" w:eastAsia="MS Mincho" w:hAnsi="Arial" w:cs="Arial" w:hint="eastAsia"/>
          <w:sz w:val="22"/>
          <w:szCs w:val="22"/>
          <w:lang w:eastAsia="ja-JP"/>
        </w:rPr>
        <w:t xml:space="preserve">clear understanding. </w:t>
      </w:r>
    </w:p>
    <w:p w14:paraId="726816D4" w14:textId="7304A4A6" w:rsidR="00562917" w:rsidRDefault="00562917" w:rsidP="00540A44">
      <w:pPr>
        <w:jc w:val="both"/>
        <w:rPr>
          <w:rFonts w:ascii="Arial" w:eastAsia="MS Mincho" w:hAnsi="Arial" w:cs="Arial"/>
          <w:sz w:val="36"/>
          <w:szCs w:val="36"/>
          <w:lang w:val="en-GB" w:eastAsia="ja-JP"/>
        </w:rPr>
      </w:pPr>
    </w:p>
    <w:p w14:paraId="75E96532" w14:textId="77777777" w:rsidR="00D6490F" w:rsidRDefault="00D6490F" w:rsidP="00540A44">
      <w:pPr>
        <w:jc w:val="both"/>
        <w:rPr>
          <w:rFonts w:ascii="Arial" w:eastAsia="MS Mincho" w:hAnsi="Arial" w:cs="Arial"/>
          <w:sz w:val="36"/>
          <w:szCs w:val="36"/>
          <w:lang w:val="en-GB" w:eastAsia="ja-JP"/>
        </w:rPr>
      </w:pPr>
    </w:p>
    <w:p w14:paraId="15DC2973" w14:textId="77777777" w:rsidR="00D6490F" w:rsidRDefault="00D6490F" w:rsidP="00540A44">
      <w:pPr>
        <w:jc w:val="both"/>
        <w:rPr>
          <w:rFonts w:ascii="Arial" w:eastAsia="MS Mincho" w:hAnsi="Arial" w:cs="Arial"/>
          <w:sz w:val="36"/>
          <w:szCs w:val="36"/>
          <w:lang w:val="en-GB" w:eastAsia="ja-JP"/>
        </w:rPr>
      </w:pPr>
    </w:p>
    <w:p w14:paraId="3A2EE50A" w14:textId="77777777" w:rsidR="00D6490F" w:rsidRDefault="00D6490F" w:rsidP="00540A44">
      <w:pPr>
        <w:jc w:val="both"/>
        <w:rPr>
          <w:rFonts w:ascii="Arial" w:eastAsia="MS Mincho" w:hAnsi="Arial" w:cs="Arial"/>
          <w:sz w:val="36"/>
          <w:szCs w:val="36"/>
          <w:lang w:val="en-GB" w:eastAsia="ja-JP"/>
        </w:rPr>
      </w:pPr>
    </w:p>
    <w:p w14:paraId="34157651" w14:textId="77777777" w:rsidR="00D6490F" w:rsidRDefault="00D6490F" w:rsidP="00540A44">
      <w:pPr>
        <w:jc w:val="both"/>
        <w:rPr>
          <w:rFonts w:ascii="Arial" w:eastAsia="MS Mincho" w:hAnsi="Arial" w:cs="Arial"/>
          <w:sz w:val="36"/>
          <w:szCs w:val="36"/>
          <w:lang w:val="en-GB" w:eastAsia="ja-JP"/>
        </w:rPr>
      </w:pPr>
    </w:p>
    <w:p w14:paraId="0D0EE754" w14:textId="70FE4474" w:rsidR="001472EE" w:rsidRDefault="001472EE" w:rsidP="001472EE">
      <w:pPr>
        <w:jc w:val="center"/>
        <w:rPr>
          <w:rFonts w:ascii="Arial" w:eastAsia="MS Mincho" w:hAnsi="Arial" w:cs="Arial"/>
          <w:sz w:val="22"/>
          <w:szCs w:val="22"/>
          <w:lang w:eastAsia="ja-JP"/>
        </w:rPr>
      </w:pPr>
      <w:r>
        <w:rPr>
          <w:rFonts w:ascii="Arial" w:eastAsia="MS Mincho" w:hAnsi="Arial" w:cs="Arial" w:hint="eastAsia"/>
          <w:sz w:val="22"/>
          <w:szCs w:val="22"/>
          <w:lang w:eastAsia="ja-JP"/>
        </w:rPr>
        <w:t>Fig. 1</w:t>
      </w:r>
      <w:r>
        <w:rPr>
          <w:rFonts w:ascii="Arial" w:eastAsia="MS Mincho" w:hAnsi="Arial" w:cs="Arial" w:hint="eastAsia"/>
          <w:sz w:val="22"/>
          <w:szCs w:val="22"/>
          <w:lang w:eastAsia="ja-JP"/>
        </w:rPr>
        <w:tab/>
      </w:r>
      <w:r>
        <w:rPr>
          <w:rFonts w:ascii="Arial" w:eastAsia="MS Mincho" w:hAnsi="Arial" w:cs="Arial" w:hint="eastAsia"/>
          <w:sz w:val="22"/>
          <w:szCs w:val="22"/>
          <w:lang w:eastAsia="ja-JP"/>
        </w:rPr>
        <w:tab/>
        <w:t>Parity check matrix for CRC</w:t>
      </w:r>
    </w:p>
    <w:p w14:paraId="4F7092CF" w14:textId="12FAF9F4" w:rsidR="00D6490F" w:rsidRPr="00D6490F" w:rsidRDefault="002C1999" w:rsidP="00D6490F">
      <w:pPr>
        <w:jc w:val="both"/>
        <w:rPr>
          <w:rFonts w:ascii="Arial" w:eastAsia="MS Mincho" w:hAnsi="Arial" w:cs="Arial"/>
          <w:sz w:val="22"/>
          <w:szCs w:val="22"/>
          <w:lang w:eastAsia="ja-JP"/>
        </w:rPr>
      </w:pPr>
      <w:r>
        <w:rPr>
          <w:rFonts w:ascii="Arial" w:eastAsia="MS Mincho" w:hAnsi="Arial" w:cs="Arial" w:hint="eastAsia"/>
          <w:sz w:val="22"/>
          <w:szCs w:val="22"/>
          <w:lang w:eastAsia="ja-JP"/>
        </w:rPr>
        <w:lastRenderedPageBreak/>
        <w:t xml:space="preserve">Fig. 1 shows the general form of matrix </w:t>
      </w:r>
      <m:oMath>
        <m:r>
          <m:rPr>
            <m:sty m:val="bi"/>
          </m:rPr>
          <w:rPr>
            <w:rFonts w:ascii="Cambria Math" w:eastAsia="MS Mincho" w:hAnsi="Cambria Math" w:cs="Arial"/>
            <w:sz w:val="22"/>
            <w:szCs w:val="22"/>
            <w:lang w:eastAsia="ja-JP"/>
          </w:rPr>
          <m:t>H</m:t>
        </m:r>
      </m:oMath>
      <w:r>
        <w:rPr>
          <w:rFonts w:ascii="Arial" w:eastAsia="MS Mincho" w:hAnsi="Arial" w:cs="Arial" w:hint="eastAsia"/>
          <w:sz w:val="22"/>
          <w:szCs w:val="22"/>
          <w:lang w:eastAsia="ja-JP"/>
        </w:rPr>
        <w:t xml:space="preserve"> </w:t>
      </w:r>
      <w:r w:rsidR="00D6490F" w:rsidRPr="00D6490F">
        <w:rPr>
          <w:rFonts w:ascii="Arial" w:eastAsia="MS Mincho" w:hAnsi="Arial" w:cs="Arial"/>
          <w:sz w:val="22"/>
          <w:szCs w:val="22"/>
          <w:lang w:eastAsia="ja-JP"/>
        </w:rPr>
        <w:t xml:space="preserve">where </w:t>
      </w:r>
      <m:oMath>
        <m:sSub>
          <m:sSubPr>
            <m:ctrlPr>
              <w:rPr>
                <w:rFonts w:ascii="Cambria Math" w:eastAsia="MS Mincho" w:hAnsi="Cambria Math" w:cs="Arial"/>
                <w:i/>
                <w:iCs/>
                <w:sz w:val="22"/>
                <w:szCs w:val="22"/>
                <w:lang w:eastAsia="ja-JP"/>
              </w:rPr>
            </m:ctrlPr>
          </m:sSubPr>
          <m:e>
            <m:r>
              <w:rPr>
                <w:rFonts w:ascii="Cambria Math" w:eastAsia="MS Mincho" w:hAnsi="Cambria Math" w:cs="Arial"/>
                <w:sz w:val="22"/>
                <w:szCs w:val="22"/>
                <w:lang w:eastAsia="ja-JP"/>
              </w:rPr>
              <m:t>h</m:t>
            </m:r>
          </m:e>
          <m:sub>
            <m:r>
              <w:rPr>
                <w:rFonts w:ascii="Cambria Math" w:eastAsia="MS Mincho" w:hAnsi="Cambria Math" w:cs="Arial"/>
                <w:sz w:val="22"/>
                <w:szCs w:val="22"/>
                <w:lang w:eastAsia="ja-JP"/>
              </w:rPr>
              <m:t>i</m:t>
            </m:r>
          </m:sub>
        </m:sSub>
      </m:oMath>
      <w:r w:rsidR="00D6490F" w:rsidRPr="00D6490F">
        <w:rPr>
          <w:rFonts w:ascii="Arial" w:eastAsia="MS Mincho" w:hAnsi="Arial" w:cs="Arial"/>
          <w:sz w:val="22"/>
          <w:szCs w:val="22"/>
          <w:lang w:eastAsia="ja-JP"/>
        </w:rPr>
        <w:t xml:space="preserve"> is the coefficient of </w:t>
      </w:r>
      <m:oMath>
        <m:sSup>
          <m:sSupPr>
            <m:ctrlPr>
              <w:rPr>
                <w:rFonts w:ascii="Cambria Math" w:eastAsia="MS Mincho" w:hAnsi="Cambria Math" w:cs="Arial"/>
                <w:i/>
                <w:iCs/>
                <w:sz w:val="22"/>
                <w:szCs w:val="22"/>
                <w:lang w:eastAsia="ja-JP"/>
              </w:rPr>
            </m:ctrlPr>
          </m:sSupPr>
          <m:e>
            <m:r>
              <w:rPr>
                <w:rFonts w:ascii="Cambria Math" w:eastAsia="MS Mincho" w:hAnsi="Cambria Math" w:cs="Arial"/>
                <w:sz w:val="22"/>
                <w:szCs w:val="22"/>
                <w:lang w:eastAsia="ja-JP"/>
              </w:rPr>
              <m:t>x</m:t>
            </m:r>
          </m:e>
          <m:sup>
            <m:r>
              <w:rPr>
                <w:rFonts w:ascii="Cambria Math" w:eastAsia="MS Mincho" w:hAnsi="Cambria Math" w:cs="Arial"/>
                <w:sz w:val="22"/>
                <w:szCs w:val="22"/>
                <w:lang w:eastAsia="ja-JP"/>
              </w:rPr>
              <m:t>i</m:t>
            </m:r>
          </m:sup>
        </m:sSup>
      </m:oMath>
      <w:r w:rsidR="00D6490F" w:rsidRPr="00D6490F">
        <w:rPr>
          <w:rFonts w:ascii="Arial" w:eastAsia="MS Mincho" w:hAnsi="Arial" w:cs="Arial"/>
          <w:sz w:val="22"/>
          <w:szCs w:val="22"/>
          <w:lang w:eastAsia="ja-JP"/>
        </w:rPr>
        <w:t xml:space="preserve"> in </w:t>
      </w:r>
      <m:oMath>
        <m:r>
          <w:rPr>
            <w:rFonts w:ascii="Cambria Math" w:eastAsia="MS Mincho" w:hAnsi="Cambria Math" w:cs="Arial"/>
            <w:sz w:val="22"/>
            <w:szCs w:val="22"/>
            <w:lang w:eastAsia="ja-JP"/>
          </w:rPr>
          <m:t>h(x)</m:t>
        </m:r>
      </m:oMath>
      <w:r w:rsidR="00D6490F" w:rsidRPr="00D6490F">
        <w:rPr>
          <w:rFonts w:ascii="Arial" w:eastAsia="MS Mincho" w:hAnsi="Arial" w:cs="Arial"/>
          <w:sz w:val="22"/>
          <w:szCs w:val="22"/>
          <w:lang w:eastAsia="ja-JP"/>
        </w:rPr>
        <w:t xml:space="preserve"> </w:t>
      </w:r>
      <w:proofErr w:type="gramStart"/>
      <w:r w:rsidR="00D6490F" w:rsidRPr="00D6490F">
        <w:rPr>
          <w:rFonts w:ascii="Arial" w:eastAsia="MS Mincho" w:hAnsi="Arial" w:cs="Arial"/>
          <w:sz w:val="22"/>
          <w:szCs w:val="22"/>
          <w:lang w:eastAsia="ja-JP"/>
        </w:rPr>
        <w:t xml:space="preserve">if </w:t>
      </w:r>
      <w:proofErr w:type="gramEnd"/>
      <m:oMath>
        <m:r>
          <w:rPr>
            <w:rFonts w:ascii="Cambria Math" w:eastAsia="MS Mincho" w:hAnsi="Cambria Math" w:cs="Arial"/>
            <w:sz w:val="22"/>
            <w:szCs w:val="22"/>
            <w:lang w:eastAsia="ja-JP"/>
          </w:rPr>
          <m:t>0≤i≤m</m:t>
        </m:r>
      </m:oMath>
      <w:r w:rsidR="00D6490F" w:rsidRPr="00D6490F">
        <w:rPr>
          <w:rFonts w:ascii="Arial" w:eastAsia="MS Mincho" w:hAnsi="Arial" w:cs="Arial"/>
          <w:sz w:val="22"/>
          <w:szCs w:val="22"/>
          <w:lang w:eastAsia="ja-JP"/>
        </w:rPr>
        <w:t xml:space="preserve">, and 0 otherwise. Note that the submatrix of </w:t>
      </w:r>
      <m:oMath>
        <m:r>
          <m:rPr>
            <m:sty m:val="bi"/>
          </m:rPr>
          <w:rPr>
            <w:rFonts w:ascii="Cambria Math" w:eastAsia="MS Mincho" w:hAnsi="Cambria Math" w:cs="Arial"/>
            <w:sz w:val="22"/>
            <w:szCs w:val="22"/>
            <w:lang w:eastAsia="ja-JP"/>
          </w:rPr>
          <m:t>H</m:t>
        </m:r>
      </m:oMath>
      <w:r w:rsidR="00D6490F" w:rsidRPr="00D6490F">
        <w:rPr>
          <w:rFonts w:ascii="Arial" w:eastAsia="MS Mincho" w:hAnsi="Arial" w:cs="Arial"/>
          <w:sz w:val="22"/>
          <w:szCs w:val="22"/>
          <w:lang w:eastAsia="ja-JP"/>
        </w:rPr>
        <w:t xml:space="preserve"> consisting of the last </w:t>
      </w:r>
      <m:oMath>
        <m:r>
          <w:rPr>
            <w:rFonts w:ascii="Cambria Math" w:eastAsia="MS Mincho" w:hAnsi="Cambria Math" w:cs="Arial"/>
            <w:sz w:val="22"/>
            <w:szCs w:val="22"/>
            <w:lang w:eastAsia="ja-JP"/>
          </w:rPr>
          <m:t>r</m:t>
        </m:r>
      </m:oMath>
      <w:r w:rsidR="00D6490F" w:rsidRPr="00D6490F">
        <w:rPr>
          <w:rFonts w:ascii="Arial" w:eastAsia="MS Mincho" w:hAnsi="Arial" w:cs="Arial"/>
          <w:sz w:val="22"/>
          <w:szCs w:val="22"/>
          <w:lang w:eastAsia="ja-JP"/>
        </w:rPr>
        <w:t xml:space="preserve"> columns is lower triangular.</w:t>
      </w:r>
    </w:p>
    <w:p w14:paraId="14D6D169" w14:textId="77777777" w:rsidR="002A19F2" w:rsidRDefault="002A19F2" w:rsidP="00D6490F">
      <w:pPr>
        <w:jc w:val="both"/>
        <w:rPr>
          <w:rFonts w:ascii="Arial" w:eastAsia="MS Mincho" w:hAnsi="Arial" w:cs="Arial" w:hint="eastAsia"/>
          <w:b/>
          <w:sz w:val="22"/>
          <w:szCs w:val="22"/>
          <w:lang w:eastAsia="ja-JP"/>
        </w:rPr>
      </w:pPr>
    </w:p>
    <w:p w14:paraId="4D3D1976" w14:textId="27B9FA51" w:rsidR="007E7607" w:rsidRPr="007E7607" w:rsidRDefault="007E7607" w:rsidP="00D6490F">
      <w:pPr>
        <w:jc w:val="both"/>
        <w:rPr>
          <w:rFonts w:ascii="Arial" w:eastAsia="MS Mincho" w:hAnsi="Arial" w:cs="Arial"/>
          <w:b/>
          <w:sz w:val="22"/>
          <w:szCs w:val="22"/>
          <w:lang w:eastAsia="ja-JP"/>
        </w:rPr>
      </w:pPr>
      <w:r w:rsidRPr="007E7607">
        <w:rPr>
          <w:rFonts w:ascii="Arial" w:eastAsia="MS Mincho" w:hAnsi="Arial" w:cs="Arial" w:hint="eastAsia"/>
          <w:b/>
          <w:sz w:val="22"/>
          <w:szCs w:val="22"/>
          <w:lang w:eastAsia="ja-JP"/>
        </w:rPr>
        <w:t>Step 3</w:t>
      </w:r>
      <w:r w:rsidR="00B235EB">
        <w:rPr>
          <w:rFonts w:ascii="Arial" w:eastAsia="MS Mincho" w:hAnsi="Arial" w:cs="Arial" w:hint="eastAsia"/>
          <w:b/>
          <w:sz w:val="22"/>
          <w:szCs w:val="22"/>
          <w:lang w:eastAsia="ja-JP"/>
        </w:rPr>
        <w:t>:</w:t>
      </w:r>
      <w:r w:rsidRPr="007E7607">
        <w:rPr>
          <w:rFonts w:ascii="Arial" w:eastAsia="MS Mincho" w:hAnsi="Arial" w:cs="Arial" w:hint="eastAsia"/>
          <w:b/>
          <w:sz w:val="22"/>
          <w:szCs w:val="22"/>
          <w:lang w:eastAsia="ja-JP"/>
        </w:rPr>
        <w:t xml:space="preserve"> (</w:t>
      </w:r>
      <w:proofErr w:type="spellStart"/>
      <w:r w:rsidRPr="007E7607">
        <w:rPr>
          <w:rFonts w:ascii="Arial" w:eastAsia="MS Mincho" w:hAnsi="Arial" w:cs="Arial" w:hint="eastAsia"/>
          <w:b/>
          <w:sz w:val="22"/>
          <w:szCs w:val="22"/>
          <w:lang w:eastAsia="ja-JP"/>
        </w:rPr>
        <w:t>Interleaver</w:t>
      </w:r>
      <w:proofErr w:type="spellEnd"/>
      <w:r w:rsidRPr="007E7607">
        <w:rPr>
          <w:rFonts w:ascii="Arial" w:eastAsia="MS Mincho" w:hAnsi="Arial" w:cs="Arial" w:hint="eastAsia"/>
          <w:b/>
          <w:sz w:val="22"/>
          <w:szCs w:val="22"/>
          <w:lang w:eastAsia="ja-JP"/>
        </w:rPr>
        <w:t xml:space="preserve"> design) </w:t>
      </w:r>
      <w:proofErr w:type="gramStart"/>
      <w:r w:rsidRPr="007E7607">
        <w:rPr>
          <w:rFonts w:ascii="Arial" w:eastAsia="MS Mincho" w:hAnsi="Arial" w:cs="Arial" w:hint="eastAsia"/>
          <w:b/>
          <w:sz w:val="22"/>
          <w:szCs w:val="22"/>
          <w:lang w:eastAsia="ja-JP"/>
        </w:rPr>
        <w:t>Distributing</w:t>
      </w:r>
      <w:proofErr w:type="gramEnd"/>
      <w:r w:rsidRPr="007E7607">
        <w:rPr>
          <w:rFonts w:ascii="Arial" w:eastAsia="MS Mincho" w:hAnsi="Arial" w:cs="Arial" w:hint="eastAsia"/>
          <w:b/>
          <w:sz w:val="22"/>
          <w:szCs w:val="22"/>
          <w:lang w:eastAsia="ja-JP"/>
        </w:rPr>
        <w:t xml:space="preserve"> the CRC bits in the CRC </w:t>
      </w:r>
      <w:proofErr w:type="spellStart"/>
      <w:r w:rsidRPr="007E7607">
        <w:rPr>
          <w:rFonts w:ascii="Arial" w:eastAsia="MS Mincho" w:hAnsi="Arial" w:cs="Arial" w:hint="eastAsia"/>
          <w:b/>
          <w:sz w:val="22"/>
          <w:szCs w:val="22"/>
          <w:lang w:eastAsia="ja-JP"/>
        </w:rPr>
        <w:t>codeword</w:t>
      </w:r>
      <w:proofErr w:type="spellEnd"/>
    </w:p>
    <w:p w14:paraId="330FF094" w14:textId="60933D00" w:rsidR="00B235EB" w:rsidRPr="00BF1EA0" w:rsidRDefault="00AC03EF" w:rsidP="00540A44">
      <w:pPr>
        <w:jc w:val="both"/>
        <w:rPr>
          <w:rFonts w:ascii="Arial" w:eastAsia="MS Mincho" w:hAnsi="Arial" w:cs="Arial"/>
          <w:sz w:val="22"/>
          <w:szCs w:val="22"/>
          <w:lang w:eastAsia="ja-JP"/>
        </w:rPr>
      </w:pPr>
      <w:r w:rsidRPr="00BF1EA0">
        <w:rPr>
          <w:rFonts w:ascii="Arial" w:eastAsia="MS Mincho" w:hAnsi="Arial" w:cs="Arial"/>
          <w:sz w:val="22"/>
          <w:szCs w:val="22"/>
          <w:lang w:eastAsia="ja-JP"/>
        </w:rPr>
        <w:t xml:space="preserve">A parity-check matrix of a distributed CRC-encoded data can be obtained from </w:t>
      </w:r>
      <m:oMath>
        <m:r>
          <m:rPr>
            <m:sty m:val="bi"/>
          </m:rPr>
          <w:rPr>
            <w:rFonts w:ascii="Cambria Math" w:eastAsia="MS Mincho" w:hAnsi="Cambria Math" w:cs="Arial"/>
            <w:sz w:val="22"/>
            <w:szCs w:val="22"/>
            <w:lang w:eastAsia="ja-JP"/>
          </w:rPr>
          <m:t>H</m:t>
        </m:r>
      </m:oMath>
      <w:r w:rsidRPr="00BF1EA0">
        <w:rPr>
          <w:rFonts w:ascii="Arial" w:eastAsia="MS Mincho" w:hAnsi="Arial" w:cs="Arial"/>
          <w:sz w:val="22"/>
          <w:szCs w:val="22"/>
          <w:lang w:eastAsia="ja-JP"/>
        </w:rPr>
        <w:t xml:space="preserve"> by applying an appropriate column permutation (interleaver)</w:t>
      </w:r>
      <m:oMath>
        <m:r>
          <w:rPr>
            <w:rFonts w:ascii="Cambria Math" w:eastAsia="MS Mincho" w:hAnsi="Cambria Math" w:cs="Arial"/>
            <w:sz w:val="22"/>
            <w:szCs w:val="22"/>
            <w:lang w:eastAsia="ja-JP"/>
          </w:rPr>
          <m:t>π</m:t>
        </m:r>
      </m:oMath>
      <w:r w:rsidRPr="00BF1EA0">
        <w:rPr>
          <w:rFonts w:ascii="Arial" w:eastAsia="MS Mincho" w:hAnsi="Arial" w:cs="Arial"/>
          <w:sz w:val="22"/>
          <w:szCs w:val="22"/>
          <w:lang w:eastAsia="ja-JP"/>
        </w:rPr>
        <w:t xml:space="preserve">. </w:t>
      </w:r>
      <w:r w:rsidR="00B235EB" w:rsidRPr="00BF1EA0">
        <w:rPr>
          <w:rFonts w:ascii="Arial" w:eastAsia="MS Mincho" w:hAnsi="Arial" w:cs="Arial" w:hint="eastAsia"/>
          <w:sz w:val="22"/>
          <w:szCs w:val="22"/>
          <w:lang w:eastAsia="ja-JP"/>
        </w:rPr>
        <w:t xml:space="preserve">The column permutations are done as follows: </w:t>
      </w:r>
    </w:p>
    <w:p w14:paraId="404D05FB" w14:textId="23A3F98F" w:rsidR="00B235EB" w:rsidRPr="00BF1EA0" w:rsidRDefault="00B235EB" w:rsidP="00540A44">
      <w:pPr>
        <w:jc w:val="both"/>
        <w:rPr>
          <w:rFonts w:ascii="Arial" w:eastAsia="MS Mincho" w:hAnsi="Arial" w:cs="Arial"/>
          <w:sz w:val="22"/>
          <w:szCs w:val="22"/>
          <w:lang w:eastAsia="ja-JP"/>
        </w:rPr>
      </w:pPr>
      <w:r w:rsidRPr="00BF1EA0">
        <w:rPr>
          <w:rFonts w:ascii="Arial" w:eastAsia="MS Mincho" w:hAnsi="Arial" w:cs="Arial" w:hint="eastAsia"/>
          <w:sz w:val="22"/>
          <w:szCs w:val="22"/>
          <w:lang w:eastAsia="ja-JP"/>
        </w:rPr>
        <w:t xml:space="preserve">The operation starts from the first </w:t>
      </w:r>
      <w:r w:rsidR="00694F46">
        <w:rPr>
          <w:rFonts w:ascii="Arial" w:eastAsia="MS Mincho" w:hAnsi="Arial" w:cs="Arial" w:hint="eastAsia"/>
          <w:sz w:val="22"/>
          <w:szCs w:val="22"/>
          <w:lang w:eastAsia="ja-JP"/>
        </w:rPr>
        <w:t xml:space="preserve">(topmost) </w:t>
      </w:r>
      <w:r w:rsidRPr="00BF1EA0">
        <w:rPr>
          <w:rFonts w:ascii="Arial" w:eastAsia="MS Mincho" w:hAnsi="Arial" w:cs="Arial" w:hint="eastAsia"/>
          <w:sz w:val="22"/>
          <w:szCs w:val="22"/>
          <w:lang w:eastAsia="ja-JP"/>
        </w:rPr>
        <w:t xml:space="preserve">row </w:t>
      </w:r>
      <w:r w:rsidR="00694F46">
        <w:rPr>
          <w:rFonts w:ascii="Arial" w:eastAsia="MS Mincho" w:hAnsi="Arial" w:cs="Arial" w:hint="eastAsia"/>
          <w:sz w:val="22"/>
          <w:szCs w:val="22"/>
          <w:lang w:eastAsia="ja-JP"/>
        </w:rPr>
        <w:t xml:space="preserve">of </w:t>
      </w:r>
      <m:oMath>
        <m:r>
          <m:rPr>
            <m:sty m:val="bi"/>
          </m:rPr>
          <w:rPr>
            <w:rFonts w:ascii="Cambria Math" w:eastAsiaTheme="minorEastAsia" w:hAnsi="Cambria Math" w:cstheme="minorBidi"/>
            <w:color w:val="000000" w:themeColor="text1"/>
            <w:kern w:val="24"/>
            <w:sz w:val="22"/>
            <w:szCs w:val="22"/>
          </w:rPr>
          <m:t>H</m:t>
        </m:r>
      </m:oMath>
      <w:r w:rsidR="00694F46" w:rsidRPr="00BF1EA0">
        <w:rPr>
          <w:rFonts w:ascii="Arial" w:eastAsia="MS Mincho" w:hAnsi="Arial" w:cs="Arial" w:hint="eastAsia"/>
          <w:sz w:val="22"/>
          <w:szCs w:val="22"/>
          <w:lang w:eastAsia="ja-JP"/>
        </w:rPr>
        <w:t xml:space="preserve"> </w:t>
      </w:r>
      <w:r w:rsidRPr="00BF1EA0">
        <w:rPr>
          <w:rFonts w:ascii="Arial" w:eastAsia="MS Mincho" w:hAnsi="Arial" w:cs="Arial" w:hint="eastAsia"/>
          <w:sz w:val="22"/>
          <w:szCs w:val="22"/>
          <w:lang w:eastAsia="ja-JP"/>
        </w:rPr>
        <w:t>and goes down till the last row</w:t>
      </w:r>
      <w:r w:rsidR="00BF1EA0" w:rsidRPr="00BF1EA0">
        <w:rPr>
          <w:rFonts w:ascii="Arial" w:eastAsia="MS Mincho" w:hAnsi="Arial" w:cs="Arial" w:hint="eastAsia"/>
          <w:sz w:val="22"/>
          <w:szCs w:val="22"/>
          <w:lang w:eastAsia="ja-JP"/>
        </w:rPr>
        <w:t>, if we are interested in distributing all the CRC bits</w:t>
      </w:r>
      <w:r w:rsidRPr="00BF1EA0">
        <w:rPr>
          <w:rFonts w:ascii="Arial" w:eastAsia="MS Mincho" w:hAnsi="Arial" w:cs="Arial" w:hint="eastAsia"/>
          <w:sz w:val="22"/>
          <w:szCs w:val="22"/>
          <w:lang w:eastAsia="ja-JP"/>
        </w:rPr>
        <w:t xml:space="preserve">. </w:t>
      </w:r>
      <w:r w:rsidR="00BF1EA0" w:rsidRPr="00BF1EA0">
        <w:rPr>
          <w:rFonts w:ascii="Arial" w:eastAsia="MS Mincho" w:hAnsi="Arial" w:cs="Arial" w:hint="eastAsia"/>
          <w:sz w:val="22"/>
          <w:szCs w:val="22"/>
          <w:lang w:eastAsia="ja-JP"/>
        </w:rPr>
        <w:t xml:space="preserve">If we are interested in distributing only </w:t>
      </w:r>
      <m:oMath>
        <m:sSup>
          <m:sSupPr>
            <m:ctrlPr>
              <w:rPr>
                <w:rFonts w:ascii="Cambria Math" w:eastAsia="MS Mincho" w:hAnsi="Cambria Math" w:cs="Arial"/>
                <w:sz w:val="22"/>
                <w:szCs w:val="22"/>
                <w:lang w:eastAsia="ja-JP"/>
              </w:rPr>
            </m:ctrlPr>
          </m:sSupPr>
          <m:e>
            <m:r>
              <w:rPr>
                <w:rFonts w:ascii="Cambria Math" w:eastAsia="MS Mincho" w:hAnsi="Cambria Math" w:cs="Arial"/>
                <w:sz w:val="22"/>
                <w:szCs w:val="22"/>
                <w:lang w:eastAsia="ja-JP"/>
              </w:rPr>
              <m:t>r</m:t>
            </m:r>
          </m:e>
          <m:sup>
            <m:r>
              <w:rPr>
                <w:rFonts w:ascii="Cambria Math" w:eastAsia="MS Mincho" w:hAnsi="Cambria Math" w:cs="Arial"/>
                <w:sz w:val="22"/>
                <w:szCs w:val="22"/>
                <w:lang w:eastAsia="ja-JP"/>
              </w:rPr>
              <m:t>'</m:t>
            </m:r>
          </m:sup>
        </m:sSup>
        <m:r>
          <w:rPr>
            <w:rFonts w:ascii="Cambria Math" w:eastAsia="MS Mincho" w:hAnsi="Cambria Math" w:cs="Arial"/>
            <w:sz w:val="22"/>
            <w:szCs w:val="22"/>
            <w:lang w:eastAsia="ja-JP"/>
          </w:rPr>
          <m:t xml:space="preserve"> </m:t>
        </m:r>
      </m:oMath>
      <w:r w:rsidR="00BF1EA0" w:rsidRPr="00BF1EA0">
        <w:rPr>
          <w:rFonts w:ascii="Arial" w:eastAsia="MS Mincho" w:hAnsi="Arial" w:cs="Arial" w:hint="eastAsia"/>
          <w:sz w:val="22"/>
          <w:szCs w:val="22"/>
          <w:lang w:eastAsia="ja-JP"/>
        </w:rPr>
        <w:t xml:space="preserve">CRC bits, then the operation can be stopped after </w:t>
      </w:r>
      <m:oMath>
        <m:sSup>
          <m:sSupPr>
            <m:ctrlPr>
              <w:rPr>
                <w:rFonts w:ascii="Cambria Math" w:eastAsia="MS Mincho" w:hAnsi="Cambria Math" w:cs="Arial"/>
                <w:sz w:val="22"/>
                <w:szCs w:val="22"/>
                <w:lang w:eastAsia="ja-JP"/>
              </w:rPr>
            </m:ctrlPr>
          </m:sSupPr>
          <m:e>
            <m:r>
              <w:rPr>
                <w:rFonts w:ascii="Cambria Math" w:eastAsia="MS Mincho" w:hAnsi="Cambria Math" w:cs="Arial"/>
                <w:sz w:val="22"/>
                <w:szCs w:val="22"/>
                <w:lang w:eastAsia="ja-JP"/>
              </w:rPr>
              <m:t>r</m:t>
            </m:r>
          </m:e>
          <m:sup>
            <m:r>
              <w:rPr>
                <w:rFonts w:ascii="Cambria Math" w:eastAsia="MS Mincho" w:hAnsi="Cambria Math" w:cs="Arial"/>
                <w:sz w:val="22"/>
                <w:szCs w:val="22"/>
                <w:lang w:eastAsia="ja-JP"/>
              </w:rPr>
              <m:t>'</m:t>
            </m:r>
          </m:sup>
        </m:sSup>
      </m:oMath>
      <w:r w:rsidR="00694F46">
        <w:rPr>
          <w:rFonts w:ascii="Arial" w:eastAsia="MS Mincho" w:hAnsi="Arial" w:cs="Arial" w:hint="eastAsia"/>
          <w:sz w:val="22"/>
          <w:szCs w:val="22"/>
          <w:lang w:eastAsia="ja-JP"/>
        </w:rPr>
        <w:t xml:space="preserve"> </w:t>
      </w:r>
      <w:r w:rsidR="00BF1EA0" w:rsidRPr="00BF1EA0">
        <w:rPr>
          <w:rFonts w:ascii="Arial" w:eastAsia="MS Mincho" w:hAnsi="Arial" w:cs="Arial" w:hint="eastAsia"/>
          <w:sz w:val="22"/>
          <w:szCs w:val="22"/>
          <w:lang w:eastAsia="ja-JP"/>
        </w:rPr>
        <w:t>rows</w:t>
      </w:r>
      <w:r w:rsidR="008C0A2A">
        <w:rPr>
          <w:rFonts w:ascii="Arial" w:eastAsia="MS Mincho" w:hAnsi="Arial" w:cs="Arial" w:hint="eastAsia"/>
          <w:sz w:val="22"/>
          <w:szCs w:val="22"/>
          <w:lang w:eastAsia="ja-JP"/>
        </w:rPr>
        <w:t xml:space="preserve"> from the top</w:t>
      </w:r>
      <w:r w:rsidR="00BF1EA0" w:rsidRPr="00BF1EA0">
        <w:rPr>
          <w:rFonts w:ascii="Arial" w:eastAsia="MS Mincho" w:hAnsi="Arial" w:cs="Arial" w:hint="eastAsia"/>
          <w:sz w:val="22"/>
          <w:szCs w:val="22"/>
          <w:lang w:eastAsia="ja-JP"/>
        </w:rPr>
        <w:t xml:space="preserve">. </w:t>
      </w:r>
      <w:r w:rsidRPr="00BF1EA0">
        <w:rPr>
          <w:rFonts w:ascii="Arial" w:eastAsia="MS Mincho" w:hAnsi="Arial" w:cs="Arial" w:hint="eastAsia"/>
          <w:sz w:val="22"/>
          <w:szCs w:val="22"/>
          <w:lang w:eastAsia="ja-JP"/>
        </w:rPr>
        <w:t xml:space="preserve">At first step, all the columns of </w:t>
      </w:r>
      <m:oMath>
        <m:r>
          <m:rPr>
            <m:sty m:val="bi"/>
          </m:rPr>
          <w:rPr>
            <w:rFonts w:ascii="Cambria Math" w:eastAsia="MS Mincho" w:hAnsi="Cambria Math" w:cs="Arial"/>
            <w:sz w:val="22"/>
            <w:szCs w:val="22"/>
            <w:lang w:eastAsia="ja-JP"/>
          </w:rPr>
          <m:t>H</m:t>
        </m:r>
      </m:oMath>
      <w:r w:rsidRPr="00BF1EA0">
        <w:rPr>
          <w:rFonts w:ascii="Arial" w:eastAsia="MS Mincho" w:hAnsi="Arial" w:cs="Arial" w:hint="eastAsia"/>
          <w:sz w:val="22"/>
          <w:szCs w:val="22"/>
          <w:lang w:eastAsia="ja-JP"/>
        </w:rPr>
        <w:t xml:space="preserve"> are selected that have a value 1 in the first row. All these rows are moved to the left of the </w:t>
      </w:r>
      <w:proofErr w:type="gramStart"/>
      <w:r w:rsidRPr="00BF1EA0">
        <w:rPr>
          <w:rFonts w:ascii="Arial" w:eastAsia="MS Mincho" w:hAnsi="Arial" w:cs="Arial" w:hint="eastAsia"/>
          <w:sz w:val="22"/>
          <w:szCs w:val="22"/>
          <w:lang w:eastAsia="ja-JP"/>
        </w:rPr>
        <w:t xml:space="preserve">matrix </w:t>
      </w:r>
      <w:proofErr w:type="gramEnd"/>
      <m:oMath>
        <m:r>
          <m:rPr>
            <m:sty m:val="bi"/>
          </m:rPr>
          <w:rPr>
            <w:rFonts w:ascii="Cambria Math" w:eastAsia="MS Mincho" w:hAnsi="Cambria Math" w:cs="Arial"/>
            <w:sz w:val="22"/>
            <w:szCs w:val="22"/>
            <w:lang w:eastAsia="ja-JP"/>
          </w:rPr>
          <m:t>H</m:t>
        </m:r>
      </m:oMath>
      <w:r w:rsidRPr="00BF1EA0">
        <w:rPr>
          <w:rFonts w:ascii="Arial" w:eastAsia="MS Mincho" w:hAnsi="Arial" w:cs="Arial" w:hint="eastAsia"/>
          <w:sz w:val="22"/>
          <w:szCs w:val="22"/>
          <w:lang w:eastAsia="ja-JP"/>
        </w:rPr>
        <w:t>.</w:t>
      </w:r>
      <w:r w:rsidR="00547461" w:rsidRPr="00BF1EA0">
        <w:rPr>
          <w:rFonts w:ascii="Arial" w:eastAsia="MS Mincho" w:hAnsi="Arial" w:cs="Arial" w:hint="eastAsia"/>
          <w:sz w:val="22"/>
          <w:szCs w:val="22"/>
          <w:lang w:eastAsia="ja-JP"/>
        </w:rPr>
        <w:t xml:space="preserve"> Suppose there are </w:t>
      </w:r>
      <m:oMath>
        <m:sSub>
          <m:sSubPr>
            <m:ctrlPr>
              <w:rPr>
                <w:rFonts w:ascii="Cambria Math" w:eastAsia="MS Mincho" w:hAnsi="Cambria Math" w:cs="Arial"/>
                <w:sz w:val="22"/>
                <w:szCs w:val="22"/>
                <w:lang w:eastAsia="ja-JP"/>
              </w:rPr>
            </m:ctrlPr>
          </m:sSubPr>
          <m:e>
            <m:r>
              <w:rPr>
                <w:rFonts w:ascii="Cambria Math" w:eastAsia="MS Mincho" w:hAnsi="Cambria Math" w:cs="Arial"/>
                <w:sz w:val="22"/>
                <w:szCs w:val="22"/>
                <w:lang w:eastAsia="ja-JP"/>
              </w:rPr>
              <m:t>c</m:t>
            </m:r>
          </m:e>
          <m:sub>
            <m:r>
              <w:rPr>
                <w:rFonts w:ascii="Cambria Math" w:eastAsia="MS Mincho" w:hAnsi="Cambria Math" w:cs="Arial"/>
                <w:sz w:val="22"/>
                <w:szCs w:val="22"/>
                <w:lang w:eastAsia="ja-JP"/>
              </w:rPr>
              <m:t>1</m:t>
            </m:r>
          </m:sub>
        </m:sSub>
      </m:oMath>
      <w:r w:rsidRPr="00BF1EA0">
        <w:rPr>
          <w:rFonts w:ascii="Arial" w:eastAsia="MS Mincho" w:hAnsi="Arial" w:cs="Arial" w:hint="eastAsia"/>
          <w:sz w:val="22"/>
          <w:szCs w:val="22"/>
          <w:lang w:eastAsia="ja-JP"/>
        </w:rPr>
        <w:t xml:space="preserve"> </w:t>
      </w:r>
      <w:r w:rsidR="00547461" w:rsidRPr="00BF1EA0">
        <w:rPr>
          <w:rFonts w:ascii="Arial" w:eastAsia="MS Mincho" w:hAnsi="Arial" w:cs="Arial" w:hint="eastAsia"/>
          <w:sz w:val="22"/>
          <w:szCs w:val="22"/>
          <w:lang w:eastAsia="ja-JP"/>
        </w:rPr>
        <w:t xml:space="preserve">such columns; then we have obtained the first </w:t>
      </w:r>
      <m:oMath>
        <m:sSub>
          <m:sSubPr>
            <m:ctrlPr>
              <w:rPr>
                <w:rFonts w:ascii="Cambria Math" w:eastAsia="MS Mincho" w:hAnsi="Cambria Math" w:cs="Arial"/>
                <w:sz w:val="22"/>
                <w:szCs w:val="22"/>
                <w:lang w:eastAsia="ja-JP"/>
              </w:rPr>
            </m:ctrlPr>
          </m:sSubPr>
          <m:e>
            <m:r>
              <w:rPr>
                <w:rFonts w:ascii="Cambria Math" w:eastAsia="MS Mincho" w:hAnsi="Cambria Math" w:cs="Arial"/>
                <w:sz w:val="22"/>
                <w:szCs w:val="22"/>
                <w:lang w:eastAsia="ja-JP"/>
              </w:rPr>
              <m:t>c</m:t>
            </m:r>
          </m:e>
          <m:sub>
            <m:r>
              <w:rPr>
                <w:rFonts w:ascii="Cambria Math" w:eastAsia="MS Mincho" w:hAnsi="Cambria Math" w:cs="Arial"/>
                <w:sz w:val="22"/>
                <w:szCs w:val="22"/>
                <w:lang w:eastAsia="ja-JP"/>
              </w:rPr>
              <m:t>1</m:t>
            </m:r>
          </m:sub>
        </m:sSub>
        <m:r>
          <w:rPr>
            <w:rFonts w:ascii="Cambria Math" w:eastAsia="MS Mincho" w:hAnsi="Cambria Math" w:cs="Arial"/>
            <w:sz w:val="22"/>
            <w:szCs w:val="22"/>
            <w:lang w:eastAsia="ja-JP"/>
          </w:rPr>
          <m:t xml:space="preserve"> </m:t>
        </m:r>
      </m:oMath>
      <w:r w:rsidR="00547461" w:rsidRPr="00BF1EA0">
        <w:rPr>
          <w:rFonts w:ascii="Arial" w:eastAsia="MS Mincho" w:hAnsi="Arial" w:cs="Arial" w:hint="eastAsia"/>
          <w:sz w:val="22"/>
          <w:szCs w:val="22"/>
          <w:lang w:eastAsia="ja-JP"/>
        </w:rPr>
        <w:t xml:space="preserve">column of the permuted matrix </w:t>
      </w:r>
      <m:oMath>
        <m:r>
          <w:rPr>
            <w:rFonts w:ascii="Cambria Math" w:hAnsi="Cambria Math" w:cstheme="minorBidi"/>
            <w:color w:val="000000" w:themeColor="text1"/>
            <w:kern w:val="24"/>
            <w:sz w:val="22"/>
            <w:szCs w:val="22"/>
          </w:rPr>
          <m:t>π</m:t>
        </m:r>
        <m:d>
          <m:dPr>
            <m:ctrlPr>
              <w:rPr>
                <w:rFonts w:ascii="Cambria Math" w:eastAsiaTheme="minorEastAsia" w:hAnsi="Cambria Math" w:cstheme="minorBidi"/>
                <w:i/>
                <w:iCs/>
                <w:color w:val="000000" w:themeColor="text1"/>
                <w:kern w:val="24"/>
                <w:sz w:val="22"/>
                <w:szCs w:val="22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theme="minorBidi"/>
                <w:color w:val="000000" w:themeColor="text1"/>
                <w:kern w:val="24"/>
                <w:sz w:val="22"/>
                <w:szCs w:val="22"/>
              </w:rPr>
              <m:t>H</m:t>
            </m:r>
          </m:e>
        </m:d>
      </m:oMath>
      <w:r w:rsidR="00547461" w:rsidRPr="00BF1EA0">
        <w:rPr>
          <w:rFonts w:ascii="Arial" w:eastAsia="MS Mincho" w:hAnsi="Arial" w:cs="Arial" w:hint="eastAsia"/>
          <w:sz w:val="22"/>
          <w:szCs w:val="22"/>
          <w:lang w:eastAsia="ja-JP"/>
        </w:rPr>
        <w:t xml:space="preserve"> </w:t>
      </w:r>
      <w:proofErr w:type="gramStart"/>
      <w:r w:rsidRPr="00BF1EA0">
        <w:rPr>
          <w:rFonts w:ascii="Arial" w:eastAsia="MS Mincho" w:hAnsi="Arial" w:cs="Arial" w:hint="eastAsia"/>
          <w:sz w:val="22"/>
          <w:szCs w:val="22"/>
          <w:lang w:eastAsia="ja-JP"/>
        </w:rPr>
        <w:t>This</w:t>
      </w:r>
      <w:proofErr w:type="gramEnd"/>
      <w:r w:rsidRPr="00BF1EA0">
        <w:rPr>
          <w:rFonts w:ascii="Arial" w:eastAsia="MS Mincho" w:hAnsi="Arial" w:cs="Arial" w:hint="eastAsia"/>
          <w:sz w:val="22"/>
          <w:szCs w:val="22"/>
          <w:lang w:eastAsia="ja-JP"/>
        </w:rPr>
        <w:t xml:space="preserve"> concludes the operation on first row</w:t>
      </w:r>
      <w:r w:rsidR="00547461" w:rsidRPr="00BF1EA0">
        <w:rPr>
          <w:rFonts w:ascii="Arial" w:eastAsia="MS Mincho" w:hAnsi="Arial" w:cs="Arial" w:hint="eastAsia"/>
          <w:sz w:val="22"/>
          <w:szCs w:val="22"/>
          <w:lang w:eastAsia="ja-JP"/>
        </w:rPr>
        <w:t>.</w:t>
      </w:r>
      <w:r w:rsidRPr="00BF1EA0">
        <w:rPr>
          <w:rFonts w:ascii="Arial" w:eastAsia="MS Mincho" w:hAnsi="Arial" w:cs="Arial" w:hint="eastAsia"/>
          <w:sz w:val="22"/>
          <w:szCs w:val="22"/>
          <w:lang w:eastAsia="ja-JP"/>
        </w:rPr>
        <w:t xml:space="preserve"> </w:t>
      </w:r>
      <w:r w:rsidR="00547461" w:rsidRPr="00BF1EA0">
        <w:rPr>
          <w:rFonts w:ascii="Arial" w:eastAsia="MS Mincho" w:hAnsi="Arial" w:cs="Arial" w:hint="eastAsia"/>
          <w:sz w:val="22"/>
          <w:szCs w:val="22"/>
          <w:lang w:eastAsia="ja-JP"/>
        </w:rPr>
        <w:t xml:space="preserve">For the second row, all the columns from the remaining </w:t>
      </w:r>
      <m:oMath>
        <m:sSub>
          <m:sSubPr>
            <m:ctrlPr>
              <w:rPr>
                <w:rFonts w:ascii="Cambria Math" w:eastAsia="MS Mincho" w:hAnsi="Cambria Math" w:cs="Arial"/>
                <w:sz w:val="22"/>
                <w:szCs w:val="22"/>
                <w:lang w:eastAsia="ja-JP"/>
              </w:rPr>
            </m:ctrlPr>
          </m:sSubPr>
          <m:e>
            <m:r>
              <w:rPr>
                <w:rFonts w:ascii="Cambria Math" w:eastAsia="MS Mincho" w:hAnsi="Cambria Math" w:cs="Arial"/>
                <w:sz w:val="22"/>
                <w:szCs w:val="22"/>
                <w:lang w:eastAsia="ja-JP"/>
              </w:rPr>
              <m:t>K+r-c</m:t>
            </m:r>
          </m:e>
          <m:sub>
            <m:r>
              <w:rPr>
                <w:rFonts w:ascii="Cambria Math" w:eastAsia="MS Mincho" w:hAnsi="Cambria Math" w:cs="Arial"/>
                <w:sz w:val="22"/>
                <w:szCs w:val="22"/>
                <w:lang w:eastAsia="ja-JP"/>
              </w:rPr>
              <m:t>1</m:t>
            </m:r>
          </m:sub>
        </m:sSub>
      </m:oMath>
      <w:r w:rsidR="00547461" w:rsidRPr="00BF1EA0">
        <w:rPr>
          <w:rFonts w:ascii="Arial" w:eastAsia="MS Mincho" w:hAnsi="Arial" w:cs="Arial" w:hint="eastAsia"/>
          <w:sz w:val="22"/>
          <w:szCs w:val="22"/>
          <w:lang w:eastAsia="ja-JP"/>
        </w:rPr>
        <w:t xml:space="preserve"> columns </w:t>
      </w:r>
      <w:r w:rsidRPr="00BF1EA0">
        <w:rPr>
          <w:rFonts w:ascii="Arial" w:eastAsia="MS Mincho" w:hAnsi="Arial" w:cs="Arial" w:hint="eastAsia"/>
          <w:sz w:val="22"/>
          <w:szCs w:val="22"/>
          <w:lang w:eastAsia="ja-JP"/>
        </w:rPr>
        <w:t xml:space="preserve">that have </w:t>
      </w:r>
      <w:r w:rsidR="00547461" w:rsidRPr="00BF1EA0">
        <w:rPr>
          <w:rFonts w:ascii="Arial" w:eastAsia="MS Mincho" w:hAnsi="Arial" w:cs="Arial" w:hint="eastAsia"/>
          <w:sz w:val="22"/>
          <w:szCs w:val="22"/>
          <w:lang w:eastAsia="ja-JP"/>
        </w:rPr>
        <w:t>1 in the second</w:t>
      </w:r>
      <w:r w:rsidRPr="00BF1EA0">
        <w:rPr>
          <w:rFonts w:ascii="Arial" w:eastAsia="MS Mincho" w:hAnsi="Arial" w:cs="Arial" w:hint="eastAsia"/>
          <w:sz w:val="22"/>
          <w:szCs w:val="22"/>
          <w:lang w:eastAsia="ja-JP"/>
        </w:rPr>
        <w:t xml:space="preserve"> row are </w:t>
      </w:r>
      <w:r w:rsidR="00547461" w:rsidRPr="00BF1EA0">
        <w:rPr>
          <w:rFonts w:ascii="Arial" w:eastAsia="MS Mincho" w:hAnsi="Arial" w:cs="Arial" w:hint="eastAsia"/>
          <w:sz w:val="22"/>
          <w:szCs w:val="22"/>
          <w:lang w:eastAsia="ja-JP"/>
        </w:rPr>
        <w:t xml:space="preserve">then moved next to the </w:t>
      </w:r>
      <m:oMath>
        <m:sSub>
          <m:sSubPr>
            <m:ctrlPr>
              <w:rPr>
                <w:rFonts w:ascii="Cambria Math" w:eastAsia="MS Mincho" w:hAnsi="Cambria Math" w:cs="Arial"/>
                <w:sz w:val="22"/>
                <w:szCs w:val="22"/>
                <w:lang w:eastAsia="ja-JP"/>
              </w:rPr>
            </m:ctrlPr>
          </m:sSubPr>
          <m:e>
            <m:r>
              <w:rPr>
                <w:rFonts w:ascii="Cambria Math" w:eastAsia="MS Mincho" w:hAnsi="Cambria Math" w:cs="Arial"/>
                <w:sz w:val="22"/>
                <w:szCs w:val="22"/>
                <w:lang w:eastAsia="ja-JP"/>
              </w:rPr>
              <m:t>c</m:t>
            </m:r>
          </m:e>
          <m:sub>
            <m:r>
              <w:rPr>
                <w:rFonts w:ascii="Cambria Math" w:eastAsia="MS Mincho" w:hAnsi="Cambria Math" w:cs="Arial"/>
                <w:sz w:val="22"/>
                <w:szCs w:val="22"/>
                <w:lang w:eastAsia="ja-JP"/>
              </w:rPr>
              <m:t>1</m:t>
            </m:r>
          </m:sub>
        </m:sSub>
      </m:oMath>
      <w:r w:rsidRPr="00BF1EA0">
        <w:rPr>
          <w:rFonts w:ascii="Arial" w:eastAsia="MS Mincho" w:hAnsi="Arial" w:cs="Arial" w:hint="eastAsia"/>
          <w:sz w:val="22"/>
          <w:szCs w:val="22"/>
          <w:lang w:eastAsia="ja-JP"/>
        </w:rPr>
        <w:t xml:space="preserve"> </w:t>
      </w:r>
      <w:r w:rsidR="00547461" w:rsidRPr="00BF1EA0">
        <w:rPr>
          <w:rFonts w:ascii="Arial" w:eastAsia="MS Mincho" w:hAnsi="Arial" w:cs="Arial" w:hint="eastAsia"/>
          <w:sz w:val="22"/>
          <w:szCs w:val="22"/>
          <w:lang w:eastAsia="ja-JP"/>
        </w:rPr>
        <w:t xml:space="preserve">columns. Suppose there are </w:t>
      </w:r>
      <m:oMath>
        <m:sSub>
          <m:sSubPr>
            <m:ctrlPr>
              <w:rPr>
                <w:rFonts w:ascii="Cambria Math" w:eastAsia="MS Mincho" w:hAnsi="Cambria Math" w:cs="Arial"/>
                <w:sz w:val="22"/>
                <w:szCs w:val="22"/>
                <w:lang w:eastAsia="ja-JP"/>
              </w:rPr>
            </m:ctrlPr>
          </m:sSubPr>
          <m:e>
            <m:r>
              <w:rPr>
                <w:rFonts w:ascii="Cambria Math" w:eastAsia="MS Mincho" w:hAnsi="Cambria Math" w:cs="Arial"/>
                <w:sz w:val="22"/>
                <w:szCs w:val="22"/>
                <w:lang w:eastAsia="ja-JP"/>
              </w:rPr>
              <m:t>c</m:t>
            </m:r>
          </m:e>
          <m:sub>
            <m:r>
              <w:rPr>
                <w:rFonts w:ascii="Cambria Math" w:eastAsia="MS Mincho" w:hAnsi="Cambria Math" w:cs="Arial"/>
                <w:sz w:val="22"/>
                <w:szCs w:val="22"/>
                <w:lang w:eastAsia="ja-JP"/>
              </w:rPr>
              <m:t>2</m:t>
            </m:r>
          </m:sub>
        </m:sSub>
      </m:oMath>
      <w:r w:rsidR="00547461" w:rsidRPr="00BF1EA0">
        <w:rPr>
          <w:rFonts w:ascii="Arial" w:eastAsia="MS Mincho" w:hAnsi="Arial" w:cs="Arial" w:hint="eastAsia"/>
          <w:sz w:val="22"/>
          <w:szCs w:val="22"/>
          <w:lang w:eastAsia="ja-JP"/>
        </w:rPr>
        <w:t xml:space="preserve"> such columns; then we have </w:t>
      </w:r>
      <w:r w:rsidR="00547461" w:rsidRPr="00BF1EA0">
        <w:rPr>
          <w:rFonts w:ascii="Arial" w:eastAsia="MS Mincho" w:hAnsi="Arial" w:cs="Arial"/>
          <w:sz w:val="22"/>
          <w:szCs w:val="22"/>
          <w:lang w:eastAsia="ja-JP"/>
        </w:rPr>
        <w:t xml:space="preserve">obtained the </w:t>
      </w:r>
      <w:r w:rsidR="006D76F9">
        <w:rPr>
          <w:rFonts w:ascii="Arial" w:eastAsia="MS Mincho" w:hAnsi="Arial" w:cs="Arial" w:hint="eastAsia"/>
          <w:sz w:val="22"/>
          <w:szCs w:val="22"/>
          <w:lang w:eastAsia="ja-JP"/>
        </w:rPr>
        <w:t>leftmost</w:t>
      </w:r>
      <w:r w:rsidR="00547461" w:rsidRPr="00BF1EA0">
        <w:rPr>
          <w:rFonts w:ascii="Arial" w:eastAsia="MS Mincho" w:hAnsi="Arial" w:cs="Arial"/>
          <w:sz w:val="22"/>
          <w:szCs w:val="22"/>
          <w:lang w:eastAsia="ja-JP"/>
        </w:rPr>
        <w:t xml:space="preserve"> </w:t>
      </w:r>
      <m:oMath>
        <m:sSub>
          <m:sSubPr>
            <m:ctrlPr>
              <w:rPr>
                <w:rFonts w:ascii="Cambria Math" w:eastAsia="MS Mincho" w:hAnsi="Cambria Math" w:cs="Arial"/>
                <w:sz w:val="22"/>
                <w:szCs w:val="22"/>
                <w:lang w:eastAsia="ja-JP"/>
              </w:rPr>
            </m:ctrlPr>
          </m:sSubPr>
          <m:e>
            <m:r>
              <w:rPr>
                <w:rFonts w:ascii="Cambria Math" w:eastAsia="MS Mincho" w:hAnsi="Cambria Math" w:cs="Arial"/>
                <w:sz w:val="22"/>
                <w:szCs w:val="22"/>
                <w:lang w:eastAsia="ja-JP"/>
              </w:rPr>
              <m:t>c</m:t>
            </m:r>
          </m:e>
          <m:sub>
            <m:r>
              <w:rPr>
                <w:rFonts w:ascii="Cambria Math" w:eastAsia="MS Mincho" w:hAnsi="Cambria Math" w:cs="Arial"/>
                <w:sz w:val="22"/>
                <w:szCs w:val="22"/>
                <w:lang w:eastAsia="ja-JP"/>
              </w:rPr>
              <m:t>1</m:t>
            </m:r>
          </m:sub>
        </m:sSub>
        <m:r>
          <w:rPr>
            <w:rFonts w:ascii="Cambria Math" w:eastAsia="MS Mincho" w:hAnsi="Cambria Math" w:cs="Arial"/>
            <w:sz w:val="22"/>
            <w:szCs w:val="22"/>
            <w:lang w:eastAsia="ja-JP"/>
          </w:rPr>
          <m:t>+</m:t>
        </m:r>
        <m:sSub>
          <m:sSubPr>
            <m:ctrlPr>
              <w:rPr>
                <w:rFonts w:ascii="Cambria Math" w:eastAsia="MS Mincho" w:hAnsi="Cambria Math" w:cs="Arial"/>
                <w:sz w:val="22"/>
                <w:szCs w:val="22"/>
                <w:lang w:eastAsia="ja-JP"/>
              </w:rPr>
            </m:ctrlPr>
          </m:sSubPr>
          <m:e>
            <m:r>
              <w:rPr>
                <w:rFonts w:ascii="Cambria Math" w:eastAsia="MS Mincho" w:hAnsi="Cambria Math" w:cs="Arial"/>
                <w:sz w:val="22"/>
                <w:szCs w:val="22"/>
                <w:lang w:eastAsia="ja-JP"/>
              </w:rPr>
              <m:t>c</m:t>
            </m:r>
          </m:e>
          <m:sub>
            <m:r>
              <w:rPr>
                <w:rFonts w:ascii="Cambria Math" w:eastAsia="MS Mincho" w:hAnsi="Cambria Math" w:cs="Arial"/>
                <w:sz w:val="22"/>
                <w:szCs w:val="22"/>
                <w:lang w:eastAsia="ja-JP"/>
              </w:rPr>
              <m:t>2</m:t>
            </m:r>
          </m:sub>
        </m:sSub>
      </m:oMath>
      <w:r w:rsidR="00547461" w:rsidRPr="00BF1EA0">
        <w:rPr>
          <w:rFonts w:ascii="Arial" w:eastAsia="MS Mincho" w:hAnsi="Arial" w:cs="Arial" w:hint="eastAsia"/>
          <w:sz w:val="22"/>
          <w:szCs w:val="22"/>
          <w:lang w:eastAsia="ja-JP"/>
        </w:rPr>
        <w:t xml:space="preserve"> columns of the matrix </w:t>
      </w:r>
      <m:oMath>
        <m:r>
          <w:rPr>
            <w:rFonts w:ascii="Cambria Math" w:hAnsi="Cambria Math" w:cstheme="minorBidi"/>
            <w:color w:val="000000" w:themeColor="text1"/>
            <w:kern w:val="24"/>
            <w:sz w:val="22"/>
            <w:szCs w:val="22"/>
          </w:rPr>
          <m:t>π</m:t>
        </m:r>
        <m:d>
          <m:dPr>
            <m:ctrlPr>
              <w:rPr>
                <w:rFonts w:ascii="Cambria Math" w:eastAsiaTheme="minorEastAsia" w:hAnsi="Cambria Math" w:cstheme="minorBidi"/>
                <w:i/>
                <w:iCs/>
                <w:color w:val="000000" w:themeColor="text1"/>
                <w:kern w:val="24"/>
                <w:sz w:val="22"/>
                <w:szCs w:val="22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theme="minorBidi"/>
                <w:color w:val="000000" w:themeColor="text1"/>
                <w:kern w:val="24"/>
                <w:sz w:val="22"/>
                <w:szCs w:val="22"/>
              </w:rPr>
              <m:t>H</m:t>
            </m:r>
          </m:e>
        </m:d>
        <m:r>
          <w:rPr>
            <w:rFonts w:ascii="Cambria Math" w:eastAsiaTheme="minorEastAsia" w:hAnsi="Cambria Math" w:cstheme="minorBidi"/>
            <w:color w:val="000000" w:themeColor="text1"/>
            <w:kern w:val="24"/>
            <w:sz w:val="22"/>
            <w:szCs w:val="22"/>
          </w:rPr>
          <m:t>.</m:t>
        </m:r>
      </m:oMath>
      <w:r w:rsidR="001D16BD" w:rsidRPr="00BF1EA0">
        <w:rPr>
          <w:rFonts w:ascii="Arial" w:eastAsia="MS Mincho" w:hAnsi="Arial" w:cs="Arial" w:hint="eastAsia"/>
          <w:iCs/>
          <w:color w:val="000000" w:themeColor="text1"/>
          <w:kern w:val="24"/>
          <w:sz w:val="22"/>
          <w:szCs w:val="22"/>
          <w:lang w:eastAsia="ja-JP"/>
        </w:rPr>
        <w:t xml:space="preserve"> Repeating this </w:t>
      </w:r>
      <w:r w:rsidR="001D16BD" w:rsidRPr="00BF1EA0">
        <w:rPr>
          <w:rFonts w:ascii="Arial" w:eastAsia="MS Mincho" w:hAnsi="Arial" w:cs="Arial"/>
          <w:iCs/>
          <w:color w:val="000000" w:themeColor="text1"/>
          <w:kern w:val="24"/>
          <w:sz w:val="22"/>
          <w:szCs w:val="22"/>
          <w:lang w:eastAsia="ja-JP"/>
        </w:rPr>
        <w:t>operation</w:t>
      </w:r>
      <w:r w:rsidR="001D16BD" w:rsidRPr="00BF1EA0">
        <w:rPr>
          <w:rFonts w:ascii="Arial" w:eastAsia="MS Mincho" w:hAnsi="Arial" w:cs="Arial" w:hint="eastAsia"/>
          <w:iCs/>
          <w:color w:val="000000" w:themeColor="text1"/>
          <w:kern w:val="24"/>
          <w:sz w:val="22"/>
          <w:szCs w:val="22"/>
          <w:lang w:eastAsia="ja-JP"/>
        </w:rPr>
        <w:t xml:space="preserve"> till the </w:t>
      </w:r>
      <m:oMath>
        <m:sSup>
          <m:sSupPr>
            <m:ctrlPr>
              <w:rPr>
                <w:rFonts w:ascii="Cambria Math" w:eastAsia="MS Mincho" w:hAnsi="Cambria Math" w:cs="Arial"/>
                <w:sz w:val="22"/>
                <w:szCs w:val="22"/>
                <w:lang w:eastAsia="ja-JP"/>
              </w:rPr>
            </m:ctrlPr>
          </m:sSupPr>
          <m:e>
            <m:r>
              <w:rPr>
                <w:rFonts w:ascii="Cambria Math" w:eastAsia="MS Mincho" w:hAnsi="Cambria Math" w:cs="Arial"/>
                <w:sz w:val="22"/>
                <w:szCs w:val="22"/>
                <w:lang w:eastAsia="ja-JP"/>
              </w:rPr>
              <m:t>r</m:t>
            </m:r>
          </m:e>
          <m:sup>
            <m:r>
              <w:rPr>
                <w:rFonts w:ascii="Cambria Math" w:eastAsia="MS Mincho" w:hAnsi="Cambria Math" w:cs="Arial"/>
                <w:sz w:val="22"/>
                <w:szCs w:val="22"/>
                <w:lang w:eastAsia="ja-JP"/>
              </w:rPr>
              <m:t>'</m:t>
            </m:r>
          </m:sup>
        </m:sSup>
        <m:r>
          <w:rPr>
            <w:rFonts w:ascii="Cambria Math" w:eastAsia="MS Mincho" w:hAnsi="Cambria Math" w:cs="Arial"/>
            <w:sz w:val="22"/>
            <w:szCs w:val="22"/>
            <w:lang w:eastAsia="ja-JP"/>
          </w:rPr>
          <m:t xml:space="preserve"> </m:t>
        </m:r>
      </m:oMath>
      <w:r w:rsidR="001D16BD" w:rsidRPr="00BF1EA0">
        <w:rPr>
          <w:rFonts w:ascii="Arial" w:eastAsia="MS Mincho" w:hAnsi="Arial" w:cs="Arial" w:hint="eastAsia"/>
          <w:iCs/>
          <w:color w:val="000000" w:themeColor="text1"/>
          <w:kern w:val="24"/>
          <w:sz w:val="22"/>
          <w:szCs w:val="22"/>
          <w:lang w:eastAsia="ja-JP"/>
        </w:rPr>
        <w:t xml:space="preserve">row, it is possible to obtain the column-permuted </w:t>
      </w:r>
      <w:r w:rsidR="001D16BD" w:rsidRPr="00BF1EA0">
        <w:rPr>
          <w:rFonts w:ascii="Arial" w:eastAsia="MS Mincho" w:hAnsi="Arial" w:cs="Arial"/>
          <w:iCs/>
          <w:color w:val="000000" w:themeColor="text1"/>
          <w:kern w:val="24"/>
          <w:sz w:val="22"/>
          <w:szCs w:val="22"/>
          <w:lang w:eastAsia="ja-JP"/>
        </w:rPr>
        <w:t>matrix</w:t>
      </w:r>
      <w:r w:rsidR="001D16BD" w:rsidRPr="00BF1EA0">
        <w:rPr>
          <w:rFonts w:ascii="Arial" w:eastAsia="MS Mincho" w:hAnsi="Arial" w:cs="Arial" w:hint="eastAsia"/>
          <w:iCs/>
          <w:color w:val="000000" w:themeColor="text1"/>
          <w:kern w:val="24"/>
          <w:sz w:val="22"/>
          <w:szCs w:val="22"/>
          <w:lang w:eastAsia="ja-JP"/>
        </w:rPr>
        <w:t xml:space="preserve"> </w:t>
      </w:r>
      <m:oMath>
        <m:d>
          <m:dPr>
            <m:ctrlPr>
              <w:rPr>
                <w:rFonts w:ascii="Cambria Math" w:eastAsiaTheme="minorEastAsia" w:hAnsi="Cambria Math" w:cstheme="minorBidi"/>
                <w:i/>
                <w:iCs/>
                <w:color w:val="000000" w:themeColor="text1"/>
                <w:kern w:val="24"/>
                <w:sz w:val="22"/>
                <w:szCs w:val="22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theme="minorBidi"/>
                <w:color w:val="000000" w:themeColor="text1"/>
                <w:kern w:val="24"/>
                <w:sz w:val="22"/>
                <w:szCs w:val="22"/>
              </w:rPr>
              <m:t>H</m:t>
            </m:r>
          </m:e>
        </m:d>
      </m:oMath>
      <w:r w:rsidR="00BF1EA0">
        <w:rPr>
          <w:rFonts w:ascii="Arial" w:eastAsia="MS Mincho" w:hAnsi="Arial" w:cs="Arial" w:hint="eastAsia"/>
          <w:iCs/>
          <w:color w:val="000000" w:themeColor="text1"/>
          <w:kern w:val="24"/>
          <w:sz w:val="22"/>
          <w:szCs w:val="22"/>
          <w:lang w:eastAsia="ja-JP"/>
        </w:rPr>
        <w:t xml:space="preserve"> that can distribute </w:t>
      </w:r>
      <m:oMath>
        <m:sSup>
          <m:sSupPr>
            <m:ctrlPr>
              <w:rPr>
                <w:rFonts w:ascii="Cambria Math" w:eastAsia="MS Mincho" w:hAnsi="Cambria Math" w:cs="Arial"/>
                <w:sz w:val="22"/>
                <w:szCs w:val="22"/>
                <w:lang w:eastAsia="ja-JP"/>
              </w:rPr>
            </m:ctrlPr>
          </m:sSupPr>
          <m:e>
            <m:r>
              <w:rPr>
                <w:rFonts w:ascii="Cambria Math" w:eastAsia="MS Mincho" w:hAnsi="Cambria Math" w:cs="Arial"/>
                <w:sz w:val="22"/>
                <w:szCs w:val="22"/>
                <w:lang w:eastAsia="ja-JP"/>
              </w:rPr>
              <m:t>r</m:t>
            </m:r>
          </m:e>
          <m:sup>
            <m:r>
              <w:rPr>
                <w:rFonts w:ascii="Cambria Math" w:eastAsia="MS Mincho" w:hAnsi="Cambria Math" w:cs="Arial"/>
                <w:sz w:val="22"/>
                <w:szCs w:val="22"/>
                <w:lang w:eastAsia="ja-JP"/>
              </w:rPr>
              <m:t>'</m:t>
            </m:r>
          </m:sup>
        </m:sSup>
      </m:oMath>
      <w:r w:rsidR="00BF1EA0">
        <w:rPr>
          <w:rFonts w:ascii="Arial" w:eastAsia="MS Mincho" w:hAnsi="Arial" w:cs="Arial" w:hint="eastAsia"/>
          <w:sz w:val="22"/>
          <w:szCs w:val="22"/>
          <w:lang w:eastAsia="ja-JP"/>
        </w:rPr>
        <w:t xml:space="preserve"> CRC bits</w:t>
      </w:r>
      <w:r w:rsidR="001D16BD" w:rsidRPr="00BF1EA0">
        <w:rPr>
          <w:rFonts w:ascii="Arial" w:eastAsia="MS Mincho" w:hAnsi="Arial" w:cs="Arial" w:hint="eastAsia"/>
          <w:iCs/>
          <w:color w:val="000000" w:themeColor="text1"/>
          <w:kern w:val="24"/>
          <w:sz w:val="22"/>
          <w:szCs w:val="22"/>
          <w:lang w:eastAsia="ja-JP"/>
        </w:rPr>
        <w:t>.</w:t>
      </w:r>
      <w:r w:rsidR="00AE344E" w:rsidRPr="00BF1EA0">
        <w:rPr>
          <w:rFonts w:ascii="Arial" w:eastAsia="MS Mincho" w:hAnsi="Arial" w:cs="Arial" w:hint="eastAsia"/>
          <w:iCs/>
          <w:color w:val="000000" w:themeColor="text1"/>
          <w:kern w:val="24"/>
          <w:sz w:val="22"/>
          <w:szCs w:val="22"/>
          <w:lang w:eastAsia="ja-JP"/>
        </w:rPr>
        <w:t xml:space="preserve"> </w:t>
      </w:r>
    </w:p>
    <w:p w14:paraId="65EB44F3" w14:textId="71A1F760" w:rsidR="00B235EB" w:rsidRPr="00BF1EA0" w:rsidRDefault="00B235EB" w:rsidP="00540A44">
      <w:pPr>
        <w:jc w:val="both"/>
        <w:rPr>
          <w:rFonts w:ascii="Arial" w:eastAsia="MS Mincho" w:hAnsi="Arial" w:cs="Arial"/>
          <w:sz w:val="22"/>
          <w:szCs w:val="22"/>
          <w:lang w:eastAsia="ja-JP"/>
        </w:rPr>
      </w:pPr>
      <w:r w:rsidRPr="00BF1EA0">
        <w:rPr>
          <w:rFonts w:ascii="Arial" w:eastAsia="MS Mincho" w:hAnsi="Arial" w:cs="Arial" w:hint="eastAsia"/>
          <w:sz w:val="22"/>
          <w:szCs w:val="22"/>
          <w:lang w:eastAsia="ja-JP"/>
        </w:rPr>
        <w:t xml:space="preserve">The column indices corresponding to the position of the last 1 in </w:t>
      </w:r>
      <w:r w:rsidR="008F7EDD">
        <w:rPr>
          <w:rFonts w:ascii="Arial" w:eastAsia="MS Mincho" w:hAnsi="Arial" w:cs="Arial" w:hint="eastAsia"/>
          <w:sz w:val="22"/>
          <w:szCs w:val="22"/>
          <w:lang w:eastAsia="ja-JP"/>
        </w:rPr>
        <w:t xml:space="preserve">each of the </w:t>
      </w:r>
      <m:oMath>
        <m:r>
          <w:rPr>
            <w:rFonts w:ascii="Cambria Math" w:eastAsia="MS Mincho" w:hAnsi="Cambria Math" w:cs="Arial"/>
            <w:sz w:val="22"/>
            <w:szCs w:val="22"/>
            <w:lang w:eastAsia="ja-JP"/>
          </w:rPr>
          <m:t>r</m:t>
        </m:r>
      </m:oMath>
      <w:r w:rsidRPr="00BF1EA0">
        <w:rPr>
          <w:rFonts w:ascii="Arial" w:eastAsia="MS Mincho" w:hAnsi="Arial" w:cs="Arial" w:hint="eastAsia"/>
          <w:sz w:val="22"/>
          <w:szCs w:val="22"/>
          <w:lang w:eastAsia="ja-JP"/>
        </w:rPr>
        <w:t xml:space="preserve"> rows </w:t>
      </w:r>
      <w:r w:rsidRPr="00BF1EA0">
        <w:rPr>
          <w:rFonts w:ascii="Arial" w:eastAsia="MS Mincho" w:hAnsi="Arial" w:cs="Arial"/>
          <w:sz w:val="22"/>
          <w:szCs w:val="22"/>
          <w:lang w:eastAsia="ja-JP"/>
        </w:rPr>
        <w:t>indicate</w:t>
      </w:r>
      <w:r w:rsidRPr="00BF1EA0">
        <w:rPr>
          <w:rFonts w:ascii="Arial" w:eastAsia="MS Mincho" w:hAnsi="Arial" w:cs="Arial" w:hint="eastAsia"/>
          <w:sz w:val="22"/>
          <w:szCs w:val="22"/>
          <w:lang w:eastAsia="ja-JP"/>
        </w:rPr>
        <w:t xml:space="preserve"> the position of the</w:t>
      </w:r>
      <w:r w:rsidR="008F7EDD">
        <w:rPr>
          <w:rFonts w:ascii="Arial" w:eastAsia="MS Mincho" w:hAnsi="Arial" w:cs="Arial" w:hint="eastAsia"/>
          <w:sz w:val="22"/>
          <w:szCs w:val="22"/>
          <w:lang w:eastAsia="ja-JP"/>
        </w:rPr>
        <w:t xml:space="preserve"> </w:t>
      </w:r>
      <w:r w:rsidRPr="00BF1EA0">
        <w:rPr>
          <w:rFonts w:ascii="Arial" w:eastAsia="MS Mincho" w:hAnsi="Arial" w:cs="Arial" w:hint="eastAsia"/>
          <w:sz w:val="22"/>
          <w:szCs w:val="22"/>
          <w:lang w:eastAsia="ja-JP"/>
        </w:rPr>
        <w:t xml:space="preserve"> </w:t>
      </w:r>
      <m:oMath>
        <m:r>
          <w:rPr>
            <w:rFonts w:ascii="Cambria Math" w:eastAsia="MS Mincho" w:hAnsi="Cambria Math" w:cs="Arial"/>
            <w:sz w:val="22"/>
            <w:szCs w:val="22"/>
            <w:lang w:eastAsia="ja-JP"/>
          </w:rPr>
          <m:t>r</m:t>
        </m:r>
      </m:oMath>
      <w:r w:rsidRPr="00BF1EA0">
        <w:rPr>
          <w:rFonts w:ascii="Arial" w:eastAsia="MS Mincho" w:hAnsi="Arial" w:cs="Arial" w:hint="eastAsia"/>
          <w:sz w:val="22"/>
          <w:szCs w:val="22"/>
          <w:lang w:eastAsia="ja-JP"/>
        </w:rPr>
        <w:t xml:space="preserve"> CRC bits.</w:t>
      </w:r>
    </w:p>
    <w:p w14:paraId="7857F088" w14:textId="26FF2839" w:rsidR="007F23FB" w:rsidRDefault="00AD72C7" w:rsidP="00540A44">
      <w:pPr>
        <w:jc w:val="both"/>
        <w:rPr>
          <w:rFonts w:ascii="Arial" w:eastAsia="MS Mincho" w:hAnsi="Arial" w:cs="Arial"/>
          <w:sz w:val="22"/>
          <w:szCs w:val="22"/>
          <w:lang w:eastAsia="ja-JP"/>
        </w:rPr>
      </w:pPr>
      <w:r>
        <w:rPr>
          <w:rFonts w:ascii="Arial" w:eastAsia="MS Mincho" w:hAnsi="Arial" w:cs="Arial" w:hint="eastAsia"/>
          <w:sz w:val="22"/>
          <w:szCs w:val="22"/>
          <w:lang w:eastAsia="ja-JP"/>
        </w:rPr>
        <w:t>For, further concreteness of understanding, a</w:t>
      </w:r>
      <w:r w:rsidR="00FE18BA" w:rsidRPr="007F23FB">
        <w:rPr>
          <w:rFonts w:ascii="Arial" w:eastAsia="MS Mincho" w:hAnsi="Arial" w:cs="Arial"/>
          <w:sz w:val="22"/>
          <w:szCs w:val="22"/>
          <w:lang w:eastAsia="ja-JP"/>
        </w:rPr>
        <w:t xml:space="preserve">n algorithm for generating an </w:t>
      </w:r>
      <w:proofErr w:type="spellStart"/>
      <w:r w:rsidR="00FE18BA" w:rsidRPr="007F23FB">
        <w:rPr>
          <w:rFonts w:ascii="Arial" w:eastAsia="MS Mincho" w:hAnsi="Arial" w:cs="Arial"/>
          <w:sz w:val="22"/>
          <w:szCs w:val="22"/>
          <w:lang w:eastAsia="ja-JP"/>
        </w:rPr>
        <w:t>interleaver</w:t>
      </w:r>
      <w:proofErr w:type="spellEnd"/>
      <w:r w:rsidR="00FE18BA" w:rsidRPr="007F23FB">
        <w:rPr>
          <w:rFonts w:ascii="Arial" w:eastAsia="MS Mincho" w:hAnsi="Arial" w:cs="Arial"/>
          <w:sz w:val="22"/>
          <w:szCs w:val="22"/>
          <w:lang w:eastAsia="ja-JP"/>
        </w:rPr>
        <w:t xml:space="preserve"> from the parity check</w:t>
      </w:r>
      <w:r w:rsidR="007F23FB" w:rsidRPr="007F23FB">
        <w:rPr>
          <w:rFonts w:ascii="Arial" w:eastAsia="MS Mincho" w:hAnsi="Arial" w:cs="Arial"/>
          <w:sz w:val="22"/>
          <w:szCs w:val="22"/>
          <w:lang w:eastAsia="ja-JP"/>
        </w:rPr>
        <w:t xml:space="preserve"> polynomial</w:t>
      </w:r>
      <w:r w:rsidR="006D76F9">
        <w:rPr>
          <w:rFonts w:ascii="Arial" w:eastAsia="MS Mincho" w:hAnsi="Arial" w:cs="Arial" w:hint="eastAsia"/>
          <w:sz w:val="22"/>
          <w:szCs w:val="22"/>
          <w:lang w:eastAsia="ja-JP"/>
        </w:rPr>
        <w:t xml:space="preserve"> is shown in Fig. 2. </w:t>
      </w:r>
    </w:p>
    <w:p w14:paraId="6F4806D8" w14:textId="77777777" w:rsidR="002A19F2" w:rsidRDefault="002A19F2" w:rsidP="00577563">
      <w:pPr>
        <w:jc w:val="center"/>
        <w:rPr>
          <w:rFonts w:ascii="Arial" w:eastAsia="MS Mincho" w:hAnsi="Arial" w:cs="Arial" w:hint="eastAsia"/>
          <w:sz w:val="22"/>
          <w:szCs w:val="22"/>
          <w:lang w:eastAsia="ja-JP"/>
        </w:rPr>
      </w:pPr>
      <w:r>
        <w:rPr>
          <w:rFonts w:ascii="Arial" w:eastAsia="MS Mincho" w:hAnsi="Arial" w:cs="Arial"/>
          <w:noProof/>
          <w:sz w:val="22"/>
          <w:szCs w:val="22"/>
          <w:lang w:eastAsia="ja-JP"/>
        </w:rPr>
        <w:drawing>
          <wp:inline distT="0" distB="0" distL="0" distR="0" wp14:anchorId="1B81F0A3" wp14:editId="54B0DABA">
            <wp:extent cx="3157870" cy="4097028"/>
            <wp:effectExtent l="0" t="0" r="4445" b="0"/>
            <wp:docPr id="1" name="Picture 1" descr="C:\Users\0000011288435\Desktop\PolarCode_Survey\3GPP\2017_08_Prague\NEC_Tdocs\Pictur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0000011288435\Desktop\PolarCode_Survey\3GPP\2017_08_Prague\NEC_Tdocs\Picture3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7870" cy="40970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3F8FCA" w14:textId="393B736C" w:rsidR="00577563" w:rsidRDefault="00577563" w:rsidP="00577563">
      <w:pPr>
        <w:jc w:val="center"/>
        <w:rPr>
          <w:rFonts w:ascii="Arial" w:eastAsia="MS Mincho" w:hAnsi="Arial" w:cs="Arial"/>
          <w:sz w:val="22"/>
          <w:szCs w:val="22"/>
          <w:lang w:eastAsia="ja-JP"/>
        </w:rPr>
      </w:pPr>
      <w:r>
        <w:rPr>
          <w:rFonts w:ascii="Arial" w:eastAsia="MS Mincho" w:hAnsi="Arial" w:cs="Arial" w:hint="eastAsia"/>
          <w:sz w:val="22"/>
          <w:szCs w:val="22"/>
          <w:lang w:eastAsia="ja-JP"/>
        </w:rPr>
        <w:t xml:space="preserve">Fig. 2 Algorithm flowchart for </w:t>
      </w:r>
      <w:r>
        <w:rPr>
          <w:rFonts w:ascii="Arial" w:eastAsia="MS Mincho" w:hAnsi="Arial" w:cs="Arial"/>
          <w:sz w:val="22"/>
          <w:szCs w:val="22"/>
          <w:lang w:eastAsia="ja-JP"/>
        </w:rPr>
        <w:t>generating</w:t>
      </w:r>
      <w:r>
        <w:rPr>
          <w:rFonts w:ascii="Arial" w:eastAsia="MS Mincho" w:hAnsi="Arial" w:cs="Arial" w:hint="eastAsia"/>
          <w:sz w:val="22"/>
          <w:szCs w:val="22"/>
          <w:lang w:eastAsia="ja-JP"/>
        </w:rPr>
        <w:t xml:space="preserve"> the proposed </w:t>
      </w:r>
      <w:proofErr w:type="spellStart"/>
      <w:r>
        <w:rPr>
          <w:rFonts w:ascii="Arial" w:eastAsia="MS Mincho" w:hAnsi="Arial" w:cs="Arial" w:hint="eastAsia"/>
          <w:sz w:val="22"/>
          <w:szCs w:val="22"/>
          <w:lang w:eastAsia="ja-JP"/>
        </w:rPr>
        <w:t>interleaver</w:t>
      </w:r>
      <w:proofErr w:type="spellEnd"/>
      <w:r>
        <w:rPr>
          <w:rFonts w:ascii="Arial" w:eastAsia="MS Mincho" w:hAnsi="Arial" w:cs="Arial" w:hint="eastAsia"/>
          <w:sz w:val="22"/>
          <w:szCs w:val="22"/>
          <w:lang w:eastAsia="ja-JP"/>
        </w:rPr>
        <w:t xml:space="preserve"> pattern</w:t>
      </w:r>
    </w:p>
    <w:p w14:paraId="395244D4" w14:textId="0D570744" w:rsidR="00AC03EF" w:rsidRDefault="00804B8A" w:rsidP="00804B8A">
      <w:pPr>
        <w:rPr>
          <w:rFonts w:ascii="Arial" w:eastAsia="MS Mincho" w:hAnsi="Arial" w:cs="Arial"/>
          <w:bCs/>
          <w:sz w:val="22"/>
          <w:szCs w:val="22"/>
          <w:lang w:eastAsia="ja-JP"/>
        </w:rPr>
      </w:pPr>
      <w:r w:rsidRPr="00804B8A">
        <w:rPr>
          <w:rFonts w:ascii="Arial" w:eastAsia="MS Mincho" w:hAnsi="Arial" w:cs="Arial"/>
          <w:b/>
          <w:bCs/>
          <w:noProof/>
          <w:sz w:val="22"/>
          <w:szCs w:val="22"/>
          <w:lang w:eastAsia="ja-JP"/>
        </w:rPr>
        <w:lastRenderedPageBreak/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72888D1D" wp14:editId="25C3A447">
                <wp:simplePos x="0" y="0"/>
                <wp:positionH relativeFrom="column">
                  <wp:posOffset>711145</wp:posOffset>
                </wp:positionH>
                <wp:positionV relativeFrom="paragraph">
                  <wp:posOffset>535747</wp:posOffset>
                </wp:positionV>
                <wp:extent cx="3097599" cy="956931"/>
                <wp:effectExtent l="0" t="0" r="26670" b="15240"/>
                <wp:wrapNone/>
                <wp:docPr id="140" name="グループ化 5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097599" cy="956931"/>
                          <a:chOff x="47664" y="0"/>
                          <a:chExt cx="3784879" cy="833248"/>
                        </a:xfrm>
                      </wpg:grpSpPr>
                      <wps:wsp>
                        <wps:cNvPr id="141" name="テキスト ボックス 43"/>
                        <wps:cNvSpPr txBox="1"/>
                        <wps:spPr>
                          <a:xfrm>
                            <a:off x="47664" y="326962"/>
                            <a:ext cx="677784" cy="16385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9AD920F" w14:textId="2BBE444B" w:rsidR="009F3606" w:rsidRPr="00804B8A" w:rsidRDefault="00DF61B7" w:rsidP="00804B8A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sz w:val="22"/>
                                  <w:szCs w:val="22"/>
                                </w:rPr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sSub>
                                    <m:sSubPr>
                                      <m:ctrlPr>
                                        <w:rPr>
                                          <w:rFonts w:ascii="Cambria Math" w:eastAsiaTheme="minorEastAsia" w:hAnsi="Cambria Math" w:cstheme="minorBidi"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  <w:sz w:val="22"/>
                                          <w:szCs w:val="22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sz w:val="22"/>
                                          <w:szCs w:val="22"/>
                                        </w:rPr>
                                        <m:t>d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sz w:val="22"/>
                                          <w:szCs w:val="22"/>
                                        </w:rPr>
                                        <m:t>i</m:t>
                                      </m:r>
                                    </m:sub>
                                  </m:sSub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2"/>
                                      <w:szCs w:val="22"/>
                                    </w:rPr>
                                    <m:t>=#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42" name="中かっこ 44"/>
                        <wps:cNvSpPr/>
                        <wps:spPr bwMode="auto">
                          <a:xfrm>
                            <a:off x="718145" y="3672"/>
                            <a:ext cx="3114398" cy="825904"/>
                          </a:xfrm>
                          <a:prstGeom prst="bracePair">
                            <a:avLst/>
                          </a:prstGeom>
                          <a:solidFill>
                            <a:schemeClr val="bg1"/>
                          </a:solidFill>
                          <a:ln w="3175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tx1">
                                      <a:alpha val="5000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vert="horz" wrap="square" lIns="91440" tIns="45720" rIns="91440" bIns="45720" numCol="1" rtlCol="0" anchor="ctr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43" name="テキスト ボックス 46"/>
                        <wps:cNvSpPr txBox="1"/>
                        <wps:spPr>
                          <a:xfrm>
                            <a:off x="899564" y="278082"/>
                            <a:ext cx="52709" cy="16385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D4112AE" w14:textId="77777777" w:rsidR="009F3606" w:rsidRPr="00804B8A" w:rsidRDefault="009F3606" w:rsidP="00804B8A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sz w:val="22"/>
                                  <w:szCs w:val="22"/>
                                </w:rPr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2"/>
                                      <w:szCs w:val="22"/>
                                    </w:rPr>
                                    <m:t>j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44" name="直線コネクタ 49"/>
                        <wps:cNvCnPr/>
                        <wps:spPr bwMode="auto">
                          <a:xfrm>
                            <a:off x="1184129" y="0"/>
                            <a:ext cx="0" cy="833248"/>
                          </a:xfrm>
                          <a:prstGeom prst="line">
                            <a:avLst/>
                          </a:prstGeom>
                          <a:solidFill>
                            <a:schemeClr val="bg1"/>
                          </a:solidFill>
                          <a:ln w="9525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tx1">
                                      <a:alpha val="5000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45" name="テキスト ボックス 50"/>
                        <wps:cNvSpPr txBox="1"/>
                        <wps:spPr>
                          <a:xfrm>
                            <a:off x="1298319" y="18505"/>
                            <a:ext cx="799320" cy="181003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E1E5247" w14:textId="77777777" w:rsidR="009F3606" w:rsidRPr="00804B8A" w:rsidRDefault="00DF61B7" w:rsidP="00804B8A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sz w:val="22"/>
                                  <w:szCs w:val="22"/>
                                </w:rPr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sSub>
                                    <m:sSubPr>
                                      <m:ctrlPr>
                                        <w:rPr>
                                          <w:rFonts w:ascii="Cambria Math" w:eastAsiaTheme="minorEastAsia" w:hAnsi="Cambria Math" w:cstheme="minorBidi"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  <w:sz w:val="22"/>
                                          <w:szCs w:val="22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sz w:val="22"/>
                                          <w:szCs w:val="22"/>
                                        </w:rPr>
                                        <m:t>h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sz w:val="22"/>
                                          <w:szCs w:val="22"/>
                                        </w:rPr>
                                        <m:t>j</m:t>
                                      </m:r>
                                    </m:sub>
                                  </m:sSub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2"/>
                                      <w:szCs w:val="22"/>
                                    </w:rPr>
                                    <m:t>=1,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46" name="テキスト ボックス 53"/>
                        <wps:cNvSpPr txBox="1"/>
                        <wps:spPr>
                          <a:xfrm>
                            <a:off x="1304410" y="293278"/>
                            <a:ext cx="2203455" cy="181003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3B0F940" w14:textId="5070ECC5" w:rsidR="009F3606" w:rsidRPr="00804B8A" w:rsidRDefault="00DF61B7" w:rsidP="00804B8A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sz w:val="22"/>
                                  <w:szCs w:val="22"/>
                                </w:rPr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sSub>
                                    <m:sSubPr>
                                      <m:ctrlPr>
                                        <w:rPr>
                                          <w:rFonts w:ascii="Cambria Math" w:eastAsiaTheme="minorEastAsia" w:hAnsi="Cambria Math" w:cstheme="minorBidi"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  <w:sz w:val="22"/>
                                          <w:szCs w:val="22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sz w:val="22"/>
                                          <w:szCs w:val="22"/>
                                        </w:rPr>
                                        <m:t>h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sz w:val="22"/>
                                          <w:szCs w:val="22"/>
                                        </w:rPr>
                                        <m:t>j+1</m:t>
                                      </m:r>
                                    </m:sub>
                                  </m:sSub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2"/>
                                      <w:szCs w:val="22"/>
                                    </w:rPr>
                                    <m:t>=</m:t>
                                  </m:r>
                                  <m:sSub>
                                    <m:sSubPr>
                                      <m:ctrlPr>
                                        <w:rPr>
                                          <w:rFonts w:ascii="Cambria Math" w:eastAsiaTheme="minorEastAsia" w:hAnsi="Cambria Math" w:cstheme="minorBidi"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  <w:sz w:val="22"/>
                                          <w:szCs w:val="22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sz w:val="22"/>
                                          <w:szCs w:val="22"/>
                                        </w:rPr>
                                        <m:t>h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sz w:val="22"/>
                                          <w:szCs w:val="22"/>
                                        </w:rPr>
                                        <m:t>j+2</m:t>
                                      </m:r>
                                    </m:sub>
                                  </m:sSub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2"/>
                                      <w:szCs w:val="22"/>
                                    </w:rPr>
                                    <m:t>=⋯=</m:t>
                                  </m:r>
                                  <m:sSub>
                                    <m:sSubPr>
                                      <m:ctrlPr>
                                        <w:rPr>
                                          <w:rFonts w:ascii="Cambria Math" w:eastAsiaTheme="minorEastAsia" w:hAnsi="Cambria Math" w:cstheme="minorBidi"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  <w:sz w:val="22"/>
                                          <w:szCs w:val="22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sz w:val="22"/>
                                          <w:szCs w:val="22"/>
                                        </w:rPr>
                                        <m:t>h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sz w:val="22"/>
                                          <w:szCs w:val="22"/>
                                        </w:rPr>
                                        <m:t>j+i</m:t>
                                      </m:r>
                                    </m:sub>
                                  </m:sSub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2"/>
                                      <w:szCs w:val="22"/>
                                    </w:rPr>
                                    <m:t>=0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47" name="テキスト ボックス 54"/>
                        <wps:cNvSpPr txBox="1"/>
                        <wps:spPr>
                          <a:xfrm>
                            <a:off x="1148386" y="577298"/>
                            <a:ext cx="2203071" cy="16385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BF98FB3" w14:textId="77777777" w:rsidR="009F3606" w:rsidRPr="00804B8A" w:rsidRDefault="009F3606" w:rsidP="00804B8A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sz w:val="22"/>
                                  <w:szCs w:val="22"/>
                                </w:rPr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2"/>
                                      <w:szCs w:val="22"/>
                                    </w:rPr>
                                    <m:t>m-n+r-i≤j≤m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グループ化 59" o:spid="_x0000_s1056" style="position:absolute;margin-left:56pt;margin-top:42.2pt;width:243.9pt;height:75.35pt;z-index:251663360;mso-width-relative:margin;mso-height-relative:margin" coordorigin="476" coordsize="37848,83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">
                <v:shape id="テキスト ボックス 43" o:spid="_x0000_s1057" type="#_x0000_t202" style="position:absolute;left:476;top:3269;width:6778;height:163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hNtMMA&#10;AADcAAAADwAAAGRycy9kb3ducmV2LnhtbERPTWvCQBC9F/oflil4azaKSJu6ESkKBUEa00OP0+yY&#10;LMnOxuxW4793CwVv83ifs1yNthNnGrxxrGCapCCIK6cN1wq+yu3zCwgfkDV2jknBlTys8seHJWba&#10;Xbig8yHUIoawz1BBE0KfSemrhiz6xPXEkTu6wWKIcKilHvASw20nZ2m6kBYNx4YGe3pvqGoPv1bB&#10;+puLjTntfz6LY2HK8jXl3aJVavI0rt9ABBrDXfzv/tBx/nwKf8/EC2R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PhNtMMAAADcAAAADwAAAAAAAAAAAAAAAACYAgAAZHJzL2Rv&#10;d25yZXYueG1sUEsFBgAAAAAEAAQA9QAAAIgDAAAAAA==&#10;" filled="f" stroked="f">
                  <v:textbox inset="0,0,0,0">
                    <w:txbxContent>
                      <w:p w14:paraId="59AD920F" w14:textId="2BBE444B" w:rsidR="009F3606" w:rsidRPr="00804B8A" w:rsidRDefault="00DF61B7" w:rsidP="00804B8A">
                        <w:pPr>
                          <w:pStyle w:val="NormalWeb"/>
                          <w:spacing w:before="0" w:beforeAutospacing="0" w:after="0" w:afterAutospacing="0"/>
                          <w:rPr>
                            <w:sz w:val="22"/>
                            <w:szCs w:val="22"/>
                          </w:rPr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 w:cstheme="minorBidi"/>
                                    <w:i/>
                                    <w:iCs/>
                                    <w:color w:val="000000" w:themeColor="text1"/>
                                    <w:kern w:val="24"/>
                                    <w:sz w:val="22"/>
                                    <w:szCs w:val="22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2"/>
                                    <w:szCs w:val="22"/>
                                  </w:rPr>
                                  <m:t>d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2"/>
                                    <w:szCs w:val="22"/>
                                  </w:rPr>
                                  <m:t>i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 w:cstheme="minorBidi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m:t>=#</m:t>
                            </m:r>
                          </m:oMath>
                        </m:oMathPara>
                      </w:p>
                    </w:txbxContent>
                  </v:textbox>
                </v:shape>
                <v:shapetype id="_x0000_t186" coordsize="21600,21600" o:spt="186" adj="1800" path="m@9,nfqx@0@0l@0@7qy0@4@0@8l@0@6qy@9,21600em@10,nfqx@5@0l@5@7qy21600@4@5@8l@5@6qy@10,21600em@9,nsqx@0@0l@0@7qy0@4@0@8l@0@6qy@9,21600l@10,21600qx@5@6l@5@8qy21600@4@5@7l@5@0qy@10,xe" filled="f">
                  <v:formulas>
                    <v:f eqn="val #0"/>
                    <v:f eqn="val width"/>
                    <v:f eqn="val height"/>
                    <v:f eqn="prod width 1 2"/>
                    <v:f eqn="prod height 1 2"/>
                    <v:f eqn="sum width 0 #0"/>
                    <v:f eqn="sum height 0 #0"/>
                    <v:f eqn="sum @4 0 #0"/>
                    <v:f eqn="sum @4 #0 0"/>
                    <v:f eqn="prod #0 2 1"/>
                    <v:f eqn="sum width 0 @9"/>
                    <v:f eqn="prod #0 9598 32768"/>
                    <v:f eqn="sum height 0 @11"/>
                    <v:f eqn="sum @11 #0 0"/>
                    <v:f eqn="sum width 0 @13"/>
                  </v:formulas>
                  <v:path o:extrusionok="f" limo="10800,10800" o:connecttype="custom" o:connectlocs="@3,0;0,@4;@3,@2;@1,@4" textboxrect="@13,@11,@14,@12"/>
                  <v:handles>
                    <v:h position="topLeft,#0" switch="" yrange="0,5400"/>
                  </v:handles>
                </v:shapetype>
                <v:shape id="中かっこ 44" o:spid="_x0000_s1058" type="#_x0000_t186" style="position:absolute;left:7181;top:36;width:31144;height:825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fUulsQA&#10;AADcAAAADwAAAGRycy9kb3ducmV2LnhtbERPS2vCQBC+F/oflil4KXVTqRpTN0F8gBcPxkLpbciO&#10;SWh2Ns2umv57VxC8zcf3nHnWm0acqXO1ZQXvwwgEcWF1zaWCr8PmLQbhPLLGxjIp+CcHWfr8NMdE&#10;2wvv6Zz7UoQQdgkqqLxvEyldUZFBN7QtceCOtjPoA+xKqTu8hHDTyFEUTaTBmkNDhS0tKyp+85NR&#10;EEdmNs1/1su/19V+Td+7mKbjQqnBS7/4BOGp9w/x3b3VYf7HCG7PhAtke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1LpbEAAAA3AAAAA8AAAAAAAAAAAAAAAAAmAIAAGRycy9k&#10;b3ducmV2LnhtbFBLBQYAAAAABAAEAPUAAACJAwAAAAA=&#10;" filled="t" fillcolor="white [3212]" strokecolor="black [3213]" strokeweight=".25pt">
                  <v:shadow color="black [3213]" opacity=".5"/>
                </v:shape>
                <v:shape id="テキスト ボックス 46" o:spid="_x0000_s1059" type="#_x0000_t202" style="position:absolute;left:8995;top:2780;width:527;height:163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Z2WMMA&#10;AADcAAAADwAAAGRycy9kb3ducmV2LnhtbERPTWvCQBC9F/wPywi91Y1tEY2uIqIgFEpjPHgcs2Oy&#10;mJ1Ns6vGf+8WCt7m8T5ntuhsLa7UeuNYwXCQgCAunDZcKtjnm7cxCB+QNdaOScGdPCzmvZcZptrd&#10;OKPrLpQihrBPUUEVQpNK6YuKLPqBa4gjd3KtxRBhW0rd4i2G21q+J8lIWjQcGypsaFVRcd5drILl&#10;gbO1+f0+/mSnzOT5JOGv0Vmp1363nIII1IWn+N+91XH+5wf8PRMvkP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2Z2WMMAAADcAAAADwAAAAAAAAAAAAAAAACYAgAAZHJzL2Rv&#10;d25yZXYueG1sUEsFBgAAAAAEAAQA9QAAAIgDAAAAAA==&#10;" filled="f" stroked="f">
                  <v:textbox inset="0,0,0,0">
                    <w:txbxContent>
                      <w:p w14:paraId="2D4112AE" w14:textId="77777777" w:rsidR="009F3606" w:rsidRPr="00804B8A" w:rsidRDefault="009F3606" w:rsidP="00804B8A">
                        <w:pPr>
                          <w:pStyle w:val="NormalWeb"/>
                          <w:spacing w:before="0" w:beforeAutospacing="0" w:after="0" w:afterAutospacing="0"/>
                          <w:rPr>
                            <w:sz w:val="22"/>
                            <w:szCs w:val="22"/>
                          </w:rPr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w:rPr>
                                <w:rFonts w:ascii="Cambria Math" w:hAnsi="Cambria Math" w:cstheme="minorBidi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m:t>j</m:t>
                            </m:r>
                          </m:oMath>
                        </m:oMathPara>
                      </w:p>
                    </w:txbxContent>
                  </v:textbox>
                </v:shape>
                <v:line id="直線コネクタ 49" o:spid="_x0000_s1060" style="position:absolute;visibility:visible;mso-wrap-style:square" from="11841,0" to="11841,83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Pf9f8IAAADcAAAADwAAAGRycy9kb3ducmV2LnhtbERPTWvCQBC9C/0PyxS86aYitaRuQi0I&#10;Hrw0WnqdZsckNDubZtdk/feuIHibx/ucdR5MKwbqXWNZwcs8AUFcWt1wpeB42M7eQDiPrLG1TAou&#10;5CDPniZrTLUd+YuGwlcihrBLUUHtfZdK6cqaDLq57Ygjd7K9QR9hX0nd4xjDTSsXSfIqDTYcG2rs&#10;6LOm8q84GwVjGDZjcb6Ezc/+cNLftCr+8Vep6XP4eAfhKfiH+O7e6Th/uYTbM/ECmV0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Pf9f8IAAADcAAAADwAAAAAAAAAAAAAA&#10;AAChAgAAZHJzL2Rvd25yZXYueG1sUEsFBgAAAAAEAAQA+QAAAJADAAAAAA==&#10;" filled="t" fillcolor="white [3212]" strokecolor="black [3213]">
                  <v:shadow color="black [3213]" opacity=".5"/>
                </v:line>
                <v:shape id="テキスト ボックス 50" o:spid="_x0000_s1061" type="#_x0000_t202" style="position:absolute;left:12983;top:185;width:7993;height:18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NLt8MA&#10;AADcAAAADwAAAGRycy9kb3ducmV2LnhtbERPTWvCQBC9F/wPywi91Y2lFY2uIqIgFEpjPHgcs2Oy&#10;mJ1Ns6vGf+8WCt7m8T5ntuhsLa7UeuNYwXCQgCAunDZcKtjnm7cxCB+QNdaOScGdPCzmvZcZptrd&#10;OKPrLpQihrBPUUEVQpNK6YuKLPqBa4gjd3KtxRBhW0rd4i2G21q+J8lIWjQcGypsaFVRcd5drILl&#10;gbO1+f0+/mSnzOT5JOGv0Vmp1363nIII1IWn+N+91XH+xyf8PRMvkP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8NLt8MAAADcAAAADwAAAAAAAAAAAAAAAACYAgAAZHJzL2Rv&#10;d25yZXYueG1sUEsFBgAAAAAEAAQA9QAAAIgDAAAAAA==&#10;" filled="f" stroked="f">
                  <v:textbox inset="0,0,0,0">
                    <w:txbxContent>
                      <w:p w14:paraId="3E1E5247" w14:textId="77777777" w:rsidR="009F3606" w:rsidRPr="00804B8A" w:rsidRDefault="00DF61B7" w:rsidP="00804B8A">
                        <w:pPr>
                          <w:pStyle w:val="NormalWeb"/>
                          <w:spacing w:before="0" w:beforeAutospacing="0" w:after="0" w:afterAutospacing="0"/>
                          <w:rPr>
                            <w:sz w:val="22"/>
                            <w:szCs w:val="22"/>
                          </w:rPr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 w:cstheme="minorBidi"/>
                                    <w:i/>
                                    <w:iCs/>
                                    <w:color w:val="000000" w:themeColor="text1"/>
                                    <w:kern w:val="24"/>
                                    <w:sz w:val="22"/>
                                    <w:szCs w:val="22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2"/>
                                    <w:szCs w:val="22"/>
                                  </w:rPr>
                                  <m:t>h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2"/>
                                    <w:szCs w:val="22"/>
                                  </w:rPr>
                                  <m:t>j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 w:cstheme="minorBidi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m:t>=1,</m:t>
                            </m:r>
                          </m:oMath>
                        </m:oMathPara>
                      </w:p>
                    </w:txbxContent>
                  </v:textbox>
                </v:shape>
                <v:shape id="テキスト ボックス 53" o:spid="_x0000_s1062" type="#_x0000_t202" style="position:absolute;left:13044;top:2932;width:22034;height:18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HVwMIA&#10;AADcAAAADwAAAGRycy9kb3ducmV2LnhtbERPTWvCQBC9C/0PyxS86aYiQVNXkaJQEKQxPfQ4zY7J&#10;YnY2Zrca/71bELzN433OYtXbRlyo88axgrdxAoK4dNpwpeC72I5mIHxA1tg4JgU38rBavgwWmGl3&#10;5Zwuh1CJGMI+QwV1CG0mpS9rsujHriWO3NF1FkOEXSV1h9cYbhs5SZJUWjQcG2ps6aOm8nT4swrW&#10;P5xvzHn/+5Ufc1MU84R36Ump4Wu/fgcRqA9P8cP9qeP8aQr/z8QL5PI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EdXAwgAAANwAAAAPAAAAAAAAAAAAAAAAAJgCAABkcnMvZG93&#10;bnJldi54bWxQSwUGAAAAAAQABAD1AAAAhwMAAAAA&#10;" filled="f" stroked="f">
                  <v:textbox inset="0,0,0,0">
                    <w:txbxContent>
                      <w:p w14:paraId="43B0F940" w14:textId="5070ECC5" w:rsidR="009F3606" w:rsidRPr="00804B8A" w:rsidRDefault="00DF61B7" w:rsidP="00804B8A">
                        <w:pPr>
                          <w:pStyle w:val="NormalWeb"/>
                          <w:spacing w:before="0" w:beforeAutospacing="0" w:after="0" w:afterAutospacing="0"/>
                          <w:rPr>
                            <w:sz w:val="22"/>
                            <w:szCs w:val="22"/>
                          </w:rPr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 w:cstheme="minorBidi"/>
                                    <w:i/>
                                    <w:iCs/>
                                    <w:color w:val="000000" w:themeColor="text1"/>
                                    <w:kern w:val="24"/>
                                    <w:sz w:val="22"/>
                                    <w:szCs w:val="22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2"/>
                                    <w:szCs w:val="22"/>
                                  </w:rPr>
                                  <m:t>h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2"/>
                                    <w:szCs w:val="22"/>
                                  </w:rPr>
                                  <m:t>j+1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 w:cstheme="minorBidi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m:t>=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 w:cstheme="minorBidi"/>
                                    <w:i/>
                                    <w:iCs/>
                                    <w:color w:val="000000" w:themeColor="text1"/>
                                    <w:kern w:val="24"/>
                                    <w:sz w:val="22"/>
                                    <w:szCs w:val="22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2"/>
                                    <w:szCs w:val="22"/>
                                  </w:rPr>
                                  <m:t>h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2"/>
                                    <w:szCs w:val="22"/>
                                  </w:rPr>
                                  <m:t>j+2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 w:cstheme="minorBidi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m:t>=⋯=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 w:cstheme="minorBidi"/>
                                    <w:i/>
                                    <w:iCs/>
                                    <w:color w:val="000000" w:themeColor="text1"/>
                                    <w:kern w:val="24"/>
                                    <w:sz w:val="22"/>
                                    <w:szCs w:val="22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2"/>
                                    <w:szCs w:val="22"/>
                                  </w:rPr>
                                  <m:t>h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2"/>
                                    <w:szCs w:val="22"/>
                                  </w:rPr>
                                  <m:t>j+i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 w:cstheme="minorBidi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m:t>=0</m:t>
                            </m:r>
                          </m:oMath>
                        </m:oMathPara>
                      </w:p>
                    </w:txbxContent>
                  </v:textbox>
                </v:shape>
                <v:shape id="テキスト ボックス 54" o:spid="_x0000_s1063" type="#_x0000_t202" style="position:absolute;left:11483;top:5772;width:22031;height:163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1wW8MA&#10;AADcAAAADwAAAGRycy9kb3ducmV2LnhtbERPTWvCQBC9F/wPywi91Y2lWI2uIqIgFKQxHjyO2TFZ&#10;zM6m2VXTf+8WCt7m8T5ntuhsLW7UeuNYwXCQgCAunDZcKjjkm7cxCB+QNdaOScEveVjMey8zTLW7&#10;c0a3fShFDGGfooIqhCaV0hcVWfQD1xBH7uxaiyHCtpS6xXsMt7V8T5KRtGg4NlTY0Kqi4rK/WgXL&#10;I2dr87M7fWfnzOT5JOGv0UWp1363nIII1IWn+N+91XH+xyf8PRMvkP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F1wW8MAAADcAAAADwAAAAAAAAAAAAAAAACYAgAAZHJzL2Rv&#10;d25yZXYueG1sUEsFBgAAAAAEAAQA9QAAAIgDAAAAAA==&#10;" filled="f" stroked="f">
                  <v:textbox inset="0,0,0,0">
                    <w:txbxContent>
                      <w:p w14:paraId="5BF98FB3" w14:textId="77777777" w:rsidR="009F3606" w:rsidRPr="00804B8A" w:rsidRDefault="009F3606" w:rsidP="00804B8A">
                        <w:pPr>
                          <w:pStyle w:val="NormalWeb"/>
                          <w:spacing w:before="0" w:beforeAutospacing="0" w:after="0" w:afterAutospacing="0"/>
                          <w:rPr>
                            <w:sz w:val="22"/>
                            <w:szCs w:val="22"/>
                          </w:rPr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w:rPr>
                                <w:rFonts w:ascii="Cambria Math" w:hAnsi="Cambria Math" w:cstheme="minorBidi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m:t>m-n+r-i≤j≤m</m:t>
                            </m:r>
                          </m:oMath>
                        </m:oMathPara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Arial" w:eastAsia="MS Mincho" w:hAnsi="Arial" w:cs="Arial" w:hint="eastAsia"/>
          <w:sz w:val="22"/>
          <w:szCs w:val="22"/>
          <w:lang w:eastAsia="ja-JP"/>
        </w:rPr>
        <w:t>The</w:t>
      </w:r>
      <w:r w:rsidR="007F23FB" w:rsidRPr="007F23FB">
        <w:rPr>
          <w:rFonts w:ascii="Arial" w:eastAsia="MS Mincho" w:hAnsi="Arial" w:cs="Arial"/>
          <w:sz w:val="22"/>
          <w:szCs w:val="22"/>
          <w:lang w:eastAsia="ja-JP"/>
        </w:rPr>
        <w:t xml:space="preserve"> first parity check position in the distributed CRC encoded data is equal to the weight of the first row vector of</w:t>
      </w:r>
      <m:oMath>
        <m:r>
          <m:rPr>
            <m:sty m:val="bi"/>
          </m:rPr>
          <w:rPr>
            <w:rFonts w:ascii="Cambria Math" w:eastAsia="MS Mincho" w:hAnsi="Cambria Math" w:cs="Arial"/>
            <w:sz w:val="22"/>
            <w:szCs w:val="22"/>
            <w:lang w:eastAsia="ja-JP"/>
          </w:rPr>
          <m:t> H</m:t>
        </m:r>
      </m:oMath>
      <w:r w:rsidR="007F23FB" w:rsidRPr="007F23FB">
        <w:rPr>
          <w:rFonts w:ascii="Arial" w:eastAsia="MS Mincho" w:hAnsi="Arial" w:cs="Arial"/>
          <w:b/>
          <w:bCs/>
          <w:sz w:val="22"/>
          <w:szCs w:val="22"/>
          <w:lang w:eastAsia="ja-JP"/>
        </w:rPr>
        <w:t>.</w:t>
      </w:r>
      <w:r w:rsidR="007F23FB" w:rsidRPr="007F23FB">
        <w:rPr>
          <w:rFonts w:ascii="Arial" w:eastAsia="MS Mincho" w:hAnsi="Arial" w:cs="Arial" w:hint="eastAsia"/>
          <w:b/>
          <w:bCs/>
          <w:sz w:val="22"/>
          <w:szCs w:val="22"/>
          <w:lang w:eastAsia="ja-JP"/>
        </w:rPr>
        <w:t xml:space="preserve"> </w:t>
      </w:r>
      <w:r w:rsidR="00AC03EF" w:rsidRPr="007F23FB">
        <w:rPr>
          <w:rFonts w:ascii="Arial" w:eastAsia="MS Mincho" w:hAnsi="Arial" w:cs="Arial"/>
          <w:bCs/>
          <w:sz w:val="22"/>
          <w:szCs w:val="22"/>
          <w:lang w:eastAsia="ja-JP"/>
        </w:rPr>
        <w:t xml:space="preserve">In general, </w:t>
      </w:r>
      <w:proofErr w:type="gramStart"/>
      <w:r w:rsidR="00AC03EF" w:rsidRPr="007F23FB">
        <w:rPr>
          <w:rFonts w:ascii="Arial" w:eastAsia="MS Mincho" w:hAnsi="Arial" w:cs="Arial"/>
          <w:bCs/>
          <w:sz w:val="22"/>
          <w:szCs w:val="22"/>
          <w:lang w:eastAsia="ja-JP"/>
        </w:rPr>
        <w:t xml:space="preserve">for </w:t>
      </w:r>
      <w:proofErr w:type="gramEnd"/>
      <m:oMath>
        <m:r>
          <w:rPr>
            <w:rFonts w:ascii="Cambria Math" w:eastAsia="MS Mincho" w:hAnsi="Cambria Math" w:cs="Arial"/>
            <w:sz w:val="22"/>
            <w:szCs w:val="22"/>
            <w:lang w:eastAsia="ja-JP"/>
          </w:rPr>
          <m:t>0≤i&lt;r</m:t>
        </m:r>
      </m:oMath>
      <w:r w:rsidR="00AC03EF" w:rsidRPr="007F23FB">
        <w:rPr>
          <w:rFonts w:ascii="Arial" w:eastAsia="MS Mincho" w:hAnsi="Arial" w:cs="Arial"/>
          <w:bCs/>
          <w:sz w:val="22"/>
          <w:szCs w:val="22"/>
          <w:lang w:eastAsia="ja-JP"/>
        </w:rPr>
        <w:t xml:space="preserve">, the </w:t>
      </w:r>
      <m:oMath>
        <m:r>
          <w:rPr>
            <w:rFonts w:ascii="Cambria Math" w:eastAsia="MS Mincho" w:hAnsi="Cambria Math" w:cs="Arial"/>
            <w:sz w:val="22"/>
            <w:szCs w:val="22"/>
            <w:lang w:eastAsia="ja-JP"/>
          </w:rPr>
          <m:t>i</m:t>
        </m:r>
      </m:oMath>
      <w:r w:rsidR="00AC03EF" w:rsidRPr="007F23FB">
        <w:rPr>
          <w:rFonts w:ascii="Arial" w:eastAsia="MS Mincho" w:hAnsi="Arial" w:cs="Arial"/>
          <w:bCs/>
          <w:sz w:val="22"/>
          <w:szCs w:val="22"/>
          <w:lang w:eastAsia="ja-JP"/>
        </w:rPr>
        <w:t xml:space="preserve">-th parity check position is </w:t>
      </w:r>
      <m:oMath>
        <m:sSub>
          <m:sSubPr>
            <m:ctrlPr>
              <w:rPr>
                <w:rFonts w:ascii="Cambria Math" w:eastAsia="MS Mincho" w:hAnsi="Cambria Math" w:cs="Arial"/>
                <w:bCs/>
                <w:i/>
                <w:iCs/>
                <w:sz w:val="22"/>
                <w:szCs w:val="22"/>
                <w:lang w:eastAsia="ja-JP"/>
              </w:rPr>
            </m:ctrlPr>
          </m:sSubPr>
          <m:e>
            <m:r>
              <w:rPr>
                <w:rFonts w:ascii="Cambria Math" w:eastAsia="MS Mincho" w:hAnsi="Cambria Math" w:cs="Arial"/>
                <w:sz w:val="22"/>
                <w:szCs w:val="22"/>
                <w:lang w:eastAsia="ja-JP"/>
              </w:rPr>
              <m:t>d</m:t>
            </m:r>
          </m:e>
          <m:sub>
            <m:r>
              <w:rPr>
                <w:rFonts w:ascii="Cambria Math" w:eastAsia="MS Mincho" w:hAnsi="Cambria Math" w:cs="Arial"/>
                <w:sz w:val="22"/>
                <w:szCs w:val="22"/>
                <w:lang w:eastAsia="ja-JP"/>
              </w:rPr>
              <m:t>0</m:t>
            </m:r>
          </m:sub>
        </m:sSub>
        <m:r>
          <w:rPr>
            <w:rFonts w:ascii="Cambria Math" w:eastAsia="MS Mincho" w:hAnsi="Cambria Math" w:cs="Arial"/>
            <w:sz w:val="22"/>
            <w:szCs w:val="22"/>
            <w:lang w:eastAsia="ja-JP"/>
          </w:rPr>
          <m:t>+⋯+</m:t>
        </m:r>
        <m:sSub>
          <m:sSubPr>
            <m:ctrlPr>
              <w:rPr>
                <w:rFonts w:ascii="Cambria Math" w:eastAsia="MS Mincho" w:hAnsi="Cambria Math" w:cs="Arial"/>
                <w:bCs/>
                <w:i/>
                <w:iCs/>
                <w:sz w:val="22"/>
                <w:szCs w:val="22"/>
                <w:lang w:eastAsia="ja-JP"/>
              </w:rPr>
            </m:ctrlPr>
          </m:sSubPr>
          <m:e>
            <m:r>
              <w:rPr>
                <w:rFonts w:ascii="Cambria Math" w:eastAsia="MS Mincho" w:hAnsi="Cambria Math" w:cs="Arial"/>
                <w:sz w:val="22"/>
                <w:szCs w:val="22"/>
                <w:lang w:eastAsia="ja-JP"/>
              </w:rPr>
              <m:t>d</m:t>
            </m:r>
          </m:e>
          <m:sub>
            <m:r>
              <w:rPr>
                <w:rFonts w:ascii="Cambria Math" w:eastAsia="MS Mincho" w:hAnsi="Cambria Math" w:cs="Arial"/>
                <w:sz w:val="22"/>
                <w:szCs w:val="22"/>
                <w:lang w:eastAsia="ja-JP"/>
              </w:rPr>
              <m:t>i</m:t>
            </m:r>
          </m:sub>
        </m:sSub>
        <m:r>
          <w:rPr>
            <w:rFonts w:ascii="Cambria Math" w:eastAsia="MS Mincho" w:hAnsi="Cambria Math" w:cs="Arial"/>
            <w:sz w:val="22"/>
            <w:szCs w:val="22"/>
            <w:lang w:eastAsia="ja-JP"/>
          </w:rPr>
          <m:t>-1</m:t>
        </m:r>
      </m:oMath>
      <w:r w:rsidR="00AC03EF" w:rsidRPr="007F23FB">
        <w:rPr>
          <w:rFonts w:ascii="Arial" w:eastAsia="MS Mincho" w:hAnsi="Arial" w:cs="Arial"/>
          <w:bCs/>
          <w:sz w:val="22"/>
          <w:szCs w:val="22"/>
          <w:lang w:eastAsia="ja-JP"/>
        </w:rPr>
        <w:t xml:space="preserve">, where </w:t>
      </w:r>
      <m:oMath>
        <m:sSub>
          <m:sSubPr>
            <m:ctrlPr>
              <w:rPr>
                <w:rFonts w:ascii="Cambria Math" w:eastAsia="MS Mincho" w:hAnsi="Cambria Math" w:cs="Arial"/>
                <w:bCs/>
                <w:i/>
                <w:iCs/>
                <w:sz w:val="22"/>
                <w:szCs w:val="22"/>
                <w:lang w:eastAsia="ja-JP"/>
              </w:rPr>
            </m:ctrlPr>
          </m:sSubPr>
          <m:e>
            <m:r>
              <w:rPr>
                <w:rFonts w:ascii="Cambria Math" w:eastAsia="MS Mincho" w:hAnsi="Cambria Math" w:cs="Arial"/>
                <w:sz w:val="22"/>
                <w:szCs w:val="22"/>
                <w:lang w:eastAsia="ja-JP"/>
              </w:rPr>
              <m:t>d</m:t>
            </m:r>
          </m:e>
          <m:sub>
            <m:r>
              <w:rPr>
                <w:rFonts w:ascii="Cambria Math" w:eastAsia="MS Mincho" w:hAnsi="Cambria Math" w:cs="Arial"/>
                <w:sz w:val="22"/>
                <w:szCs w:val="22"/>
                <w:lang w:eastAsia="ja-JP"/>
              </w:rPr>
              <m:t>i</m:t>
            </m:r>
          </m:sub>
        </m:sSub>
      </m:oMath>
      <w:r w:rsidR="00AC03EF" w:rsidRPr="007F23FB">
        <w:rPr>
          <w:rFonts w:ascii="Arial" w:eastAsia="MS Mincho" w:hAnsi="Arial" w:cs="Arial"/>
          <w:bCs/>
          <w:sz w:val="22"/>
          <w:szCs w:val="22"/>
          <w:lang w:eastAsia="ja-JP"/>
        </w:rPr>
        <w:t xml:space="preserve"> is given as follows:</w:t>
      </w:r>
    </w:p>
    <w:p w14:paraId="7C205F47" w14:textId="77777777" w:rsidR="00AE344E" w:rsidRDefault="00AE344E" w:rsidP="00804B8A">
      <w:pPr>
        <w:rPr>
          <w:rFonts w:ascii="Arial" w:eastAsia="MS Mincho" w:hAnsi="Arial" w:cs="Arial"/>
          <w:bCs/>
          <w:sz w:val="22"/>
          <w:szCs w:val="22"/>
          <w:lang w:eastAsia="ja-JP"/>
        </w:rPr>
      </w:pPr>
    </w:p>
    <w:p w14:paraId="3591D6B1" w14:textId="4D493A86" w:rsidR="00804B8A" w:rsidRPr="007F23FB" w:rsidRDefault="00804B8A" w:rsidP="00804B8A">
      <w:pPr>
        <w:rPr>
          <w:rFonts w:ascii="Arial" w:eastAsia="MS Mincho" w:hAnsi="Arial" w:cs="Arial"/>
          <w:b/>
          <w:bCs/>
          <w:sz w:val="22"/>
          <w:szCs w:val="22"/>
          <w:lang w:eastAsia="ja-JP"/>
        </w:rPr>
      </w:pPr>
    </w:p>
    <w:p w14:paraId="6F435649" w14:textId="21D58DF2" w:rsidR="00D6490F" w:rsidRPr="007F23FB" w:rsidRDefault="00D6490F" w:rsidP="00540A44">
      <w:pPr>
        <w:jc w:val="both"/>
        <w:rPr>
          <w:rFonts w:ascii="Arial" w:eastAsia="MS Mincho" w:hAnsi="Arial" w:cs="Arial"/>
          <w:sz w:val="36"/>
          <w:szCs w:val="36"/>
          <w:lang w:eastAsia="ja-JP"/>
        </w:rPr>
      </w:pPr>
    </w:p>
    <w:p w14:paraId="04C25337" w14:textId="77777777" w:rsidR="00804B8A" w:rsidRDefault="00804B8A" w:rsidP="00804B8A">
      <w:pPr>
        <w:pStyle w:val="ListParagraph"/>
        <w:ind w:left="360"/>
        <w:jc w:val="both"/>
        <w:rPr>
          <w:rFonts w:ascii="Arial" w:eastAsia="MS Mincho" w:hAnsi="Arial" w:cs="Arial"/>
          <w:sz w:val="36"/>
          <w:szCs w:val="36"/>
          <w:lang w:val="en-GB" w:eastAsia="ja-JP"/>
        </w:rPr>
      </w:pPr>
    </w:p>
    <w:p w14:paraId="25B6DCF7" w14:textId="77777777" w:rsidR="006D76F9" w:rsidRDefault="006D76F9" w:rsidP="00804B8A">
      <w:pPr>
        <w:pStyle w:val="ListParagraph"/>
        <w:ind w:left="360"/>
        <w:jc w:val="both"/>
        <w:rPr>
          <w:rFonts w:ascii="Arial" w:eastAsia="MS Mincho" w:hAnsi="Arial" w:cs="Arial"/>
          <w:sz w:val="36"/>
          <w:szCs w:val="36"/>
          <w:lang w:val="en-GB" w:eastAsia="ja-JP"/>
        </w:rPr>
      </w:pPr>
    </w:p>
    <w:p w14:paraId="3900E1AA" w14:textId="7026C421" w:rsidR="00804B8A" w:rsidRDefault="00804B8A" w:rsidP="00906F41">
      <w:pPr>
        <w:pStyle w:val="ListParagraph"/>
        <w:numPr>
          <w:ilvl w:val="0"/>
          <w:numId w:val="31"/>
        </w:numPr>
        <w:jc w:val="both"/>
        <w:rPr>
          <w:rFonts w:ascii="Arial" w:eastAsia="MS Mincho" w:hAnsi="Arial" w:cs="Arial"/>
          <w:sz w:val="36"/>
          <w:szCs w:val="36"/>
          <w:lang w:val="en-GB" w:eastAsia="ja-JP"/>
        </w:rPr>
      </w:pPr>
      <w:r>
        <w:rPr>
          <w:rFonts w:ascii="Arial" w:eastAsia="MS Mincho" w:hAnsi="Arial" w:cs="Arial" w:hint="eastAsia"/>
          <w:sz w:val="36"/>
          <w:szCs w:val="36"/>
          <w:lang w:val="en-GB" w:eastAsia="ja-JP"/>
        </w:rPr>
        <w:t>Example</w:t>
      </w:r>
    </w:p>
    <w:p w14:paraId="59236BCF" w14:textId="77777777" w:rsidR="00301F7A" w:rsidRDefault="00301F7A" w:rsidP="00301F7A">
      <w:pPr>
        <w:pStyle w:val="ListParagraph"/>
        <w:ind w:left="360"/>
        <w:jc w:val="both"/>
        <w:rPr>
          <w:rFonts w:ascii="Arial" w:eastAsia="MS Mincho" w:hAnsi="Arial" w:cs="Arial"/>
          <w:sz w:val="36"/>
          <w:szCs w:val="36"/>
          <w:lang w:val="en-GB" w:eastAsia="ja-JP"/>
        </w:rPr>
      </w:pPr>
    </w:p>
    <w:p w14:paraId="5C4FA792" w14:textId="52C95790" w:rsidR="00AC03EF" w:rsidRPr="008F7EDD" w:rsidRDefault="00AC03EF" w:rsidP="00804B8A">
      <w:pPr>
        <w:pStyle w:val="ListParagraph"/>
        <w:numPr>
          <w:ilvl w:val="0"/>
          <w:numId w:val="42"/>
        </w:numPr>
        <w:jc w:val="both"/>
        <w:rPr>
          <w:rFonts w:ascii="Arial" w:eastAsia="MS Mincho" w:hAnsi="Arial" w:cs="Arial"/>
          <w:lang w:eastAsia="ja-JP"/>
        </w:rPr>
      </w:pPr>
      <w:r w:rsidRPr="00804B8A">
        <w:rPr>
          <w:rFonts w:ascii="Arial" w:eastAsia="MS Mincho" w:hAnsi="Arial" w:cs="Arial"/>
          <w:lang w:eastAsia="ja-JP"/>
        </w:rPr>
        <w:t xml:space="preserve">CRC polynomial: </w:t>
      </w:r>
      <m:oMath>
        <m:r>
          <w:rPr>
            <w:rFonts w:ascii="Cambria Math" w:eastAsia="MS Mincho" w:hAnsi="Cambria Math" w:cs="Arial"/>
            <w:lang w:eastAsia="ja-JP"/>
          </w:rPr>
          <m:t>g</m:t>
        </m:r>
        <m:d>
          <m:dPr>
            <m:ctrlPr>
              <w:rPr>
                <w:rFonts w:ascii="Cambria Math" w:eastAsia="MS Mincho" w:hAnsi="Cambria Math" w:cs="Arial"/>
                <w:i/>
                <w:iCs/>
                <w:lang w:eastAsia="ja-JP"/>
              </w:rPr>
            </m:ctrlPr>
          </m:dPr>
          <m:e>
            <m:r>
              <w:rPr>
                <w:rFonts w:ascii="Cambria Math" w:eastAsia="MS Mincho" w:hAnsi="Cambria Math" w:cs="Arial"/>
                <w:lang w:eastAsia="ja-JP"/>
              </w:rPr>
              <m:t>x</m:t>
            </m:r>
          </m:e>
        </m:d>
        <m:r>
          <w:rPr>
            <w:rFonts w:ascii="Cambria Math" w:eastAsia="MS Mincho" w:hAnsi="Cambria Math" w:cs="Arial"/>
            <w:lang w:eastAsia="ja-JP"/>
          </w:rPr>
          <m:t>=</m:t>
        </m:r>
        <m:sSup>
          <m:sSupPr>
            <m:ctrlPr>
              <w:rPr>
                <w:rFonts w:ascii="Cambria Math" w:eastAsia="MS Mincho" w:hAnsi="Cambria Math" w:cs="Arial"/>
                <w:i/>
                <w:iCs/>
                <w:lang w:eastAsia="ja-JP"/>
              </w:rPr>
            </m:ctrlPr>
          </m:sSupPr>
          <m:e>
            <m:r>
              <w:rPr>
                <w:rFonts w:ascii="Cambria Math" w:eastAsia="MS Mincho" w:hAnsi="Cambria Math" w:cs="Arial"/>
                <w:lang w:eastAsia="ja-JP"/>
              </w:rPr>
              <m:t>x</m:t>
            </m:r>
          </m:e>
          <m:sup>
            <m:r>
              <w:rPr>
                <w:rFonts w:ascii="Cambria Math" w:eastAsia="MS Mincho" w:hAnsi="Cambria Math" w:cs="Arial"/>
                <w:lang w:eastAsia="ja-JP"/>
              </w:rPr>
              <m:t>8</m:t>
            </m:r>
          </m:sup>
        </m:sSup>
        <m:r>
          <w:rPr>
            <w:rFonts w:ascii="Cambria Math" w:eastAsia="MS Mincho" w:hAnsi="Cambria Math" w:cs="Arial"/>
            <w:lang w:eastAsia="ja-JP"/>
          </w:rPr>
          <m:t>+</m:t>
        </m:r>
        <m:sSup>
          <m:sSupPr>
            <m:ctrlPr>
              <w:rPr>
                <w:rFonts w:ascii="Cambria Math" w:eastAsia="MS Mincho" w:hAnsi="Cambria Math" w:cs="Arial"/>
                <w:i/>
                <w:iCs/>
                <w:lang w:eastAsia="ja-JP"/>
              </w:rPr>
            </m:ctrlPr>
          </m:sSupPr>
          <m:e>
            <m:r>
              <w:rPr>
                <w:rFonts w:ascii="Cambria Math" w:eastAsia="MS Mincho" w:hAnsi="Cambria Math" w:cs="Arial"/>
                <w:lang w:eastAsia="ja-JP"/>
              </w:rPr>
              <m:t>x</m:t>
            </m:r>
          </m:e>
          <m:sup>
            <m:r>
              <w:rPr>
                <w:rFonts w:ascii="Cambria Math" w:eastAsia="MS Mincho" w:hAnsi="Cambria Math" w:cs="Arial"/>
                <w:lang w:eastAsia="ja-JP"/>
              </w:rPr>
              <m:t>2</m:t>
            </m:r>
          </m:sup>
        </m:sSup>
        <m:r>
          <w:rPr>
            <w:rFonts w:ascii="Cambria Math" w:eastAsia="MS Mincho" w:hAnsi="Cambria Math" w:cs="Arial"/>
            <w:lang w:eastAsia="ja-JP"/>
          </w:rPr>
          <m:t>+x+1</m:t>
        </m:r>
      </m:oMath>
    </w:p>
    <w:p w14:paraId="7C6D0A1B" w14:textId="7E29A4B7" w:rsidR="008F7EDD" w:rsidRPr="00804B8A" w:rsidRDefault="008F7EDD" w:rsidP="00804B8A">
      <w:pPr>
        <w:pStyle w:val="ListParagraph"/>
        <w:numPr>
          <w:ilvl w:val="0"/>
          <w:numId w:val="42"/>
        </w:numPr>
        <w:jc w:val="both"/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 w:hint="eastAsia"/>
          <w:lang w:eastAsia="ja-JP"/>
        </w:rPr>
        <w:t>Number of CRC bits = 8</w:t>
      </w:r>
    </w:p>
    <w:p w14:paraId="0498883C" w14:textId="77777777" w:rsidR="00AC03EF" w:rsidRDefault="00AC03EF" w:rsidP="00804B8A">
      <w:pPr>
        <w:pStyle w:val="ListParagraph"/>
        <w:numPr>
          <w:ilvl w:val="0"/>
          <w:numId w:val="42"/>
        </w:numPr>
        <w:jc w:val="both"/>
        <w:rPr>
          <w:rFonts w:ascii="Arial" w:eastAsia="MS Mincho" w:hAnsi="Arial" w:cs="Arial"/>
          <w:lang w:eastAsia="ja-JP"/>
        </w:rPr>
      </w:pPr>
      <w:r w:rsidRPr="00804B8A">
        <w:rPr>
          <w:rFonts w:ascii="Arial" w:eastAsia="MS Mincho" w:hAnsi="Arial" w:cs="Arial"/>
          <w:lang w:eastAsia="ja-JP"/>
        </w:rPr>
        <w:t>Number of information bits: 30</w:t>
      </w:r>
    </w:p>
    <w:p w14:paraId="6566871C" w14:textId="77777777" w:rsidR="00FD1CE8" w:rsidRPr="00804B8A" w:rsidRDefault="00FD1CE8" w:rsidP="00FD1CE8">
      <w:pPr>
        <w:pStyle w:val="ListParagraph"/>
        <w:numPr>
          <w:ilvl w:val="0"/>
          <w:numId w:val="42"/>
        </w:numPr>
        <w:jc w:val="both"/>
        <w:rPr>
          <w:rFonts w:ascii="Arial" w:eastAsia="MS Mincho" w:hAnsi="Arial" w:cs="Arial"/>
          <w:lang w:eastAsia="ja-JP"/>
        </w:rPr>
      </w:pPr>
      <w:r w:rsidRPr="00804B8A">
        <w:rPr>
          <w:rFonts w:ascii="Arial" w:eastAsia="MS Mincho" w:hAnsi="Arial" w:cs="Arial"/>
          <w:lang w:eastAsia="ja-JP"/>
        </w:rPr>
        <w:t xml:space="preserve">Period of </w:t>
      </w:r>
      <m:oMath>
        <m:r>
          <w:rPr>
            <w:rFonts w:ascii="Cambria Math" w:eastAsia="MS Mincho" w:hAnsi="Cambria Math" w:cs="Arial"/>
            <w:lang w:eastAsia="ja-JP"/>
          </w:rPr>
          <m:t>g(x)</m:t>
        </m:r>
      </m:oMath>
      <w:r w:rsidRPr="00804B8A">
        <w:rPr>
          <w:rFonts w:ascii="Arial" w:eastAsia="MS Mincho" w:hAnsi="Arial" w:cs="Arial"/>
          <w:lang w:eastAsia="ja-JP"/>
        </w:rPr>
        <w:t>: 127</w:t>
      </w:r>
    </w:p>
    <w:p w14:paraId="6AAF251C" w14:textId="6D3916B9" w:rsidR="00AC03EF" w:rsidRPr="00804B8A" w:rsidRDefault="00AC03EF" w:rsidP="00804B8A">
      <w:pPr>
        <w:pStyle w:val="ListParagraph"/>
        <w:numPr>
          <w:ilvl w:val="0"/>
          <w:numId w:val="42"/>
        </w:numPr>
        <w:jc w:val="both"/>
        <w:rPr>
          <w:rFonts w:ascii="Arial" w:eastAsia="MS Mincho" w:hAnsi="Arial" w:cs="Arial"/>
          <w:lang w:eastAsia="ja-JP"/>
        </w:rPr>
      </w:pPr>
      <w:r w:rsidRPr="00804B8A">
        <w:rPr>
          <w:rFonts w:ascii="Arial" w:eastAsia="MS Mincho" w:hAnsi="Arial" w:cs="Arial"/>
          <w:lang w:eastAsia="ja-JP"/>
        </w:rPr>
        <w:t xml:space="preserve">Parity-check polynomial: </w:t>
      </w:r>
      <m:oMath>
        <m:r>
          <w:rPr>
            <w:rFonts w:ascii="Cambria Math" w:eastAsia="MS Mincho" w:hAnsi="Cambria Math" w:cs="Arial"/>
            <w:lang w:eastAsia="ja-JP"/>
          </w:rPr>
          <m:t>h</m:t>
        </m:r>
        <m:d>
          <m:dPr>
            <m:ctrlPr>
              <w:rPr>
                <w:rFonts w:ascii="Cambria Math" w:eastAsia="MS Mincho" w:hAnsi="Cambria Math" w:cs="Arial"/>
                <w:i/>
                <w:iCs/>
                <w:lang w:eastAsia="ja-JP"/>
              </w:rPr>
            </m:ctrlPr>
          </m:dPr>
          <m:e>
            <m:r>
              <w:rPr>
                <w:rFonts w:ascii="Cambria Math" w:eastAsia="MS Mincho" w:hAnsi="Cambria Math" w:cs="Arial"/>
                <w:lang w:eastAsia="ja-JP"/>
              </w:rPr>
              <m:t>x</m:t>
            </m:r>
          </m:e>
        </m:d>
        <m:r>
          <w:rPr>
            <w:rFonts w:ascii="Cambria Math" w:eastAsia="MS Mincho" w:hAnsi="Cambria Math" w:cs="Arial"/>
            <w:lang w:eastAsia="ja-JP"/>
          </w:rPr>
          <m:t>=(</m:t>
        </m:r>
        <m:sSup>
          <m:sSupPr>
            <m:ctrlPr>
              <w:rPr>
                <w:rFonts w:ascii="Cambria Math" w:eastAsia="MS Mincho" w:hAnsi="Cambria Math" w:cs="Arial"/>
                <w:i/>
                <w:iCs/>
                <w:lang w:eastAsia="ja-JP"/>
              </w:rPr>
            </m:ctrlPr>
          </m:sSupPr>
          <m:e>
            <m:r>
              <w:rPr>
                <w:rFonts w:ascii="Cambria Math" w:eastAsia="MS Mincho" w:hAnsi="Cambria Math" w:cs="Arial"/>
                <w:lang w:eastAsia="ja-JP"/>
              </w:rPr>
              <m:t>x</m:t>
            </m:r>
          </m:e>
          <m:sup>
            <m:r>
              <w:rPr>
                <w:rFonts w:ascii="Cambria Math" w:eastAsia="MS Mincho" w:hAnsi="Cambria Math" w:cs="Arial"/>
                <w:lang w:eastAsia="ja-JP"/>
              </w:rPr>
              <m:t>127</m:t>
            </m:r>
          </m:sup>
        </m:sSup>
        <m:r>
          <w:rPr>
            <w:rFonts w:ascii="Cambria Math" w:eastAsia="MS Mincho" w:hAnsi="Cambria Math" w:cs="Arial"/>
            <w:lang w:eastAsia="ja-JP"/>
          </w:rPr>
          <m:t>-1)/(</m:t>
        </m:r>
        <m:sSup>
          <m:sSupPr>
            <m:ctrlPr>
              <w:rPr>
                <w:rFonts w:ascii="Cambria Math" w:eastAsia="MS Mincho" w:hAnsi="Cambria Math" w:cs="Arial"/>
                <w:i/>
                <w:iCs/>
                <w:lang w:eastAsia="ja-JP"/>
              </w:rPr>
            </m:ctrlPr>
          </m:sSupPr>
          <m:e>
            <m:r>
              <w:rPr>
                <w:rFonts w:ascii="Cambria Math" w:eastAsia="MS Mincho" w:hAnsi="Cambria Math" w:cs="Arial"/>
                <w:lang w:eastAsia="ja-JP"/>
              </w:rPr>
              <m:t>x</m:t>
            </m:r>
          </m:e>
          <m:sup>
            <m:r>
              <w:rPr>
                <w:rFonts w:ascii="Cambria Math" w:eastAsia="MS Mincho" w:hAnsi="Cambria Math" w:cs="Arial"/>
                <w:lang w:eastAsia="ja-JP"/>
              </w:rPr>
              <m:t>8</m:t>
            </m:r>
          </m:sup>
        </m:sSup>
        <m:r>
          <w:rPr>
            <w:rFonts w:ascii="Cambria Math" w:eastAsia="MS Mincho" w:hAnsi="Cambria Math" w:cs="Arial"/>
            <w:lang w:eastAsia="ja-JP"/>
          </w:rPr>
          <m:t>+</m:t>
        </m:r>
        <m:sSup>
          <m:sSupPr>
            <m:ctrlPr>
              <w:rPr>
                <w:rFonts w:ascii="Cambria Math" w:eastAsia="MS Mincho" w:hAnsi="Cambria Math" w:cs="Arial"/>
                <w:i/>
                <w:iCs/>
                <w:lang w:eastAsia="ja-JP"/>
              </w:rPr>
            </m:ctrlPr>
          </m:sSupPr>
          <m:e>
            <m:r>
              <w:rPr>
                <w:rFonts w:ascii="Cambria Math" w:eastAsia="MS Mincho" w:hAnsi="Cambria Math" w:cs="Arial"/>
                <w:lang w:eastAsia="ja-JP"/>
              </w:rPr>
              <m:t>x</m:t>
            </m:r>
          </m:e>
          <m:sup>
            <m:r>
              <w:rPr>
                <w:rFonts w:ascii="Cambria Math" w:eastAsia="MS Mincho" w:hAnsi="Cambria Math" w:cs="Arial"/>
                <w:lang w:eastAsia="ja-JP"/>
              </w:rPr>
              <m:t>2</m:t>
            </m:r>
          </m:sup>
        </m:sSup>
        <m:r>
          <w:rPr>
            <w:rFonts w:ascii="Cambria Math" w:eastAsia="MS Mincho" w:hAnsi="Cambria Math" w:cs="Arial"/>
            <w:lang w:eastAsia="ja-JP"/>
          </w:rPr>
          <m:t>+x+1)</m:t>
        </m:r>
      </m:oMath>
    </w:p>
    <w:p w14:paraId="5C2F8FAB" w14:textId="23ED258D" w:rsidR="00AC03EF" w:rsidRDefault="00AC03EF" w:rsidP="00804B8A">
      <w:pPr>
        <w:pStyle w:val="ListParagraph"/>
        <w:numPr>
          <w:ilvl w:val="0"/>
          <w:numId w:val="42"/>
        </w:numPr>
        <w:jc w:val="both"/>
        <w:rPr>
          <w:rFonts w:ascii="Arial" w:eastAsia="MS Mincho" w:hAnsi="Arial" w:cs="Arial"/>
          <w:lang w:eastAsia="ja-JP"/>
        </w:rPr>
      </w:pPr>
      <w:r w:rsidRPr="00804B8A">
        <w:rPr>
          <w:rFonts w:ascii="Arial" w:eastAsia="MS Mincho" w:hAnsi="Arial" w:cs="Arial"/>
          <w:lang w:eastAsia="ja-JP"/>
        </w:rPr>
        <w:t xml:space="preserve">Degree of </w:t>
      </w:r>
      <m:oMath>
        <m:r>
          <w:rPr>
            <w:rFonts w:ascii="Cambria Math" w:eastAsia="MS Mincho" w:hAnsi="Cambria Math" w:cs="Arial"/>
            <w:lang w:eastAsia="ja-JP"/>
          </w:rPr>
          <m:t>h(x)</m:t>
        </m:r>
      </m:oMath>
      <w:r w:rsidRPr="00804B8A">
        <w:rPr>
          <w:rFonts w:ascii="Arial" w:eastAsia="MS Mincho" w:hAnsi="Arial" w:cs="Arial"/>
          <w:lang w:eastAsia="ja-JP"/>
        </w:rPr>
        <w:t>: 119</w:t>
      </w:r>
    </w:p>
    <w:p w14:paraId="2EC9675D" w14:textId="15088C86" w:rsidR="00FD1CE8" w:rsidRDefault="00FD1CE8" w:rsidP="00804B8A">
      <w:pPr>
        <w:pStyle w:val="ListParagraph"/>
        <w:numPr>
          <w:ilvl w:val="0"/>
          <w:numId w:val="42"/>
        </w:numPr>
        <w:jc w:val="both"/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 w:hint="eastAsia"/>
          <w:lang w:eastAsia="ja-JP"/>
        </w:rPr>
        <w:t xml:space="preserve">Length of CRC </w:t>
      </w:r>
      <w:proofErr w:type="spellStart"/>
      <w:r>
        <w:rPr>
          <w:rFonts w:ascii="Arial" w:eastAsia="MS Mincho" w:hAnsi="Arial" w:cs="Arial" w:hint="eastAsia"/>
          <w:lang w:eastAsia="ja-JP"/>
        </w:rPr>
        <w:t>codeword</w:t>
      </w:r>
      <w:proofErr w:type="spellEnd"/>
      <w:r>
        <w:rPr>
          <w:rFonts w:ascii="Arial" w:eastAsia="MS Mincho" w:hAnsi="Arial" w:cs="Arial" w:hint="eastAsia"/>
          <w:lang w:eastAsia="ja-JP"/>
        </w:rPr>
        <w:t xml:space="preserve"> = number of information bits + number of CRC bits = 30+8=38.</w:t>
      </w:r>
    </w:p>
    <w:p w14:paraId="3EEBD0B2" w14:textId="79263757" w:rsidR="00301F7A" w:rsidRPr="00804B8A" w:rsidRDefault="00301F7A" w:rsidP="00804B8A">
      <w:pPr>
        <w:pStyle w:val="ListParagraph"/>
        <w:numPr>
          <w:ilvl w:val="0"/>
          <w:numId w:val="42"/>
        </w:numPr>
        <w:jc w:val="both"/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 w:hint="eastAsia"/>
          <w:lang w:eastAsia="ja-JP"/>
        </w:rPr>
        <w:t xml:space="preserve">The last row of </w:t>
      </w:r>
      <m:oMath>
        <m:r>
          <m:rPr>
            <m:sty m:val="bi"/>
          </m:rPr>
          <w:rPr>
            <w:rFonts w:ascii="Cambria Math" w:eastAsiaTheme="minorEastAsia" w:hAnsi="Cambria Math" w:cstheme="minorBidi"/>
            <w:color w:val="000000" w:themeColor="text1"/>
            <w:kern w:val="24"/>
          </w:rPr>
          <m:t>H</m:t>
        </m:r>
      </m:oMath>
      <w:r w:rsidR="00FD1CE8">
        <w:rPr>
          <w:rFonts w:ascii="Arial" w:eastAsia="MS Mincho" w:hAnsi="Arial" w:cs="Arial" w:hint="eastAsia"/>
          <w:iCs/>
          <w:color w:val="000000" w:themeColor="text1"/>
          <w:kern w:val="24"/>
          <w:lang w:eastAsia="ja-JP"/>
        </w:rPr>
        <w:t xml:space="preserve"> matrix is formed by the coefficients of last 38 terms </w:t>
      </w:r>
      <w:proofErr w:type="gramStart"/>
      <w:r w:rsidR="00FD1CE8">
        <w:rPr>
          <w:rFonts w:ascii="Arial" w:eastAsia="MS Mincho" w:hAnsi="Arial" w:cs="Arial" w:hint="eastAsia"/>
          <w:iCs/>
          <w:color w:val="000000" w:themeColor="text1"/>
          <w:kern w:val="24"/>
          <w:lang w:eastAsia="ja-JP"/>
        </w:rPr>
        <w:t xml:space="preserve">of </w:t>
      </w:r>
      <w:proofErr w:type="gramEnd"/>
      <m:oMath>
        <m:r>
          <w:rPr>
            <w:rFonts w:ascii="Cambria Math" w:eastAsia="MS Mincho" w:hAnsi="Cambria Math" w:cs="Arial"/>
            <w:lang w:eastAsia="ja-JP"/>
          </w:rPr>
          <m:t>h</m:t>
        </m:r>
        <m:d>
          <m:dPr>
            <m:ctrlPr>
              <w:rPr>
                <w:rFonts w:ascii="Cambria Math" w:eastAsia="MS Mincho" w:hAnsi="Cambria Math" w:cs="Arial"/>
                <w:i/>
                <w:iCs/>
                <w:lang w:eastAsia="ja-JP"/>
              </w:rPr>
            </m:ctrlPr>
          </m:dPr>
          <m:e>
            <m:r>
              <w:rPr>
                <w:rFonts w:ascii="Cambria Math" w:eastAsia="MS Mincho" w:hAnsi="Cambria Math" w:cs="Arial"/>
                <w:lang w:eastAsia="ja-JP"/>
              </w:rPr>
              <m:t>x</m:t>
            </m:r>
          </m:e>
        </m:d>
      </m:oMath>
      <w:r w:rsidR="00FD1CE8">
        <w:rPr>
          <w:rFonts w:ascii="Arial" w:eastAsia="MS Mincho" w:hAnsi="Arial" w:cs="Arial" w:hint="eastAsia"/>
          <w:iCs/>
          <w:lang w:eastAsia="ja-JP"/>
        </w:rPr>
        <w:t xml:space="preserve">. Thus last row of </w:t>
      </w:r>
      <m:oMath>
        <m:r>
          <m:rPr>
            <m:sty m:val="bi"/>
          </m:rPr>
          <w:rPr>
            <w:rFonts w:ascii="Cambria Math" w:eastAsiaTheme="minorEastAsia" w:hAnsi="Cambria Math" w:cstheme="minorBidi"/>
            <w:color w:val="000000" w:themeColor="text1"/>
            <w:kern w:val="24"/>
          </w:rPr>
          <m:t>H</m:t>
        </m:r>
      </m:oMath>
      <w:r w:rsidR="00FD1CE8">
        <w:rPr>
          <w:rFonts w:ascii="Arial" w:eastAsia="MS Mincho" w:hAnsi="Arial" w:cs="Arial" w:hint="eastAsia"/>
          <w:b/>
          <w:iCs/>
          <w:color w:val="000000" w:themeColor="text1"/>
          <w:kern w:val="24"/>
          <w:lang w:eastAsia="ja-JP"/>
        </w:rPr>
        <w:t xml:space="preserve"> </w:t>
      </w:r>
      <w:r w:rsidR="00FD1CE8">
        <w:rPr>
          <w:rFonts w:ascii="Arial" w:eastAsia="MS Mincho" w:hAnsi="Arial" w:cs="Arial" w:hint="eastAsia"/>
          <w:iCs/>
          <w:color w:val="000000" w:themeColor="text1"/>
          <w:kern w:val="24"/>
          <w:lang w:eastAsia="ja-JP"/>
        </w:rPr>
        <w:t xml:space="preserve">is given by </w:t>
      </w:r>
      <w:r w:rsidR="00FD1CE8">
        <w:rPr>
          <w:rFonts w:ascii="Arial" w:eastAsia="MS Mincho" w:hAnsi="Arial" w:cs="Arial"/>
          <w:iCs/>
          <w:color w:val="000000" w:themeColor="text1"/>
          <w:kern w:val="24"/>
          <w:lang w:eastAsia="ja-JP"/>
        </w:rPr>
        <w:t>the</w:t>
      </w:r>
      <w:r w:rsidR="00FD1CE8">
        <w:rPr>
          <w:rFonts w:ascii="Arial" w:eastAsia="MS Mincho" w:hAnsi="Arial" w:cs="Arial" w:hint="eastAsia"/>
          <w:iCs/>
          <w:color w:val="000000" w:themeColor="text1"/>
          <w:kern w:val="24"/>
          <w:lang w:eastAsia="ja-JP"/>
        </w:rPr>
        <w:t xml:space="preserve"> </w:t>
      </w:r>
      <w:proofErr w:type="gramStart"/>
      <w:r w:rsidR="00FD1CE8" w:rsidRPr="00804B8A">
        <w:rPr>
          <w:rFonts w:ascii="Arial" w:eastAsia="MS Mincho" w:hAnsi="Arial" w:cs="Arial"/>
          <w:lang w:eastAsia="ja-JP"/>
        </w:rPr>
        <w:t xml:space="preserve">coefficients </w:t>
      </w:r>
      <w:proofErr w:type="gramEnd"/>
      <m:oMath>
        <m:sSub>
          <m:sSubPr>
            <m:ctrlPr>
              <w:rPr>
                <w:rFonts w:ascii="Cambria Math" w:eastAsia="MS Mincho" w:hAnsi="Cambria Math" w:cs="Arial"/>
                <w:i/>
                <w:iCs/>
                <w:lang w:eastAsia="ja-JP"/>
              </w:rPr>
            </m:ctrlPr>
          </m:sSubPr>
          <m:e>
            <m:r>
              <w:rPr>
                <w:rFonts w:ascii="Cambria Math" w:eastAsia="MS Mincho" w:hAnsi="Cambria Math" w:cs="Arial"/>
                <w:lang w:eastAsia="ja-JP"/>
              </w:rPr>
              <m:t>h</m:t>
            </m:r>
          </m:e>
          <m:sub>
            <m:r>
              <w:rPr>
                <w:rFonts w:ascii="Cambria Math" w:eastAsia="MS Mincho" w:hAnsi="Cambria Math" w:cs="Arial"/>
                <w:lang w:eastAsia="ja-JP"/>
              </w:rPr>
              <m:t>82</m:t>
            </m:r>
          </m:sub>
        </m:sSub>
        <m:r>
          <w:rPr>
            <w:rFonts w:ascii="Cambria Math" w:eastAsia="MS Mincho" w:hAnsi="Cambria Math" w:cs="Arial"/>
            <w:lang w:eastAsia="ja-JP"/>
          </w:rPr>
          <m:t>,</m:t>
        </m:r>
        <m:sSub>
          <m:sSubPr>
            <m:ctrlPr>
              <w:rPr>
                <w:rFonts w:ascii="Cambria Math" w:eastAsia="MS Mincho" w:hAnsi="Cambria Math" w:cs="Arial"/>
                <w:i/>
                <w:iCs/>
                <w:lang w:eastAsia="ja-JP"/>
              </w:rPr>
            </m:ctrlPr>
          </m:sSubPr>
          <m:e>
            <m:r>
              <w:rPr>
                <w:rFonts w:ascii="Cambria Math" w:eastAsia="MS Mincho" w:hAnsi="Cambria Math" w:cs="Arial"/>
                <w:lang w:eastAsia="ja-JP"/>
              </w:rPr>
              <m:t>h</m:t>
            </m:r>
          </m:e>
          <m:sub>
            <m:r>
              <w:rPr>
                <w:rFonts w:ascii="Cambria Math" w:eastAsia="MS Mincho" w:hAnsi="Cambria Math" w:cs="Arial"/>
                <w:lang w:eastAsia="ja-JP"/>
              </w:rPr>
              <m:t>83</m:t>
            </m:r>
          </m:sub>
        </m:sSub>
        <m:r>
          <w:rPr>
            <w:rFonts w:ascii="Cambria Math" w:eastAsia="MS Mincho" w:hAnsi="Cambria Math" w:cs="Arial"/>
            <w:lang w:eastAsia="ja-JP"/>
          </w:rPr>
          <m:t>,…,</m:t>
        </m:r>
        <m:sSub>
          <m:sSubPr>
            <m:ctrlPr>
              <w:rPr>
                <w:rFonts w:ascii="Cambria Math" w:eastAsia="MS Mincho" w:hAnsi="Cambria Math" w:cs="Arial"/>
                <w:i/>
                <w:iCs/>
                <w:lang w:eastAsia="ja-JP"/>
              </w:rPr>
            </m:ctrlPr>
          </m:sSubPr>
          <m:e>
            <m:r>
              <w:rPr>
                <w:rFonts w:ascii="Cambria Math" w:eastAsia="MS Mincho" w:hAnsi="Cambria Math" w:cs="Arial"/>
                <w:lang w:eastAsia="ja-JP"/>
              </w:rPr>
              <m:t>h</m:t>
            </m:r>
          </m:e>
          <m:sub>
            <m:r>
              <w:rPr>
                <w:rFonts w:ascii="Cambria Math" w:eastAsia="MS Mincho" w:hAnsi="Cambria Math" w:cs="Arial"/>
                <w:lang w:eastAsia="ja-JP"/>
              </w:rPr>
              <m:t>119</m:t>
            </m:r>
          </m:sub>
        </m:sSub>
      </m:oMath>
      <w:r w:rsidR="00FD1CE8">
        <w:rPr>
          <w:rFonts w:ascii="Arial" w:eastAsia="MS Mincho" w:hAnsi="Arial" w:cs="Arial" w:hint="eastAsia"/>
          <w:iCs/>
          <w:lang w:eastAsia="ja-JP"/>
        </w:rPr>
        <w:t>.</w:t>
      </w:r>
    </w:p>
    <w:p w14:paraId="5D22EA01" w14:textId="393ABE62" w:rsidR="00804B8A" w:rsidRDefault="00804B8A" w:rsidP="00804B8A">
      <w:pPr>
        <w:jc w:val="both"/>
        <w:rPr>
          <w:rFonts w:ascii="Arial" w:eastAsia="MS Mincho" w:hAnsi="Arial" w:cs="Arial"/>
          <w:sz w:val="22"/>
          <w:szCs w:val="22"/>
          <w:lang w:eastAsia="ja-JP"/>
        </w:rPr>
      </w:pPr>
      <w:r w:rsidRPr="00804B8A">
        <w:rPr>
          <w:rFonts w:ascii="Arial" w:eastAsia="MS Mincho" w:hAnsi="Arial" w:cs="Arial"/>
          <w:sz w:val="22"/>
          <w:szCs w:val="22"/>
          <w:lang w:eastAsia="ja-JP"/>
        </w:rPr>
        <w:t xml:space="preserve">          </w:t>
      </w:r>
      <w:r w:rsidR="00FD1CE8">
        <w:rPr>
          <w:rFonts w:ascii="Arial" w:eastAsia="MS Mincho" w:hAnsi="Arial" w:cs="Arial" w:hint="eastAsia"/>
          <w:sz w:val="22"/>
          <w:szCs w:val="22"/>
          <w:lang w:eastAsia="ja-JP"/>
        </w:rPr>
        <w:t xml:space="preserve">  </w:t>
      </w:r>
      <m:oMath>
        <m:r>
          <m:rPr>
            <m:sty m:val="p"/>
          </m:rPr>
          <w:rPr>
            <w:rFonts w:ascii="Cambria Math" w:eastAsia="MS Mincho" w:hAnsi="Cambria Math" w:cs="Arial"/>
            <w:sz w:val="22"/>
            <w:szCs w:val="22"/>
            <w:lang w:eastAsia="ja-JP"/>
          </w:rPr>
          <m:t>00110011010000101011010101000111000001</m:t>
        </m:r>
      </m:oMath>
    </w:p>
    <w:p w14:paraId="321C9402" w14:textId="4F9637AC" w:rsidR="00804B8A" w:rsidRPr="00FD1CE8" w:rsidRDefault="00FD1CE8" w:rsidP="00804B8A">
      <w:pPr>
        <w:pStyle w:val="ListParagraph"/>
        <w:numPr>
          <w:ilvl w:val="0"/>
          <w:numId w:val="44"/>
        </w:numPr>
        <w:jc w:val="both"/>
        <w:rPr>
          <w:rFonts w:ascii="Arial" w:eastAsia="MS Mincho" w:hAnsi="Arial" w:cs="Arial"/>
          <w:sz w:val="24"/>
          <w:szCs w:val="24"/>
          <w:lang w:eastAsia="ja-JP"/>
        </w:rPr>
      </w:pPr>
      <w:r>
        <w:rPr>
          <w:rFonts w:ascii="Arial" w:eastAsia="MS Mincho" w:hAnsi="Arial" w:cs="Arial" w:hint="eastAsia"/>
          <w:lang w:eastAsia="ja-JP"/>
        </w:rPr>
        <w:t>Thus, p</w:t>
      </w:r>
      <w:r w:rsidR="00AC03EF" w:rsidRPr="00804B8A">
        <w:rPr>
          <w:rFonts w:ascii="Arial" w:eastAsia="MS Mincho" w:hAnsi="Arial" w:cs="Arial"/>
          <w:lang w:eastAsia="ja-JP"/>
        </w:rPr>
        <w:t xml:space="preserve">arity-check matrix </w:t>
      </w:r>
      <m:oMath>
        <m:r>
          <m:rPr>
            <m:sty m:val="bi"/>
          </m:rPr>
          <w:rPr>
            <w:rFonts w:ascii="Cambria Math" w:eastAsia="MS Mincho" w:hAnsi="Cambria Math" w:cs="Arial"/>
            <w:lang w:eastAsia="ja-JP"/>
          </w:rPr>
          <m:t>H</m:t>
        </m:r>
      </m:oMath>
      <w:r>
        <w:rPr>
          <w:rFonts w:ascii="Arial" w:eastAsia="MS Mincho" w:hAnsi="Arial" w:cs="Arial" w:hint="eastAsia"/>
          <w:b/>
          <w:bCs/>
          <w:iCs/>
          <w:lang w:eastAsia="ja-JP"/>
        </w:rPr>
        <w:t xml:space="preserve"> </w:t>
      </w:r>
      <w:r w:rsidRPr="00FD1CE8">
        <w:rPr>
          <w:rFonts w:ascii="Arial" w:eastAsia="MS Mincho" w:hAnsi="Arial" w:cs="Arial" w:hint="eastAsia"/>
          <w:bCs/>
          <w:iCs/>
          <w:lang w:eastAsia="ja-JP"/>
        </w:rPr>
        <w:t xml:space="preserve">is obtained </w:t>
      </w:r>
      <w:r>
        <w:rPr>
          <w:rFonts w:ascii="Arial" w:eastAsia="MS Mincho" w:hAnsi="Arial" w:cs="Arial" w:hint="eastAsia"/>
          <w:bCs/>
          <w:iCs/>
          <w:lang w:eastAsia="ja-JP"/>
        </w:rPr>
        <w:t xml:space="preserve">as </w:t>
      </w:r>
      <w:r w:rsidR="009052B8">
        <w:rPr>
          <w:rFonts w:ascii="Arial" w:eastAsia="MS Mincho" w:hAnsi="Arial" w:cs="Arial" w:hint="eastAsia"/>
          <w:bCs/>
          <w:iCs/>
          <w:lang w:eastAsia="ja-JP"/>
        </w:rPr>
        <w:t xml:space="preserve">shown in Fig. 3. Basically the last row of </w:t>
      </w:r>
      <m:oMath>
        <m:r>
          <m:rPr>
            <m:sty m:val="bi"/>
          </m:rPr>
          <w:rPr>
            <w:rFonts w:ascii="Cambria Math" w:eastAsiaTheme="minorEastAsia" w:hAnsi="Cambria Math" w:cstheme="minorBidi"/>
            <w:color w:val="000000" w:themeColor="text1"/>
            <w:kern w:val="24"/>
          </w:rPr>
          <m:t>H</m:t>
        </m:r>
      </m:oMath>
      <w:r w:rsidR="009052B8">
        <w:rPr>
          <w:rFonts w:ascii="Arial" w:eastAsia="MS Mincho" w:hAnsi="Arial" w:cs="Arial" w:hint="eastAsia"/>
          <w:bCs/>
          <w:iCs/>
          <w:lang w:eastAsia="ja-JP"/>
        </w:rPr>
        <w:t xml:space="preserve"> is left shifted by one position each time to obtain the upper rows. For instance, the second last row is obtained by left-shifting the last row by one position. The </w:t>
      </w:r>
      <w:r w:rsidR="00D1430F">
        <w:rPr>
          <w:rFonts w:ascii="Arial" w:eastAsia="MS Mincho" w:hAnsi="Arial" w:cs="Arial" w:hint="eastAsia"/>
          <w:bCs/>
          <w:iCs/>
          <w:lang w:eastAsia="ja-JP"/>
        </w:rPr>
        <w:t xml:space="preserve">third last </w:t>
      </w:r>
      <w:r w:rsidR="009052B8">
        <w:rPr>
          <w:rFonts w:ascii="Arial" w:eastAsia="MS Mincho" w:hAnsi="Arial" w:cs="Arial" w:hint="eastAsia"/>
          <w:bCs/>
          <w:iCs/>
          <w:lang w:eastAsia="ja-JP"/>
        </w:rPr>
        <w:t>row is obtained by left shifting the last row by 2 positions and so on.</w:t>
      </w:r>
    </w:p>
    <w:p w14:paraId="4110DA17" w14:textId="34EC7443" w:rsidR="00804B8A" w:rsidRPr="00804B8A" w:rsidRDefault="009052B8" w:rsidP="00804B8A">
      <w:pPr>
        <w:jc w:val="both"/>
        <w:rPr>
          <w:rFonts w:ascii="Arial" w:eastAsia="MS Mincho" w:hAnsi="Arial" w:cs="Arial"/>
          <w:sz w:val="22"/>
          <w:szCs w:val="22"/>
          <w:lang w:eastAsia="ja-JP"/>
        </w:rPr>
      </w:pPr>
      <w:r w:rsidRPr="00804B8A">
        <w:rPr>
          <w:rFonts w:ascii="Arial" w:eastAsia="MS Mincho" w:hAnsi="Arial" w:cs="Arial"/>
          <w:noProof/>
          <w:sz w:val="22"/>
          <w:szCs w:val="22"/>
          <w:lang w:eastAsia="ja-JP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12F7E085" wp14:editId="4BE068B9">
                <wp:simplePos x="0" y="0"/>
                <wp:positionH relativeFrom="column">
                  <wp:posOffset>911860</wp:posOffset>
                </wp:positionH>
                <wp:positionV relativeFrom="paragraph">
                  <wp:posOffset>69850</wp:posOffset>
                </wp:positionV>
                <wp:extent cx="4562475" cy="1581150"/>
                <wp:effectExtent l="0" t="0" r="28575" b="0"/>
                <wp:wrapNone/>
                <wp:docPr id="149" name="Group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562475" cy="1581150"/>
                          <a:chOff x="0" y="0"/>
                          <a:chExt cx="6010102" cy="2485307"/>
                        </a:xfrm>
                      </wpg:grpSpPr>
                      <pic:pic xmlns:pic="http://schemas.openxmlformats.org/drawingml/2006/picture">
                        <pic:nvPicPr>
                          <pic:cNvPr id="150" name="図 3"/>
                          <pic:cNvPicPr>
                            <a:picLocks noChangeAspect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757068" y="0"/>
                            <a:ext cx="5253034" cy="2485307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51" name="テキスト ボックス 4"/>
                        <wps:cNvSpPr txBox="1"/>
                        <wps:spPr>
                          <a:xfrm>
                            <a:off x="0" y="1019847"/>
                            <a:ext cx="757068" cy="50726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D54D5EC" w14:textId="77777777" w:rsidR="009F3606" w:rsidRPr="00804B8A" w:rsidRDefault="009F3606" w:rsidP="00804B8A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sz w:val="28"/>
                                  <w:szCs w:val="28"/>
                                </w:rPr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28"/>
                                    </w:rPr>
                                    <m:t>H</m:t>
                                  </m:r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28"/>
                                    </w:rPr>
                                    <m:t>=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152" name="大かっこ 5"/>
                        <wps:cNvSpPr/>
                        <wps:spPr bwMode="auto">
                          <a:xfrm>
                            <a:off x="757068" y="107967"/>
                            <a:ext cx="5253034" cy="2269373"/>
                          </a:xfrm>
                          <a:prstGeom prst="bracketPair">
                            <a:avLst>
                              <a:gd name="adj" fmla="val 3226"/>
                            </a:avLst>
                          </a:prstGeom>
                          <a:noFill/>
                          <a:ln w="3175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/>
                        </wps:spPr>
                        <wps:bodyPr vert="horz" wrap="square" lIns="91440" tIns="45720" rIns="91440" bIns="45720" numCol="1" rtlCol="0" anchor="ctr" anchorCtr="0" compatLnSpc="1">
                          <a:prstTxWarp prst="textNoShape">
                            <a:avLst/>
                          </a:prstTxWarp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6" o:spid="_x0000_s1108" style="position:absolute;left:0;text-align:left;margin-left:71.8pt;margin-top:5.5pt;width:359.25pt;height:124.5pt;z-index:251665408;mso-width-relative:margin;mso-height-relative:margin" coordsize="60101,2485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図 3" o:spid="_x0000_s1109" type="#_x0000_t75" style="position:absolute;left:7570;width:52531;height:2485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o1fSXFAAAA3AAAAA8AAABkcnMvZG93bnJldi54bWxEj9FqwkAQRd8F/2EZoS+iGwuKpq5SCmJB&#10;ihjzAWN2mgSzsyG7jfHvOw+Fvs1w79x7ZrsfXKN66kLt2cBinoAiLrytuTSQXw+zNagQkS02nsnA&#10;kwLsd+PRFlPrH3yhPoulkhAOKRqoYmxTrUNRkcMw9y2xaN++cxhl7UptO3xIuGv0a5KstMOapaHC&#10;lj4qKu7ZjzMwDcXilGeH5ddp09zuVh/78/NozMtkeH8DFWmI/+a/608r+EvBl2dkAr37BQ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qNX0lxQAAANwAAAAPAAAAAAAAAAAAAAAA&#10;AJ8CAABkcnMvZG93bnJldi54bWxQSwUGAAAAAAQABAD3AAAAkQMAAAAA&#10;">
                  <v:imagedata r:id="rId15" o:title=""/>
                  <v:path arrowok="t"/>
                </v:shape>
                <v:shape id="テキスト ボックス 4" o:spid="_x0000_s1110" type="#_x0000_t202" style="position:absolute;top:10198;width:7570;height:507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+VZsIA&#10;AADcAAAADwAAAGRycy9kb3ducmV2LnhtbERPyWrDMBC9F/IPYgK91ZJLUhLHigktgZ5amg1yG6yJ&#10;bWKNjKXG7t9XhUJu83jr5MVoW3Gj3jeONaSJAkFcOtNwpeGw3z4tQPiAbLB1TBp+yEOxnjzkmBk3&#10;8BfddqESMYR9hhrqELpMSl/WZNEnriOO3MX1FkOEfSVNj0MMt618VupFWmw4NtTY0WtN5XX3bTUc&#10;Py7n00x9Vm923g1uVJLtUmr9OB03KxCBxnAX/7vfTZw/T+HvmXiBXP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r5VmwgAAANwAAAAPAAAAAAAAAAAAAAAAAJgCAABkcnMvZG93&#10;bnJldi54bWxQSwUGAAAAAAQABAD1AAAAhwMAAAAA&#10;" filled="f" stroked="f">
                  <v:textbox>
                    <w:txbxContent>
                      <w:p w14:paraId="2D54D5EC" w14:textId="77777777" w:rsidR="009F3606" w:rsidRPr="00804B8A" w:rsidRDefault="009F3606" w:rsidP="00804B8A">
                        <w:pPr>
                          <w:pStyle w:val="NormalWeb"/>
                          <w:spacing w:before="0" w:beforeAutospacing="0" w:after="0" w:afterAutospacing="0"/>
                          <w:rPr>
                            <w:sz w:val="28"/>
                            <w:szCs w:val="28"/>
                          </w:rPr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m:t>H</m:t>
                            </m:r>
                            <m:r>
                              <w:rPr>
                                <w:rFonts w:ascii="Cambria Math" w:hAnsi="Cambria Math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m:t>=</m:t>
                            </m:r>
                          </m:oMath>
                        </m:oMathPara>
                      </w:p>
                    </w:txbxContent>
                  </v:textbox>
                </v:shape>
                <v:shape id="大かっこ 5" o:spid="_x0000_s1111" type="#_x0000_t185" style="position:absolute;left:7570;top:1079;width:52531;height:2269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lL198MA&#10;AADcAAAADwAAAGRycy9kb3ducmV2LnhtbERPTWvCQBC9F/oflin0VjdJaZHoKqUgSA9tEj30OM2O&#10;m2B2NmRXE/+9Kwi9zeN9znI92U6cafCtYwXpLAFBXDvdslGw321e5iB8QNbYOSYFF/KwXj0+LDHX&#10;buSSzlUwIoawz1FBE0KfS+nrhiz6meuJI3dwg8UQ4WCkHnCM4baTWZK8S4stx4YGe/psqD5WJ6ug&#10;+Pkrx68RX4sqNeb3dPT4Pa+Ven6aPhYgAk3hX3x3b3Wc/5bB7Zl4gVxd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lL198MAAADcAAAADwAAAAAAAAAAAAAAAACYAgAAZHJzL2Rv&#10;d25yZXYueG1sUEsFBgAAAAAEAAQA9QAAAIgDAAAAAA==&#10;" adj="697" strokecolor="black [3213]" strokeweight=".25pt"/>
              </v:group>
            </w:pict>
          </mc:Fallback>
        </mc:AlternateContent>
      </w:r>
    </w:p>
    <w:p w14:paraId="7B5255B6" w14:textId="67AEB897" w:rsidR="00804B8A" w:rsidRPr="00FD1CE8" w:rsidRDefault="00804B8A" w:rsidP="00804B8A">
      <w:pPr>
        <w:jc w:val="both"/>
        <w:rPr>
          <w:rFonts w:ascii="Arial" w:eastAsia="MS Mincho" w:hAnsi="Arial" w:cs="Arial"/>
          <w:sz w:val="36"/>
          <w:szCs w:val="36"/>
          <w:lang w:eastAsia="ja-JP"/>
        </w:rPr>
      </w:pPr>
    </w:p>
    <w:p w14:paraId="20AF3063" w14:textId="77777777" w:rsidR="00804B8A" w:rsidRDefault="00804B8A" w:rsidP="00804B8A">
      <w:pPr>
        <w:jc w:val="both"/>
        <w:rPr>
          <w:rFonts w:ascii="Arial" w:eastAsia="MS Mincho" w:hAnsi="Arial" w:cs="Arial"/>
          <w:sz w:val="36"/>
          <w:szCs w:val="36"/>
          <w:lang w:val="en-GB" w:eastAsia="ja-JP"/>
        </w:rPr>
      </w:pPr>
    </w:p>
    <w:p w14:paraId="7BE016CF" w14:textId="77777777" w:rsidR="00804B8A" w:rsidRPr="00804B8A" w:rsidRDefault="00804B8A" w:rsidP="00804B8A">
      <w:pPr>
        <w:jc w:val="both"/>
        <w:rPr>
          <w:rFonts w:ascii="Arial" w:eastAsia="MS Mincho" w:hAnsi="Arial" w:cs="Arial"/>
          <w:sz w:val="36"/>
          <w:szCs w:val="36"/>
          <w:lang w:val="en-GB" w:eastAsia="ja-JP"/>
        </w:rPr>
      </w:pPr>
    </w:p>
    <w:p w14:paraId="3F586884" w14:textId="77777777" w:rsidR="00804B8A" w:rsidRPr="00804B8A" w:rsidRDefault="00804B8A" w:rsidP="00804B8A">
      <w:pPr>
        <w:jc w:val="both"/>
        <w:rPr>
          <w:rFonts w:ascii="Arial" w:eastAsia="MS Mincho" w:hAnsi="Arial" w:cs="Arial"/>
          <w:sz w:val="36"/>
          <w:szCs w:val="36"/>
          <w:lang w:val="en-GB" w:eastAsia="ja-JP"/>
        </w:rPr>
      </w:pPr>
    </w:p>
    <w:p w14:paraId="176B97DD" w14:textId="7116BBC4" w:rsidR="00387D92" w:rsidRPr="00387D92" w:rsidRDefault="00387D92" w:rsidP="00387D92">
      <w:pPr>
        <w:jc w:val="center"/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 w:hint="eastAsia"/>
          <w:lang w:eastAsia="ja-JP"/>
        </w:rPr>
        <w:t>Fig. 3</w:t>
      </w:r>
      <w:r>
        <w:rPr>
          <w:rFonts w:ascii="Arial" w:eastAsia="MS Mincho" w:hAnsi="Arial" w:cs="Arial" w:hint="eastAsia"/>
          <w:lang w:eastAsia="ja-JP"/>
        </w:rPr>
        <w:tab/>
      </w:r>
      <w:r>
        <w:rPr>
          <w:rFonts w:ascii="Arial" w:eastAsia="MS Mincho" w:hAnsi="Arial" w:cs="Arial" w:hint="eastAsia"/>
          <w:lang w:eastAsia="ja-JP"/>
        </w:rPr>
        <w:tab/>
        <w:t xml:space="preserve">Original parity check matrix </w:t>
      </w:r>
      <m:oMath>
        <m:r>
          <m:rPr>
            <m:sty m:val="bi"/>
          </m:rPr>
          <w:rPr>
            <w:rFonts w:ascii="Cambria Math" w:eastAsiaTheme="minorEastAsia" w:hAnsi="Cambria Math" w:cstheme="minorBidi"/>
            <w:color w:val="000000" w:themeColor="text1"/>
            <w:kern w:val="24"/>
          </w:rPr>
          <m:t>H</m:t>
        </m:r>
      </m:oMath>
      <w:r w:rsidR="009052B8">
        <w:rPr>
          <w:rFonts w:ascii="Arial" w:eastAsia="MS Mincho" w:hAnsi="Arial" w:cs="Arial" w:hint="eastAsia"/>
          <w:lang w:eastAsia="ja-JP"/>
        </w:rPr>
        <w:t xml:space="preserve"> </w:t>
      </w:r>
      <w:r>
        <w:rPr>
          <w:rFonts w:ascii="Arial" w:eastAsia="MS Mincho" w:hAnsi="Arial" w:cs="Arial" w:hint="eastAsia"/>
          <w:lang w:eastAsia="ja-JP"/>
        </w:rPr>
        <w:t>of the CRC code</w:t>
      </w:r>
    </w:p>
    <w:p w14:paraId="2E5A3BCD" w14:textId="31B6B138" w:rsidR="00387D92" w:rsidRPr="009C0D20" w:rsidRDefault="00387D92" w:rsidP="00AC03EF">
      <w:pPr>
        <w:pStyle w:val="ListParagraph"/>
        <w:numPr>
          <w:ilvl w:val="0"/>
          <w:numId w:val="44"/>
        </w:numPr>
        <w:jc w:val="both"/>
        <w:rPr>
          <w:rFonts w:ascii="Arial" w:eastAsia="MS Mincho" w:hAnsi="Arial" w:cs="Arial" w:hint="eastAsia"/>
          <w:lang w:eastAsia="ja-JP"/>
        </w:rPr>
      </w:pPr>
      <w:r>
        <w:rPr>
          <w:rFonts w:ascii="Arial" w:eastAsia="MS Mincho" w:hAnsi="Arial" w:cs="Arial" w:hint="eastAsia"/>
          <w:lang w:eastAsia="ja-JP"/>
        </w:rPr>
        <w:t xml:space="preserve">Column permutation on matrix </w:t>
      </w:r>
      <m:oMath>
        <m:r>
          <m:rPr>
            <m:sty m:val="bi"/>
          </m:rPr>
          <w:rPr>
            <w:rFonts w:ascii="Cambria Math" w:eastAsia="MS Mincho" w:hAnsi="Cambria Math" w:cs="Arial"/>
            <w:lang w:eastAsia="ja-JP"/>
          </w:rPr>
          <m:t>H</m:t>
        </m:r>
      </m:oMath>
      <w:r>
        <w:rPr>
          <w:rFonts w:ascii="Arial" w:eastAsia="MS Mincho" w:hAnsi="Arial" w:cs="Arial" w:hint="eastAsia"/>
          <w:b/>
          <w:bCs/>
          <w:iCs/>
          <w:lang w:eastAsia="ja-JP"/>
        </w:rPr>
        <w:t xml:space="preserve"> </w:t>
      </w:r>
      <w:r>
        <w:rPr>
          <w:rFonts w:ascii="Arial" w:eastAsia="MS Mincho" w:hAnsi="Arial" w:cs="Arial" w:hint="eastAsia"/>
          <w:bCs/>
          <w:iCs/>
          <w:lang w:eastAsia="ja-JP"/>
        </w:rPr>
        <w:t xml:space="preserve">is done as described in step 3 of section 4. </w:t>
      </w:r>
      <w:r w:rsidR="006A765E">
        <w:rPr>
          <w:rFonts w:ascii="Arial" w:eastAsia="MS Mincho" w:hAnsi="Arial" w:cs="Arial" w:hint="eastAsia"/>
          <w:bCs/>
          <w:iCs/>
          <w:lang w:eastAsia="ja-JP"/>
        </w:rPr>
        <w:t>For instance,</w:t>
      </w:r>
      <w:r w:rsidR="00953761">
        <w:rPr>
          <w:rFonts w:ascii="Arial" w:eastAsia="MS Mincho" w:hAnsi="Arial" w:cs="Arial" w:hint="eastAsia"/>
          <w:bCs/>
          <w:iCs/>
          <w:lang w:eastAsia="ja-JP"/>
        </w:rPr>
        <w:t xml:space="preserve"> 13 columns</w:t>
      </w:r>
      <w:r w:rsidR="006A765E">
        <w:rPr>
          <w:rFonts w:ascii="Arial" w:eastAsia="MS Mincho" w:hAnsi="Arial" w:cs="Arial" w:hint="eastAsia"/>
          <w:bCs/>
          <w:iCs/>
          <w:lang w:eastAsia="ja-JP"/>
        </w:rPr>
        <w:t xml:space="preserve"> </w:t>
      </w:r>
      <w:r w:rsidR="00953761">
        <w:rPr>
          <w:rFonts w:ascii="Arial" w:eastAsia="MS Mincho" w:hAnsi="Arial" w:cs="Arial" w:hint="eastAsia"/>
          <w:bCs/>
          <w:iCs/>
          <w:lang w:eastAsia="ja-JP"/>
        </w:rPr>
        <w:t>(</w:t>
      </w:r>
      <w:r w:rsidR="006A765E">
        <w:rPr>
          <w:rFonts w:ascii="Arial" w:eastAsia="MS Mincho" w:hAnsi="Arial" w:cs="Arial" w:hint="eastAsia"/>
          <w:bCs/>
          <w:iCs/>
          <w:lang w:eastAsia="ja-JP"/>
        </w:rPr>
        <w:t xml:space="preserve">column </w:t>
      </w:r>
      <w:r w:rsidR="00953761">
        <w:rPr>
          <w:rFonts w:ascii="Arial" w:eastAsia="MS Mincho" w:hAnsi="Arial" w:cs="Arial" w:hint="eastAsia"/>
          <w:bCs/>
          <w:iCs/>
          <w:lang w:eastAsia="ja-JP"/>
        </w:rPr>
        <w:t>indices</w:t>
      </w:r>
      <w:r w:rsidR="006A765E">
        <w:rPr>
          <w:rFonts w:ascii="Arial" w:eastAsia="MS Mincho" w:hAnsi="Arial" w:cs="Arial" w:hint="eastAsia"/>
          <w:bCs/>
          <w:iCs/>
          <w:lang w:eastAsia="ja-JP"/>
        </w:rPr>
        <w:t xml:space="preserve"> 0,2,7,9,11,12,14,16,18,22,23,24,30</w:t>
      </w:r>
      <w:r w:rsidR="00953761">
        <w:rPr>
          <w:rFonts w:ascii="Arial" w:eastAsia="MS Mincho" w:hAnsi="Arial" w:cs="Arial" w:hint="eastAsia"/>
          <w:bCs/>
          <w:iCs/>
          <w:lang w:eastAsia="ja-JP"/>
        </w:rPr>
        <w:t>)</w:t>
      </w:r>
      <w:r w:rsidR="006A765E">
        <w:rPr>
          <w:rFonts w:ascii="Arial" w:eastAsia="MS Mincho" w:hAnsi="Arial" w:cs="Arial" w:hint="eastAsia"/>
          <w:bCs/>
          <w:iCs/>
          <w:lang w:eastAsia="ja-JP"/>
        </w:rPr>
        <w:t xml:space="preserve"> have 1 in the first row</w:t>
      </w:r>
      <w:r w:rsidR="002C3D19">
        <w:rPr>
          <w:rFonts w:ascii="Arial" w:eastAsia="MS Mincho" w:hAnsi="Arial" w:cs="Arial" w:hint="eastAsia"/>
          <w:bCs/>
          <w:iCs/>
          <w:lang w:eastAsia="ja-JP"/>
        </w:rPr>
        <w:t xml:space="preserve"> of </w:t>
      </w:r>
      <m:oMath>
        <m:r>
          <m:rPr>
            <m:sty m:val="bi"/>
          </m:rPr>
          <w:rPr>
            <w:rFonts w:ascii="Cambria Math" w:eastAsiaTheme="minorEastAsia" w:hAnsi="Cambria Math" w:cstheme="minorBidi"/>
            <w:color w:val="000000" w:themeColor="text1"/>
            <w:kern w:val="24"/>
          </w:rPr>
          <m:t>H</m:t>
        </m:r>
      </m:oMath>
      <w:r w:rsidR="006A765E">
        <w:rPr>
          <w:rFonts w:ascii="Arial" w:eastAsia="MS Mincho" w:hAnsi="Arial" w:cs="Arial" w:hint="eastAsia"/>
          <w:bCs/>
          <w:iCs/>
          <w:lang w:eastAsia="ja-JP"/>
        </w:rPr>
        <w:t>. These</w:t>
      </w:r>
      <w:r w:rsidR="00953761">
        <w:rPr>
          <w:rFonts w:ascii="Arial" w:eastAsia="MS Mincho" w:hAnsi="Arial" w:cs="Arial" w:hint="eastAsia"/>
          <w:bCs/>
          <w:iCs/>
          <w:lang w:eastAsia="ja-JP"/>
        </w:rPr>
        <w:t xml:space="preserve"> 13</w:t>
      </w:r>
      <w:r w:rsidR="006A765E">
        <w:rPr>
          <w:rFonts w:ascii="Arial" w:eastAsia="MS Mincho" w:hAnsi="Arial" w:cs="Arial" w:hint="eastAsia"/>
          <w:bCs/>
          <w:iCs/>
          <w:lang w:eastAsia="ja-JP"/>
        </w:rPr>
        <w:t xml:space="preserve"> columns are shifted to the extreme left. From the </w:t>
      </w:r>
      <w:r w:rsidR="006A765E">
        <w:rPr>
          <w:rFonts w:ascii="Arial" w:eastAsia="MS Mincho" w:hAnsi="Arial" w:cs="Arial"/>
          <w:bCs/>
          <w:iCs/>
          <w:lang w:eastAsia="ja-JP"/>
        </w:rPr>
        <w:t>remaining</w:t>
      </w:r>
      <w:r w:rsidR="006A765E">
        <w:rPr>
          <w:rFonts w:ascii="Arial" w:eastAsia="MS Mincho" w:hAnsi="Arial" w:cs="Arial" w:hint="eastAsia"/>
          <w:bCs/>
          <w:iCs/>
          <w:lang w:eastAsia="ja-JP"/>
        </w:rPr>
        <w:t xml:space="preserve"> set of columns, those columns that have 1 in the second row</w:t>
      </w:r>
      <w:r w:rsidR="002C3D19">
        <w:rPr>
          <w:rFonts w:ascii="Arial" w:eastAsia="MS Mincho" w:hAnsi="Arial" w:cs="Arial" w:hint="eastAsia"/>
          <w:bCs/>
          <w:iCs/>
          <w:lang w:eastAsia="ja-JP"/>
        </w:rPr>
        <w:t xml:space="preserve">, i.e., column </w:t>
      </w:r>
      <w:r w:rsidR="00953761">
        <w:rPr>
          <w:rFonts w:ascii="Arial" w:eastAsia="MS Mincho" w:hAnsi="Arial" w:cs="Arial" w:hint="eastAsia"/>
          <w:bCs/>
          <w:iCs/>
          <w:lang w:eastAsia="ja-JP"/>
        </w:rPr>
        <w:t>indices</w:t>
      </w:r>
      <w:r w:rsidR="002C3D19">
        <w:rPr>
          <w:rFonts w:ascii="Arial" w:eastAsia="MS Mincho" w:hAnsi="Arial" w:cs="Arial" w:hint="eastAsia"/>
          <w:bCs/>
          <w:iCs/>
          <w:lang w:eastAsia="ja-JP"/>
        </w:rPr>
        <w:t xml:space="preserve"> 1</w:t>
      </w:r>
      <w:proofErr w:type="gramStart"/>
      <w:r w:rsidR="002C3D19">
        <w:rPr>
          <w:rFonts w:ascii="Arial" w:eastAsia="MS Mincho" w:hAnsi="Arial" w:cs="Arial" w:hint="eastAsia"/>
          <w:bCs/>
          <w:iCs/>
          <w:lang w:eastAsia="ja-JP"/>
        </w:rPr>
        <w:t>,3,8,10,13,15,17,19,25,31</w:t>
      </w:r>
      <w:proofErr w:type="gramEnd"/>
      <w:r w:rsidR="00953761">
        <w:rPr>
          <w:rFonts w:ascii="Arial" w:eastAsia="MS Mincho" w:hAnsi="Arial" w:cs="Arial" w:hint="eastAsia"/>
          <w:bCs/>
          <w:iCs/>
          <w:lang w:eastAsia="ja-JP"/>
        </w:rPr>
        <w:t xml:space="preserve"> are selected and placed after the first 13 columns</w:t>
      </w:r>
      <w:r w:rsidR="006A765E">
        <w:rPr>
          <w:rFonts w:ascii="Arial" w:eastAsia="MS Mincho" w:hAnsi="Arial" w:cs="Arial" w:hint="eastAsia"/>
          <w:bCs/>
          <w:iCs/>
          <w:lang w:eastAsia="ja-JP"/>
        </w:rPr>
        <w:t xml:space="preserve">. </w:t>
      </w:r>
      <w:r w:rsidR="00953761">
        <w:rPr>
          <w:rFonts w:ascii="Arial" w:eastAsia="MS Mincho" w:hAnsi="Arial" w:cs="Arial" w:hint="eastAsia"/>
          <w:bCs/>
          <w:iCs/>
          <w:lang w:eastAsia="ja-JP"/>
        </w:rPr>
        <w:t xml:space="preserve">This operation is repeated till the last column to distribute all CRC bits to the maximum extent possible. </w:t>
      </w:r>
      <w:r>
        <w:rPr>
          <w:rFonts w:ascii="Arial" w:eastAsia="MS Mincho" w:hAnsi="Arial" w:cs="Arial" w:hint="eastAsia"/>
          <w:bCs/>
          <w:iCs/>
          <w:lang w:eastAsia="ja-JP"/>
        </w:rPr>
        <w:t xml:space="preserve">The </w:t>
      </w:r>
      <w:r>
        <w:rPr>
          <w:rFonts w:ascii="Arial" w:eastAsia="MS Mincho" w:hAnsi="Arial" w:cs="Arial"/>
          <w:bCs/>
          <w:iCs/>
          <w:lang w:eastAsia="ja-JP"/>
        </w:rPr>
        <w:t>obtained</w:t>
      </w:r>
      <w:r>
        <w:rPr>
          <w:rFonts w:ascii="Arial" w:eastAsia="MS Mincho" w:hAnsi="Arial" w:cs="Arial" w:hint="eastAsia"/>
          <w:bCs/>
          <w:iCs/>
          <w:lang w:eastAsia="ja-JP"/>
        </w:rPr>
        <w:t xml:space="preserve"> column-permuted matrix </w:t>
      </w:r>
      <m:oMath>
        <m:r>
          <w:rPr>
            <w:rFonts w:ascii="Cambria Math" w:hAnsi="Cambria Math" w:cstheme="minorBidi"/>
            <w:color w:val="000000" w:themeColor="text1"/>
            <w:kern w:val="24"/>
          </w:rPr>
          <m:t>π</m:t>
        </m:r>
        <m:d>
          <m:dPr>
            <m:ctrlPr>
              <w:rPr>
                <w:rFonts w:ascii="Cambria Math" w:eastAsiaTheme="minorEastAsia" w:hAnsi="Cambria Math" w:cstheme="minorBidi"/>
                <w:i/>
                <w:iCs/>
                <w:color w:val="000000" w:themeColor="text1"/>
                <w:kern w:val="24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theme="minorBidi"/>
                <w:color w:val="000000" w:themeColor="text1"/>
                <w:kern w:val="24"/>
              </w:rPr>
              <m:t>H</m:t>
            </m:r>
          </m:e>
        </m:d>
      </m:oMath>
      <w:r>
        <w:rPr>
          <w:rFonts w:ascii="Arial" w:eastAsia="MS Mincho" w:hAnsi="Arial" w:cs="Arial" w:hint="eastAsia"/>
          <w:iCs/>
          <w:color w:val="000000" w:themeColor="text1"/>
          <w:kern w:val="24"/>
          <w:lang w:eastAsia="ja-JP"/>
        </w:rPr>
        <w:t xml:space="preserve"> </w:t>
      </w:r>
      <w:r>
        <w:rPr>
          <w:rFonts w:ascii="Arial" w:eastAsia="MS Mincho" w:hAnsi="Arial" w:cs="Arial" w:hint="eastAsia"/>
          <w:bCs/>
          <w:iCs/>
          <w:lang w:eastAsia="ja-JP"/>
        </w:rPr>
        <w:t>is the parity-check matrix of the distributed CRC shown in Fig. 4.</w:t>
      </w:r>
    </w:p>
    <w:p w14:paraId="3DF3070C" w14:textId="77777777" w:rsidR="009C0D20" w:rsidRPr="00387D92" w:rsidRDefault="009C0D20" w:rsidP="009C0D20">
      <w:pPr>
        <w:pStyle w:val="ListParagraph"/>
        <w:jc w:val="both"/>
        <w:rPr>
          <w:rFonts w:ascii="Arial" w:eastAsia="MS Mincho" w:hAnsi="Arial" w:cs="Arial"/>
          <w:lang w:eastAsia="ja-JP"/>
        </w:rPr>
      </w:pPr>
    </w:p>
    <w:p w14:paraId="426FCB93" w14:textId="5C6B35EA" w:rsidR="00387D92" w:rsidRDefault="00953761" w:rsidP="00387D92">
      <w:pPr>
        <w:jc w:val="both"/>
        <w:rPr>
          <w:rFonts w:ascii="Arial" w:eastAsia="MS Mincho" w:hAnsi="Arial" w:cs="Arial"/>
          <w:bCs/>
          <w:iCs/>
          <w:lang w:eastAsia="ja-JP"/>
        </w:rPr>
      </w:pPr>
      <w:r w:rsidRPr="00AC03EF">
        <w:rPr>
          <w:rFonts w:ascii="Arial" w:eastAsia="MS Mincho" w:hAnsi="Arial" w:cs="Arial"/>
          <w:noProof/>
          <w:lang w:eastAsia="ja-JP"/>
        </w:rPr>
        <w:lastRenderedPageBreak/>
        <mc:AlternateContent>
          <mc:Choice Requires="wpg">
            <w:drawing>
              <wp:anchor distT="0" distB="0" distL="114300" distR="114300" simplePos="0" relativeHeight="251667456" behindDoc="0" locked="0" layoutInCell="1" allowOverlap="1" wp14:anchorId="53152A7E" wp14:editId="49A7F92D">
                <wp:simplePos x="0" y="0"/>
                <wp:positionH relativeFrom="column">
                  <wp:posOffset>813435</wp:posOffset>
                </wp:positionH>
                <wp:positionV relativeFrom="paragraph">
                  <wp:posOffset>138505</wp:posOffset>
                </wp:positionV>
                <wp:extent cx="4724400" cy="1665529"/>
                <wp:effectExtent l="0" t="0" r="19050" b="0"/>
                <wp:wrapNone/>
                <wp:docPr id="153" name="Group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724400" cy="1665529"/>
                          <a:chOff x="0" y="0"/>
                          <a:chExt cx="6284422" cy="2485308"/>
                        </a:xfrm>
                      </wpg:grpSpPr>
                      <wps:wsp>
                        <wps:cNvPr id="154" name="テキスト ボックス 4"/>
                        <wps:cNvSpPr txBox="1"/>
                        <wps:spPr>
                          <a:xfrm>
                            <a:off x="0" y="1057405"/>
                            <a:ext cx="1101652" cy="465072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6EAFEF1" w14:textId="77777777" w:rsidR="009F3606" w:rsidRDefault="009F3606" w:rsidP="00387D92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28"/>
                                    </w:rPr>
                                    <m:t>π</m:t>
                                  </m:r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28"/>
                                    </w:rPr>
                                    <m:t>(H)</m:t>
                                  </m:r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28"/>
                                    </w:rPr>
                                    <m:t>=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55" name="図 5"/>
                          <pic:cNvPicPr>
                            <a:picLocks noChangeAspect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1031385" y="0"/>
                            <a:ext cx="5253037" cy="2485308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56" name="大かっこ 7"/>
                        <wps:cNvSpPr/>
                        <wps:spPr bwMode="auto">
                          <a:xfrm>
                            <a:off x="1031386" y="107968"/>
                            <a:ext cx="5253034" cy="2269373"/>
                          </a:xfrm>
                          <a:prstGeom prst="bracketPair">
                            <a:avLst>
                              <a:gd name="adj" fmla="val 3226"/>
                            </a:avLst>
                          </a:prstGeom>
                          <a:noFill/>
                          <a:ln w="3175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/>
                        </wps:spPr>
                        <wps:bodyPr vert="horz" wrap="square" lIns="91440" tIns="45720" rIns="91440" bIns="45720" numCol="1" rtlCol="0" anchor="ctr" anchorCtr="0" compatLnSpc="1">
                          <a:prstTxWarp prst="textNoShape">
                            <a:avLst/>
                          </a:prstTxWarp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3" o:spid="_x0000_s1112" style="position:absolute;left:0;text-align:left;margin-left:64.05pt;margin-top:10.9pt;width:372pt;height:131.15pt;z-index:251667456;mso-width-relative:margin;mso-height-relative:margin" coordsize="62844,2485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">
                <v:shape id="テキスト ボックス 4" o:spid="_x0000_s1113" type="#_x0000_t202" style="position:absolute;top:10574;width:11016;height:46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g2/sIA&#10;AADcAAAADwAAAGRycy9kb3ducmV2LnhtbERPTWvCQBC9C/6HZQRvZtdipKZZpbQUPLVoW6G3ITsm&#10;wexsyG6T9N93BcHbPN7n5LvRNqKnzteONSwTBYK4cKbmUsPX59viEYQPyAYbx6ThjzzsttNJjplx&#10;Ax+oP4ZSxBD2GWqoQmgzKX1RkUWfuJY4cmfXWQwRdqU0HQ4x3DbyQam1tFhzbKiwpZeKisvx12r4&#10;fj//nFbqo3y1aTu4UUm2G6n1fDY+P4EINIa7+Obemzg/XcH1mXiB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2Db+wgAAANwAAAAPAAAAAAAAAAAAAAAAAJgCAABkcnMvZG93&#10;bnJldi54bWxQSwUGAAAAAAQABAD1AAAAhwMAAAAA&#10;" filled="f" stroked="f">
                  <v:textbox>
                    <w:txbxContent>
                      <w:p w14:paraId="46EAFEF1" w14:textId="77777777" w:rsidR="009F3606" w:rsidRDefault="009F3606" w:rsidP="00387D92">
                        <w:pPr>
                          <w:pStyle w:val="NormalWeb"/>
                          <w:spacing w:before="0" w:beforeAutospacing="0" w:after="0" w:afterAutospacing="0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w:rPr>
                                <w:rFonts w:ascii="Cambria Math" w:hAnsi="Cambria Math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m:t>π</m:t>
                            </m:r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m:t>(</m:t>
                            </m:r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m:t>H</m:t>
                            </m:r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m:t>)</m:t>
                            </m:r>
                            <m:r>
                              <w:rPr>
                                <w:rFonts w:ascii="Cambria Math" w:hAnsi="Cambria Math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m:t>=</m:t>
                            </m:r>
                          </m:oMath>
                        </m:oMathPara>
                      </w:p>
                    </w:txbxContent>
                  </v:textbox>
                </v:shape>
                <v:shape id="図 5" o:spid="_x0000_s1114" type="#_x0000_t75" style="position:absolute;left:10313;width:52531;height:2485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ueVIjAAAAA3AAAAA8AAABkcnMvZG93bnJldi54bWxET81qwkAQvhf6DssUvDWbFLRpdA0iCD2I&#10;xegDDNlpEszOLtmNxrd3hUJv8/H9zqqcTC+uNPjOsoIsSUEQ11Z33Cg4n3bvOQgfkDX2lknBnTyU&#10;69eXFRba3vhI1yo0IoawL1BBG4IrpPR1SwZ9Yh1x5H7tYDBEODRSD3iL4aaXH2m6kAY7jg0tOtq2&#10;VF+q0ShA/BkPdS7RpZ+7zGX5F+6tVmr2Nm2WIAJN4V/85/7Wcf58Ds9n4gVy/Q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655UiMAAAADcAAAADwAAAAAAAAAAAAAAAACfAgAA&#10;ZHJzL2Rvd25yZXYueG1sUEsFBgAAAAAEAAQA9wAAAIwDAAAAAA==&#10;">
                  <v:imagedata r:id="rId17" o:title=""/>
                  <v:path arrowok="t"/>
                </v:shape>
                <v:shape id="大かっこ 7" o:spid="_x0000_s1115" type="#_x0000_t185" style="position:absolute;left:10313;top:1079;width:52531;height:2269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nz9MEA&#10;AADcAAAADwAAAGRycy9kb3ducmV2LnhtbERPS4vCMBC+C/sfwizsTVNdFKlGWRYE8eCjetjjbDOm&#10;xWZSmmjrvzeC4G0+vufMl52txI0aXzpWMBwkIIhzp0s2Ck7HVX8KwgdkjZVjUnAnD8vFR2+OqXYt&#10;H+iWBSNiCPsUFRQh1KmUPi/Ioh+4mjhyZ9dYDBE2RuoG2xhuKzlKkom0WHJsKLCm34LyS3a1Cva7&#10;/0O7afF7nw2N+btePG6nuVJfn93PDESgLrzFL/dax/njCTyfiRfIx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lp8/TBAAAA3AAAAA8AAAAAAAAAAAAAAAAAmAIAAGRycy9kb3du&#10;cmV2LnhtbFBLBQYAAAAABAAEAPUAAACGAwAAAAA=&#10;" adj="697" strokecolor="black [3213]" strokeweight=".25pt"/>
              </v:group>
            </w:pict>
          </mc:Fallback>
        </mc:AlternateContent>
      </w:r>
    </w:p>
    <w:p w14:paraId="55E1AF00" w14:textId="0938A053" w:rsidR="00387D92" w:rsidRDefault="00387D92" w:rsidP="00387D92">
      <w:pPr>
        <w:jc w:val="both"/>
        <w:rPr>
          <w:rFonts w:ascii="Arial" w:eastAsia="MS Mincho" w:hAnsi="Arial" w:cs="Arial"/>
          <w:bCs/>
          <w:iCs/>
          <w:lang w:eastAsia="ja-JP"/>
        </w:rPr>
      </w:pPr>
    </w:p>
    <w:p w14:paraId="6B717529" w14:textId="77777777" w:rsidR="00953761" w:rsidRDefault="00953761" w:rsidP="00387D92">
      <w:pPr>
        <w:jc w:val="both"/>
        <w:rPr>
          <w:rFonts w:ascii="Arial" w:eastAsia="MS Mincho" w:hAnsi="Arial" w:cs="Arial"/>
          <w:bCs/>
          <w:iCs/>
          <w:lang w:eastAsia="ja-JP"/>
        </w:rPr>
      </w:pPr>
    </w:p>
    <w:p w14:paraId="7AA89336" w14:textId="77777777" w:rsidR="00953761" w:rsidRDefault="00953761" w:rsidP="00387D92">
      <w:pPr>
        <w:jc w:val="both"/>
        <w:rPr>
          <w:rFonts w:ascii="Arial" w:eastAsia="MS Mincho" w:hAnsi="Arial" w:cs="Arial"/>
          <w:bCs/>
          <w:iCs/>
          <w:lang w:eastAsia="ja-JP"/>
        </w:rPr>
      </w:pPr>
    </w:p>
    <w:p w14:paraId="30247F6C" w14:textId="77777777" w:rsidR="00953761" w:rsidRDefault="00953761" w:rsidP="00387D92">
      <w:pPr>
        <w:jc w:val="both"/>
        <w:rPr>
          <w:rFonts w:ascii="Arial" w:eastAsia="MS Mincho" w:hAnsi="Arial" w:cs="Arial"/>
          <w:bCs/>
          <w:iCs/>
          <w:lang w:eastAsia="ja-JP"/>
        </w:rPr>
      </w:pPr>
    </w:p>
    <w:p w14:paraId="03390F01" w14:textId="77777777" w:rsidR="00953761" w:rsidRDefault="00953761" w:rsidP="00387D92">
      <w:pPr>
        <w:jc w:val="both"/>
        <w:rPr>
          <w:rFonts w:ascii="Arial" w:eastAsia="MS Mincho" w:hAnsi="Arial" w:cs="Arial"/>
          <w:bCs/>
          <w:iCs/>
          <w:lang w:eastAsia="ja-JP"/>
        </w:rPr>
      </w:pPr>
    </w:p>
    <w:p w14:paraId="3F0158C1" w14:textId="77777777" w:rsidR="00953761" w:rsidRDefault="00953761" w:rsidP="00387D92">
      <w:pPr>
        <w:jc w:val="both"/>
        <w:rPr>
          <w:rFonts w:ascii="Arial" w:eastAsia="MS Mincho" w:hAnsi="Arial" w:cs="Arial"/>
          <w:bCs/>
          <w:iCs/>
          <w:lang w:eastAsia="ja-JP"/>
        </w:rPr>
      </w:pPr>
    </w:p>
    <w:p w14:paraId="4E0382B8" w14:textId="6AAAA661" w:rsidR="00387D92" w:rsidRDefault="00A93E60" w:rsidP="00A93E60">
      <w:pPr>
        <w:jc w:val="center"/>
        <w:rPr>
          <w:rFonts w:ascii="Arial" w:eastAsia="MS Mincho" w:hAnsi="Arial" w:cs="Arial"/>
          <w:bCs/>
          <w:iCs/>
          <w:lang w:eastAsia="ja-JP"/>
        </w:rPr>
      </w:pPr>
      <w:r>
        <w:rPr>
          <w:rFonts w:ascii="Arial" w:eastAsia="MS Mincho" w:hAnsi="Arial" w:cs="Arial" w:hint="eastAsia"/>
          <w:lang w:eastAsia="ja-JP"/>
        </w:rPr>
        <w:t>Fig. 4</w:t>
      </w:r>
      <w:r>
        <w:rPr>
          <w:rFonts w:ascii="Arial" w:eastAsia="MS Mincho" w:hAnsi="Arial" w:cs="Arial" w:hint="eastAsia"/>
          <w:lang w:eastAsia="ja-JP"/>
        </w:rPr>
        <w:tab/>
      </w:r>
      <w:r>
        <w:rPr>
          <w:rFonts w:ascii="Arial" w:eastAsia="MS Mincho" w:hAnsi="Arial" w:cs="Arial" w:hint="eastAsia"/>
          <w:lang w:eastAsia="ja-JP"/>
        </w:rPr>
        <w:tab/>
        <w:t xml:space="preserve">Column-permuted parity check matrix of the CRC code to </w:t>
      </w:r>
      <w:r w:rsidRPr="000274CF">
        <w:rPr>
          <w:rFonts w:ascii="Arial" w:eastAsia="MS Mincho" w:hAnsi="Arial" w:cs="Arial" w:hint="eastAsia"/>
          <w:highlight w:val="yellow"/>
          <w:lang w:eastAsia="ja-JP"/>
        </w:rPr>
        <w:t>distribute all CRC bits</w:t>
      </w:r>
    </w:p>
    <w:p w14:paraId="77BAA003" w14:textId="77777777" w:rsidR="00387D92" w:rsidRDefault="00387D92" w:rsidP="00387D92">
      <w:pPr>
        <w:jc w:val="both"/>
        <w:rPr>
          <w:rFonts w:ascii="Arial" w:eastAsia="MS Mincho" w:hAnsi="Arial" w:cs="Arial"/>
          <w:bCs/>
          <w:iCs/>
          <w:lang w:eastAsia="ja-JP"/>
        </w:rPr>
      </w:pPr>
    </w:p>
    <w:p w14:paraId="40434D20" w14:textId="6252FAD1" w:rsidR="00387D92" w:rsidRPr="008B2ACA" w:rsidRDefault="008B2ACA" w:rsidP="008B2ACA">
      <w:pPr>
        <w:pStyle w:val="ListParagraph"/>
        <w:numPr>
          <w:ilvl w:val="0"/>
          <w:numId w:val="44"/>
        </w:numPr>
        <w:jc w:val="both"/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 w:hint="eastAsia"/>
          <w:lang w:eastAsia="ja-JP"/>
        </w:rPr>
        <w:t xml:space="preserve">If distribution of only 3 bits is desired, then the operation explained above can be stopped after the first (topmost) 3 rows </w:t>
      </w:r>
      <w:proofErr w:type="gramStart"/>
      <w:r>
        <w:rPr>
          <w:rFonts w:ascii="Arial" w:eastAsia="MS Mincho" w:hAnsi="Arial" w:cs="Arial" w:hint="eastAsia"/>
          <w:lang w:eastAsia="ja-JP"/>
        </w:rPr>
        <w:t xml:space="preserve">of </w:t>
      </w:r>
      <w:proofErr w:type="gramEnd"/>
      <m:oMath>
        <m:r>
          <m:rPr>
            <m:sty m:val="bi"/>
          </m:rPr>
          <w:rPr>
            <w:rFonts w:ascii="Cambria Math" w:eastAsiaTheme="minorEastAsia" w:hAnsi="Cambria Math" w:cstheme="minorBidi"/>
            <w:color w:val="000000" w:themeColor="text1"/>
            <w:kern w:val="24"/>
          </w:rPr>
          <m:t>H</m:t>
        </m:r>
      </m:oMath>
      <w:r w:rsidRPr="008B2ACA">
        <w:rPr>
          <w:rFonts w:ascii="Arial" w:eastAsia="MS Mincho" w:hAnsi="Arial" w:cs="Arial" w:hint="eastAsia"/>
          <w:color w:val="000000" w:themeColor="text1"/>
          <w:kern w:val="24"/>
          <w:lang w:eastAsia="ja-JP"/>
        </w:rPr>
        <w:t>.</w:t>
      </w:r>
      <w:r w:rsidR="00336BD0">
        <w:rPr>
          <w:rFonts w:ascii="Arial" w:eastAsia="MS Mincho" w:hAnsi="Arial" w:cs="Arial" w:hint="eastAsia"/>
          <w:color w:val="000000" w:themeColor="text1"/>
          <w:kern w:val="24"/>
          <w:lang w:eastAsia="ja-JP"/>
        </w:rPr>
        <w:t xml:space="preserve"> The resulting column-permuted matrix </w:t>
      </w:r>
      <m:oMath>
        <m:r>
          <w:rPr>
            <w:rFonts w:ascii="Cambria Math" w:hAnsi="Cambria Math" w:cstheme="minorBidi"/>
            <w:color w:val="000000" w:themeColor="text1"/>
            <w:kern w:val="24"/>
          </w:rPr>
          <m:t>π</m:t>
        </m:r>
        <m:d>
          <m:dPr>
            <m:ctrlPr>
              <w:rPr>
                <w:rFonts w:ascii="Cambria Math" w:eastAsiaTheme="minorEastAsia" w:hAnsi="Cambria Math" w:cstheme="minorBidi"/>
                <w:i/>
                <w:iCs/>
                <w:color w:val="000000" w:themeColor="text1"/>
                <w:kern w:val="24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theme="minorBidi"/>
                <w:color w:val="000000" w:themeColor="text1"/>
                <w:kern w:val="24"/>
              </w:rPr>
              <m:t>H</m:t>
            </m:r>
          </m:e>
        </m:d>
      </m:oMath>
      <w:r w:rsidR="00336BD0">
        <w:rPr>
          <w:rFonts w:ascii="Arial" w:eastAsia="MS Mincho" w:hAnsi="Arial" w:cs="Arial" w:hint="eastAsia"/>
          <w:iCs/>
          <w:color w:val="000000" w:themeColor="text1"/>
          <w:kern w:val="24"/>
          <w:lang w:eastAsia="ja-JP"/>
        </w:rPr>
        <w:t xml:space="preserve"> is as shown in Fig. 5 below.</w:t>
      </w:r>
    </w:p>
    <w:p w14:paraId="70F29BD7" w14:textId="0E48FC57" w:rsidR="00387D92" w:rsidRPr="00AC03EF" w:rsidRDefault="00387D92" w:rsidP="00387D92">
      <w:pPr>
        <w:pStyle w:val="ListParagraph"/>
        <w:jc w:val="both"/>
        <w:rPr>
          <w:rFonts w:ascii="Arial" w:eastAsia="MS Mincho" w:hAnsi="Arial" w:cs="Arial"/>
          <w:lang w:eastAsia="ja-JP"/>
        </w:rPr>
      </w:pPr>
    </w:p>
    <w:p w14:paraId="2651716E" w14:textId="5F019199" w:rsidR="00387D92" w:rsidRPr="00AC03EF" w:rsidRDefault="00975F2C" w:rsidP="00975F2C">
      <w:pPr>
        <w:pStyle w:val="ListParagraph"/>
        <w:ind w:left="360"/>
        <w:jc w:val="center"/>
        <w:rPr>
          <w:rFonts w:ascii="Arial" w:eastAsia="MS Mincho" w:hAnsi="Arial" w:cs="Arial"/>
          <w:sz w:val="36"/>
          <w:szCs w:val="36"/>
          <w:lang w:eastAsia="ja-JP"/>
        </w:rPr>
      </w:pPr>
      <w:r>
        <w:rPr>
          <w:rFonts w:ascii="Arial" w:eastAsia="MS Mincho" w:hAnsi="Arial" w:cs="Arial"/>
          <w:noProof/>
          <w:sz w:val="36"/>
          <w:szCs w:val="36"/>
          <w:lang w:eastAsia="ja-JP"/>
        </w:rPr>
        <w:drawing>
          <wp:inline distT="0" distB="0" distL="0" distR="0" wp14:anchorId="60D99D5E" wp14:editId="204E64DA">
            <wp:extent cx="4902245" cy="1943100"/>
            <wp:effectExtent l="0" t="0" r="0" b="0"/>
            <wp:docPr id="292" name="Picture 292" descr="C:\Users\0000011288435\Desktop\PolarCode_Survey\3GPP\2017_08_Prague\NEC_Tdocs\Pictur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0000011288435\Desktop\PolarCode_Survey\3GPP\2017_08_Prague\NEC_Tdocs\Picture2.pn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6607" cy="19487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5246D5" w14:textId="0AB4CF67" w:rsidR="00A4442E" w:rsidRDefault="00A4442E" w:rsidP="00A4442E">
      <w:pPr>
        <w:jc w:val="center"/>
        <w:rPr>
          <w:rFonts w:ascii="Arial" w:eastAsia="MS Mincho" w:hAnsi="Arial" w:cs="Arial"/>
          <w:bCs/>
          <w:iCs/>
          <w:lang w:eastAsia="ja-JP"/>
        </w:rPr>
      </w:pPr>
      <w:r>
        <w:rPr>
          <w:rFonts w:ascii="Arial" w:eastAsia="MS Mincho" w:hAnsi="Arial" w:cs="Arial" w:hint="eastAsia"/>
          <w:lang w:eastAsia="ja-JP"/>
        </w:rPr>
        <w:t>Fig. 5</w:t>
      </w:r>
      <w:r>
        <w:rPr>
          <w:rFonts w:ascii="Arial" w:eastAsia="MS Mincho" w:hAnsi="Arial" w:cs="Arial" w:hint="eastAsia"/>
          <w:lang w:eastAsia="ja-JP"/>
        </w:rPr>
        <w:tab/>
      </w:r>
      <w:r>
        <w:rPr>
          <w:rFonts w:ascii="Arial" w:eastAsia="MS Mincho" w:hAnsi="Arial" w:cs="Arial" w:hint="eastAsia"/>
          <w:lang w:eastAsia="ja-JP"/>
        </w:rPr>
        <w:tab/>
        <w:t xml:space="preserve">Column-permuted parity check matrix of the CRC code to </w:t>
      </w:r>
      <w:r w:rsidRPr="000274CF">
        <w:rPr>
          <w:rFonts w:ascii="Arial" w:eastAsia="MS Mincho" w:hAnsi="Arial" w:cs="Arial" w:hint="eastAsia"/>
          <w:highlight w:val="yellow"/>
          <w:lang w:eastAsia="ja-JP"/>
        </w:rPr>
        <w:t>distribute 3 CRC bits</w:t>
      </w:r>
    </w:p>
    <w:p w14:paraId="1D795936" w14:textId="6442EAD2" w:rsidR="00387D92" w:rsidRPr="00A4442E" w:rsidRDefault="00387D92" w:rsidP="00387D92">
      <w:pPr>
        <w:pStyle w:val="ListParagraph"/>
        <w:ind w:left="360"/>
        <w:jc w:val="both"/>
        <w:rPr>
          <w:rFonts w:ascii="Arial" w:eastAsia="MS Mincho" w:hAnsi="Arial" w:cs="Arial"/>
          <w:sz w:val="36"/>
          <w:szCs w:val="36"/>
          <w:lang w:eastAsia="ja-JP"/>
        </w:rPr>
      </w:pPr>
    </w:p>
    <w:p w14:paraId="3F4FDA04" w14:textId="07428B65" w:rsidR="00387D92" w:rsidRDefault="00387D92" w:rsidP="003766E9">
      <w:pPr>
        <w:pStyle w:val="ListParagraph"/>
        <w:numPr>
          <w:ilvl w:val="0"/>
          <w:numId w:val="44"/>
        </w:numPr>
        <w:jc w:val="both"/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 w:hint="eastAsia"/>
          <w:lang w:eastAsia="ja-JP"/>
        </w:rPr>
        <w:t xml:space="preserve">The new index </w:t>
      </w:r>
      <w:r>
        <w:rPr>
          <w:rFonts w:ascii="Arial" w:eastAsia="MS Mincho" w:hAnsi="Arial" w:cs="Arial"/>
          <w:lang w:eastAsia="ja-JP"/>
        </w:rPr>
        <w:t>positions</w:t>
      </w:r>
      <w:r>
        <w:rPr>
          <w:rFonts w:ascii="Arial" w:eastAsia="MS Mincho" w:hAnsi="Arial" w:cs="Arial" w:hint="eastAsia"/>
          <w:lang w:eastAsia="ja-JP"/>
        </w:rPr>
        <w:t xml:space="preserve"> after column permutation (interleaving) can be found by comparing the columns of matrix </w:t>
      </w:r>
      <m:oMath>
        <m:r>
          <m:rPr>
            <m:sty m:val="bi"/>
          </m:rPr>
          <w:rPr>
            <w:rFonts w:ascii="Cambria Math" w:eastAsia="MS Mincho" w:hAnsi="Cambria Math" w:cs="Arial"/>
            <w:lang w:eastAsia="ja-JP"/>
          </w:rPr>
          <m:t>H</m:t>
        </m:r>
      </m:oMath>
      <w:r>
        <w:rPr>
          <w:rFonts w:ascii="Arial" w:eastAsia="MS Mincho" w:hAnsi="Arial" w:cs="Arial" w:hint="eastAsia"/>
          <w:b/>
          <w:bCs/>
          <w:iCs/>
          <w:lang w:eastAsia="ja-JP"/>
        </w:rPr>
        <w:t xml:space="preserve"> </w:t>
      </w:r>
      <w:proofErr w:type="gramStart"/>
      <w:r w:rsidRPr="008D2E61">
        <w:rPr>
          <w:rFonts w:ascii="Arial" w:eastAsia="MS Mincho" w:hAnsi="Arial" w:cs="Arial" w:hint="eastAsia"/>
          <w:bCs/>
          <w:iCs/>
          <w:lang w:eastAsia="ja-JP"/>
        </w:rPr>
        <w:t>and</w:t>
      </w:r>
      <w:r>
        <w:rPr>
          <w:rFonts w:ascii="Arial" w:eastAsia="MS Mincho" w:hAnsi="Arial" w:cs="Arial" w:hint="eastAsia"/>
          <w:b/>
          <w:bCs/>
          <w:iCs/>
          <w:lang w:eastAsia="ja-JP"/>
        </w:rPr>
        <w:t xml:space="preserve"> </w:t>
      </w:r>
      <w:proofErr w:type="gramEnd"/>
      <m:oMath>
        <m:r>
          <w:rPr>
            <w:rFonts w:ascii="Cambria Math" w:hAnsi="Cambria Math" w:cstheme="minorBidi"/>
            <w:color w:val="000000" w:themeColor="text1"/>
            <w:kern w:val="24"/>
          </w:rPr>
          <m:t>π</m:t>
        </m:r>
        <m:d>
          <m:dPr>
            <m:ctrlPr>
              <w:rPr>
                <w:rFonts w:ascii="Cambria Math" w:eastAsiaTheme="minorEastAsia" w:hAnsi="Cambria Math" w:cstheme="minorBidi"/>
                <w:i/>
                <w:iCs/>
                <w:color w:val="000000" w:themeColor="text1"/>
                <w:kern w:val="24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theme="minorBidi"/>
                <w:color w:val="000000" w:themeColor="text1"/>
                <w:kern w:val="24"/>
              </w:rPr>
              <m:t>H</m:t>
            </m:r>
          </m:e>
        </m:d>
      </m:oMath>
      <w:r w:rsidR="008D2E61">
        <w:rPr>
          <w:rFonts w:ascii="Arial" w:eastAsia="MS Mincho" w:hAnsi="Arial" w:cs="Arial" w:hint="eastAsia"/>
          <w:iCs/>
          <w:color w:val="000000" w:themeColor="text1"/>
          <w:kern w:val="24"/>
          <w:lang w:eastAsia="ja-JP"/>
        </w:rPr>
        <w:t>. For instance, the 0</w:t>
      </w:r>
      <w:r w:rsidR="008D2E61" w:rsidRPr="008D2E61">
        <w:rPr>
          <w:rFonts w:ascii="Arial" w:eastAsia="MS Mincho" w:hAnsi="Arial" w:cs="Arial" w:hint="eastAsia"/>
          <w:iCs/>
          <w:color w:val="000000" w:themeColor="text1"/>
          <w:kern w:val="24"/>
          <w:vertAlign w:val="superscript"/>
          <w:lang w:eastAsia="ja-JP"/>
        </w:rPr>
        <w:t>th</w:t>
      </w:r>
      <w:r w:rsidR="008D2E61">
        <w:rPr>
          <w:rFonts w:ascii="Arial" w:eastAsia="MS Mincho" w:hAnsi="Arial" w:cs="Arial" w:hint="eastAsia"/>
          <w:iCs/>
          <w:color w:val="000000" w:themeColor="text1"/>
          <w:kern w:val="24"/>
          <w:lang w:eastAsia="ja-JP"/>
        </w:rPr>
        <w:t xml:space="preserve"> column of </w:t>
      </w:r>
      <m:oMath>
        <m:r>
          <w:rPr>
            <w:rFonts w:ascii="Cambria Math" w:hAnsi="Cambria Math" w:cstheme="minorBidi"/>
            <w:color w:val="000000" w:themeColor="text1"/>
            <w:kern w:val="24"/>
          </w:rPr>
          <m:t>π</m:t>
        </m:r>
        <m:d>
          <m:dPr>
            <m:ctrlPr>
              <w:rPr>
                <w:rFonts w:ascii="Cambria Math" w:eastAsiaTheme="minorEastAsia" w:hAnsi="Cambria Math" w:cstheme="minorBidi"/>
                <w:i/>
                <w:iCs/>
                <w:color w:val="000000" w:themeColor="text1"/>
                <w:kern w:val="24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theme="minorBidi"/>
                <w:color w:val="000000" w:themeColor="text1"/>
                <w:kern w:val="24"/>
              </w:rPr>
              <m:t>H</m:t>
            </m:r>
          </m:e>
        </m:d>
      </m:oMath>
      <w:r w:rsidR="008D2E61">
        <w:rPr>
          <w:rFonts w:ascii="Arial" w:eastAsia="MS Mincho" w:hAnsi="Arial" w:cs="Arial" w:hint="eastAsia"/>
          <w:iCs/>
          <w:color w:val="000000" w:themeColor="text1"/>
          <w:kern w:val="24"/>
          <w:lang w:eastAsia="ja-JP"/>
        </w:rPr>
        <w:t xml:space="preserve"> is the 0</w:t>
      </w:r>
      <w:r w:rsidR="008D2E61" w:rsidRPr="008D2E61">
        <w:rPr>
          <w:rFonts w:ascii="Arial" w:eastAsia="MS Mincho" w:hAnsi="Arial" w:cs="Arial" w:hint="eastAsia"/>
          <w:iCs/>
          <w:color w:val="000000" w:themeColor="text1"/>
          <w:kern w:val="24"/>
          <w:vertAlign w:val="superscript"/>
          <w:lang w:eastAsia="ja-JP"/>
        </w:rPr>
        <w:t>th</w:t>
      </w:r>
      <w:r w:rsidR="008D2E61">
        <w:rPr>
          <w:rFonts w:ascii="Arial" w:eastAsia="MS Mincho" w:hAnsi="Arial" w:cs="Arial" w:hint="eastAsia"/>
          <w:iCs/>
          <w:color w:val="000000" w:themeColor="text1"/>
          <w:kern w:val="24"/>
          <w:lang w:eastAsia="ja-JP"/>
        </w:rPr>
        <w:t xml:space="preserve"> column of</w:t>
      </w:r>
      <m:oMath>
        <m:r>
          <w:rPr>
            <w:rFonts w:ascii="Cambria Math" w:hAnsi="Cambria Math" w:cstheme="minorBidi"/>
            <w:color w:val="000000" w:themeColor="text1"/>
            <w:kern w:val="24"/>
          </w:rPr>
          <m:t xml:space="preserve"> </m:t>
        </m:r>
        <m:r>
          <m:rPr>
            <m:sty m:val="bi"/>
          </m:rPr>
          <w:rPr>
            <w:rFonts w:ascii="Cambria Math" w:hAnsi="Cambria Math" w:cstheme="minorBidi"/>
            <w:color w:val="000000" w:themeColor="text1"/>
            <w:kern w:val="24"/>
          </w:rPr>
          <m:t>H</m:t>
        </m:r>
      </m:oMath>
      <w:r w:rsidR="008D2E61">
        <w:rPr>
          <w:rFonts w:ascii="Arial" w:eastAsia="MS Mincho" w:hAnsi="Arial" w:cs="Arial" w:hint="eastAsia"/>
          <w:iCs/>
          <w:color w:val="000000" w:themeColor="text1"/>
          <w:kern w:val="24"/>
          <w:lang w:eastAsia="ja-JP"/>
        </w:rPr>
        <w:t>, the 1</w:t>
      </w:r>
      <w:proofErr w:type="spellStart"/>
      <w:r w:rsidR="008D2E61" w:rsidRPr="008D2E61">
        <w:rPr>
          <w:rFonts w:ascii="Arial" w:eastAsia="MS Mincho" w:hAnsi="Arial" w:cs="Arial" w:hint="eastAsia"/>
          <w:iCs/>
          <w:color w:val="000000" w:themeColor="text1"/>
          <w:kern w:val="24"/>
          <w:vertAlign w:val="superscript"/>
          <w:lang w:eastAsia="ja-JP"/>
        </w:rPr>
        <w:t>st</w:t>
      </w:r>
      <w:proofErr w:type="spellEnd"/>
      <w:r w:rsidR="008D2E61">
        <w:rPr>
          <w:rFonts w:ascii="Arial" w:eastAsia="MS Mincho" w:hAnsi="Arial" w:cs="Arial" w:hint="eastAsia"/>
          <w:iCs/>
          <w:color w:val="000000" w:themeColor="text1"/>
          <w:kern w:val="24"/>
          <w:lang w:eastAsia="ja-JP"/>
        </w:rPr>
        <w:t xml:space="preserve"> column of </w:t>
      </w:r>
      <m:oMath>
        <m:r>
          <w:rPr>
            <w:rFonts w:ascii="Cambria Math" w:hAnsi="Cambria Math" w:cstheme="minorBidi"/>
            <w:color w:val="000000" w:themeColor="text1"/>
            <w:kern w:val="24"/>
          </w:rPr>
          <m:t>π</m:t>
        </m:r>
        <m:d>
          <m:dPr>
            <m:ctrlPr>
              <w:rPr>
                <w:rFonts w:ascii="Cambria Math" w:eastAsiaTheme="minorEastAsia" w:hAnsi="Cambria Math" w:cstheme="minorBidi"/>
                <w:i/>
                <w:iCs/>
                <w:color w:val="000000" w:themeColor="text1"/>
                <w:kern w:val="24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theme="minorBidi"/>
                <w:color w:val="000000" w:themeColor="text1"/>
                <w:kern w:val="24"/>
              </w:rPr>
              <m:t>H</m:t>
            </m:r>
          </m:e>
        </m:d>
      </m:oMath>
      <w:r w:rsidR="008D2E61">
        <w:rPr>
          <w:rFonts w:ascii="Arial" w:eastAsia="MS Mincho" w:hAnsi="Arial" w:cs="Arial" w:hint="eastAsia"/>
          <w:iCs/>
          <w:color w:val="000000" w:themeColor="text1"/>
          <w:kern w:val="24"/>
          <w:lang w:eastAsia="ja-JP"/>
        </w:rPr>
        <w:t xml:space="preserve"> is the 2</w:t>
      </w:r>
      <w:r w:rsidR="008D2E61" w:rsidRPr="008D2E61">
        <w:rPr>
          <w:rFonts w:ascii="Arial" w:eastAsia="MS Mincho" w:hAnsi="Arial" w:cs="Arial" w:hint="eastAsia"/>
          <w:iCs/>
          <w:color w:val="000000" w:themeColor="text1"/>
          <w:kern w:val="24"/>
          <w:vertAlign w:val="superscript"/>
          <w:lang w:eastAsia="ja-JP"/>
        </w:rPr>
        <w:t>nd</w:t>
      </w:r>
      <w:r w:rsidR="008D2E61">
        <w:rPr>
          <w:rFonts w:ascii="Arial" w:eastAsia="MS Mincho" w:hAnsi="Arial" w:cs="Arial" w:hint="eastAsia"/>
          <w:iCs/>
          <w:color w:val="000000" w:themeColor="text1"/>
          <w:kern w:val="24"/>
          <w:lang w:eastAsia="ja-JP"/>
        </w:rPr>
        <w:t xml:space="preserve"> column </w:t>
      </w:r>
      <w:proofErr w:type="gramStart"/>
      <w:r w:rsidR="008D2E61">
        <w:rPr>
          <w:rFonts w:ascii="Arial" w:eastAsia="MS Mincho" w:hAnsi="Arial" w:cs="Arial" w:hint="eastAsia"/>
          <w:iCs/>
          <w:color w:val="000000" w:themeColor="text1"/>
          <w:kern w:val="24"/>
          <w:lang w:eastAsia="ja-JP"/>
        </w:rPr>
        <w:t xml:space="preserve">of </w:t>
      </w:r>
      <w:proofErr w:type="gramEnd"/>
      <m:oMath>
        <m:r>
          <m:rPr>
            <m:sty m:val="bi"/>
          </m:rPr>
          <w:rPr>
            <w:rFonts w:ascii="Cambria Math" w:hAnsi="Cambria Math" w:cstheme="minorBidi"/>
            <w:color w:val="000000" w:themeColor="text1"/>
            <w:kern w:val="24"/>
          </w:rPr>
          <m:t>H</m:t>
        </m:r>
      </m:oMath>
      <w:r w:rsidR="008D2E61" w:rsidRPr="008D2E61">
        <w:rPr>
          <w:rFonts w:ascii="Arial" w:eastAsia="MS Mincho" w:hAnsi="Arial" w:cs="Arial" w:hint="eastAsia"/>
          <w:iCs/>
          <w:color w:val="000000" w:themeColor="text1"/>
          <w:kern w:val="24"/>
          <w:lang w:eastAsia="ja-JP"/>
        </w:rPr>
        <w:t xml:space="preserve">, </w:t>
      </w:r>
      <w:r w:rsidR="008D2E61">
        <w:rPr>
          <w:rFonts w:ascii="Arial" w:eastAsia="MS Mincho" w:hAnsi="Arial" w:cs="Arial" w:hint="eastAsia"/>
          <w:iCs/>
          <w:color w:val="000000" w:themeColor="text1"/>
          <w:kern w:val="24"/>
          <w:lang w:eastAsia="ja-JP"/>
        </w:rPr>
        <w:t>the 3</w:t>
      </w:r>
      <w:r w:rsidR="008D2E61" w:rsidRPr="008D2E61">
        <w:rPr>
          <w:rFonts w:ascii="Arial" w:eastAsia="MS Mincho" w:hAnsi="Arial" w:cs="Arial" w:hint="eastAsia"/>
          <w:iCs/>
          <w:color w:val="000000" w:themeColor="text1"/>
          <w:kern w:val="24"/>
          <w:vertAlign w:val="superscript"/>
          <w:lang w:eastAsia="ja-JP"/>
        </w:rPr>
        <w:t>rd</w:t>
      </w:r>
      <w:r w:rsidR="008D2E61">
        <w:rPr>
          <w:rFonts w:ascii="Arial" w:eastAsia="MS Mincho" w:hAnsi="Arial" w:cs="Arial" w:hint="eastAsia"/>
          <w:iCs/>
          <w:color w:val="000000" w:themeColor="text1"/>
          <w:kern w:val="24"/>
          <w:lang w:eastAsia="ja-JP"/>
        </w:rPr>
        <w:t xml:space="preserve"> column of </w:t>
      </w:r>
      <m:oMath>
        <m:r>
          <w:rPr>
            <w:rFonts w:ascii="Cambria Math" w:hAnsi="Cambria Math" w:cstheme="minorBidi"/>
            <w:color w:val="000000" w:themeColor="text1"/>
            <w:kern w:val="24"/>
          </w:rPr>
          <m:t>π</m:t>
        </m:r>
        <m:d>
          <m:dPr>
            <m:ctrlPr>
              <w:rPr>
                <w:rFonts w:ascii="Cambria Math" w:eastAsiaTheme="minorEastAsia" w:hAnsi="Cambria Math" w:cstheme="minorBidi"/>
                <w:i/>
                <w:iCs/>
                <w:color w:val="000000" w:themeColor="text1"/>
                <w:kern w:val="24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theme="minorBidi"/>
                <w:color w:val="000000" w:themeColor="text1"/>
                <w:kern w:val="24"/>
              </w:rPr>
              <m:t>H</m:t>
            </m:r>
          </m:e>
        </m:d>
      </m:oMath>
      <w:r w:rsidR="008D2E61">
        <w:rPr>
          <w:rFonts w:ascii="Arial" w:eastAsia="MS Mincho" w:hAnsi="Arial" w:cs="Arial" w:hint="eastAsia"/>
          <w:iCs/>
          <w:color w:val="000000" w:themeColor="text1"/>
          <w:kern w:val="24"/>
          <w:lang w:eastAsia="ja-JP"/>
        </w:rPr>
        <w:t xml:space="preserve"> is the 7</w:t>
      </w:r>
      <w:r w:rsidR="008D2E61" w:rsidRPr="008D2E61">
        <w:rPr>
          <w:rFonts w:ascii="Arial" w:eastAsia="MS Mincho" w:hAnsi="Arial" w:cs="Arial" w:hint="eastAsia"/>
          <w:iCs/>
          <w:color w:val="000000" w:themeColor="text1"/>
          <w:kern w:val="24"/>
          <w:vertAlign w:val="superscript"/>
          <w:lang w:eastAsia="ja-JP"/>
        </w:rPr>
        <w:t>th</w:t>
      </w:r>
      <w:r w:rsidR="008D2E61">
        <w:rPr>
          <w:rFonts w:ascii="Arial" w:eastAsia="MS Mincho" w:hAnsi="Arial" w:cs="Arial" w:hint="eastAsia"/>
          <w:iCs/>
          <w:color w:val="000000" w:themeColor="text1"/>
          <w:kern w:val="24"/>
          <w:lang w:eastAsia="ja-JP"/>
        </w:rPr>
        <w:t xml:space="preserve"> </w:t>
      </w:r>
      <w:r w:rsidR="00BD0F55">
        <w:rPr>
          <w:rFonts w:ascii="Arial" w:eastAsia="MS Mincho" w:hAnsi="Arial" w:cs="Arial" w:hint="eastAsia"/>
          <w:iCs/>
          <w:color w:val="000000" w:themeColor="text1"/>
          <w:kern w:val="24"/>
          <w:lang w:eastAsia="ja-JP"/>
        </w:rPr>
        <w:t xml:space="preserve">column of </w:t>
      </w:r>
      <m:oMath>
        <m:r>
          <m:rPr>
            <m:sty m:val="bi"/>
          </m:rPr>
          <w:rPr>
            <w:rFonts w:ascii="Cambria Math" w:hAnsi="Cambria Math" w:cstheme="minorBidi"/>
            <w:color w:val="000000" w:themeColor="text1"/>
            <w:kern w:val="24"/>
          </w:rPr>
          <m:t>H</m:t>
        </m:r>
      </m:oMath>
      <w:r w:rsidR="00BD0F55">
        <w:rPr>
          <w:rFonts w:ascii="Arial" w:eastAsia="MS Mincho" w:hAnsi="Arial" w:cs="Arial" w:hint="eastAsia"/>
          <w:b/>
          <w:iCs/>
          <w:color w:val="000000" w:themeColor="text1"/>
          <w:kern w:val="24"/>
          <w:lang w:eastAsia="ja-JP"/>
        </w:rPr>
        <w:t xml:space="preserve"> </w:t>
      </w:r>
      <w:r w:rsidR="00BD0F55">
        <w:rPr>
          <w:rFonts w:ascii="Arial" w:eastAsia="MS Mincho" w:hAnsi="Arial" w:cs="Arial" w:hint="eastAsia"/>
          <w:iCs/>
          <w:color w:val="000000" w:themeColor="text1"/>
          <w:kern w:val="24"/>
          <w:lang w:eastAsia="ja-JP"/>
        </w:rPr>
        <w:t>etc.</w:t>
      </w:r>
    </w:p>
    <w:p w14:paraId="02E23EFD" w14:textId="65912160" w:rsidR="00387D92" w:rsidRDefault="00387D92" w:rsidP="00BD0F55">
      <w:pPr>
        <w:pStyle w:val="ListParagraph"/>
        <w:jc w:val="both"/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 w:hint="eastAsia"/>
          <w:lang w:eastAsia="ja-JP"/>
        </w:rPr>
        <w:t xml:space="preserve">As explained earlier, </w:t>
      </w:r>
      <w:r w:rsidR="00BD0F55">
        <w:rPr>
          <w:rFonts w:ascii="Arial" w:eastAsia="MS Mincho" w:hAnsi="Arial" w:cs="Arial" w:hint="eastAsia"/>
          <w:lang w:eastAsia="ja-JP"/>
        </w:rPr>
        <w:t xml:space="preserve">it can also be noted that </w:t>
      </w:r>
      <w:r>
        <w:rPr>
          <w:rFonts w:ascii="Arial" w:eastAsia="MS Mincho" w:hAnsi="Arial" w:cs="Arial" w:hint="eastAsia"/>
          <w:lang w:eastAsia="ja-JP"/>
        </w:rPr>
        <w:t xml:space="preserve">the index position of the last 1 in each row represents the index of the distributed CRC bit. </w:t>
      </w:r>
    </w:p>
    <w:p w14:paraId="0BBA5345" w14:textId="77777777" w:rsidR="00BD0F55" w:rsidRPr="00387D92" w:rsidRDefault="00BD0F55" w:rsidP="00BD0F55">
      <w:pPr>
        <w:pStyle w:val="ListParagraph"/>
        <w:jc w:val="both"/>
        <w:rPr>
          <w:rFonts w:ascii="Arial" w:eastAsia="MS Mincho" w:hAnsi="Arial" w:cs="Arial"/>
          <w:lang w:eastAsia="ja-JP"/>
        </w:rPr>
      </w:pPr>
    </w:p>
    <w:p w14:paraId="16366772" w14:textId="77777777" w:rsidR="001F1F2C" w:rsidRDefault="00BD0F55" w:rsidP="00BD0F55">
      <w:pPr>
        <w:pStyle w:val="ListParagraph"/>
        <w:jc w:val="both"/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 w:hint="eastAsia"/>
          <w:lang w:eastAsia="ja-JP"/>
        </w:rPr>
        <w:t xml:space="preserve">Thus, the </w:t>
      </w:r>
      <w:r>
        <w:rPr>
          <w:rFonts w:ascii="Arial" w:eastAsia="MS Mincho" w:hAnsi="Arial" w:cs="Arial"/>
          <w:lang w:eastAsia="ja-JP"/>
        </w:rPr>
        <w:t>interleaving</w:t>
      </w:r>
      <w:r>
        <w:rPr>
          <w:rFonts w:ascii="Arial" w:eastAsia="MS Mincho" w:hAnsi="Arial" w:cs="Arial" w:hint="eastAsia"/>
          <w:lang w:eastAsia="ja-JP"/>
        </w:rPr>
        <w:t xml:space="preserve"> pattern </w:t>
      </w:r>
      <w:r w:rsidR="008F7EDD">
        <w:rPr>
          <w:rFonts w:ascii="Arial" w:eastAsia="MS Mincho" w:hAnsi="Arial" w:cs="Arial" w:hint="eastAsia"/>
          <w:iCs/>
          <w:lang w:eastAsia="ja-JP"/>
        </w:rPr>
        <w:t xml:space="preserve">for </w:t>
      </w:r>
      <w:r w:rsidR="001F1F2C">
        <w:rPr>
          <w:rFonts w:ascii="Arial" w:eastAsia="MS Mincho" w:hAnsi="Arial" w:cs="Arial" w:hint="eastAsia"/>
          <w:iCs/>
          <w:lang w:eastAsia="ja-JP"/>
        </w:rPr>
        <w:t xml:space="preserve">a CRC </w:t>
      </w:r>
      <w:proofErr w:type="spellStart"/>
      <w:r w:rsidR="001F1F2C">
        <w:rPr>
          <w:rFonts w:ascii="Arial" w:eastAsia="MS Mincho" w:hAnsi="Arial" w:cs="Arial" w:hint="eastAsia"/>
          <w:iCs/>
          <w:lang w:eastAsia="ja-JP"/>
        </w:rPr>
        <w:t>codeword</w:t>
      </w:r>
      <w:proofErr w:type="spellEnd"/>
      <w:r w:rsidR="008F7EDD">
        <w:rPr>
          <w:rFonts w:ascii="Arial" w:eastAsia="MS Mincho" w:hAnsi="Arial" w:cs="Arial" w:hint="eastAsia"/>
          <w:iCs/>
          <w:lang w:eastAsia="ja-JP"/>
        </w:rPr>
        <w:t xml:space="preserve"> of length 30+8=38</w:t>
      </w:r>
      <w:r>
        <w:rPr>
          <w:rFonts w:ascii="Arial" w:eastAsia="MS Mincho" w:hAnsi="Arial" w:cs="Arial" w:hint="eastAsia"/>
          <w:iCs/>
          <w:lang w:eastAsia="ja-JP"/>
        </w:rPr>
        <w:t xml:space="preserve"> </w:t>
      </w:r>
      <w:r w:rsidR="001F1F2C">
        <w:rPr>
          <w:rFonts w:ascii="Arial" w:eastAsia="MS Mincho" w:hAnsi="Arial" w:cs="Arial" w:hint="eastAsia"/>
          <w:iCs/>
          <w:lang w:eastAsia="ja-JP"/>
        </w:rPr>
        <w:t xml:space="preserve">with all CRC bits distributed to the maximum extent possible </w:t>
      </w:r>
      <w:r>
        <w:rPr>
          <w:rFonts w:ascii="Arial" w:eastAsia="MS Mincho" w:hAnsi="Arial" w:cs="Arial" w:hint="eastAsia"/>
          <w:iCs/>
          <w:lang w:eastAsia="ja-JP"/>
        </w:rPr>
        <w:t>is as follows</w:t>
      </w:r>
      <w:r w:rsidR="00AC03EF" w:rsidRPr="00AC03EF">
        <w:rPr>
          <w:rFonts w:ascii="Arial" w:eastAsia="MS Mincho" w:hAnsi="Arial" w:cs="Arial"/>
          <w:lang w:eastAsia="ja-JP"/>
        </w:rPr>
        <w:t>:</w:t>
      </w:r>
    </w:p>
    <w:p w14:paraId="56F0A6CA" w14:textId="77777777" w:rsidR="001F1F2C" w:rsidRDefault="001F1F2C" w:rsidP="00BD0F55">
      <w:pPr>
        <w:pStyle w:val="ListParagraph"/>
        <w:jc w:val="both"/>
        <w:rPr>
          <w:rFonts w:ascii="Arial" w:eastAsia="MS Mincho" w:hAnsi="Arial" w:cs="Arial"/>
          <w:lang w:eastAsia="ja-JP"/>
        </w:rPr>
      </w:pPr>
    </w:p>
    <w:p w14:paraId="1AB6A64F" w14:textId="77777777" w:rsidR="001F1F2C" w:rsidRPr="001F1F2C" w:rsidRDefault="001F1F2C" w:rsidP="001F1F2C">
      <w:pPr>
        <w:pStyle w:val="ListParagraph"/>
        <w:ind w:left="360"/>
        <w:jc w:val="both"/>
        <w:rPr>
          <w:rFonts w:ascii="Arial" w:eastAsia="MS Mincho" w:hAnsi="Arial" w:cs="Arial"/>
          <w:sz w:val="24"/>
          <w:szCs w:val="24"/>
          <w:lang w:eastAsia="ja-JP"/>
        </w:rPr>
      </w:pPr>
      <w:r w:rsidRPr="00AC03EF">
        <w:rPr>
          <w:rFonts w:ascii="Arial" w:eastAsia="MS Mincho" w:hAnsi="Arial" w:cs="Arial" w:hint="eastAsia"/>
          <w:sz w:val="36"/>
          <w:szCs w:val="36"/>
          <w:lang w:eastAsia="ja-JP"/>
        </w:rPr>
        <w:t xml:space="preserve">     </w:t>
      </w:r>
      <m:oMath>
        <m:r>
          <w:rPr>
            <w:rFonts w:ascii="Cambria Math" w:eastAsia="MS Mincho" w:hAnsi="Cambria Math" w:cs="Arial"/>
            <w:sz w:val="24"/>
            <w:szCs w:val="24"/>
            <w:lang w:eastAsia="ja-JP"/>
          </w:rPr>
          <m:t xml:space="preserve">   0    2    7    9   11   12   14   16   18   22    23   24   </m:t>
        </m:r>
        <m:r>
          <m:rPr>
            <m:sty m:val="bi"/>
          </m:rPr>
          <w:rPr>
            <w:rFonts w:ascii="Cambria Math" w:eastAsia="MS Mincho" w:hAnsi="Cambria Math" w:cs="Arial"/>
            <w:color w:val="FF0000"/>
            <w:sz w:val="24"/>
            <w:szCs w:val="24"/>
            <w:lang w:eastAsia="ja-JP"/>
          </w:rPr>
          <m:t>30</m:t>
        </m:r>
        <m:r>
          <w:rPr>
            <w:rFonts w:ascii="Cambria Math" w:eastAsia="MS Mincho" w:hAnsi="Cambria Math" w:cs="Arial"/>
            <w:sz w:val="24"/>
            <w:szCs w:val="24"/>
            <w:lang w:eastAsia="ja-JP"/>
          </w:rPr>
          <m:t>   1    3    8    10   13  15  </m:t>
        </m:r>
      </m:oMath>
    </w:p>
    <w:p w14:paraId="6C16F676" w14:textId="77777777" w:rsidR="001F1F2C" w:rsidRDefault="001F1F2C" w:rsidP="001F1F2C">
      <w:pPr>
        <w:pStyle w:val="ListParagraph"/>
        <w:ind w:left="360"/>
        <w:jc w:val="both"/>
        <w:rPr>
          <w:rFonts w:ascii="Arial" w:eastAsia="MS Mincho" w:hAnsi="Arial" w:cs="Arial"/>
          <w:b/>
          <w:color w:val="FF0000"/>
          <w:sz w:val="24"/>
          <w:szCs w:val="24"/>
          <w:lang w:eastAsia="ja-JP"/>
        </w:rPr>
      </w:pPr>
      <w:r w:rsidRPr="001F1F2C">
        <w:rPr>
          <w:rFonts w:ascii="Arial" w:eastAsia="MS Mincho" w:hAnsi="Arial" w:cs="Arial" w:hint="eastAsia"/>
          <w:sz w:val="24"/>
          <w:szCs w:val="24"/>
          <w:lang w:eastAsia="ja-JP"/>
        </w:rPr>
        <w:t xml:space="preserve">     </w:t>
      </w:r>
      <m:oMath>
        <m:r>
          <w:rPr>
            <w:rFonts w:ascii="Cambria Math" w:eastAsia="MS Mincho" w:hAnsi="Cambria Math" w:cs="Arial"/>
            <w:sz w:val="24"/>
            <w:szCs w:val="24"/>
            <w:lang w:eastAsia="ja-JP"/>
          </w:rPr>
          <m:t xml:space="preserve">17  19   25  </m:t>
        </m:r>
        <m:r>
          <m:rPr>
            <m:sty m:val="bi"/>
          </m:rPr>
          <w:rPr>
            <w:rFonts w:ascii="Cambria Math" w:eastAsia="MS Mincho" w:hAnsi="Cambria Math" w:cs="Arial"/>
            <w:sz w:val="24"/>
            <w:szCs w:val="24"/>
            <w:lang w:eastAsia="ja-JP"/>
          </w:rPr>
          <m:t> </m:t>
        </m:r>
        <m:r>
          <m:rPr>
            <m:sty m:val="bi"/>
          </m:rPr>
          <w:rPr>
            <w:rFonts w:ascii="Cambria Math" w:eastAsia="MS Mincho" w:hAnsi="Cambria Math" w:cs="Arial"/>
            <w:color w:val="FF0000"/>
            <w:sz w:val="24"/>
            <w:szCs w:val="24"/>
            <w:lang w:eastAsia="ja-JP"/>
          </w:rPr>
          <m:t>31</m:t>
        </m:r>
        <m:r>
          <w:rPr>
            <w:rFonts w:ascii="Cambria Math" w:eastAsia="MS Mincho" w:hAnsi="Cambria Math" w:cs="Arial"/>
            <w:sz w:val="24"/>
            <w:szCs w:val="24"/>
            <w:lang w:eastAsia="ja-JP"/>
          </w:rPr>
          <m:t>    4    20   26    </m:t>
        </m:r>
        <m:r>
          <m:rPr>
            <m:sty m:val="bi"/>
          </m:rPr>
          <w:rPr>
            <w:rFonts w:ascii="Cambria Math" w:eastAsia="MS Mincho" w:hAnsi="Cambria Math" w:cs="Arial"/>
            <w:color w:val="FF0000"/>
            <w:sz w:val="24"/>
            <w:szCs w:val="24"/>
            <w:lang w:eastAsia="ja-JP"/>
          </w:rPr>
          <m:t>32</m:t>
        </m:r>
        <m:r>
          <w:rPr>
            <w:rFonts w:ascii="Cambria Math" w:eastAsia="MS Mincho" w:hAnsi="Cambria Math" w:cs="Arial"/>
            <w:sz w:val="24"/>
            <w:szCs w:val="24"/>
            <w:lang w:eastAsia="ja-JP"/>
          </w:rPr>
          <m:t>    5   21   27  </m:t>
        </m:r>
        <m:r>
          <m:rPr>
            <m:sty m:val="bi"/>
          </m:rPr>
          <w:rPr>
            <w:rFonts w:ascii="Cambria Math" w:eastAsia="MS Mincho" w:hAnsi="Cambria Math" w:cs="Arial"/>
            <w:color w:val="FF0000"/>
            <w:sz w:val="24"/>
            <w:szCs w:val="24"/>
            <w:lang w:eastAsia="ja-JP"/>
          </w:rPr>
          <m:t>33</m:t>
        </m:r>
        <m:r>
          <w:rPr>
            <w:rFonts w:ascii="Cambria Math" w:eastAsia="MS Mincho" w:hAnsi="Cambria Math" w:cs="Arial"/>
            <w:sz w:val="24"/>
            <w:szCs w:val="24"/>
            <w:lang w:eastAsia="ja-JP"/>
          </w:rPr>
          <m:t>    6   28   </m:t>
        </m:r>
        <m:r>
          <m:rPr>
            <m:sty m:val="bi"/>
          </m:rPr>
          <w:rPr>
            <w:rFonts w:ascii="Cambria Math" w:eastAsia="MS Mincho" w:hAnsi="Cambria Math" w:cs="Arial"/>
            <w:color w:val="FF0000"/>
            <w:sz w:val="24"/>
            <w:szCs w:val="24"/>
            <w:lang w:eastAsia="ja-JP"/>
          </w:rPr>
          <m:t>34</m:t>
        </m:r>
        <m:r>
          <m:rPr>
            <m:sty m:val="bi"/>
          </m:rPr>
          <w:rPr>
            <w:rFonts w:ascii="Cambria Math" w:eastAsia="MS Mincho" w:hAnsi="Cambria Math" w:cs="Arial"/>
            <w:sz w:val="24"/>
            <w:szCs w:val="24"/>
            <w:lang w:eastAsia="ja-JP"/>
          </w:rPr>
          <m:t> </m:t>
        </m:r>
        <m:r>
          <w:rPr>
            <w:rFonts w:ascii="Cambria Math" w:eastAsia="MS Mincho" w:hAnsi="Cambria Math" w:cs="Arial"/>
            <w:sz w:val="24"/>
            <w:szCs w:val="24"/>
            <w:lang w:eastAsia="ja-JP"/>
          </w:rPr>
          <m:t>   29   </m:t>
        </m:r>
        <m:r>
          <m:rPr>
            <m:sty m:val="bi"/>
          </m:rPr>
          <w:rPr>
            <w:rFonts w:ascii="Cambria Math" w:eastAsia="MS Mincho" w:hAnsi="Cambria Math" w:cs="Arial"/>
            <w:color w:val="FF0000"/>
            <w:sz w:val="24"/>
            <w:szCs w:val="24"/>
            <w:lang w:eastAsia="ja-JP"/>
          </w:rPr>
          <m:t>35  36  37</m:t>
        </m:r>
      </m:oMath>
    </w:p>
    <w:p w14:paraId="73752BC1" w14:textId="77777777" w:rsidR="001F1F2C" w:rsidRDefault="001F1F2C" w:rsidP="00BD0F55">
      <w:pPr>
        <w:pStyle w:val="ListParagraph"/>
        <w:jc w:val="both"/>
        <w:rPr>
          <w:rFonts w:ascii="Arial" w:eastAsia="MS Mincho" w:hAnsi="Arial" w:cs="Arial"/>
          <w:lang w:eastAsia="ja-JP"/>
        </w:rPr>
      </w:pPr>
    </w:p>
    <w:p w14:paraId="33D8D9EC" w14:textId="3A7EEDC1" w:rsidR="00AC03EF" w:rsidRDefault="001F1F2C" w:rsidP="00BD0F55">
      <w:pPr>
        <w:pStyle w:val="ListParagraph"/>
        <w:jc w:val="both"/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 w:hint="eastAsia"/>
          <w:lang w:eastAsia="ja-JP"/>
        </w:rPr>
        <w:t xml:space="preserve">Again, the </w:t>
      </w:r>
      <w:r>
        <w:rPr>
          <w:rFonts w:ascii="Arial" w:eastAsia="MS Mincho" w:hAnsi="Arial" w:cs="Arial"/>
          <w:lang w:eastAsia="ja-JP"/>
        </w:rPr>
        <w:t>interleaving</w:t>
      </w:r>
      <w:r>
        <w:rPr>
          <w:rFonts w:ascii="Arial" w:eastAsia="MS Mincho" w:hAnsi="Arial" w:cs="Arial" w:hint="eastAsia"/>
          <w:lang w:eastAsia="ja-JP"/>
        </w:rPr>
        <w:t xml:space="preserve"> pattern </w:t>
      </w:r>
      <w:r>
        <w:rPr>
          <w:rFonts w:ascii="Arial" w:eastAsia="MS Mincho" w:hAnsi="Arial" w:cs="Arial" w:hint="eastAsia"/>
          <w:iCs/>
          <w:lang w:eastAsia="ja-JP"/>
        </w:rPr>
        <w:t xml:space="preserve">for a CRC </w:t>
      </w:r>
      <w:proofErr w:type="spellStart"/>
      <w:r>
        <w:rPr>
          <w:rFonts w:ascii="Arial" w:eastAsia="MS Mincho" w:hAnsi="Arial" w:cs="Arial" w:hint="eastAsia"/>
          <w:iCs/>
          <w:lang w:eastAsia="ja-JP"/>
        </w:rPr>
        <w:t>codeword</w:t>
      </w:r>
      <w:proofErr w:type="spellEnd"/>
      <w:r>
        <w:rPr>
          <w:rFonts w:ascii="Arial" w:eastAsia="MS Mincho" w:hAnsi="Arial" w:cs="Arial" w:hint="eastAsia"/>
          <w:iCs/>
          <w:lang w:eastAsia="ja-JP"/>
        </w:rPr>
        <w:t xml:space="preserve"> of length 30+8=38 with 3 CRC bits distributed is as follows</w:t>
      </w:r>
      <w:r w:rsidRPr="00AC03EF">
        <w:rPr>
          <w:rFonts w:ascii="Arial" w:eastAsia="MS Mincho" w:hAnsi="Arial" w:cs="Arial"/>
          <w:lang w:eastAsia="ja-JP"/>
        </w:rPr>
        <w:t>:</w:t>
      </w:r>
      <w:r w:rsidR="00AC03EF" w:rsidRPr="00AC03EF">
        <w:rPr>
          <w:rFonts w:ascii="Arial" w:eastAsia="MS Mincho" w:hAnsi="Arial" w:cs="Arial"/>
          <w:lang w:eastAsia="ja-JP"/>
        </w:rPr>
        <w:t xml:space="preserve"> </w:t>
      </w:r>
    </w:p>
    <w:p w14:paraId="391FDE84" w14:textId="77777777" w:rsidR="00DE6E8E" w:rsidRPr="00AC03EF" w:rsidRDefault="00DE6E8E" w:rsidP="00BD0F55">
      <w:pPr>
        <w:pStyle w:val="ListParagraph"/>
        <w:jc w:val="both"/>
        <w:rPr>
          <w:rFonts w:ascii="Arial" w:eastAsia="MS Mincho" w:hAnsi="Arial" w:cs="Arial"/>
          <w:lang w:eastAsia="ja-JP"/>
        </w:rPr>
      </w:pPr>
    </w:p>
    <w:p w14:paraId="5F58EA43" w14:textId="3FFF2723" w:rsidR="00DE6E8E" w:rsidRPr="00DE6E8E" w:rsidRDefault="00DE6E8E" w:rsidP="00DE6E8E">
      <w:pPr>
        <w:pStyle w:val="ListParagraph"/>
        <w:ind w:left="360"/>
        <w:jc w:val="both"/>
        <w:rPr>
          <w:rFonts w:ascii="Arial" w:eastAsia="MS Mincho" w:hAnsi="Arial" w:cs="Arial"/>
          <w:bCs/>
          <w:iCs/>
          <w:sz w:val="24"/>
          <w:szCs w:val="24"/>
          <w:lang w:eastAsia="ja-JP"/>
        </w:rPr>
      </w:pPr>
      <m:oMathPara>
        <m:oMathParaPr>
          <m:jc m:val="centerGroup"/>
        </m:oMathParaPr>
        <m:oMath>
          <m:r>
            <w:rPr>
              <w:rFonts w:ascii="Cambria Math" w:eastAsia="MS Mincho" w:hAnsi="Cambria Math" w:cs="Arial"/>
              <w:sz w:val="24"/>
              <w:szCs w:val="24"/>
              <w:lang w:eastAsia="ja-JP"/>
            </w:rPr>
            <m:t>0    2    7    9  11   12  14   16  18   22  23  24  </m:t>
          </m:r>
          <m:r>
            <m:rPr>
              <m:sty m:val="bi"/>
            </m:rPr>
            <w:rPr>
              <w:rFonts w:ascii="Cambria Math" w:eastAsia="MS Mincho" w:hAnsi="Cambria Math" w:cs="Arial"/>
              <w:color w:val="FF0000"/>
              <w:sz w:val="24"/>
              <w:szCs w:val="24"/>
              <w:lang w:eastAsia="ja-JP"/>
            </w:rPr>
            <m:t>30</m:t>
          </m:r>
          <m:r>
            <w:rPr>
              <w:rFonts w:ascii="Cambria Math" w:eastAsia="MS Mincho" w:hAnsi="Cambria Math" w:cs="Arial"/>
              <w:sz w:val="24"/>
              <w:szCs w:val="24"/>
              <w:lang w:eastAsia="ja-JP"/>
            </w:rPr>
            <m:t>     1     3     8    10  13   15  </m:t>
          </m:r>
        </m:oMath>
      </m:oMathPara>
    </w:p>
    <w:p w14:paraId="711FE3EE" w14:textId="6EC93C6C" w:rsidR="00DE6E8E" w:rsidRPr="00DE6E8E" w:rsidRDefault="00DE6E8E" w:rsidP="00DE6E8E">
      <w:pPr>
        <w:pStyle w:val="ListParagraph"/>
        <w:ind w:left="360"/>
        <w:jc w:val="both"/>
        <w:rPr>
          <w:rFonts w:ascii="Arial" w:eastAsia="MS Mincho" w:hAnsi="Arial" w:cs="Arial"/>
          <w:bCs/>
          <w:iCs/>
          <w:sz w:val="24"/>
          <w:szCs w:val="24"/>
          <w:lang w:eastAsia="ja-JP"/>
        </w:rPr>
      </w:pPr>
      <w:r w:rsidRPr="00DE6E8E">
        <w:rPr>
          <w:rFonts w:ascii="Arial" w:eastAsia="MS Mincho" w:hAnsi="Arial" w:cs="Arial" w:hint="eastAsia"/>
          <w:bCs/>
          <w:iCs/>
          <w:sz w:val="24"/>
          <w:szCs w:val="24"/>
          <w:lang w:eastAsia="ja-JP"/>
        </w:rPr>
        <w:t xml:space="preserve">     </w:t>
      </w:r>
      <m:oMath>
        <m:r>
          <w:rPr>
            <w:rFonts w:ascii="Cambria Math" w:eastAsia="MS Mincho" w:hAnsi="Cambria Math" w:cs="Arial"/>
            <w:sz w:val="24"/>
            <w:szCs w:val="24"/>
            <w:lang w:eastAsia="ja-JP"/>
          </w:rPr>
          <m:t>17  19  25  </m:t>
        </m:r>
        <m:r>
          <m:rPr>
            <m:sty m:val="bi"/>
          </m:rPr>
          <w:rPr>
            <w:rFonts w:ascii="Cambria Math" w:eastAsia="MS Mincho" w:hAnsi="Cambria Math" w:cs="Arial"/>
            <w:color w:val="FF0000"/>
            <w:sz w:val="24"/>
            <w:szCs w:val="24"/>
            <w:lang w:eastAsia="ja-JP"/>
          </w:rPr>
          <m:t>31</m:t>
        </m:r>
        <m:r>
          <w:rPr>
            <w:rFonts w:ascii="Cambria Math" w:eastAsia="MS Mincho" w:hAnsi="Cambria Math" w:cs="Arial"/>
            <w:sz w:val="24"/>
            <w:szCs w:val="24"/>
            <w:lang w:eastAsia="ja-JP"/>
          </w:rPr>
          <m:t>   4   20  26   </m:t>
        </m:r>
        <m:r>
          <m:rPr>
            <m:sty m:val="bi"/>
          </m:rPr>
          <w:rPr>
            <w:rFonts w:ascii="Cambria Math" w:eastAsia="MS Mincho" w:hAnsi="Cambria Math" w:cs="Arial"/>
            <w:color w:val="FF0000"/>
            <w:sz w:val="24"/>
            <w:szCs w:val="24"/>
            <w:lang w:eastAsia="ja-JP"/>
          </w:rPr>
          <m:t>32</m:t>
        </m:r>
        <m:r>
          <w:rPr>
            <w:rFonts w:ascii="Cambria Math" w:eastAsia="MS Mincho" w:hAnsi="Cambria Math" w:cs="Arial"/>
            <w:sz w:val="24"/>
            <w:szCs w:val="24"/>
            <w:lang w:eastAsia="ja-JP"/>
          </w:rPr>
          <m:t>    5     6   21  27  28  29   </m:t>
        </m:r>
        <m:r>
          <m:rPr>
            <m:sty m:val="bi"/>
          </m:rPr>
          <w:rPr>
            <w:rFonts w:ascii="Cambria Math" w:eastAsia="MS Mincho" w:hAnsi="Cambria Math" w:cs="Arial"/>
            <w:color w:val="FF0000"/>
            <w:sz w:val="24"/>
            <w:szCs w:val="24"/>
            <w:lang w:eastAsia="ja-JP"/>
          </w:rPr>
          <m:t>33   34   35  36  37</m:t>
        </m:r>
      </m:oMath>
    </w:p>
    <w:p w14:paraId="71BEFE02" w14:textId="77777777" w:rsidR="001F1F2C" w:rsidRDefault="001F1F2C" w:rsidP="00AC03EF">
      <w:pPr>
        <w:pStyle w:val="ListParagraph"/>
        <w:ind w:left="360"/>
        <w:jc w:val="both"/>
        <w:rPr>
          <w:rFonts w:ascii="Arial" w:eastAsia="MS Mincho" w:hAnsi="Arial" w:cs="Arial"/>
          <w:b/>
          <w:bCs/>
          <w:iCs/>
          <w:color w:val="FF0000"/>
          <w:sz w:val="24"/>
          <w:szCs w:val="24"/>
          <w:lang w:eastAsia="ja-JP"/>
        </w:rPr>
      </w:pPr>
    </w:p>
    <w:p w14:paraId="218F3B23" w14:textId="1809D1B7" w:rsidR="00A12B98" w:rsidRPr="00A12B98" w:rsidRDefault="00A12B98" w:rsidP="00AC03EF">
      <w:pPr>
        <w:pStyle w:val="ListParagraph"/>
        <w:ind w:left="360"/>
        <w:jc w:val="both"/>
        <w:rPr>
          <w:rFonts w:ascii="Arial" w:eastAsia="MS Mincho" w:hAnsi="Arial" w:cs="Arial"/>
          <w:bCs/>
          <w:iCs/>
          <w:lang w:eastAsia="ja-JP"/>
        </w:rPr>
      </w:pPr>
      <w:r w:rsidRPr="00A12B98">
        <w:rPr>
          <w:rFonts w:ascii="Arial" w:eastAsia="MS Mincho" w:hAnsi="Arial" w:cs="Arial" w:hint="eastAsia"/>
          <w:bCs/>
          <w:iCs/>
          <w:lang w:eastAsia="ja-JP"/>
        </w:rPr>
        <w:t xml:space="preserve">A pictorial illustration of </w:t>
      </w:r>
      <w:r w:rsidRPr="00A12B98">
        <w:rPr>
          <w:rFonts w:ascii="Arial" w:eastAsia="MS Mincho" w:hAnsi="Arial" w:cs="Arial"/>
          <w:bCs/>
          <w:iCs/>
          <w:lang w:eastAsia="ja-JP"/>
        </w:rPr>
        <w:t>the</w:t>
      </w:r>
      <w:r w:rsidRPr="00A12B98">
        <w:rPr>
          <w:rFonts w:ascii="Arial" w:eastAsia="MS Mincho" w:hAnsi="Arial" w:cs="Arial" w:hint="eastAsia"/>
          <w:bCs/>
          <w:iCs/>
          <w:lang w:eastAsia="ja-JP"/>
        </w:rPr>
        <w:t xml:space="preserve"> interleaving pattern is shown in Fig. 6 for clarity in understanding. </w:t>
      </w:r>
    </w:p>
    <w:p w14:paraId="68B6A741" w14:textId="29F7E995" w:rsidR="00C805DE" w:rsidRDefault="00C805DE" w:rsidP="00C805DE">
      <w:pPr>
        <w:jc w:val="center"/>
        <w:rPr>
          <w:rFonts w:ascii="Arial" w:eastAsia="MS Mincho" w:hAnsi="Arial" w:cs="Arial"/>
          <w:sz w:val="22"/>
          <w:szCs w:val="22"/>
          <w:lang w:eastAsia="ja-JP"/>
        </w:rPr>
      </w:pPr>
      <w:r>
        <w:rPr>
          <w:rFonts w:asciiTheme="majorBidi" w:hAnsiTheme="majorBidi" w:cstheme="majorBidi"/>
          <w:noProof/>
          <w:sz w:val="24"/>
          <w:szCs w:val="24"/>
          <w:lang w:eastAsia="ja-JP"/>
        </w:rPr>
        <w:drawing>
          <wp:inline distT="0" distB="0" distL="0" distR="0" wp14:anchorId="26C8B00E" wp14:editId="21652916">
            <wp:extent cx="3757036" cy="7505071"/>
            <wp:effectExtent l="0" t="0" r="0" b="635"/>
            <wp:docPr id="290" name="Picture 2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1.png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59287" cy="75095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DCA784" w14:textId="75B3F8DB" w:rsidR="00C805DE" w:rsidRPr="00C805DE" w:rsidRDefault="00C805DE" w:rsidP="00C805DE">
      <w:pPr>
        <w:rPr>
          <w:rFonts w:ascii="Arial" w:eastAsia="MS Mincho" w:hAnsi="Arial" w:cs="Arial"/>
          <w:lang w:eastAsia="ja-JP"/>
        </w:rPr>
      </w:pPr>
      <w:r w:rsidRPr="00C805DE">
        <w:rPr>
          <w:rFonts w:ascii="Arial" w:eastAsia="MS Mincho" w:hAnsi="Arial" w:cs="Arial"/>
          <w:lang w:eastAsia="ja-JP"/>
        </w:rPr>
        <w:t>Fig.</w:t>
      </w:r>
      <w:r w:rsidR="00A12B98">
        <w:rPr>
          <w:rFonts w:ascii="Arial" w:eastAsia="MS Mincho" w:hAnsi="Arial" w:cs="Arial" w:hint="eastAsia"/>
          <w:lang w:eastAsia="ja-JP"/>
        </w:rPr>
        <w:t>6</w:t>
      </w:r>
      <w:r w:rsidRPr="00C805DE">
        <w:rPr>
          <w:rFonts w:ascii="Arial" w:eastAsia="MS Mincho" w:hAnsi="Arial" w:cs="Arial"/>
          <w:lang w:eastAsia="ja-JP"/>
        </w:rPr>
        <w:t xml:space="preserve"> An exemplary interleaving pattern using K=30, no. of CRC bits </w:t>
      </w:r>
      <m:oMath>
        <m:r>
          <w:rPr>
            <w:rFonts w:ascii="Cambria Math" w:eastAsia="MS Mincho" w:hAnsi="Cambria Math" w:cs="Arial"/>
            <w:lang w:eastAsia="ja-JP"/>
          </w:rPr>
          <m:t>=8</m:t>
        </m:r>
      </m:oMath>
      <w:r w:rsidRPr="00C805DE">
        <w:rPr>
          <w:rFonts w:ascii="Arial" w:eastAsia="MS Mincho" w:hAnsi="Arial" w:cs="Arial"/>
          <w:lang w:eastAsia="ja-JP"/>
        </w:rPr>
        <w:t xml:space="preserve">.CRC polynomial used </w:t>
      </w:r>
      <w:proofErr w:type="gramStart"/>
      <w:r w:rsidRPr="00C805DE">
        <w:rPr>
          <w:rFonts w:ascii="Arial" w:eastAsia="MS Mincho" w:hAnsi="Arial" w:cs="Arial"/>
          <w:lang w:eastAsia="ja-JP"/>
        </w:rPr>
        <w:t xml:space="preserve">is </w:t>
      </w:r>
      <w:proofErr w:type="gramEnd"/>
      <m:oMath>
        <m:r>
          <w:rPr>
            <w:rFonts w:ascii="Cambria Math" w:eastAsia="MS Mincho" w:hAnsi="Cambria Math" w:cs="Arial"/>
            <w:lang w:eastAsia="ja-JP"/>
          </w:rPr>
          <m:t>g</m:t>
        </m:r>
        <m:d>
          <m:dPr>
            <m:ctrlPr>
              <w:rPr>
                <w:rFonts w:ascii="Cambria Math" w:eastAsia="MS Mincho" w:hAnsi="Cambria Math" w:cs="Arial"/>
                <w:i/>
                <w:iCs/>
                <w:lang w:eastAsia="ja-JP"/>
              </w:rPr>
            </m:ctrlPr>
          </m:dPr>
          <m:e>
            <m:r>
              <w:rPr>
                <w:rFonts w:ascii="Cambria Math" w:eastAsia="MS Mincho" w:hAnsi="Cambria Math" w:cs="Arial"/>
                <w:lang w:eastAsia="ja-JP"/>
              </w:rPr>
              <m:t>x</m:t>
            </m:r>
          </m:e>
        </m:d>
        <m:r>
          <w:rPr>
            <w:rFonts w:ascii="Cambria Math" w:eastAsia="MS Mincho" w:hAnsi="Cambria Math" w:cs="Arial"/>
            <w:lang w:eastAsia="ja-JP"/>
          </w:rPr>
          <m:t>=</m:t>
        </m:r>
        <m:sSup>
          <m:sSupPr>
            <m:ctrlPr>
              <w:rPr>
                <w:rFonts w:ascii="Cambria Math" w:eastAsia="MS Mincho" w:hAnsi="Cambria Math" w:cs="Arial"/>
                <w:i/>
                <w:iCs/>
                <w:lang w:eastAsia="ja-JP"/>
              </w:rPr>
            </m:ctrlPr>
          </m:sSupPr>
          <m:e>
            <m:r>
              <w:rPr>
                <w:rFonts w:ascii="Cambria Math" w:eastAsia="MS Mincho" w:hAnsi="Cambria Math" w:cs="Arial"/>
                <w:lang w:eastAsia="ja-JP"/>
              </w:rPr>
              <m:t>x</m:t>
            </m:r>
          </m:e>
          <m:sup>
            <m:r>
              <w:rPr>
                <w:rFonts w:ascii="Cambria Math" w:eastAsia="MS Mincho" w:hAnsi="Cambria Math" w:cs="Arial"/>
                <w:lang w:eastAsia="ja-JP"/>
              </w:rPr>
              <m:t>8</m:t>
            </m:r>
          </m:sup>
        </m:sSup>
        <m:r>
          <w:rPr>
            <w:rFonts w:ascii="Cambria Math" w:eastAsia="MS Mincho" w:hAnsi="Cambria Math" w:cs="Arial"/>
            <w:lang w:eastAsia="ja-JP"/>
          </w:rPr>
          <m:t>+</m:t>
        </m:r>
        <m:sSup>
          <m:sSupPr>
            <m:ctrlPr>
              <w:rPr>
                <w:rFonts w:ascii="Cambria Math" w:eastAsia="MS Mincho" w:hAnsi="Cambria Math" w:cs="Arial"/>
                <w:i/>
                <w:iCs/>
                <w:lang w:eastAsia="ja-JP"/>
              </w:rPr>
            </m:ctrlPr>
          </m:sSupPr>
          <m:e>
            <m:r>
              <w:rPr>
                <w:rFonts w:ascii="Cambria Math" w:eastAsia="MS Mincho" w:hAnsi="Cambria Math" w:cs="Arial"/>
                <w:lang w:eastAsia="ja-JP"/>
              </w:rPr>
              <m:t>x</m:t>
            </m:r>
          </m:e>
          <m:sup>
            <m:r>
              <w:rPr>
                <w:rFonts w:ascii="Cambria Math" w:eastAsia="MS Mincho" w:hAnsi="Cambria Math" w:cs="Arial"/>
                <w:lang w:eastAsia="ja-JP"/>
              </w:rPr>
              <m:t>2</m:t>
            </m:r>
          </m:sup>
        </m:sSup>
        <m:r>
          <w:rPr>
            <w:rFonts w:ascii="Cambria Math" w:eastAsia="MS Mincho" w:hAnsi="Cambria Math" w:cs="Arial"/>
            <w:lang w:eastAsia="ja-JP"/>
          </w:rPr>
          <m:t>+x+1</m:t>
        </m:r>
      </m:oMath>
      <w:r w:rsidRPr="00C805DE">
        <w:rPr>
          <w:rFonts w:ascii="Arial" w:eastAsia="MS Mincho" w:hAnsi="Arial" w:cs="Arial"/>
          <w:iCs/>
          <w:lang w:eastAsia="ja-JP"/>
        </w:rPr>
        <w:t>.</w:t>
      </w:r>
      <w:r w:rsidRPr="00C805DE">
        <w:rPr>
          <w:rFonts w:ascii="Arial" w:eastAsia="MS Mincho" w:hAnsi="Arial" w:cs="Arial"/>
          <w:lang w:eastAsia="ja-JP"/>
        </w:rPr>
        <w:t xml:space="preserve"> (a) </w:t>
      </w:r>
      <w:proofErr w:type="gramStart"/>
      <w:r w:rsidRPr="00C805DE">
        <w:rPr>
          <w:rFonts w:ascii="Arial" w:eastAsia="MS Mincho" w:hAnsi="Arial" w:cs="Arial"/>
          <w:lang w:eastAsia="ja-JP"/>
        </w:rPr>
        <w:t>shows</w:t>
      </w:r>
      <w:proofErr w:type="gramEnd"/>
      <w:r w:rsidRPr="00C805DE">
        <w:rPr>
          <w:rFonts w:ascii="Arial" w:eastAsia="MS Mincho" w:hAnsi="Arial" w:cs="Arial"/>
          <w:lang w:eastAsia="ja-JP"/>
        </w:rPr>
        <w:t xml:space="preserve"> distribution of as many CRC bits as allowed by the </w:t>
      </w:r>
      <w:proofErr w:type="spellStart"/>
      <w:r w:rsidRPr="00C805DE">
        <w:rPr>
          <w:rFonts w:ascii="Arial" w:eastAsia="MS Mincho" w:hAnsi="Arial" w:cs="Arial"/>
          <w:lang w:eastAsia="ja-JP"/>
        </w:rPr>
        <w:t>interleaver</w:t>
      </w:r>
      <w:proofErr w:type="spellEnd"/>
      <w:r w:rsidRPr="00C805DE">
        <w:rPr>
          <w:rFonts w:ascii="Arial" w:eastAsia="MS Mincho" w:hAnsi="Arial" w:cs="Arial"/>
          <w:lang w:eastAsia="ja-JP"/>
        </w:rPr>
        <w:t>, (b) shows the distribution of only 3 CRC bits</w:t>
      </w:r>
      <w:r>
        <w:rPr>
          <w:rFonts w:ascii="Arial" w:eastAsia="MS Mincho" w:hAnsi="Arial" w:cs="Arial" w:hint="eastAsia"/>
          <w:lang w:eastAsia="ja-JP"/>
        </w:rPr>
        <w:t>; remaining 5 CRC bits are left un-distributed.</w:t>
      </w:r>
    </w:p>
    <w:p w14:paraId="423B4573" w14:textId="77777777" w:rsidR="00C805DE" w:rsidRDefault="00C805DE" w:rsidP="00AC03EF">
      <w:pPr>
        <w:jc w:val="both"/>
        <w:rPr>
          <w:rFonts w:ascii="Arial" w:eastAsia="MS Mincho" w:hAnsi="Arial" w:cs="Arial"/>
          <w:sz w:val="22"/>
          <w:szCs w:val="22"/>
          <w:lang w:eastAsia="ja-JP"/>
        </w:rPr>
      </w:pPr>
    </w:p>
    <w:p w14:paraId="3605DAAF" w14:textId="25074393" w:rsidR="007C78C7" w:rsidRDefault="007C78C7" w:rsidP="00906F41">
      <w:pPr>
        <w:pStyle w:val="ListParagraph"/>
        <w:numPr>
          <w:ilvl w:val="0"/>
          <w:numId w:val="31"/>
        </w:numPr>
        <w:jc w:val="both"/>
        <w:rPr>
          <w:rFonts w:ascii="Arial" w:eastAsia="MS Mincho" w:hAnsi="Arial" w:cs="Arial"/>
          <w:sz w:val="36"/>
          <w:szCs w:val="36"/>
          <w:lang w:val="en-GB" w:eastAsia="ja-JP"/>
        </w:rPr>
      </w:pPr>
      <w:r>
        <w:rPr>
          <w:rFonts w:ascii="Arial" w:eastAsia="MS Mincho" w:hAnsi="Arial" w:cs="Arial" w:hint="eastAsia"/>
          <w:sz w:val="36"/>
          <w:szCs w:val="36"/>
          <w:lang w:val="en-GB" w:eastAsia="ja-JP"/>
        </w:rPr>
        <w:t>Search of CRC polynomials of degree 19</w:t>
      </w:r>
    </w:p>
    <w:p w14:paraId="434C5BB0" w14:textId="77777777" w:rsidR="007C78C7" w:rsidRDefault="007C78C7" w:rsidP="007C78C7">
      <w:pPr>
        <w:jc w:val="both"/>
        <w:rPr>
          <w:rFonts w:ascii="Arial" w:eastAsia="MS Mincho" w:hAnsi="Arial" w:cs="Arial"/>
          <w:sz w:val="22"/>
          <w:szCs w:val="22"/>
          <w:lang w:eastAsia="ja-JP"/>
        </w:rPr>
      </w:pPr>
    </w:p>
    <w:p w14:paraId="54F30823" w14:textId="528A3D3C" w:rsidR="00F238B8" w:rsidRDefault="00F238B8" w:rsidP="007C78C7">
      <w:pPr>
        <w:jc w:val="both"/>
        <w:rPr>
          <w:rFonts w:ascii="Arial" w:eastAsia="MS Mincho" w:hAnsi="Arial" w:cs="Arial"/>
          <w:sz w:val="22"/>
          <w:szCs w:val="22"/>
          <w:lang w:eastAsia="ja-JP"/>
        </w:rPr>
      </w:pPr>
      <w:r>
        <w:rPr>
          <w:rFonts w:ascii="Arial" w:eastAsia="MS Mincho" w:hAnsi="Arial" w:cs="Arial" w:hint="eastAsia"/>
          <w:sz w:val="22"/>
          <w:szCs w:val="22"/>
          <w:lang w:eastAsia="ja-JP"/>
        </w:rPr>
        <w:t xml:space="preserve">The search of optimal CRC polynomial </w:t>
      </w:r>
      <w:r w:rsidR="00536E3D">
        <w:rPr>
          <w:rFonts w:ascii="Arial" w:eastAsia="MS Mincho" w:hAnsi="Arial" w:cs="Arial" w:hint="eastAsia"/>
          <w:sz w:val="22"/>
          <w:szCs w:val="22"/>
          <w:lang w:eastAsia="ja-JP"/>
        </w:rPr>
        <w:t xml:space="preserve">to encode K information bits </w:t>
      </w:r>
      <w:r>
        <w:rPr>
          <w:rFonts w:ascii="Arial" w:eastAsia="MS Mincho" w:hAnsi="Arial" w:cs="Arial" w:hint="eastAsia"/>
          <w:sz w:val="22"/>
          <w:szCs w:val="22"/>
          <w:lang w:eastAsia="ja-JP"/>
        </w:rPr>
        <w:t xml:space="preserve">is very simple as </w:t>
      </w:r>
      <w:r w:rsidR="00CA3E87">
        <w:rPr>
          <w:rFonts w:ascii="Arial" w:eastAsia="MS Mincho" w:hAnsi="Arial" w:cs="Arial" w:hint="eastAsia"/>
          <w:sz w:val="22"/>
          <w:szCs w:val="22"/>
          <w:lang w:eastAsia="ja-JP"/>
        </w:rPr>
        <w:t>a brute-force</w:t>
      </w:r>
      <w:r>
        <w:rPr>
          <w:rFonts w:ascii="Arial" w:eastAsia="MS Mincho" w:hAnsi="Arial" w:cs="Arial" w:hint="eastAsia"/>
          <w:sz w:val="22"/>
          <w:szCs w:val="22"/>
          <w:lang w:eastAsia="ja-JP"/>
        </w:rPr>
        <w:t xml:space="preserve"> search can be </w:t>
      </w:r>
      <w:r>
        <w:rPr>
          <w:rFonts w:ascii="Arial" w:eastAsia="MS Mincho" w:hAnsi="Arial" w:cs="Arial"/>
          <w:sz w:val="22"/>
          <w:szCs w:val="22"/>
          <w:lang w:eastAsia="ja-JP"/>
        </w:rPr>
        <w:t>performed</w:t>
      </w:r>
      <w:r>
        <w:rPr>
          <w:rFonts w:ascii="Arial" w:eastAsia="MS Mincho" w:hAnsi="Arial" w:cs="Arial" w:hint="eastAsia"/>
          <w:sz w:val="22"/>
          <w:szCs w:val="22"/>
          <w:lang w:eastAsia="ja-JP"/>
        </w:rPr>
        <w:t xml:space="preserve"> among all polynomials of the specified degree such that </w:t>
      </w:r>
      <w:r w:rsidR="00536E3D">
        <w:rPr>
          <w:rFonts w:ascii="Arial" w:eastAsia="MS Mincho" w:hAnsi="Arial" w:cs="Arial" w:hint="eastAsia"/>
          <w:sz w:val="22"/>
          <w:szCs w:val="22"/>
          <w:lang w:eastAsia="ja-JP"/>
        </w:rPr>
        <w:t xml:space="preserve">the Hamming weight of the coefficients of the last K terms of the corresponding parity check matrix is </w:t>
      </w:r>
      <w:proofErr w:type="gramStart"/>
      <w:r w:rsidR="00536E3D">
        <w:rPr>
          <w:rFonts w:ascii="Arial" w:eastAsia="MS Mincho" w:hAnsi="Arial" w:cs="Arial" w:hint="eastAsia"/>
          <w:sz w:val="22"/>
          <w:szCs w:val="22"/>
          <w:lang w:eastAsia="ja-JP"/>
        </w:rPr>
        <w:t>minimum</w:t>
      </w:r>
      <w:proofErr w:type="gramEnd"/>
      <w:r w:rsidR="00536E3D">
        <w:rPr>
          <w:rFonts w:ascii="Arial" w:eastAsia="MS Mincho" w:hAnsi="Arial" w:cs="Arial" w:hint="eastAsia"/>
          <w:sz w:val="22"/>
          <w:szCs w:val="22"/>
          <w:lang w:eastAsia="ja-JP"/>
        </w:rPr>
        <w:t xml:space="preserve">. This condition will make sure that the first distributed CRC bit appears as early as possible after interleaving. </w:t>
      </w:r>
      <w:r w:rsidR="004E49C0">
        <w:rPr>
          <w:rFonts w:ascii="Arial" w:eastAsia="MS Mincho" w:hAnsi="Arial" w:cs="Arial" w:hint="eastAsia"/>
          <w:sz w:val="22"/>
          <w:szCs w:val="22"/>
          <w:lang w:eastAsia="ja-JP"/>
        </w:rPr>
        <w:t>Two</w:t>
      </w:r>
      <w:r w:rsidR="00536E3D">
        <w:rPr>
          <w:rFonts w:ascii="Arial" w:eastAsia="MS Mincho" w:hAnsi="Arial" w:cs="Arial" w:hint="eastAsia"/>
          <w:sz w:val="22"/>
          <w:szCs w:val="22"/>
          <w:lang w:eastAsia="ja-JP"/>
        </w:rPr>
        <w:t xml:space="preserve"> example</w:t>
      </w:r>
      <w:r w:rsidR="004E49C0">
        <w:rPr>
          <w:rFonts w:ascii="Arial" w:eastAsia="MS Mincho" w:hAnsi="Arial" w:cs="Arial" w:hint="eastAsia"/>
          <w:sz w:val="22"/>
          <w:szCs w:val="22"/>
          <w:lang w:eastAsia="ja-JP"/>
        </w:rPr>
        <w:t>s</w:t>
      </w:r>
      <w:r w:rsidR="00536E3D">
        <w:rPr>
          <w:rFonts w:ascii="Arial" w:eastAsia="MS Mincho" w:hAnsi="Arial" w:cs="Arial" w:hint="eastAsia"/>
          <w:sz w:val="22"/>
          <w:szCs w:val="22"/>
          <w:lang w:eastAsia="ja-JP"/>
        </w:rPr>
        <w:t xml:space="preserve"> </w:t>
      </w:r>
      <w:r w:rsidR="004E49C0">
        <w:rPr>
          <w:rFonts w:ascii="Arial" w:eastAsia="MS Mincho" w:hAnsi="Arial" w:cs="Arial" w:hint="eastAsia"/>
          <w:sz w:val="22"/>
          <w:szCs w:val="22"/>
          <w:lang w:eastAsia="ja-JP"/>
        </w:rPr>
        <w:t xml:space="preserve">of </w:t>
      </w:r>
      <w:r w:rsidR="00536E3D">
        <w:rPr>
          <w:rFonts w:ascii="Arial" w:eastAsia="MS Mincho" w:hAnsi="Arial" w:cs="Arial" w:hint="eastAsia"/>
          <w:sz w:val="22"/>
          <w:szCs w:val="22"/>
          <w:lang w:eastAsia="ja-JP"/>
        </w:rPr>
        <w:t xml:space="preserve">search operation </w:t>
      </w:r>
      <w:r w:rsidR="004E49C0">
        <w:rPr>
          <w:rFonts w:ascii="Arial" w:eastAsia="MS Mincho" w:hAnsi="Arial" w:cs="Arial" w:hint="eastAsia"/>
          <w:sz w:val="22"/>
          <w:szCs w:val="22"/>
          <w:lang w:eastAsia="ja-JP"/>
        </w:rPr>
        <w:t>using different sets of search criteria are</w:t>
      </w:r>
      <w:r w:rsidR="00536E3D">
        <w:rPr>
          <w:rFonts w:ascii="Arial" w:eastAsia="MS Mincho" w:hAnsi="Arial" w:cs="Arial" w:hint="eastAsia"/>
          <w:sz w:val="22"/>
          <w:szCs w:val="22"/>
          <w:lang w:eastAsia="ja-JP"/>
        </w:rPr>
        <w:t xml:space="preserve"> shown below: </w:t>
      </w:r>
    </w:p>
    <w:p w14:paraId="6BBAA1E5" w14:textId="52CCEDEE" w:rsidR="002C0E1B" w:rsidRPr="007C78C7" w:rsidRDefault="000A41E0" w:rsidP="007C78C7">
      <w:pPr>
        <w:jc w:val="both"/>
        <w:rPr>
          <w:rFonts w:ascii="Arial" w:eastAsia="MS Mincho" w:hAnsi="Arial" w:cs="Arial"/>
          <w:b/>
          <w:sz w:val="24"/>
          <w:szCs w:val="24"/>
          <w:u w:val="single"/>
          <w:lang w:eastAsia="ja-JP"/>
        </w:rPr>
      </w:pPr>
      <w:r>
        <w:rPr>
          <w:rFonts w:ascii="Arial" w:eastAsia="MS Mincho" w:hAnsi="Arial" w:cs="Arial" w:hint="eastAsia"/>
          <w:b/>
          <w:sz w:val="24"/>
          <w:szCs w:val="24"/>
          <w:u w:val="single"/>
          <w:lang w:eastAsia="ja-JP"/>
        </w:rPr>
        <w:t xml:space="preserve">[Search-1] </w:t>
      </w:r>
      <w:r w:rsidR="00294A24">
        <w:rPr>
          <w:rFonts w:ascii="Arial" w:eastAsia="MS Mincho" w:hAnsi="Arial" w:cs="Arial" w:hint="eastAsia"/>
          <w:b/>
          <w:sz w:val="24"/>
          <w:szCs w:val="24"/>
          <w:u w:val="single"/>
          <w:lang w:eastAsia="ja-JP"/>
        </w:rPr>
        <w:t xml:space="preserve">Search </w:t>
      </w:r>
      <w:r>
        <w:rPr>
          <w:rFonts w:ascii="Arial" w:eastAsia="MS Mincho" w:hAnsi="Arial" w:cs="Arial" w:hint="eastAsia"/>
          <w:b/>
          <w:sz w:val="24"/>
          <w:szCs w:val="24"/>
          <w:u w:val="single"/>
          <w:lang w:eastAsia="ja-JP"/>
        </w:rPr>
        <w:t>c</w:t>
      </w:r>
      <w:r w:rsidR="002C0E1B" w:rsidRPr="007C78C7">
        <w:rPr>
          <w:rFonts w:ascii="Arial" w:eastAsia="MS Mincho" w:hAnsi="Arial" w:cs="Arial"/>
          <w:b/>
          <w:sz w:val="24"/>
          <w:szCs w:val="24"/>
          <w:u w:val="single"/>
          <w:lang w:eastAsia="ja-JP"/>
        </w:rPr>
        <w:t>onditions</w:t>
      </w:r>
      <w:r w:rsidR="00294A24">
        <w:rPr>
          <w:rFonts w:ascii="Arial" w:eastAsia="MS Mincho" w:hAnsi="Arial" w:cs="Arial" w:hint="eastAsia"/>
          <w:b/>
          <w:sz w:val="24"/>
          <w:szCs w:val="24"/>
          <w:u w:val="single"/>
          <w:lang w:eastAsia="ja-JP"/>
        </w:rPr>
        <w:t xml:space="preserve"> used in brute-force search</w:t>
      </w:r>
      <w:r w:rsidR="002C0E1B" w:rsidRPr="007C78C7">
        <w:rPr>
          <w:rFonts w:ascii="Arial" w:eastAsia="MS Mincho" w:hAnsi="Arial" w:cs="Arial"/>
          <w:b/>
          <w:sz w:val="24"/>
          <w:szCs w:val="24"/>
          <w:u w:val="single"/>
          <w:lang w:eastAsia="ja-JP"/>
        </w:rPr>
        <w:t xml:space="preserve">: </w:t>
      </w:r>
    </w:p>
    <w:p w14:paraId="71E1BB5C" w14:textId="77777777" w:rsidR="002C0E1B" w:rsidRPr="007C78C7" w:rsidRDefault="002C0E1B" w:rsidP="007C78C7">
      <w:pPr>
        <w:numPr>
          <w:ilvl w:val="1"/>
          <w:numId w:val="31"/>
        </w:numPr>
        <w:spacing w:after="0"/>
        <w:jc w:val="both"/>
        <w:rPr>
          <w:rFonts w:ascii="Arial" w:eastAsia="MS Mincho" w:hAnsi="Arial" w:cs="Arial"/>
          <w:sz w:val="22"/>
          <w:szCs w:val="22"/>
          <w:lang w:eastAsia="ja-JP"/>
        </w:rPr>
      </w:pPr>
      <w:r w:rsidRPr="007C78C7">
        <w:rPr>
          <w:rFonts w:ascii="Arial" w:eastAsia="MS Mincho" w:hAnsi="Arial" w:cs="Arial"/>
          <w:sz w:val="22"/>
          <w:szCs w:val="22"/>
          <w:lang w:eastAsia="ja-JP"/>
        </w:rPr>
        <w:t>The degree of the CRC polynomial is 19; and the information length is 200 bits.</w:t>
      </w:r>
    </w:p>
    <w:p w14:paraId="3346712D" w14:textId="46D9947B" w:rsidR="007C78C7" w:rsidRPr="007C78C7" w:rsidRDefault="002C0E1B" w:rsidP="007C78C7">
      <w:pPr>
        <w:numPr>
          <w:ilvl w:val="1"/>
          <w:numId w:val="31"/>
        </w:numPr>
        <w:spacing w:after="0"/>
        <w:jc w:val="both"/>
        <w:rPr>
          <w:rFonts w:ascii="Arial" w:eastAsia="MS Mincho" w:hAnsi="Arial" w:cs="Arial"/>
          <w:sz w:val="22"/>
          <w:szCs w:val="22"/>
          <w:lang w:val="en-GB" w:eastAsia="ja-JP"/>
        </w:rPr>
      </w:pPr>
      <w:r w:rsidRPr="007C78C7">
        <w:rPr>
          <w:rFonts w:ascii="Arial" w:eastAsia="MS Mincho" w:hAnsi="Arial" w:cs="Arial"/>
          <w:sz w:val="22"/>
          <w:szCs w:val="22"/>
          <w:lang w:eastAsia="ja-JP"/>
        </w:rPr>
        <w:t xml:space="preserve">The period of the CRC polynomial is either </w:t>
      </w:r>
      <m:oMath>
        <m:sSup>
          <m:sSupPr>
            <m:ctrlPr>
              <w:rPr>
                <w:rFonts w:ascii="Cambria Math" w:eastAsia="MS Mincho" w:hAnsi="Cambria Math" w:cs="Arial"/>
                <w:i/>
                <w:iCs/>
                <w:sz w:val="22"/>
                <w:szCs w:val="22"/>
                <w:lang w:eastAsia="ja-JP"/>
              </w:rPr>
            </m:ctrlPr>
          </m:sSupPr>
          <m:e>
            <m:r>
              <w:rPr>
                <w:rFonts w:ascii="Cambria Math" w:eastAsia="MS Mincho" w:hAnsi="Cambria Math" w:cs="Arial"/>
                <w:sz w:val="22"/>
                <w:szCs w:val="22"/>
                <w:lang w:eastAsia="ja-JP"/>
              </w:rPr>
              <m:t>2</m:t>
            </m:r>
          </m:e>
          <m:sup>
            <m:r>
              <w:rPr>
                <w:rFonts w:ascii="Cambria Math" w:eastAsia="MS Mincho" w:hAnsi="Cambria Math" w:cs="Arial"/>
                <w:sz w:val="22"/>
                <w:szCs w:val="22"/>
                <w:lang w:eastAsia="ja-JP"/>
              </w:rPr>
              <m:t>19</m:t>
            </m:r>
          </m:sup>
        </m:sSup>
        <m:r>
          <w:rPr>
            <w:rFonts w:ascii="Cambria Math" w:eastAsia="MS Mincho" w:hAnsi="Cambria Math" w:cs="Arial"/>
            <w:sz w:val="22"/>
            <w:szCs w:val="22"/>
            <w:lang w:eastAsia="ja-JP"/>
          </w:rPr>
          <m:t>-1</m:t>
        </m:r>
      </m:oMath>
      <w:r w:rsidRPr="007C78C7">
        <w:rPr>
          <w:rFonts w:ascii="Arial" w:eastAsia="MS Mincho" w:hAnsi="Arial" w:cs="Arial"/>
          <w:sz w:val="22"/>
          <w:szCs w:val="22"/>
          <w:lang w:eastAsia="ja-JP"/>
        </w:rPr>
        <w:t xml:space="preserve"> </w:t>
      </w:r>
      <w:proofErr w:type="gramStart"/>
      <w:r w:rsidRPr="007C78C7">
        <w:rPr>
          <w:rFonts w:ascii="Arial" w:eastAsia="MS Mincho" w:hAnsi="Arial" w:cs="Arial"/>
          <w:sz w:val="22"/>
          <w:szCs w:val="22"/>
          <w:lang w:eastAsia="ja-JP"/>
        </w:rPr>
        <w:t xml:space="preserve">or </w:t>
      </w:r>
      <w:proofErr w:type="gramEnd"/>
      <m:oMath>
        <m:sSup>
          <m:sSupPr>
            <m:ctrlPr>
              <w:rPr>
                <w:rFonts w:ascii="Cambria Math" w:eastAsia="MS Mincho" w:hAnsi="Cambria Math" w:cs="Arial"/>
                <w:i/>
                <w:iCs/>
                <w:sz w:val="22"/>
                <w:szCs w:val="22"/>
                <w:lang w:eastAsia="ja-JP"/>
              </w:rPr>
            </m:ctrlPr>
          </m:sSupPr>
          <m:e>
            <m:r>
              <w:rPr>
                <w:rFonts w:ascii="Cambria Math" w:eastAsia="MS Mincho" w:hAnsi="Cambria Math" w:cs="Arial"/>
                <w:sz w:val="22"/>
                <w:szCs w:val="22"/>
                <w:lang w:eastAsia="ja-JP"/>
              </w:rPr>
              <m:t>2</m:t>
            </m:r>
          </m:e>
          <m:sup>
            <m:r>
              <w:rPr>
                <w:rFonts w:ascii="Cambria Math" w:eastAsia="MS Mincho" w:hAnsi="Cambria Math" w:cs="Arial"/>
                <w:sz w:val="22"/>
                <w:szCs w:val="22"/>
                <w:lang w:eastAsia="ja-JP"/>
              </w:rPr>
              <m:t>18</m:t>
            </m:r>
          </m:sup>
        </m:sSup>
        <m:r>
          <w:rPr>
            <w:rFonts w:ascii="Cambria Math" w:eastAsia="MS Mincho" w:hAnsi="Cambria Math" w:cs="Arial"/>
            <w:sz w:val="22"/>
            <w:szCs w:val="22"/>
            <w:lang w:eastAsia="ja-JP"/>
          </w:rPr>
          <m:t>-1</m:t>
        </m:r>
      </m:oMath>
      <w:r w:rsidR="00DB2D20">
        <w:rPr>
          <w:rFonts w:ascii="Arial" w:eastAsia="MS Mincho" w:hAnsi="Arial" w:cs="Arial" w:hint="eastAsia"/>
          <w:sz w:val="22"/>
          <w:szCs w:val="22"/>
          <w:lang w:eastAsia="ja-JP"/>
        </w:rPr>
        <w:t>.</w:t>
      </w:r>
    </w:p>
    <w:p w14:paraId="19A333CF" w14:textId="24220661" w:rsidR="007C78C7" w:rsidRPr="007C78C7" w:rsidRDefault="007C78C7" w:rsidP="007C78C7">
      <w:pPr>
        <w:numPr>
          <w:ilvl w:val="1"/>
          <w:numId w:val="31"/>
        </w:numPr>
        <w:spacing w:after="0"/>
        <w:jc w:val="both"/>
        <w:rPr>
          <w:rFonts w:ascii="Arial" w:eastAsia="MS Mincho" w:hAnsi="Arial" w:cs="Arial"/>
          <w:sz w:val="22"/>
          <w:szCs w:val="22"/>
          <w:lang w:val="en-GB" w:eastAsia="ja-JP"/>
        </w:rPr>
      </w:pPr>
      <w:r w:rsidRPr="007C78C7">
        <w:rPr>
          <w:rFonts w:ascii="Arial" w:eastAsia="MS Mincho" w:hAnsi="Arial" w:cs="Arial"/>
          <w:sz w:val="22"/>
          <w:szCs w:val="22"/>
          <w:lang w:eastAsia="ja-JP"/>
        </w:rPr>
        <w:t xml:space="preserve">The weight of the first row vector of </w:t>
      </w:r>
      <m:oMath>
        <m:r>
          <m:rPr>
            <m:sty m:val="bi"/>
          </m:rPr>
          <w:rPr>
            <w:rFonts w:ascii="Cambria Math" w:eastAsia="MS Mincho" w:hAnsi="Cambria Math" w:cs="Arial"/>
            <w:sz w:val="22"/>
            <w:szCs w:val="22"/>
            <w:lang w:eastAsia="ja-JP"/>
          </w:rPr>
          <m:t>H</m:t>
        </m:r>
      </m:oMath>
      <w:r w:rsidRPr="007C78C7">
        <w:rPr>
          <w:rFonts w:ascii="Arial" w:eastAsia="MS Mincho" w:hAnsi="Arial" w:cs="Arial"/>
          <w:sz w:val="22"/>
          <w:szCs w:val="22"/>
          <w:lang w:eastAsia="ja-JP"/>
        </w:rPr>
        <w:t xml:space="preserve"> is less than or equal to 70</w:t>
      </w:r>
      <w:r w:rsidR="00DB2D20">
        <w:rPr>
          <w:rFonts w:ascii="Arial" w:eastAsia="MS Mincho" w:hAnsi="Arial" w:cs="Arial" w:hint="eastAsia"/>
          <w:sz w:val="22"/>
          <w:szCs w:val="22"/>
          <w:lang w:eastAsia="ja-JP"/>
        </w:rPr>
        <w:t>.</w:t>
      </w:r>
    </w:p>
    <w:p w14:paraId="70709A03" w14:textId="77777777" w:rsidR="007C78C7" w:rsidRPr="00E50FE0" w:rsidRDefault="007C78C7" w:rsidP="007C78C7">
      <w:pPr>
        <w:spacing w:after="0"/>
        <w:jc w:val="both"/>
        <w:rPr>
          <w:rFonts w:ascii="Arial" w:eastAsia="MS Mincho" w:hAnsi="Arial" w:cs="Arial"/>
          <w:sz w:val="22"/>
          <w:szCs w:val="22"/>
          <w:lang w:eastAsia="ja-JP"/>
        </w:rPr>
      </w:pPr>
    </w:p>
    <w:p w14:paraId="511ED80E" w14:textId="77777777" w:rsidR="002C0E1B" w:rsidRPr="007C78C7" w:rsidRDefault="002C0E1B" w:rsidP="007C78C7">
      <w:pPr>
        <w:spacing w:after="0"/>
        <w:jc w:val="both"/>
        <w:rPr>
          <w:rFonts w:ascii="Arial" w:eastAsia="MS Mincho" w:hAnsi="Arial" w:cs="Arial"/>
          <w:sz w:val="22"/>
          <w:szCs w:val="22"/>
          <w:lang w:eastAsia="ja-JP"/>
        </w:rPr>
      </w:pPr>
      <w:r w:rsidRPr="007C78C7">
        <w:rPr>
          <w:rFonts w:ascii="Arial" w:eastAsia="MS Mincho" w:hAnsi="Arial" w:cs="Arial"/>
          <w:sz w:val="22"/>
          <w:szCs w:val="22"/>
          <w:lang w:eastAsia="ja-JP"/>
        </w:rPr>
        <w:t xml:space="preserve">There are 8 polynomials satisfying the above conditions. </w:t>
      </w:r>
    </w:p>
    <w:p w14:paraId="27536E99" w14:textId="2FF11AFE" w:rsidR="007C78C7" w:rsidRDefault="007C78C7" w:rsidP="007C78C7">
      <w:pPr>
        <w:spacing w:after="0"/>
        <w:jc w:val="both"/>
        <w:rPr>
          <w:rFonts w:ascii="Arial" w:eastAsia="MS Mincho" w:hAnsi="Arial" w:cs="Arial"/>
          <w:sz w:val="22"/>
          <w:szCs w:val="22"/>
          <w:lang w:eastAsia="ja-JP"/>
        </w:rPr>
      </w:pPr>
      <w:r w:rsidRPr="00183445">
        <w:rPr>
          <w:rFonts w:ascii="MS Gothic" w:eastAsia="MS Gothic" w:hAnsi="MS Gothic" w:cs="MS Gothic" w:hint="eastAsia"/>
          <w:sz w:val="22"/>
          <w:szCs w:val="22"/>
          <w:highlight w:val="yellow"/>
          <w:lang w:eastAsia="ja-JP"/>
        </w:rPr>
        <w:t>※</w:t>
      </w:r>
      <w:r w:rsidRPr="00183445">
        <w:rPr>
          <w:rFonts w:ascii="Arial" w:eastAsia="MS Mincho" w:hAnsi="Arial" w:cs="Arial"/>
          <w:sz w:val="22"/>
          <w:szCs w:val="22"/>
          <w:highlight w:val="yellow"/>
          <w:lang w:eastAsia="ja-JP"/>
        </w:rPr>
        <w:t>The last polynomial was discussed and evaluated in R1-1711215</w:t>
      </w:r>
      <w:r w:rsidR="00A47F0A">
        <w:rPr>
          <w:rFonts w:ascii="Arial" w:eastAsia="MS Mincho" w:hAnsi="Arial" w:cs="Arial" w:hint="eastAsia"/>
          <w:sz w:val="22"/>
          <w:szCs w:val="22"/>
          <w:lang w:eastAsia="ja-JP"/>
        </w:rPr>
        <w:t>.</w:t>
      </w:r>
    </w:p>
    <w:p w14:paraId="33E12F7B" w14:textId="77777777" w:rsidR="00074B2F" w:rsidRDefault="00074B2F" w:rsidP="007C78C7">
      <w:pPr>
        <w:spacing w:after="0"/>
        <w:jc w:val="both"/>
        <w:rPr>
          <w:rFonts w:ascii="Arial" w:eastAsia="MS Mincho" w:hAnsi="Arial" w:cs="Arial"/>
          <w:sz w:val="22"/>
          <w:szCs w:val="22"/>
          <w:lang w:eastAsia="ja-JP"/>
        </w:rPr>
      </w:pPr>
    </w:p>
    <w:p w14:paraId="3C3C3609" w14:textId="77777777" w:rsidR="007C78C7" w:rsidRDefault="007C78C7" w:rsidP="007C78C7">
      <w:pPr>
        <w:spacing w:after="0"/>
        <w:jc w:val="both"/>
        <w:rPr>
          <w:rFonts w:ascii="Arial" w:eastAsia="MS Mincho" w:hAnsi="Arial" w:cs="Arial"/>
          <w:sz w:val="22"/>
          <w:szCs w:val="22"/>
          <w:lang w:eastAsia="ja-JP"/>
        </w:rPr>
      </w:pPr>
    </w:p>
    <w:tbl>
      <w:tblPr>
        <w:tblW w:w="7310" w:type="dxa"/>
        <w:jc w:val="center"/>
        <w:tblInd w:w="954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746"/>
        <w:gridCol w:w="2404"/>
        <w:gridCol w:w="2520"/>
        <w:gridCol w:w="1640"/>
      </w:tblGrid>
      <w:tr w:rsidR="007C78C7" w:rsidRPr="007C78C7" w14:paraId="18CCE98D" w14:textId="77777777" w:rsidTr="00074B2F">
        <w:trPr>
          <w:trHeight w:val="539"/>
          <w:jc w:val="center"/>
        </w:trPr>
        <w:tc>
          <w:tcPr>
            <w:tcW w:w="746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002B62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761A5CE" w14:textId="77777777" w:rsidR="007C78C7" w:rsidRPr="007C78C7" w:rsidRDefault="007C78C7" w:rsidP="007C78C7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240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002B62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822C94C" w14:textId="77777777" w:rsidR="002C0E1B" w:rsidRPr="007C78C7" w:rsidRDefault="007C78C7" w:rsidP="00AB37C9">
            <w:pPr>
              <w:spacing w:after="0"/>
              <w:jc w:val="center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  <w:r w:rsidRPr="007C78C7">
              <w:rPr>
                <w:rFonts w:ascii="Arial" w:eastAsia="MS Mincho" w:hAnsi="Arial" w:cs="Arial"/>
                <w:b/>
                <w:bCs/>
                <w:sz w:val="22"/>
                <w:szCs w:val="22"/>
                <w:lang w:eastAsia="ja-JP"/>
              </w:rPr>
              <w:t>CRC polynomial</w:t>
            </w:r>
          </w:p>
        </w:tc>
        <w:tc>
          <w:tcPr>
            <w:tcW w:w="252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002B62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9912CF1" w14:textId="6D76914C" w:rsidR="002C0E1B" w:rsidRPr="007C78C7" w:rsidRDefault="007C78C7" w:rsidP="00AB37C9">
            <w:pPr>
              <w:spacing w:after="0"/>
              <w:jc w:val="center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  <w:r w:rsidRPr="007C78C7">
              <w:rPr>
                <w:rFonts w:ascii="Arial" w:eastAsia="MS Mincho" w:hAnsi="Arial" w:cs="Arial"/>
                <w:b/>
                <w:bCs/>
                <w:sz w:val="22"/>
                <w:szCs w:val="22"/>
                <w:lang w:eastAsia="ja-JP"/>
              </w:rPr>
              <w:t>Weight of 1</w:t>
            </w:r>
            <w:r w:rsidRPr="007C78C7">
              <w:rPr>
                <w:rFonts w:ascii="Arial" w:eastAsia="MS Mincho" w:hAnsi="Arial" w:cs="Arial"/>
                <w:b/>
                <w:bCs/>
                <w:sz w:val="22"/>
                <w:szCs w:val="22"/>
                <w:vertAlign w:val="superscript"/>
                <w:lang w:eastAsia="ja-JP"/>
              </w:rPr>
              <w:t>st</w:t>
            </w:r>
            <w:r w:rsidRPr="007C78C7">
              <w:rPr>
                <w:rFonts w:ascii="Arial" w:eastAsia="MS Mincho" w:hAnsi="Arial" w:cs="Arial"/>
                <w:b/>
                <w:bCs/>
                <w:sz w:val="22"/>
                <w:szCs w:val="22"/>
                <w:lang w:eastAsia="ja-JP"/>
              </w:rPr>
              <w:t xml:space="preserve"> row </w:t>
            </w:r>
            <w:r w:rsidR="00AB37C9">
              <w:rPr>
                <w:rFonts w:ascii="Arial" w:eastAsia="MS Mincho" w:hAnsi="Arial" w:cs="Arial" w:hint="eastAsia"/>
                <w:b/>
                <w:bCs/>
                <w:sz w:val="22"/>
                <w:szCs w:val="22"/>
                <w:lang w:eastAsia="ja-JP"/>
              </w:rPr>
              <w:t xml:space="preserve">of </w:t>
            </w:r>
            <m:oMath>
              <m:r>
                <m:rPr>
                  <m:sty m:val="bi"/>
                </m:rPr>
                <w:rPr>
                  <w:rFonts w:ascii="Cambria Math" w:eastAsia="MS Mincho" w:hAnsi="Cambria Math" w:cs="Arial"/>
                  <w:lang w:eastAsia="ja-JP"/>
                </w:rPr>
                <m:t>H</m:t>
              </m:r>
            </m:oMath>
            <w:r w:rsidR="00AB37C9">
              <w:rPr>
                <w:rFonts w:ascii="Arial" w:eastAsia="MS Mincho" w:hAnsi="Arial" w:cs="Arial" w:hint="eastAsia"/>
                <w:b/>
                <w:lang w:eastAsia="ja-JP"/>
              </w:rPr>
              <w:t xml:space="preserve"> matrix</w:t>
            </w:r>
          </w:p>
        </w:tc>
        <w:tc>
          <w:tcPr>
            <w:tcW w:w="164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002B62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1760C91" w14:textId="77777777" w:rsidR="002C0E1B" w:rsidRPr="007C78C7" w:rsidRDefault="007C78C7" w:rsidP="00AB37C9">
            <w:pPr>
              <w:spacing w:after="0"/>
              <w:jc w:val="center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  <w:r w:rsidRPr="007C78C7">
              <w:rPr>
                <w:rFonts w:ascii="Arial" w:eastAsia="MS Mincho" w:hAnsi="Arial" w:cs="Arial"/>
                <w:b/>
                <w:bCs/>
                <w:sz w:val="22"/>
                <w:szCs w:val="22"/>
                <w:lang w:eastAsia="ja-JP"/>
              </w:rPr>
              <w:t>Period</w:t>
            </w:r>
          </w:p>
        </w:tc>
      </w:tr>
      <w:tr w:rsidR="007C78C7" w:rsidRPr="007C78C7" w14:paraId="044940EA" w14:textId="77777777" w:rsidTr="00074B2F">
        <w:trPr>
          <w:trHeight w:val="519"/>
          <w:jc w:val="center"/>
        </w:trPr>
        <w:tc>
          <w:tcPr>
            <w:tcW w:w="746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CDD3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82875A8" w14:textId="77777777" w:rsidR="002C0E1B" w:rsidRPr="00FB36C1" w:rsidRDefault="007C78C7" w:rsidP="007C78C7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FB36C1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①</w:t>
            </w:r>
          </w:p>
        </w:tc>
        <w:tc>
          <w:tcPr>
            <w:tcW w:w="2404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CDD3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33660B0" w14:textId="77777777" w:rsidR="002C0E1B" w:rsidRPr="00FB36C1" w:rsidRDefault="007C78C7" w:rsidP="007C78C7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FB36C1">
              <w:rPr>
                <w:rFonts w:ascii="Arial" w:eastAsia="MS Mincho" w:hAnsi="Arial" w:cs="Arial"/>
                <w:sz w:val="24"/>
                <w:szCs w:val="24"/>
                <w:lang w:eastAsia="ja-JP"/>
              </w:rPr>
              <w:t>0x80083</w:t>
            </w:r>
          </w:p>
        </w:tc>
        <w:tc>
          <w:tcPr>
            <w:tcW w:w="252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CDD3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827EB53" w14:textId="77777777" w:rsidR="002C0E1B" w:rsidRPr="00FB36C1" w:rsidRDefault="007C78C7" w:rsidP="007C78C7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FB36C1">
              <w:rPr>
                <w:rFonts w:ascii="Arial" w:eastAsia="MS Mincho" w:hAnsi="Arial" w:cs="Arial"/>
                <w:sz w:val="24"/>
                <w:szCs w:val="24"/>
                <w:lang w:eastAsia="ja-JP"/>
              </w:rPr>
              <w:t>66</w:t>
            </w:r>
          </w:p>
        </w:tc>
        <w:tc>
          <w:tcPr>
            <w:tcW w:w="164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CDD3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E7B8926" w14:textId="6AA8B173" w:rsidR="002C0E1B" w:rsidRPr="00FB36C1" w:rsidRDefault="00DF61B7" w:rsidP="007C78C7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="MS Mincho" w:hAnsi="Cambria Math" w:cs="Arial"/>
                        <w:i/>
                        <w:iCs/>
                        <w:sz w:val="24"/>
                        <w:szCs w:val="24"/>
                        <w:lang w:eastAsia="ja-JP"/>
                      </w:rPr>
                    </m:ctrlPr>
                  </m:sSupPr>
                  <m:e>
                    <m:r>
                      <w:rPr>
                        <w:rFonts w:ascii="Cambria Math" w:eastAsia="MS Mincho" w:hAnsi="Cambria Math" w:cs="Arial"/>
                        <w:sz w:val="24"/>
                        <w:szCs w:val="24"/>
                        <w:lang w:eastAsia="ja-JP"/>
                      </w:rPr>
                      <m:t>2</m:t>
                    </m:r>
                  </m:e>
                  <m:sup>
                    <m:r>
                      <w:rPr>
                        <w:rFonts w:ascii="Cambria Math" w:eastAsia="MS Mincho" w:hAnsi="Cambria Math" w:cs="Arial"/>
                        <w:sz w:val="24"/>
                        <w:szCs w:val="24"/>
                        <w:lang w:eastAsia="ja-JP"/>
                      </w:rPr>
                      <m:t>18</m:t>
                    </m:r>
                  </m:sup>
                </m:sSup>
                <m:r>
                  <w:rPr>
                    <w:rFonts w:ascii="Cambria Math" w:eastAsia="MS Mincho" w:hAnsi="Cambria Math" w:cs="Arial"/>
                    <w:sz w:val="24"/>
                    <w:szCs w:val="24"/>
                    <w:lang w:eastAsia="ja-JP"/>
                  </w:rPr>
                  <m:t>-1</m:t>
                </m:r>
              </m:oMath>
            </m:oMathPara>
          </w:p>
        </w:tc>
      </w:tr>
      <w:tr w:rsidR="007C78C7" w:rsidRPr="007C78C7" w14:paraId="7DB7E767" w14:textId="77777777" w:rsidTr="00074B2F">
        <w:trPr>
          <w:trHeight w:val="519"/>
          <w:jc w:val="center"/>
        </w:trPr>
        <w:tc>
          <w:tcPr>
            <w:tcW w:w="74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8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94BF6C6" w14:textId="77777777" w:rsidR="002C0E1B" w:rsidRPr="00FB36C1" w:rsidRDefault="007C78C7" w:rsidP="007C78C7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FB36C1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②</w:t>
            </w:r>
          </w:p>
        </w:tc>
        <w:tc>
          <w:tcPr>
            <w:tcW w:w="240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8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246D263" w14:textId="77777777" w:rsidR="002C0E1B" w:rsidRPr="00FB36C1" w:rsidRDefault="007C78C7" w:rsidP="007C78C7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FB36C1">
              <w:rPr>
                <w:rFonts w:ascii="Arial" w:eastAsia="MS Mincho" w:hAnsi="Arial" w:cs="Arial"/>
                <w:sz w:val="24"/>
                <w:szCs w:val="24"/>
                <w:lang w:eastAsia="ja-JP"/>
              </w:rPr>
              <w:t>0x8888d</w:t>
            </w:r>
          </w:p>
        </w:tc>
        <w:tc>
          <w:tcPr>
            <w:tcW w:w="25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8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201EC3E" w14:textId="77777777" w:rsidR="002C0E1B" w:rsidRPr="00FB36C1" w:rsidRDefault="007C78C7" w:rsidP="007C78C7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FB36C1">
              <w:rPr>
                <w:rFonts w:ascii="Arial" w:eastAsia="MS Mincho" w:hAnsi="Arial" w:cs="Arial"/>
                <w:sz w:val="24"/>
                <w:szCs w:val="24"/>
                <w:lang w:eastAsia="ja-JP"/>
              </w:rPr>
              <w:t>66</w:t>
            </w:r>
          </w:p>
        </w:tc>
        <w:tc>
          <w:tcPr>
            <w:tcW w:w="16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8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ED0DCEB" w14:textId="472FF6F7" w:rsidR="002C0E1B" w:rsidRPr="00FB36C1" w:rsidRDefault="00DF61B7" w:rsidP="007C78C7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="MS Mincho" w:hAnsi="Cambria Math" w:cs="Arial"/>
                        <w:i/>
                        <w:iCs/>
                        <w:sz w:val="24"/>
                        <w:szCs w:val="24"/>
                        <w:lang w:eastAsia="ja-JP"/>
                      </w:rPr>
                    </m:ctrlPr>
                  </m:sSupPr>
                  <m:e>
                    <m:r>
                      <w:rPr>
                        <w:rFonts w:ascii="Cambria Math" w:eastAsia="MS Mincho" w:hAnsi="Cambria Math" w:cs="Arial"/>
                        <w:sz w:val="24"/>
                        <w:szCs w:val="24"/>
                        <w:lang w:eastAsia="ja-JP"/>
                      </w:rPr>
                      <m:t>2</m:t>
                    </m:r>
                  </m:e>
                  <m:sup>
                    <m:r>
                      <w:rPr>
                        <w:rFonts w:ascii="Cambria Math" w:eastAsia="MS Mincho" w:hAnsi="Cambria Math" w:cs="Arial"/>
                        <w:sz w:val="24"/>
                        <w:szCs w:val="24"/>
                        <w:lang w:eastAsia="ja-JP"/>
                      </w:rPr>
                      <m:t>19</m:t>
                    </m:r>
                  </m:sup>
                </m:sSup>
                <m:r>
                  <w:rPr>
                    <w:rFonts w:ascii="Cambria Math" w:eastAsia="MS Mincho" w:hAnsi="Cambria Math" w:cs="Arial"/>
                    <w:sz w:val="24"/>
                    <w:szCs w:val="24"/>
                    <w:lang w:eastAsia="ja-JP"/>
                  </w:rPr>
                  <m:t>-1</m:t>
                </m:r>
              </m:oMath>
            </m:oMathPara>
          </w:p>
        </w:tc>
      </w:tr>
      <w:tr w:rsidR="007C78C7" w:rsidRPr="007C78C7" w14:paraId="666755ED" w14:textId="77777777" w:rsidTr="00074B2F">
        <w:trPr>
          <w:trHeight w:val="519"/>
          <w:jc w:val="center"/>
        </w:trPr>
        <w:tc>
          <w:tcPr>
            <w:tcW w:w="74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CDD3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33557ED" w14:textId="77777777" w:rsidR="002C0E1B" w:rsidRPr="00FB36C1" w:rsidRDefault="007C78C7" w:rsidP="007C78C7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FB36C1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③</w:t>
            </w:r>
          </w:p>
        </w:tc>
        <w:tc>
          <w:tcPr>
            <w:tcW w:w="240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CDD3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07ADC2B" w14:textId="77777777" w:rsidR="002C0E1B" w:rsidRPr="00FB36C1" w:rsidRDefault="007C78C7" w:rsidP="007C78C7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FB36C1">
              <w:rPr>
                <w:rFonts w:ascii="Arial" w:eastAsia="MS Mincho" w:hAnsi="Arial" w:cs="Arial"/>
                <w:sz w:val="24"/>
                <w:szCs w:val="24"/>
                <w:lang w:eastAsia="ja-JP"/>
              </w:rPr>
              <w:t>0x9AF13</w:t>
            </w:r>
          </w:p>
        </w:tc>
        <w:tc>
          <w:tcPr>
            <w:tcW w:w="25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CDD3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45D1286" w14:textId="77777777" w:rsidR="002C0E1B" w:rsidRPr="00FB36C1" w:rsidRDefault="007C78C7" w:rsidP="007C78C7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FB36C1">
              <w:rPr>
                <w:rFonts w:ascii="Arial" w:eastAsia="MS Mincho" w:hAnsi="Arial" w:cs="Arial"/>
                <w:sz w:val="24"/>
                <w:szCs w:val="24"/>
                <w:lang w:eastAsia="ja-JP"/>
              </w:rPr>
              <w:t>69</w:t>
            </w:r>
          </w:p>
        </w:tc>
        <w:tc>
          <w:tcPr>
            <w:tcW w:w="16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CDD3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19C5B4D" w14:textId="545EDC7D" w:rsidR="002C0E1B" w:rsidRPr="00FB36C1" w:rsidRDefault="00DF61B7" w:rsidP="007C78C7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="MS Mincho" w:hAnsi="Cambria Math" w:cs="Arial"/>
                        <w:i/>
                        <w:iCs/>
                        <w:sz w:val="24"/>
                        <w:szCs w:val="24"/>
                        <w:lang w:eastAsia="ja-JP"/>
                      </w:rPr>
                    </m:ctrlPr>
                  </m:sSupPr>
                  <m:e>
                    <m:r>
                      <w:rPr>
                        <w:rFonts w:ascii="Cambria Math" w:eastAsia="MS Mincho" w:hAnsi="Cambria Math" w:cs="Arial"/>
                        <w:sz w:val="24"/>
                        <w:szCs w:val="24"/>
                        <w:lang w:eastAsia="ja-JP"/>
                      </w:rPr>
                      <m:t>2</m:t>
                    </m:r>
                  </m:e>
                  <m:sup>
                    <m:r>
                      <w:rPr>
                        <w:rFonts w:ascii="Cambria Math" w:eastAsia="MS Mincho" w:hAnsi="Cambria Math" w:cs="Arial"/>
                        <w:sz w:val="24"/>
                        <w:szCs w:val="24"/>
                        <w:lang w:eastAsia="ja-JP"/>
                      </w:rPr>
                      <m:t>19</m:t>
                    </m:r>
                  </m:sup>
                </m:sSup>
                <m:r>
                  <w:rPr>
                    <w:rFonts w:ascii="Cambria Math" w:eastAsia="MS Mincho" w:hAnsi="Cambria Math" w:cs="Arial"/>
                    <w:sz w:val="24"/>
                    <w:szCs w:val="24"/>
                    <w:lang w:eastAsia="ja-JP"/>
                  </w:rPr>
                  <m:t>-1</m:t>
                </m:r>
              </m:oMath>
            </m:oMathPara>
          </w:p>
        </w:tc>
      </w:tr>
      <w:tr w:rsidR="007C78C7" w:rsidRPr="007C78C7" w14:paraId="31165643" w14:textId="77777777" w:rsidTr="00074B2F">
        <w:trPr>
          <w:trHeight w:val="519"/>
          <w:jc w:val="center"/>
        </w:trPr>
        <w:tc>
          <w:tcPr>
            <w:tcW w:w="74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8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5584918" w14:textId="77777777" w:rsidR="002C0E1B" w:rsidRPr="00FB36C1" w:rsidRDefault="007C78C7" w:rsidP="007C78C7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FB36C1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④</w:t>
            </w:r>
          </w:p>
        </w:tc>
        <w:tc>
          <w:tcPr>
            <w:tcW w:w="240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8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6F8D8D6" w14:textId="77777777" w:rsidR="002C0E1B" w:rsidRPr="00FB36C1" w:rsidRDefault="007C78C7" w:rsidP="007C78C7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FB36C1">
              <w:rPr>
                <w:rFonts w:ascii="Arial" w:eastAsia="MS Mincho" w:hAnsi="Arial" w:cs="Arial"/>
                <w:sz w:val="24"/>
                <w:szCs w:val="24"/>
                <w:lang w:eastAsia="ja-JP"/>
              </w:rPr>
              <w:t>0xA2A29</w:t>
            </w:r>
          </w:p>
        </w:tc>
        <w:tc>
          <w:tcPr>
            <w:tcW w:w="25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8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3A36FA5" w14:textId="77777777" w:rsidR="002C0E1B" w:rsidRPr="00FB36C1" w:rsidRDefault="007C78C7" w:rsidP="007C78C7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FB36C1">
              <w:rPr>
                <w:rFonts w:ascii="Arial" w:eastAsia="MS Mincho" w:hAnsi="Arial" w:cs="Arial"/>
                <w:sz w:val="24"/>
                <w:szCs w:val="24"/>
                <w:lang w:eastAsia="ja-JP"/>
              </w:rPr>
              <w:t>69</w:t>
            </w:r>
          </w:p>
        </w:tc>
        <w:tc>
          <w:tcPr>
            <w:tcW w:w="16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8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FFEE7FB" w14:textId="6EF63679" w:rsidR="002C0E1B" w:rsidRPr="00FB36C1" w:rsidRDefault="00DF61B7" w:rsidP="007C78C7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="MS Mincho" w:hAnsi="Cambria Math" w:cs="Arial"/>
                        <w:i/>
                        <w:iCs/>
                        <w:sz w:val="24"/>
                        <w:szCs w:val="24"/>
                        <w:lang w:eastAsia="ja-JP"/>
                      </w:rPr>
                    </m:ctrlPr>
                  </m:sSupPr>
                  <m:e>
                    <m:r>
                      <w:rPr>
                        <w:rFonts w:ascii="Cambria Math" w:eastAsia="MS Mincho" w:hAnsi="Cambria Math" w:cs="Arial"/>
                        <w:sz w:val="24"/>
                        <w:szCs w:val="24"/>
                        <w:lang w:eastAsia="ja-JP"/>
                      </w:rPr>
                      <m:t>2</m:t>
                    </m:r>
                  </m:e>
                  <m:sup>
                    <m:r>
                      <w:rPr>
                        <w:rFonts w:ascii="Cambria Math" w:eastAsia="MS Mincho" w:hAnsi="Cambria Math" w:cs="Arial"/>
                        <w:sz w:val="24"/>
                        <w:szCs w:val="24"/>
                        <w:lang w:eastAsia="ja-JP"/>
                      </w:rPr>
                      <m:t>18</m:t>
                    </m:r>
                  </m:sup>
                </m:sSup>
                <m:r>
                  <w:rPr>
                    <w:rFonts w:ascii="Cambria Math" w:eastAsia="MS Mincho" w:hAnsi="Cambria Math" w:cs="Arial"/>
                    <w:sz w:val="24"/>
                    <w:szCs w:val="24"/>
                    <w:lang w:eastAsia="ja-JP"/>
                  </w:rPr>
                  <m:t>-1</m:t>
                </m:r>
              </m:oMath>
            </m:oMathPara>
          </w:p>
        </w:tc>
      </w:tr>
      <w:tr w:rsidR="007C78C7" w:rsidRPr="007C78C7" w14:paraId="7E6E143F" w14:textId="77777777" w:rsidTr="00074B2F">
        <w:trPr>
          <w:trHeight w:val="519"/>
          <w:jc w:val="center"/>
        </w:trPr>
        <w:tc>
          <w:tcPr>
            <w:tcW w:w="74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CDD3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0F80628" w14:textId="77777777" w:rsidR="002C0E1B" w:rsidRPr="00FB36C1" w:rsidRDefault="007C78C7" w:rsidP="007C78C7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FB36C1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⑤</w:t>
            </w:r>
          </w:p>
        </w:tc>
        <w:tc>
          <w:tcPr>
            <w:tcW w:w="240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CDD3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61100C1" w14:textId="77777777" w:rsidR="002C0E1B" w:rsidRPr="00FB36C1" w:rsidRDefault="007C78C7" w:rsidP="007C78C7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FB36C1">
              <w:rPr>
                <w:rFonts w:ascii="Arial" w:eastAsia="MS Mincho" w:hAnsi="Arial" w:cs="Arial"/>
                <w:sz w:val="24"/>
                <w:szCs w:val="24"/>
                <w:lang w:eastAsia="ja-JP"/>
              </w:rPr>
              <w:t>0xA3451</w:t>
            </w:r>
          </w:p>
        </w:tc>
        <w:tc>
          <w:tcPr>
            <w:tcW w:w="25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CDD3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556A5E2" w14:textId="77777777" w:rsidR="002C0E1B" w:rsidRPr="00FB36C1" w:rsidRDefault="007C78C7" w:rsidP="007C78C7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FB36C1">
              <w:rPr>
                <w:rFonts w:ascii="Arial" w:eastAsia="MS Mincho" w:hAnsi="Arial" w:cs="Arial"/>
                <w:sz w:val="24"/>
                <w:szCs w:val="24"/>
                <w:lang w:eastAsia="ja-JP"/>
              </w:rPr>
              <w:t>69</w:t>
            </w:r>
          </w:p>
        </w:tc>
        <w:tc>
          <w:tcPr>
            <w:tcW w:w="16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CDD3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826AAA9" w14:textId="54D340F9" w:rsidR="002C0E1B" w:rsidRPr="00FB36C1" w:rsidRDefault="00DF61B7" w:rsidP="007C78C7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="MS Mincho" w:hAnsi="Cambria Math" w:cs="Arial"/>
                        <w:i/>
                        <w:iCs/>
                        <w:sz w:val="24"/>
                        <w:szCs w:val="24"/>
                        <w:lang w:eastAsia="ja-JP"/>
                      </w:rPr>
                    </m:ctrlPr>
                  </m:sSupPr>
                  <m:e>
                    <m:r>
                      <w:rPr>
                        <w:rFonts w:ascii="Cambria Math" w:eastAsia="MS Mincho" w:hAnsi="Cambria Math" w:cs="Arial"/>
                        <w:sz w:val="24"/>
                        <w:szCs w:val="24"/>
                        <w:lang w:eastAsia="ja-JP"/>
                      </w:rPr>
                      <m:t>2</m:t>
                    </m:r>
                  </m:e>
                  <m:sup>
                    <m:r>
                      <w:rPr>
                        <w:rFonts w:ascii="Cambria Math" w:eastAsia="MS Mincho" w:hAnsi="Cambria Math" w:cs="Arial"/>
                        <w:sz w:val="24"/>
                        <w:szCs w:val="24"/>
                        <w:lang w:eastAsia="ja-JP"/>
                      </w:rPr>
                      <m:t>18</m:t>
                    </m:r>
                  </m:sup>
                </m:sSup>
                <m:r>
                  <w:rPr>
                    <w:rFonts w:ascii="Cambria Math" w:eastAsia="MS Mincho" w:hAnsi="Cambria Math" w:cs="Arial"/>
                    <w:sz w:val="24"/>
                    <w:szCs w:val="24"/>
                    <w:lang w:eastAsia="ja-JP"/>
                  </w:rPr>
                  <m:t>-1</m:t>
                </m:r>
              </m:oMath>
            </m:oMathPara>
          </w:p>
        </w:tc>
      </w:tr>
      <w:tr w:rsidR="007C78C7" w:rsidRPr="007C78C7" w14:paraId="3ADCC2FB" w14:textId="77777777" w:rsidTr="00074B2F">
        <w:trPr>
          <w:trHeight w:val="519"/>
          <w:jc w:val="center"/>
        </w:trPr>
        <w:tc>
          <w:tcPr>
            <w:tcW w:w="74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8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00BA2A8" w14:textId="77777777" w:rsidR="002C0E1B" w:rsidRPr="00FB36C1" w:rsidRDefault="007C78C7" w:rsidP="007C78C7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FB36C1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⑥</w:t>
            </w:r>
          </w:p>
        </w:tc>
        <w:tc>
          <w:tcPr>
            <w:tcW w:w="240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8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96BE4EB" w14:textId="77777777" w:rsidR="002C0E1B" w:rsidRPr="00FB36C1" w:rsidRDefault="007C78C7" w:rsidP="007C78C7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FB36C1">
              <w:rPr>
                <w:rFonts w:ascii="Arial" w:eastAsia="MS Mincho" w:hAnsi="Arial" w:cs="Arial"/>
                <w:sz w:val="24"/>
                <w:szCs w:val="24"/>
                <w:lang w:eastAsia="ja-JP"/>
              </w:rPr>
              <w:t>0xAAAAB</w:t>
            </w:r>
          </w:p>
        </w:tc>
        <w:tc>
          <w:tcPr>
            <w:tcW w:w="25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8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B39D5B2" w14:textId="77777777" w:rsidR="002C0E1B" w:rsidRPr="00FB36C1" w:rsidRDefault="007C78C7" w:rsidP="007C78C7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FB36C1">
              <w:rPr>
                <w:rFonts w:ascii="Arial" w:eastAsia="MS Mincho" w:hAnsi="Arial" w:cs="Arial"/>
                <w:b/>
                <w:bCs/>
                <w:sz w:val="24"/>
                <w:szCs w:val="24"/>
                <w:lang w:eastAsia="ja-JP"/>
              </w:rPr>
              <w:t>65</w:t>
            </w:r>
          </w:p>
        </w:tc>
        <w:tc>
          <w:tcPr>
            <w:tcW w:w="16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8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4C8150E" w14:textId="59302CA9" w:rsidR="002C0E1B" w:rsidRPr="00FB36C1" w:rsidRDefault="00DF61B7" w:rsidP="007C78C7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="MS Mincho" w:hAnsi="Cambria Math" w:cs="Arial"/>
                        <w:i/>
                        <w:iCs/>
                        <w:sz w:val="24"/>
                        <w:szCs w:val="24"/>
                        <w:lang w:eastAsia="ja-JP"/>
                      </w:rPr>
                    </m:ctrlPr>
                  </m:sSupPr>
                  <m:e>
                    <m:r>
                      <w:rPr>
                        <w:rFonts w:ascii="Cambria Math" w:eastAsia="MS Mincho" w:hAnsi="Cambria Math" w:cs="Arial"/>
                        <w:sz w:val="24"/>
                        <w:szCs w:val="24"/>
                        <w:lang w:eastAsia="ja-JP"/>
                      </w:rPr>
                      <m:t>2</m:t>
                    </m:r>
                  </m:e>
                  <m:sup>
                    <m:r>
                      <w:rPr>
                        <w:rFonts w:ascii="Cambria Math" w:eastAsia="MS Mincho" w:hAnsi="Cambria Math" w:cs="Arial"/>
                        <w:sz w:val="24"/>
                        <w:szCs w:val="24"/>
                        <w:lang w:eastAsia="ja-JP"/>
                      </w:rPr>
                      <m:t>19</m:t>
                    </m:r>
                  </m:sup>
                </m:sSup>
                <m:r>
                  <w:rPr>
                    <w:rFonts w:ascii="Cambria Math" w:eastAsia="MS Mincho" w:hAnsi="Cambria Math" w:cs="Arial"/>
                    <w:sz w:val="24"/>
                    <w:szCs w:val="24"/>
                    <w:lang w:eastAsia="ja-JP"/>
                  </w:rPr>
                  <m:t>-1</m:t>
                </m:r>
              </m:oMath>
            </m:oMathPara>
          </w:p>
        </w:tc>
      </w:tr>
      <w:tr w:rsidR="007C78C7" w:rsidRPr="007C78C7" w14:paraId="31C5EC08" w14:textId="77777777" w:rsidTr="00074B2F">
        <w:trPr>
          <w:trHeight w:val="519"/>
          <w:jc w:val="center"/>
        </w:trPr>
        <w:tc>
          <w:tcPr>
            <w:tcW w:w="74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CDD3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230EBA1" w14:textId="77777777" w:rsidR="002C0E1B" w:rsidRPr="00FB36C1" w:rsidRDefault="007C78C7" w:rsidP="007C78C7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FB36C1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⑦</w:t>
            </w:r>
          </w:p>
        </w:tc>
        <w:tc>
          <w:tcPr>
            <w:tcW w:w="240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CDD3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9CC4E29" w14:textId="77777777" w:rsidR="002C0E1B" w:rsidRPr="00FB36C1" w:rsidRDefault="007C78C7" w:rsidP="007C78C7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FB36C1">
              <w:rPr>
                <w:rFonts w:ascii="Arial" w:eastAsia="MS Mincho" w:hAnsi="Arial" w:cs="Arial"/>
                <w:sz w:val="24"/>
                <w:szCs w:val="24"/>
                <w:lang w:eastAsia="ja-JP"/>
              </w:rPr>
              <w:t>0xB972F</w:t>
            </w:r>
          </w:p>
        </w:tc>
        <w:tc>
          <w:tcPr>
            <w:tcW w:w="25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CDD3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DDF7075" w14:textId="77777777" w:rsidR="002C0E1B" w:rsidRPr="00FB36C1" w:rsidRDefault="007C78C7" w:rsidP="007C78C7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FB36C1">
              <w:rPr>
                <w:rFonts w:ascii="Arial" w:eastAsia="MS Mincho" w:hAnsi="Arial" w:cs="Arial"/>
                <w:sz w:val="24"/>
                <w:szCs w:val="24"/>
                <w:lang w:eastAsia="ja-JP"/>
              </w:rPr>
              <w:t>70</w:t>
            </w:r>
          </w:p>
        </w:tc>
        <w:tc>
          <w:tcPr>
            <w:tcW w:w="16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CDD3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FEA121E" w14:textId="09DDD599" w:rsidR="002C0E1B" w:rsidRPr="00FB36C1" w:rsidRDefault="00DF61B7" w:rsidP="007C78C7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="MS Mincho" w:hAnsi="Cambria Math" w:cs="Arial"/>
                        <w:i/>
                        <w:iCs/>
                        <w:sz w:val="24"/>
                        <w:szCs w:val="24"/>
                        <w:lang w:eastAsia="ja-JP"/>
                      </w:rPr>
                    </m:ctrlPr>
                  </m:sSupPr>
                  <m:e>
                    <m:r>
                      <w:rPr>
                        <w:rFonts w:ascii="Cambria Math" w:eastAsia="MS Mincho" w:hAnsi="Cambria Math" w:cs="Arial"/>
                        <w:sz w:val="24"/>
                        <w:szCs w:val="24"/>
                        <w:lang w:eastAsia="ja-JP"/>
                      </w:rPr>
                      <m:t>2</m:t>
                    </m:r>
                  </m:e>
                  <m:sup>
                    <m:r>
                      <w:rPr>
                        <w:rFonts w:ascii="Cambria Math" w:eastAsia="MS Mincho" w:hAnsi="Cambria Math" w:cs="Arial"/>
                        <w:sz w:val="24"/>
                        <w:szCs w:val="24"/>
                        <w:lang w:eastAsia="ja-JP"/>
                      </w:rPr>
                      <m:t>19</m:t>
                    </m:r>
                  </m:sup>
                </m:sSup>
                <m:r>
                  <w:rPr>
                    <w:rFonts w:ascii="Cambria Math" w:eastAsia="MS Mincho" w:hAnsi="Cambria Math" w:cs="Arial"/>
                    <w:sz w:val="24"/>
                    <w:szCs w:val="24"/>
                    <w:lang w:eastAsia="ja-JP"/>
                  </w:rPr>
                  <m:t>-1</m:t>
                </m:r>
              </m:oMath>
            </m:oMathPara>
          </w:p>
        </w:tc>
      </w:tr>
      <w:tr w:rsidR="007C78C7" w:rsidRPr="007C78C7" w14:paraId="6F101260" w14:textId="77777777" w:rsidTr="00074B2F">
        <w:trPr>
          <w:trHeight w:val="519"/>
          <w:jc w:val="center"/>
        </w:trPr>
        <w:tc>
          <w:tcPr>
            <w:tcW w:w="74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8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0FCAE4C" w14:textId="77777777" w:rsidR="002C0E1B" w:rsidRPr="00FB36C1" w:rsidRDefault="007C78C7" w:rsidP="007C78C7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FB36C1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⑧</w:t>
            </w:r>
          </w:p>
        </w:tc>
        <w:tc>
          <w:tcPr>
            <w:tcW w:w="240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8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8B766B6" w14:textId="77777777" w:rsidR="002C0E1B" w:rsidRPr="00FB36C1" w:rsidRDefault="007C78C7" w:rsidP="007C78C7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FB36C1">
              <w:rPr>
                <w:rFonts w:ascii="Arial" w:eastAsia="MS Mincho" w:hAnsi="Arial" w:cs="Arial"/>
                <w:sz w:val="24"/>
                <w:szCs w:val="24"/>
                <w:lang w:eastAsia="ja-JP"/>
              </w:rPr>
              <w:t>0xE3423</w:t>
            </w:r>
          </w:p>
        </w:tc>
        <w:tc>
          <w:tcPr>
            <w:tcW w:w="25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8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EEC2A6F" w14:textId="77777777" w:rsidR="002C0E1B" w:rsidRPr="00FB36C1" w:rsidRDefault="007C78C7" w:rsidP="007C78C7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FB36C1">
              <w:rPr>
                <w:rFonts w:ascii="Arial" w:eastAsia="MS Mincho" w:hAnsi="Arial" w:cs="Arial"/>
                <w:sz w:val="24"/>
                <w:szCs w:val="24"/>
                <w:lang w:eastAsia="ja-JP"/>
              </w:rPr>
              <w:t>69</w:t>
            </w:r>
          </w:p>
        </w:tc>
        <w:tc>
          <w:tcPr>
            <w:tcW w:w="16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8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524C7C2" w14:textId="319023F4" w:rsidR="002C0E1B" w:rsidRPr="00FB36C1" w:rsidRDefault="00DF61B7" w:rsidP="007C78C7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="MS Mincho" w:hAnsi="Cambria Math" w:cs="Arial"/>
                        <w:i/>
                        <w:iCs/>
                        <w:sz w:val="24"/>
                        <w:szCs w:val="24"/>
                        <w:lang w:eastAsia="ja-JP"/>
                      </w:rPr>
                    </m:ctrlPr>
                  </m:sSupPr>
                  <m:e>
                    <m:r>
                      <w:rPr>
                        <w:rFonts w:ascii="Cambria Math" w:eastAsia="MS Mincho" w:hAnsi="Cambria Math" w:cs="Arial"/>
                        <w:sz w:val="24"/>
                        <w:szCs w:val="24"/>
                        <w:lang w:eastAsia="ja-JP"/>
                      </w:rPr>
                      <m:t>2</m:t>
                    </m:r>
                  </m:e>
                  <m:sup>
                    <m:r>
                      <w:rPr>
                        <w:rFonts w:ascii="Cambria Math" w:eastAsia="MS Mincho" w:hAnsi="Cambria Math" w:cs="Arial"/>
                        <w:sz w:val="24"/>
                        <w:szCs w:val="24"/>
                        <w:lang w:eastAsia="ja-JP"/>
                      </w:rPr>
                      <m:t>19</m:t>
                    </m:r>
                  </m:sup>
                </m:sSup>
                <m:r>
                  <w:rPr>
                    <w:rFonts w:ascii="Cambria Math" w:eastAsia="MS Mincho" w:hAnsi="Cambria Math" w:cs="Arial"/>
                    <w:sz w:val="24"/>
                    <w:szCs w:val="24"/>
                    <w:lang w:eastAsia="ja-JP"/>
                  </w:rPr>
                  <m:t>-1</m:t>
                </m:r>
              </m:oMath>
            </m:oMathPara>
          </w:p>
        </w:tc>
      </w:tr>
      <w:tr w:rsidR="007C78C7" w:rsidRPr="007C78C7" w14:paraId="586A1E52" w14:textId="77777777" w:rsidTr="00074B2F">
        <w:trPr>
          <w:trHeight w:val="519"/>
          <w:jc w:val="center"/>
        </w:trPr>
        <w:tc>
          <w:tcPr>
            <w:tcW w:w="74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CDD3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69DCFDB" w14:textId="77777777" w:rsidR="002C0E1B" w:rsidRPr="00FB36C1" w:rsidRDefault="007C78C7" w:rsidP="007C78C7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FB36C1">
              <w:rPr>
                <w:rFonts w:ascii="MS Gothic" w:eastAsia="MS Gothic" w:hAnsi="MS Gothic" w:cs="MS Gothic" w:hint="eastAsia"/>
                <w:sz w:val="24"/>
                <w:szCs w:val="24"/>
                <w:lang w:eastAsia="ja-JP"/>
              </w:rPr>
              <w:t>※</w:t>
            </w:r>
          </w:p>
        </w:tc>
        <w:tc>
          <w:tcPr>
            <w:tcW w:w="240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CDD3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F3BDC72" w14:textId="77777777" w:rsidR="002C0E1B" w:rsidRPr="00FB36C1" w:rsidRDefault="007C78C7" w:rsidP="007C78C7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FB36C1">
              <w:rPr>
                <w:rFonts w:ascii="Arial" w:eastAsia="MS Mincho" w:hAnsi="Arial" w:cs="Arial"/>
                <w:sz w:val="24"/>
                <w:szCs w:val="24"/>
                <w:lang w:eastAsia="ja-JP"/>
              </w:rPr>
              <w:t>0xA2B79</w:t>
            </w:r>
          </w:p>
        </w:tc>
        <w:tc>
          <w:tcPr>
            <w:tcW w:w="25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CDD3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6850417" w14:textId="77777777" w:rsidR="002C0E1B" w:rsidRPr="00FB36C1" w:rsidRDefault="007C78C7" w:rsidP="007C78C7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FB36C1">
              <w:rPr>
                <w:rFonts w:ascii="Arial" w:eastAsia="MS Mincho" w:hAnsi="Arial" w:cs="Arial"/>
                <w:sz w:val="24"/>
                <w:szCs w:val="24"/>
                <w:lang w:eastAsia="ja-JP"/>
              </w:rPr>
              <w:t>95</w:t>
            </w:r>
          </w:p>
        </w:tc>
        <w:tc>
          <w:tcPr>
            <w:tcW w:w="16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CDD3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7FAB7CE" w14:textId="035A61A0" w:rsidR="002C0E1B" w:rsidRPr="00FB36C1" w:rsidRDefault="00DF61B7" w:rsidP="007C78C7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="MS Mincho" w:hAnsi="Cambria Math" w:cs="Arial"/>
                        <w:i/>
                        <w:iCs/>
                        <w:sz w:val="24"/>
                        <w:szCs w:val="24"/>
                        <w:lang w:eastAsia="ja-JP"/>
                      </w:rPr>
                    </m:ctrlPr>
                  </m:sSupPr>
                  <m:e>
                    <m:r>
                      <w:rPr>
                        <w:rFonts w:ascii="Cambria Math" w:eastAsia="MS Mincho" w:hAnsi="Cambria Math" w:cs="Arial"/>
                        <w:sz w:val="24"/>
                        <w:szCs w:val="24"/>
                        <w:lang w:eastAsia="ja-JP"/>
                      </w:rPr>
                      <m:t>2</m:t>
                    </m:r>
                  </m:e>
                  <m:sup>
                    <m:r>
                      <w:rPr>
                        <w:rFonts w:ascii="Cambria Math" w:eastAsia="MS Mincho" w:hAnsi="Cambria Math" w:cs="Arial"/>
                        <w:sz w:val="24"/>
                        <w:szCs w:val="24"/>
                        <w:lang w:eastAsia="ja-JP"/>
                      </w:rPr>
                      <m:t>19</m:t>
                    </m:r>
                  </m:sup>
                </m:sSup>
                <m:r>
                  <w:rPr>
                    <w:rFonts w:ascii="Cambria Math" w:eastAsia="MS Mincho" w:hAnsi="Cambria Math" w:cs="Arial"/>
                    <w:sz w:val="24"/>
                    <w:szCs w:val="24"/>
                    <w:lang w:eastAsia="ja-JP"/>
                  </w:rPr>
                  <m:t>-1</m:t>
                </m:r>
              </m:oMath>
            </m:oMathPara>
          </w:p>
        </w:tc>
      </w:tr>
    </w:tbl>
    <w:p w14:paraId="2549D42B" w14:textId="77777777" w:rsidR="007C78C7" w:rsidRDefault="007C78C7" w:rsidP="007C78C7">
      <w:pPr>
        <w:spacing w:after="0"/>
        <w:jc w:val="both"/>
        <w:rPr>
          <w:rFonts w:ascii="Arial" w:eastAsia="MS Mincho" w:hAnsi="Arial" w:cs="Arial"/>
          <w:sz w:val="22"/>
          <w:szCs w:val="22"/>
          <w:lang w:eastAsia="ja-JP"/>
        </w:rPr>
      </w:pPr>
    </w:p>
    <w:p w14:paraId="48468120" w14:textId="77777777" w:rsidR="005A628B" w:rsidRDefault="005A628B" w:rsidP="00074B2F">
      <w:pPr>
        <w:spacing w:after="0"/>
        <w:jc w:val="center"/>
        <w:rPr>
          <w:rFonts w:ascii="Arial" w:eastAsia="MS Mincho" w:hAnsi="Arial" w:cs="Arial"/>
          <w:sz w:val="22"/>
          <w:szCs w:val="22"/>
          <w:lang w:eastAsia="ja-JP"/>
        </w:rPr>
      </w:pPr>
    </w:p>
    <w:p w14:paraId="7F5D0FE5" w14:textId="2BC32282" w:rsidR="00074B2F" w:rsidRDefault="00074B2F" w:rsidP="00074B2F">
      <w:pPr>
        <w:spacing w:after="0"/>
        <w:jc w:val="center"/>
        <w:rPr>
          <w:rFonts w:ascii="Arial" w:eastAsia="MS Mincho" w:hAnsi="Arial" w:cs="Arial"/>
          <w:sz w:val="22"/>
          <w:szCs w:val="22"/>
          <w:lang w:eastAsia="ja-JP"/>
        </w:rPr>
      </w:pPr>
      <w:r>
        <w:rPr>
          <w:rFonts w:ascii="Arial" w:eastAsia="MS Mincho" w:hAnsi="Arial" w:cs="Arial" w:hint="eastAsia"/>
          <w:sz w:val="22"/>
          <w:szCs w:val="22"/>
          <w:lang w:eastAsia="ja-JP"/>
        </w:rPr>
        <w:t xml:space="preserve">Table 1: Search result </w:t>
      </w:r>
      <w:r w:rsidR="000B65FC">
        <w:rPr>
          <w:rFonts w:ascii="Arial" w:eastAsia="MS Mincho" w:hAnsi="Arial" w:cs="Arial" w:hint="eastAsia"/>
          <w:sz w:val="22"/>
          <w:szCs w:val="22"/>
          <w:lang w:eastAsia="ja-JP"/>
        </w:rPr>
        <w:t xml:space="preserve">1 </w:t>
      </w:r>
      <w:r>
        <w:rPr>
          <w:rFonts w:ascii="Arial" w:eastAsia="MS Mincho" w:hAnsi="Arial" w:cs="Arial" w:hint="eastAsia"/>
          <w:sz w:val="22"/>
          <w:szCs w:val="22"/>
          <w:lang w:eastAsia="ja-JP"/>
        </w:rPr>
        <w:t>of brute-force search for CRC polynomials</w:t>
      </w:r>
    </w:p>
    <w:p w14:paraId="3037BEC6" w14:textId="77777777" w:rsidR="00074B2F" w:rsidRDefault="00074B2F" w:rsidP="007C78C7">
      <w:pPr>
        <w:spacing w:after="0"/>
        <w:jc w:val="both"/>
        <w:rPr>
          <w:rFonts w:ascii="Arial" w:eastAsia="MS Mincho" w:hAnsi="Arial" w:cs="Arial"/>
          <w:sz w:val="22"/>
          <w:szCs w:val="22"/>
          <w:lang w:eastAsia="ja-JP"/>
        </w:rPr>
      </w:pPr>
    </w:p>
    <w:p w14:paraId="659E9210" w14:textId="77777777" w:rsidR="00074B2F" w:rsidRDefault="00074B2F" w:rsidP="007C78C7">
      <w:pPr>
        <w:spacing w:after="0"/>
        <w:jc w:val="both"/>
        <w:rPr>
          <w:rFonts w:ascii="Arial" w:eastAsia="MS Mincho" w:hAnsi="Arial" w:cs="Arial"/>
          <w:sz w:val="22"/>
          <w:szCs w:val="22"/>
          <w:lang w:eastAsia="ja-JP"/>
        </w:rPr>
      </w:pPr>
    </w:p>
    <w:p w14:paraId="0F564B61" w14:textId="77777777" w:rsidR="00074B2F" w:rsidRDefault="00074B2F" w:rsidP="007C78C7">
      <w:pPr>
        <w:spacing w:after="0"/>
        <w:jc w:val="both"/>
        <w:rPr>
          <w:rFonts w:ascii="Arial" w:eastAsia="MS Mincho" w:hAnsi="Arial" w:cs="Arial"/>
          <w:sz w:val="22"/>
          <w:szCs w:val="22"/>
          <w:lang w:eastAsia="ja-JP"/>
        </w:rPr>
      </w:pPr>
    </w:p>
    <w:p w14:paraId="36170F4C" w14:textId="521E04C0" w:rsidR="000A41E0" w:rsidRPr="007C78C7" w:rsidRDefault="000A41E0" w:rsidP="000A41E0">
      <w:pPr>
        <w:jc w:val="both"/>
        <w:rPr>
          <w:rFonts w:ascii="Arial" w:eastAsia="MS Mincho" w:hAnsi="Arial" w:cs="Arial"/>
          <w:b/>
          <w:sz w:val="24"/>
          <w:szCs w:val="24"/>
          <w:u w:val="single"/>
          <w:lang w:eastAsia="ja-JP"/>
        </w:rPr>
      </w:pPr>
      <w:r>
        <w:rPr>
          <w:rFonts w:ascii="Arial" w:eastAsia="MS Mincho" w:hAnsi="Arial" w:cs="Arial" w:hint="eastAsia"/>
          <w:b/>
          <w:sz w:val="24"/>
          <w:szCs w:val="24"/>
          <w:u w:val="single"/>
          <w:lang w:eastAsia="ja-JP"/>
        </w:rPr>
        <w:t>[Search-2] Search c</w:t>
      </w:r>
      <w:r w:rsidRPr="007C78C7">
        <w:rPr>
          <w:rFonts w:ascii="Arial" w:eastAsia="MS Mincho" w:hAnsi="Arial" w:cs="Arial"/>
          <w:b/>
          <w:sz w:val="24"/>
          <w:szCs w:val="24"/>
          <w:u w:val="single"/>
          <w:lang w:eastAsia="ja-JP"/>
        </w:rPr>
        <w:t>onditions</w:t>
      </w:r>
      <w:r>
        <w:rPr>
          <w:rFonts w:ascii="Arial" w:eastAsia="MS Mincho" w:hAnsi="Arial" w:cs="Arial" w:hint="eastAsia"/>
          <w:b/>
          <w:sz w:val="24"/>
          <w:szCs w:val="24"/>
          <w:u w:val="single"/>
          <w:lang w:eastAsia="ja-JP"/>
        </w:rPr>
        <w:t xml:space="preserve"> used in brute-force search</w:t>
      </w:r>
      <w:r w:rsidRPr="007C78C7">
        <w:rPr>
          <w:rFonts w:ascii="Arial" w:eastAsia="MS Mincho" w:hAnsi="Arial" w:cs="Arial"/>
          <w:b/>
          <w:sz w:val="24"/>
          <w:szCs w:val="24"/>
          <w:u w:val="single"/>
          <w:lang w:eastAsia="ja-JP"/>
        </w:rPr>
        <w:t xml:space="preserve">: </w:t>
      </w:r>
    </w:p>
    <w:p w14:paraId="2DB29B3F" w14:textId="77777777" w:rsidR="000A41E0" w:rsidRPr="007C78C7" w:rsidRDefault="000A41E0" w:rsidP="000A41E0">
      <w:pPr>
        <w:numPr>
          <w:ilvl w:val="0"/>
          <w:numId w:val="50"/>
        </w:numPr>
        <w:spacing w:after="0"/>
        <w:jc w:val="both"/>
        <w:rPr>
          <w:rFonts w:ascii="Arial" w:eastAsia="MS Mincho" w:hAnsi="Arial" w:cs="Arial"/>
          <w:sz w:val="22"/>
          <w:szCs w:val="22"/>
          <w:lang w:eastAsia="ja-JP"/>
        </w:rPr>
      </w:pPr>
      <w:r w:rsidRPr="007C78C7">
        <w:rPr>
          <w:rFonts w:ascii="Arial" w:eastAsia="MS Mincho" w:hAnsi="Arial" w:cs="Arial"/>
          <w:sz w:val="22"/>
          <w:szCs w:val="22"/>
          <w:lang w:eastAsia="ja-JP"/>
        </w:rPr>
        <w:t>The degree of the CRC polynomial is 19; and the information length is 200 bits.</w:t>
      </w:r>
    </w:p>
    <w:p w14:paraId="6B309F09" w14:textId="77777777" w:rsidR="00FF1076" w:rsidRPr="00FF1076" w:rsidRDefault="000A41E0" w:rsidP="007C78C7">
      <w:pPr>
        <w:numPr>
          <w:ilvl w:val="0"/>
          <w:numId w:val="50"/>
        </w:numPr>
        <w:spacing w:after="0"/>
        <w:jc w:val="both"/>
        <w:rPr>
          <w:rFonts w:ascii="Arial" w:eastAsia="MS Mincho" w:hAnsi="Arial" w:cs="Arial"/>
          <w:sz w:val="22"/>
          <w:szCs w:val="22"/>
          <w:lang w:val="en-GB" w:eastAsia="ja-JP"/>
        </w:rPr>
      </w:pPr>
      <w:r w:rsidRPr="00FF1076">
        <w:rPr>
          <w:rFonts w:ascii="Arial" w:eastAsia="MS Mincho" w:hAnsi="Arial" w:cs="Arial"/>
          <w:sz w:val="22"/>
          <w:szCs w:val="22"/>
          <w:lang w:eastAsia="ja-JP"/>
        </w:rPr>
        <w:t xml:space="preserve">The period of the CRC polynomial is either </w:t>
      </w:r>
      <m:oMath>
        <m:sSup>
          <m:sSupPr>
            <m:ctrlPr>
              <w:rPr>
                <w:rFonts w:ascii="Cambria Math" w:eastAsia="MS Mincho" w:hAnsi="Cambria Math" w:cs="Arial"/>
                <w:i/>
                <w:iCs/>
                <w:sz w:val="22"/>
                <w:szCs w:val="22"/>
                <w:lang w:eastAsia="ja-JP"/>
              </w:rPr>
            </m:ctrlPr>
          </m:sSupPr>
          <m:e>
            <m:r>
              <w:rPr>
                <w:rFonts w:ascii="Cambria Math" w:eastAsia="MS Mincho" w:hAnsi="Cambria Math" w:cs="Arial"/>
                <w:sz w:val="22"/>
                <w:szCs w:val="22"/>
                <w:lang w:eastAsia="ja-JP"/>
              </w:rPr>
              <m:t>2</m:t>
            </m:r>
          </m:e>
          <m:sup>
            <m:r>
              <w:rPr>
                <w:rFonts w:ascii="Cambria Math" w:eastAsia="MS Mincho" w:hAnsi="Cambria Math" w:cs="Arial"/>
                <w:sz w:val="22"/>
                <w:szCs w:val="22"/>
                <w:lang w:eastAsia="ja-JP"/>
              </w:rPr>
              <m:t>19</m:t>
            </m:r>
          </m:sup>
        </m:sSup>
        <m:r>
          <w:rPr>
            <w:rFonts w:ascii="Cambria Math" w:eastAsia="MS Mincho" w:hAnsi="Cambria Math" w:cs="Arial"/>
            <w:sz w:val="22"/>
            <w:szCs w:val="22"/>
            <w:lang w:eastAsia="ja-JP"/>
          </w:rPr>
          <m:t>-1</m:t>
        </m:r>
      </m:oMath>
      <w:r w:rsidRPr="00FF1076">
        <w:rPr>
          <w:rFonts w:ascii="Arial" w:eastAsia="MS Mincho" w:hAnsi="Arial" w:cs="Arial"/>
          <w:sz w:val="22"/>
          <w:szCs w:val="22"/>
          <w:lang w:eastAsia="ja-JP"/>
        </w:rPr>
        <w:t xml:space="preserve"> </w:t>
      </w:r>
      <w:proofErr w:type="gramStart"/>
      <w:r w:rsidRPr="00FF1076">
        <w:rPr>
          <w:rFonts w:ascii="Arial" w:eastAsia="MS Mincho" w:hAnsi="Arial" w:cs="Arial"/>
          <w:sz w:val="22"/>
          <w:szCs w:val="22"/>
          <w:lang w:eastAsia="ja-JP"/>
        </w:rPr>
        <w:t xml:space="preserve">or </w:t>
      </w:r>
      <w:proofErr w:type="gramEnd"/>
      <m:oMath>
        <m:sSup>
          <m:sSupPr>
            <m:ctrlPr>
              <w:rPr>
                <w:rFonts w:ascii="Cambria Math" w:eastAsia="MS Mincho" w:hAnsi="Cambria Math" w:cs="Arial"/>
                <w:i/>
                <w:iCs/>
                <w:sz w:val="22"/>
                <w:szCs w:val="22"/>
                <w:lang w:eastAsia="ja-JP"/>
              </w:rPr>
            </m:ctrlPr>
          </m:sSupPr>
          <m:e>
            <m:r>
              <w:rPr>
                <w:rFonts w:ascii="Cambria Math" w:eastAsia="MS Mincho" w:hAnsi="Cambria Math" w:cs="Arial"/>
                <w:sz w:val="22"/>
                <w:szCs w:val="22"/>
                <w:lang w:eastAsia="ja-JP"/>
              </w:rPr>
              <m:t>2</m:t>
            </m:r>
          </m:e>
          <m:sup>
            <m:r>
              <w:rPr>
                <w:rFonts w:ascii="Cambria Math" w:eastAsia="MS Mincho" w:hAnsi="Cambria Math" w:cs="Arial"/>
                <w:sz w:val="22"/>
                <w:szCs w:val="22"/>
                <w:lang w:eastAsia="ja-JP"/>
              </w:rPr>
              <m:t>18</m:t>
            </m:r>
          </m:sup>
        </m:sSup>
        <m:r>
          <w:rPr>
            <w:rFonts w:ascii="Cambria Math" w:eastAsia="MS Mincho" w:hAnsi="Cambria Math" w:cs="Arial"/>
            <w:sz w:val="22"/>
            <w:szCs w:val="22"/>
            <w:lang w:eastAsia="ja-JP"/>
          </w:rPr>
          <m:t>-1</m:t>
        </m:r>
      </m:oMath>
      <w:r w:rsidRPr="00FF1076">
        <w:rPr>
          <w:rFonts w:ascii="Arial" w:eastAsia="MS Mincho" w:hAnsi="Arial" w:cs="Arial" w:hint="eastAsia"/>
          <w:sz w:val="22"/>
          <w:szCs w:val="22"/>
          <w:lang w:eastAsia="ja-JP"/>
        </w:rPr>
        <w:t>.</w:t>
      </w:r>
    </w:p>
    <w:p w14:paraId="7C967A5D" w14:textId="21912CB4" w:rsidR="00074B2F" w:rsidRPr="00FF1076" w:rsidRDefault="00DF61B7" w:rsidP="007C78C7">
      <w:pPr>
        <w:numPr>
          <w:ilvl w:val="0"/>
          <w:numId w:val="50"/>
        </w:numPr>
        <w:spacing w:after="0"/>
        <w:jc w:val="both"/>
        <w:rPr>
          <w:rFonts w:ascii="Arial" w:eastAsia="MS Mincho" w:hAnsi="Arial" w:cs="Arial"/>
          <w:sz w:val="22"/>
          <w:szCs w:val="22"/>
          <w:lang w:val="en-GB" w:eastAsia="ja-JP"/>
        </w:rPr>
      </w:pPr>
      <m:oMath>
        <m:sSub>
          <m:sSubPr>
            <m:ctrlPr>
              <w:rPr>
                <w:rFonts w:ascii="Cambria Math" w:eastAsia="MS Mincho" w:hAnsi="Cambria Math" w:cs="Arial"/>
                <w:i/>
                <w:iCs/>
                <w:sz w:val="22"/>
                <w:szCs w:val="22"/>
                <w:lang w:eastAsia="ja-JP"/>
              </w:rPr>
            </m:ctrlPr>
          </m:sSubPr>
          <m:e>
            <m:r>
              <w:rPr>
                <w:rFonts w:ascii="Cambria Math" w:eastAsia="MS Mincho" w:hAnsi="Cambria Math" w:cs="Arial"/>
                <w:sz w:val="22"/>
                <w:szCs w:val="22"/>
                <w:lang w:eastAsia="ja-JP"/>
              </w:rPr>
              <m:t>d</m:t>
            </m:r>
          </m:e>
          <m:sub>
            <m:r>
              <w:rPr>
                <w:rFonts w:ascii="Cambria Math" w:eastAsia="MS Mincho" w:hAnsi="Cambria Math" w:cs="Arial"/>
                <w:sz w:val="22"/>
                <w:szCs w:val="22"/>
                <w:lang w:eastAsia="ja-JP"/>
              </w:rPr>
              <m:t>π</m:t>
            </m:r>
          </m:sub>
        </m:sSub>
        <m:r>
          <w:rPr>
            <w:rFonts w:ascii="Cambria Math" w:eastAsia="MS Mincho" w:hAnsi="Cambria Math" w:cs="Arial"/>
            <w:sz w:val="22"/>
            <w:szCs w:val="22"/>
            <w:lang w:eastAsia="ja-JP"/>
          </w:rPr>
          <m:t>=</m:t>
        </m:r>
        <m:nary>
          <m:naryPr>
            <m:chr m:val="∑"/>
            <m:limLoc m:val="subSup"/>
            <m:ctrlPr>
              <w:rPr>
                <w:rFonts w:ascii="Cambria Math" w:eastAsia="MS Mincho" w:hAnsi="Cambria Math" w:cs="Arial"/>
                <w:i/>
                <w:iCs/>
                <w:sz w:val="22"/>
                <w:szCs w:val="22"/>
                <w:lang w:eastAsia="ja-JP"/>
              </w:rPr>
            </m:ctrlPr>
          </m:naryPr>
          <m:sub>
            <m:r>
              <w:rPr>
                <w:rFonts w:ascii="Cambria Math" w:eastAsia="MS Mincho" w:hAnsi="Cambria Math" w:cs="Arial"/>
                <w:sz w:val="22"/>
                <w:szCs w:val="22"/>
                <w:lang w:eastAsia="ja-JP"/>
              </w:rPr>
              <m:t>i=200</m:t>
            </m:r>
          </m:sub>
          <m:sup>
            <m:r>
              <w:rPr>
                <w:rFonts w:ascii="Cambria Math" w:eastAsia="MS Mincho" w:hAnsi="Cambria Math" w:cs="Arial"/>
                <w:sz w:val="22"/>
                <w:szCs w:val="22"/>
                <w:lang w:eastAsia="ja-JP"/>
              </w:rPr>
              <m:t>218</m:t>
            </m:r>
          </m:sup>
          <m:e>
            <m:r>
              <w:rPr>
                <w:rFonts w:ascii="Cambria Math" w:eastAsia="MS Mincho" w:hAnsi="Cambria Math" w:cs="Arial"/>
                <w:sz w:val="22"/>
                <w:szCs w:val="22"/>
                <w:lang w:eastAsia="ja-JP"/>
              </w:rPr>
              <m:t>(i-</m:t>
            </m:r>
            <m:sSup>
              <m:sSupPr>
                <m:ctrlPr>
                  <w:rPr>
                    <w:rFonts w:ascii="Cambria Math" w:eastAsia="MS Mincho" w:hAnsi="Cambria Math" w:cs="Arial"/>
                    <w:i/>
                    <w:iCs/>
                    <w:sz w:val="22"/>
                    <w:szCs w:val="22"/>
                    <w:lang w:eastAsia="ja-JP"/>
                  </w:rPr>
                </m:ctrlPr>
              </m:sSupPr>
              <m:e>
                <m:r>
                  <w:rPr>
                    <w:rFonts w:ascii="Cambria Math" w:eastAsia="MS Mincho" w:hAnsi="Cambria Math" w:cs="Arial"/>
                    <w:sz w:val="22"/>
                    <w:szCs w:val="22"/>
                    <w:lang w:eastAsia="ja-JP"/>
                  </w:rPr>
                  <m:t>π</m:t>
                </m:r>
              </m:e>
              <m:sup>
                <m:r>
                  <w:rPr>
                    <w:rFonts w:ascii="Cambria Math" w:eastAsia="MS Mincho" w:hAnsi="Cambria Math" w:cs="Arial"/>
                    <w:sz w:val="22"/>
                    <w:szCs w:val="22"/>
                    <w:lang w:eastAsia="ja-JP"/>
                  </w:rPr>
                  <m:t>-1</m:t>
                </m:r>
              </m:sup>
            </m:sSup>
            <m:r>
              <w:rPr>
                <w:rFonts w:ascii="Cambria Math" w:eastAsia="MS Mincho" w:hAnsi="Cambria Math" w:cs="Arial"/>
                <w:sz w:val="22"/>
                <w:szCs w:val="22"/>
                <w:lang w:eastAsia="ja-JP"/>
              </w:rPr>
              <m:t>(i))</m:t>
            </m:r>
          </m:e>
        </m:nary>
        <m:r>
          <w:rPr>
            <w:rFonts w:ascii="Cambria Math" w:eastAsia="MS Mincho" w:hAnsi="Cambria Math" w:cs="Arial"/>
            <w:sz w:val="22"/>
            <w:szCs w:val="22"/>
            <w:lang w:eastAsia="ja-JP"/>
          </w:rPr>
          <m:t>≥475</m:t>
        </m:r>
      </m:oMath>
      <w:r w:rsidR="00FF1076">
        <w:rPr>
          <w:rFonts w:ascii="Arial" w:eastAsia="MS Mincho" w:hAnsi="Arial" w:cs="Arial"/>
          <w:sz w:val="22"/>
          <w:szCs w:val="22"/>
          <w:lang w:eastAsia="ja-JP"/>
        </w:rPr>
        <w:t>; Th</w:t>
      </w:r>
      <w:r w:rsidR="00FF1076">
        <w:rPr>
          <w:rFonts w:ascii="Arial" w:eastAsia="MS Mincho" w:hAnsi="Arial" w:cs="Arial" w:hint="eastAsia"/>
          <w:sz w:val="22"/>
          <w:szCs w:val="22"/>
          <w:lang w:eastAsia="ja-JP"/>
        </w:rPr>
        <w:t>is metric</w:t>
      </w:r>
      <w:r w:rsidR="00FF1076" w:rsidRPr="00FF1076">
        <w:rPr>
          <w:rFonts w:ascii="Arial" w:eastAsia="MS Mincho" w:hAnsi="Arial" w:cs="Arial"/>
          <w:sz w:val="22"/>
          <w:szCs w:val="22"/>
          <w:lang w:eastAsia="ja-JP"/>
        </w:rPr>
        <w:t xml:space="preserve"> seems to </w:t>
      </w:r>
      <w:r w:rsidR="00FF1076">
        <w:rPr>
          <w:rFonts w:ascii="Arial" w:eastAsia="MS Mincho" w:hAnsi="Arial" w:cs="Arial" w:hint="eastAsia"/>
          <w:sz w:val="22"/>
          <w:szCs w:val="22"/>
          <w:lang w:eastAsia="ja-JP"/>
        </w:rPr>
        <w:t>represent</w:t>
      </w:r>
      <w:r w:rsidR="00FF1076" w:rsidRPr="00FF1076">
        <w:rPr>
          <w:rFonts w:ascii="Arial" w:eastAsia="MS Mincho" w:hAnsi="Arial" w:cs="Arial"/>
          <w:sz w:val="22"/>
          <w:szCs w:val="22"/>
          <w:lang w:eastAsia="ja-JP"/>
        </w:rPr>
        <w:t xml:space="preserve"> the distribution of CRC bits.</w:t>
      </w:r>
    </w:p>
    <w:p w14:paraId="5C3DDAA3" w14:textId="77777777" w:rsidR="007C78C7" w:rsidRDefault="007C78C7" w:rsidP="007C78C7">
      <w:pPr>
        <w:spacing w:after="0"/>
        <w:jc w:val="both"/>
        <w:rPr>
          <w:rFonts w:ascii="Arial" w:eastAsia="MS Mincho" w:hAnsi="Arial" w:cs="Arial"/>
          <w:b/>
          <w:bCs/>
          <w:sz w:val="22"/>
          <w:szCs w:val="22"/>
          <w:lang w:val="en-GB" w:eastAsia="ja-JP"/>
        </w:rPr>
      </w:pPr>
    </w:p>
    <w:p w14:paraId="605130C3" w14:textId="71A2B6FA" w:rsidR="00E56086" w:rsidRPr="007C78C7" w:rsidRDefault="00E56086" w:rsidP="00E56086">
      <w:pPr>
        <w:spacing w:after="0"/>
        <w:jc w:val="both"/>
        <w:rPr>
          <w:rFonts w:ascii="Arial" w:eastAsia="MS Mincho" w:hAnsi="Arial" w:cs="Arial"/>
          <w:sz w:val="22"/>
          <w:szCs w:val="22"/>
          <w:lang w:eastAsia="ja-JP"/>
        </w:rPr>
      </w:pPr>
      <w:r>
        <w:rPr>
          <w:rFonts w:ascii="Arial" w:eastAsia="MS Mincho" w:hAnsi="Arial" w:cs="Arial"/>
          <w:sz w:val="22"/>
          <w:szCs w:val="22"/>
          <w:lang w:eastAsia="ja-JP"/>
        </w:rPr>
        <w:t xml:space="preserve">There are </w:t>
      </w:r>
      <w:r>
        <w:rPr>
          <w:rFonts w:ascii="Arial" w:eastAsia="MS Mincho" w:hAnsi="Arial" w:cs="Arial" w:hint="eastAsia"/>
          <w:sz w:val="22"/>
          <w:szCs w:val="22"/>
          <w:lang w:eastAsia="ja-JP"/>
        </w:rPr>
        <w:t>10</w:t>
      </w:r>
      <w:r w:rsidRPr="007C78C7">
        <w:rPr>
          <w:rFonts w:ascii="Arial" w:eastAsia="MS Mincho" w:hAnsi="Arial" w:cs="Arial"/>
          <w:sz w:val="22"/>
          <w:szCs w:val="22"/>
          <w:lang w:eastAsia="ja-JP"/>
        </w:rPr>
        <w:t xml:space="preserve"> polynomials satisfying the above conditions. </w:t>
      </w:r>
    </w:p>
    <w:p w14:paraId="40A5CC33" w14:textId="77777777" w:rsidR="00FB36C1" w:rsidRPr="00E56086" w:rsidRDefault="00FB36C1" w:rsidP="007C78C7">
      <w:pPr>
        <w:spacing w:after="0"/>
        <w:jc w:val="both"/>
        <w:rPr>
          <w:rFonts w:ascii="Arial" w:eastAsia="MS Mincho" w:hAnsi="Arial" w:cs="Arial"/>
          <w:b/>
          <w:bCs/>
          <w:sz w:val="22"/>
          <w:szCs w:val="22"/>
          <w:lang w:eastAsia="ja-JP"/>
        </w:rPr>
      </w:pPr>
    </w:p>
    <w:tbl>
      <w:tblPr>
        <w:tblW w:w="9241" w:type="dxa"/>
        <w:jc w:val="right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305"/>
        <w:gridCol w:w="1984"/>
        <w:gridCol w:w="1984"/>
        <w:gridCol w:w="1682"/>
        <w:gridCol w:w="2286"/>
      </w:tblGrid>
      <w:tr w:rsidR="00FB36C1" w:rsidRPr="00FB36C1" w14:paraId="5AC66D49" w14:textId="77777777" w:rsidTr="00155A61">
        <w:trPr>
          <w:trHeight w:val="546"/>
          <w:jc w:val="right"/>
        </w:trPr>
        <w:tc>
          <w:tcPr>
            <w:tcW w:w="1305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002B62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AA771DC" w14:textId="77777777" w:rsidR="00FB36C1" w:rsidRPr="00FB36C1" w:rsidRDefault="00FB36C1" w:rsidP="00155A61">
            <w:pPr>
              <w:spacing w:after="0"/>
              <w:jc w:val="center"/>
              <w:rPr>
                <w:rFonts w:ascii="Arial" w:eastAsia="MS Mincho" w:hAnsi="Arial" w:cs="Arial"/>
                <w:b/>
                <w:bCs/>
                <w:sz w:val="22"/>
                <w:szCs w:val="22"/>
                <w:lang w:eastAsia="ja-JP"/>
              </w:rPr>
            </w:pPr>
          </w:p>
        </w:tc>
        <w:tc>
          <w:tcPr>
            <w:tcW w:w="198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002B62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4C7F5FD" w14:textId="77777777" w:rsidR="00394DDB" w:rsidRPr="00FB36C1" w:rsidRDefault="00FB36C1" w:rsidP="00155A61">
            <w:pPr>
              <w:spacing w:after="0"/>
              <w:jc w:val="center"/>
              <w:rPr>
                <w:rFonts w:ascii="Arial" w:eastAsia="MS Mincho" w:hAnsi="Arial" w:cs="Arial"/>
                <w:b/>
                <w:bCs/>
                <w:sz w:val="22"/>
                <w:szCs w:val="22"/>
                <w:lang w:eastAsia="ja-JP"/>
              </w:rPr>
            </w:pPr>
            <w:r w:rsidRPr="00FB36C1">
              <w:rPr>
                <w:rFonts w:ascii="Arial" w:eastAsia="MS Mincho" w:hAnsi="Arial" w:cs="Arial"/>
                <w:b/>
                <w:bCs/>
                <w:sz w:val="22"/>
                <w:szCs w:val="22"/>
                <w:lang w:eastAsia="ja-JP"/>
              </w:rPr>
              <w:t>CRC polynomial</w:t>
            </w:r>
          </w:p>
        </w:tc>
        <w:tc>
          <w:tcPr>
            <w:tcW w:w="198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002B62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634C86B" w14:textId="1BF20338" w:rsidR="00394DDB" w:rsidRPr="00FB36C1" w:rsidRDefault="00DF61B7" w:rsidP="00155A61">
            <w:pPr>
              <w:spacing w:after="0"/>
              <w:jc w:val="center"/>
              <w:rPr>
                <w:rFonts w:ascii="Arial" w:eastAsia="MS Mincho" w:hAnsi="Arial" w:cs="Arial"/>
                <w:b/>
                <w:bCs/>
                <w:sz w:val="22"/>
                <w:szCs w:val="22"/>
                <w:lang w:eastAsia="ja-JP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MS Mincho" w:hAnsi="Cambria Math" w:cs="Arial"/>
                        <w:b/>
                        <w:bCs/>
                        <w:i/>
                        <w:iCs/>
                        <w:sz w:val="22"/>
                        <w:szCs w:val="22"/>
                        <w:lang w:eastAsia="ja-JP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MS Mincho" w:hAnsi="Cambria Math" w:cs="Arial"/>
                        <w:sz w:val="22"/>
                        <w:szCs w:val="22"/>
                        <w:lang w:eastAsia="ja-JP"/>
                      </w:rPr>
                      <m:t>d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MS Mincho" w:hAnsi="Cambria Math" w:cs="Arial"/>
                        <w:sz w:val="22"/>
                        <w:szCs w:val="22"/>
                        <w:lang w:eastAsia="ja-JP"/>
                      </w:rPr>
                      <m:t>π</m:t>
                    </m:r>
                  </m:sub>
                </m:sSub>
              </m:oMath>
            </m:oMathPara>
          </w:p>
        </w:tc>
        <w:tc>
          <w:tcPr>
            <w:tcW w:w="1682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002B62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1F9A517" w14:textId="77777777" w:rsidR="00394DDB" w:rsidRPr="00FB36C1" w:rsidRDefault="00FB36C1" w:rsidP="00155A61">
            <w:pPr>
              <w:spacing w:after="0"/>
              <w:jc w:val="center"/>
              <w:rPr>
                <w:rFonts w:ascii="Arial" w:eastAsia="MS Mincho" w:hAnsi="Arial" w:cs="Arial"/>
                <w:b/>
                <w:bCs/>
                <w:sz w:val="22"/>
                <w:szCs w:val="22"/>
                <w:lang w:eastAsia="ja-JP"/>
              </w:rPr>
            </w:pPr>
            <w:r w:rsidRPr="00FB36C1">
              <w:rPr>
                <w:rFonts w:ascii="Arial" w:eastAsia="MS Mincho" w:hAnsi="Arial" w:cs="Arial"/>
                <w:b/>
                <w:bCs/>
                <w:sz w:val="22"/>
                <w:szCs w:val="22"/>
                <w:lang w:eastAsia="ja-JP"/>
              </w:rPr>
              <w:t>Period</w:t>
            </w:r>
          </w:p>
        </w:tc>
        <w:tc>
          <w:tcPr>
            <w:tcW w:w="2286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002B62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13F0C44" w14:textId="35FE55BE" w:rsidR="00394DDB" w:rsidRPr="00FB36C1" w:rsidRDefault="00155A61" w:rsidP="00155A61">
            <w:pPr>
              <w:spacing w:after="0"/>
              <w:jc w:val="center"/>
              <w:rPr>
                <w:rFonts w:ascii="Arial" w:eastAsia="MS Mincho" w:hAnsi="Arial" w:cs="Arial"/>
                <w:b/>
                <w:bCs/>
                <w:sz w:val="22"/>
                <w:szCs w:val="22"/>
                <w:lang w:eastAsia="ja-JP"/>
              </w:rPr>
            </w:pPr>
            <w:r w:rsidRPr="00FB36C1">
              <w:rPr>
                <w:rFonts w:ascii="Arial" w:eastAsia="MS Mincho" w:hAnsi="Arial" w:cs="Arial"/>
                <w:b/>
                <w:bCs/>
                <w:sz w:val="22"/>
                <w:szCs w:val="22"/>
                <w:lang w:eastAsia="ja-JP"/>
              </w:rPr>
              <w:t>W</w:t>
            </w:r>
            <w:r w:rsidR="00FB36C1" w:rsidRPr="00FB36C1">
              <w:rPr>
                <w:rFonts w:ascii="Arial" w:eastAsia="MS Mincho" w:hAnsi="Arial" w:cs="Arial"/>
                <w:b/>
                <w:bCs/>
                <w:sz w:val="22"/>
                <w:szCs w:val="22"/>
                <w:lang w:eastAsia="ja-JP"/>
              </w:rPr>
              <w:t>eight</w:t>
            </w:r>
            <w:r>
              <w:rPr>
                <w:rFonts w:ascii="Arial" w:eastAsia="MS Mincho" w:hAnsi="Arial" w:cs="Arial" w:hint="eastAsia"/>
                <w:b/>
                <w:bCs/>
                <w:sz w:val="22"/>
                <w:szCs w:val="22"/>
                <w:lang w:eastAsia="ja-JP"/>
              </w:rPr>
              <w:t xml:space="preserve"> of 1</w:t>
            </w:r>
            <w:r w:rsidRPr="00155A61">
              <w:rPr>
                <w:rFonts w:ascii="Arial" w:eastAsia="MS Mincho" w:hAnsi="Arial" w:cs="Arial" w:hint="eastAsia"/>
                <w:b/>
                <w:bCs/>
                <w:sz w:val="22"/>
                <w:szCs w:val="22"/>
                <w:vertAlign w:val="superscript"/>
                <w:lang w:eastAsia="ja-JP"/>
              </w:rPr>
              <w:t>st</w:t>
            </w:r>
            <w:r>
              <w:rPr>
                <w:rFonts w:ascii="Arial" w:eastAsia="MS Mincho" w:hAnsi="Arial" w:cs="Arial" w:hint="eastAsia"/>
                <w:b/>
                <w:bCs/>
                <w:sz w:val="22"/>
                <w:szCs w:val="22"/>
                <w:lang w:eastAsia="ja-JP"/>
              </w:rPr>
              <w:t xml:space="preserve"> row</w:t>
            </w:r>
            <w:r w:rsidR="00AB37C9">
              <w:rPr>
                <w:rFonts w:ascii="Arial" w:eastAsia="MS Mincho" w:hAnsi="Arial" w:cs="Arial" w:hint="eastAsia"/>
                <w:b/>
                <w:bCs/>
                <w:sz w:val="22"/>
                <w:szCs w:val="22"/>
                <w:lang w:eastAsia="ja-JP"/>
              </w:rPr>
              <w:t xml:space="preserve"> of </w:t>
            </w:r>
            <m:oMath>
              <m:r>
                <m:rPr>
                  <m:sty m:val="bi"/>
                </m:rPr>
                <w:rPr>
                  <w:rFonts w:ascii="Cambria Math" w:eastAsia="MS Mincho" w:hAnsi="Cambria Math" w:cs="Arial"/>
                  <w:lang w:eastAsia="ja-JP"/>
                </w:rPr>
                <m:t>H</m:t>
              </m:r>
            </m:oMath>
            <w:r w:rsidR="00AB37C9">
              <w:rPr>
                <w:rFonts w:ascii="Arial" w:eastAsia="MS Mincho" w:hAnsi="Arial" w:cs="Arial" w:hint="eastAsia"/>
                <w:b/>
                <w:lang w:eastAsia="ja-JP"/>
              </w:rPr>
              <w:t xml:space="preserve"> matrix</w:t>
            </w:r>
          </w:p>
        </w:tc>
      </w:tr>
      <w:tr w:rsidR="00FB36C1" w:rsidRPr="00FB36C1" w14:paraId="0C0689BA" w14:textId="77777777" w:rsidTr="00155A61">
        <w:trPr>
          <w:trHeight w:val="500"/>
          <w:jc w:val="right"/>
        </w:trPr>
        <w:tc>
          <w:tcPr>
            <w:tcW w:w="1305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CDD3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95B6888" w14:textId="77777777" w:rsidR="00394DDB" w:rsidRPr="00FB36C1" w:rsidRDefault="00FB36C1" w:rsidP="00FB36C1">
            <w:pPr>
              <w:spacing w:after="0"/>
              <w:jc w:val="center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FB36C1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①</w:t>
            </w:r>
          </w:p>
        </w:tc>
        <w:tc>
          <w:tcPr>
            <w:tcW w:w="1984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CDD3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2C5E92C" w14:textId="77777777" w:rsidR="00394DDB" w:rsidRPr="00FB36C1" w:rsidRDefault="00FB36C1" w:rsidP="00FB36C1">
            <w:pPr>
              <w:spacing w:after="0"/>
              <w:jc w:val="center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FB36C1"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  <w:t>0x8888d</w:t>
            </w:r>
          </w:p>
        </w:tc>
        <w:tc>
          <w:tcPr>
            <w:tcW w:w="1984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CDD3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D8F0690" w14:textId="77777777" w:rsidR="00394DDB" w:rsidRPr="00FB36C1" w:rsidRDefault="00FB36C1" w:rsidP="00FB36C1">
            <w:pPr>
              <w:spacing w:after="0"/>
              <w:jc w:val="center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FB36C1"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  <w:t>500</w:t>
            </w:r>
          </w:p>
        </w:tc>
        <w:tc>
          <w:tcPr>
            <w:tcW w:w="1682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CDD3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2FBAA64" w14:textId="3B82FBD0" w:rsidR="00394DDB" w:rsidRPr="00FB36C1" w:rsidRDefault="00DF61B7" w:rsidP="00FB36C1">
            <w:pPr>
              <w:spacing w:after="0"/>
              <w:jc w:val="center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="MS Mincho" w:hAnsi="Cambria Math" w:cs="Arial"/>
                        <w:bCs/>
                        <w:i/>
                        <w:iCs/>
                        <w:sz w:val="24"/>
                        <w:szCs w:val="24"/>
                        <w:lang w:eastAsia="ja-JP"/>
                      </w:rPr>
                    </m:ctrlPr>
                  </m:sSupPr>
                  <m:e>
                    <m:r>
                      <w:rPr>
                        <w:rFonts w:ascii="Cambria Math" w:eastAsia="MS Mincho" w:hAnsi="Cambria Math" w:cs="Arial"/>
                        <w:sz w:val="24"/>
                        <w:szCs w:val="24"/>
                        <w:lang w:eastAsia="ja-JP"/>
                      </w:rPr>
                      <m:t>2</m:t>
                    </m:r>
                  </m:e>
                  <m:sup>
                    <m:r>
                      <w:rPr>
                        <w:rFonts w:ascii="Cambria Math" w:eastAsia="MS Mincho" w:hAnsi="Cambria Math" w:cs="Arial"/>
                        <w:sz w:val="24"/>
                        <w:szCs w:val="24"/>
                        <w:lang w:eastAsia="ja-JP"/>
                      </w:rPr>
                      <m:t>19</m:t>
                    </m:r>
                  </m:sup>
                </m:sSup>
                <m:r>
                  <w:rPr>
                    <w:rFonts w:ascii="Cambria Math" w:eastAsia="MS Mincho" w:hAnsi="Cambria Math" w:cs="Arial"/>
                    <w:sz w:val="24"/>
                    <w:szCs w:val="24"/>
                    <w:lang w:eastAsia="ja-JP"/>
                  </w:rPr>
                  <m:t>-1</m:t>
                </m:r>
              </m:oMath>
            </m:oMathPara>
          </w:p>
        </w:tc>
        <w:tc>
          <w:tcPr>
            <w:tcW w:w="2286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CDD3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BC47D45" w14:textId="77777777" w:rsidR="00394DDB" w:rsidRPr="00FB36C1" w:rsidRDefault="00FB36C1" w:rsidP="00FB36C1">
            <w:pPr>
              <w:spacing w:after="0"/>
              <w:jc w:val="center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FB36C1"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  <w:t>66</w:t>
            </w:r>
          </w:p>
        </w:tc>
      </w:tr>
      <w:tr w:rsidR="00FB36C1" w:rsidRPr="00FB36C1" w14:paraId="1683862B" w14:textId="77777777" w:rsidTr="00155A61">
        <w:trPr>
          <w:trHeight w:val="500"/>
          <w:jc w:val="right"/>
        </w:trPr>
        <w:tc>
          <w:tcPr>
            <w:tcW w:w="130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8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1DE5DE1" w14:textId="77777777" w:rsidR="00394DDB" w:rsidRPr="00FB36C1" w:rsidRDefault="00FB36C1" w:rsidP="00FB36C1">
            <w:pPr>
              <w:spacing w:after="0"/>
              <w:jc w:val="center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FB36C1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②</w:t>
            </w:r>
          </w:p>
        </w:tc>
        <w:tc>
          <w:tcPr>
            <w:tcW w:w="19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8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AC46FF5" w14:textId="77777777" w:rsidR="00394DDB" w:rsidRPr="00FB36C1" w:rsidRDefault="00FB36C1" w:rsidP="00FB36C1">
            <w:pPr>
              <w:spacing w:after="0"/>
              <w:jc w:val="center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FB36C1"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  <w:t>0x9AF13</w:t>
            </w:r>
          </w:p>
        </w:tc>
        <w:tc>
          <w:tcPr>
            <w:tcW w:w="19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8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D080077" w14:textId="77777777" w:rsidR="00394DDB" w:rsidRPr="00FB36C1" w:rsidRDefault="00FB36C1" w:rsidP="00FB36C1">
            <w:pPr>
              <w:spacing w:after="0"/>
              <w:jc w:val="center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FB36C1"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  <w:t>611</w:t>
            </w:r>
          </w:p>
        </w:tc>
        <w:tc>
          <w:tcPr>
            <w:tcW w:w="168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8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706B5D1" w14:textId="7222DC14" w:rsidR="00394DDB" w:rsidRPr="00FB36C1" w:rsidRDefault="00DF61B7" w:rsidP="00FB36C1">
            <w:pPr>
              <w:spacing w:after="0"/>
              <w:jc w:val="center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="MS Mincho" w:hAnsi="Cambria Math" w:cs="Arial"/>
                        <w:bCs/>
                        <w:i/>
                        <w:iCs/>
                        <w:sz w:val="24"/>
                        <w:szCs w:val="24"/>
                        <w:lang w:eastAsia="ja-JP"/>
                      </w:rPr>
                    </m:ctrlPr>
                  </m:sSupPr>
                  <m:e>
                    <m:r>
                      <w:rPr>
                        <w:rFonts w:ascii="Cambria Math" w:eastAsia="MS Mincho" w:hAnsi="Cambria Math" w:cs="Arial"/>
                        <w:sz w:val="24"/>
                        <w:szCs w:val="24"/>
                        <w:lang w:eastAsia="ja-JP"/>
                      </w:rPr>
                      <m:t>2</m:t>
                    </m:r>
                  </m:e>
                  <m:sup>
                    <m:r>
                      <w:rPr>
                        <w:rFonts w:ascii="Cambria Math" w:eastAsia="MS Mincho" w:hAnsi="Cambria Math" w:cs="Arial"/>
                        <w:sz w:val="24"/>
                        <w:szCs w:val="24"/>
                        <w:lang w:eastAsia="ja-JP"/>
                      </w:rPr>
                      <m:t>19</m:t>
                    </m:r>
                  </m:sup>
                </m:sSup>
                <m:r>
                  <w:rPr>
                    <w:rFonts w:ascii="Cambria Math" w:eastAsia="MS Mincho" w:hAnsi="Cambria Math" w:cs="Arial"/>
                    <w:sz w:val="24"/>
                    <w:szCs w:val="24"/>
                    <w:lang w:eastAsia="ja-JP"/>
                  </w:rPr>
                  <m:t>-1</m:t>
                </m:r>
              </m:oMath>
            </m:oMathPara>
          </w:p>
        </w:tc>
        <w:tc>
          <w:tcPr>
            <w:tcW w:w="228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8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779CB92" w14:textId="77777777" w:rsidR="00394DDB" w:rsidRPr="00FB36C1" w:rsidRDefault="00FB36C1" w:rsidP="00FB36C1">
            <w:pPr>
              <w:spacing w:after="0"/>
              <w:jc w:val="center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FB36C1"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  <w:t>69</w:t>
            </w:r>
          </w:p>
        </w:tc>
      </w:tr>
      <w:tr w:rsidR="00FB36C1" w:rsidRPr="00FB36C1" w14:paraId="71471B87" w14:textId="77777777" w:rsidTr="00155A61">
        <w:trPr>
          <w:trHeight w:val="500"/>
          <w:jc w:val="right"/>
        </w:trPr>
        <w:tc>
          <w:tcPr>
            <w:tcW w:w="130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CDD3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EBEE946" w14:textId="77777777" w:rsidR="00394DDB" w:rsidRPr="00FB36C1" w:rsidRDefault="00FB36C1" w:rsidP="00FB36C1">
            <w:pPr>
              <w:spacing w:after="0"/>
              <w:jc w:val="center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FB36C1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③</w:t>
            </w:r>
          </w:p>
        </w:tc>
        <w:tc>
          <w:tcPr>
            <w:tcW w:w="19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CDD3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D08117A" w14:textId="77777777" w:rsidR="00394DDB" w:rsidRPr="00FB36C1" w:rsidRDefault="00FB36C1" w:rsidP="00FB36C1">
            <w:pPr>
              <w:spacing w:after="0"/>
              <w:jc w:val="center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FB36C1"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  <w:t>0xA3451</w:t>
            </w:r>
          </w:p>
        </w:tc>
        <w:tc>
          <w:tcPr>
            <w:tcW w:w="19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CDD3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9933025" w14:textId="77777777" w:rsidR="00394DDB" w:rsidRPr="00FB36C1" w:rsidRDefault="00FB36C1" w:rsidP="00FB36C1">
            <w:pPr>
              <w:spacing w:after="0"/>
              <w:jc w:val="center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FB36C1"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  <w:t>481</w:t>
            </w:r>
          </w:p>
        </w:tc>
        <w:tc>
          <w:tcPr>
            <w:tcW w:w="168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CDD3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EAA9F1B" w14:textId="0690AFC3" w:rsidR="00394DDB" w:rsidRPr="00FB36C1" w:rsidRDefault="00DF61B7" w:rsidP="00FB36C1">
            <w:pPr>
              <w:spacing w:after="0"/>
              <w:jc w:val="center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="MS Mincho" w:hAnsi="Cambria Math" w:cs="Arial"/>
                        <w:bCs/>
                        <w:i/>
                        <w:iCs/>
                        <w:sz w:val="24"/>
                        <w:szCs w:val="24"/>
                        <w:lang w:eastAsia="ja-JP"/>
                      </w:rPr>
                    </m:ctrlPr>
                  </m:sSupPr>
                  <m:e>
                    <m:r>
                      <w:rPr>
                        <w:rFonts w:ascii="Cambria Math" w:eastAsia="MS Mincho" w:hAnsi="Cambria Math" w:cs="Arial"/>
                        <w:sz w:val="24"/>
                        <w:szCs w:val="24"/>
                        <w:lang w:eastAsia="ja-JP"/>
                      </w:rPr>
                      <m:t>2</m:t>
                    </m:r>
                  </m:e>
                  <m:sup>
                    <m:r>
                      <w:rPr>
                        <w:rFonts w:ascii="Cambria Math" w:eastAsia="MS Mincho" w:hAnsi="Cambria Math" w:cs="Arial"/>
                        <w:sz w:val="24"/>
                        <w:szCs w:val="24"/>
                        <w:lang w:eastAsia="ja-JP"/>
                      </w:rPr>
                      <m:t>18</m:t>
                    </m:r>
                  </m:sup>
                </m:sSup>
                <m:r>
                  <w:rPr>
                    <w:rFonts w:ascii="Cambria Math" w:eastAsia="MS Mincho" w:hAnsi="Cambria Math" w:cs="Arial"/>
                    <w:sz w:val="24"/>
                    <w:szCs w:val="24"/>
                    <w:lang w:eastAsia="ja-JP"/>
                  </w:rPr>
                  <m:t>-1</m:t>
                </m:r>
              </m:oMath>
            </m:oMathPara>
          </w:p>
        </w:tc>
        <w:tc>
          <w:tcPr>
            <w:tcW w:w="228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CDD3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2A6BA55" w14:textId="77777777" w:rsidR="00394DDB" w:rsidRPr="00FB36C1" w:rsidRDefault="00FB36C1" w:rsidP="00FB36C1">
            <w:pPr>
              <w:spacing w:after="0"/>
              <w:jc w:val="center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FB36C1"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  <w:t>69</w:t>
            </w:r>
          </w:p>
        </w:tc>
      </w:tr>
      <w:tr w:rsidR="00FB36C1" w:rsidRPr="00FB36C1" w14:paraId="362F6708" w14:textId="77777777" w:rsidTr="00155A61">
        <w:trPr>
          <w:trHeight w:val="500"/>
          <w:jc w:val="right"/>
        </w:trPr>
        <w:tc>
          <w:tcPr>
            <w:tcW w:w="130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8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FF80347" w14:textId="77777777" w:rsidR="00394DDB" w:rsidRPr="00FB36C1" w:rsidRDefault="00FB36C1" w:rsidP="00FB36C1">
            <w:pPr>
              <w:spacing w:after="0"/>
              <w:jc w:val="center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FB36C1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④</w:t>
            </w:r>
          </w:p>
        </w:tc>
        <w:tc>
          <w:tcPr>
            <w:tcW w:w="19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8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8A29095" w14:textId="77777777" w:rsidR="00394DDB" w:rsidRPr="00FB36C1" w:rsidRDefault="00FB36C1" w:rsidP="00FB36C1">
            <w:pPr>
              <w:spacing w:after="0"/>
              <w:jc w:val="center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FB36C1"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  <w:t>0xAAAAB</w:t>
            </w:r>
          </w:p>
        </w:tc>
        <w:tc>
          <w:tcPr>
            <w:tcW w:w="19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8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F91A383" w14:textId="77777777" w:rsidR="00394DDB" w:rsidRPr="00FB36C1" w:rsidRDefault="00FB36C1" w:rsidP="00FB36C1">
            <w:pPr>
              <w:spacing w:after="0"/>
              <w:jc w:val="center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FB36C1"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  <w:t>567</w:t>
            </w:r>
          </w:p>
        </w:tc>
        <w:tc>
          <w:tcPr>
            <w:tcW w:w="168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8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13A83F9" w14:textId="44FE2056" w:rsidR="00394DDB" w:rsidRPr="00FB36C1" w:rsidRDefault="00DF61B7" w:rsidP="00FB36C1">
            <w:pPr>
              <w:spacing w:after="0"/>
              <w:jc w:val="center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="MS Mincho" w:hAnsi="Cambria Math" w:cs="Arial"/>
                        <w:bCs/>
                        <w:i/>
                        <w:iCs/>
                        <w:sz w:val="24"/>
                        <w:szCs w:val="24"/>
                        <w:lang w:eastAsia="ja-JP"/>
                      </w:rPr>
                    </m:ctrlPr>
                  </m:sSupPr>
                  <m:e>
                    <m:r>
                      <w:rPr>
                        <w:rFonts w:ascii="Cambria Math" w:eastAsia="MS Mincho" w:hAnsi="Cambria Math" w:cs="Arial"/>
                        <w:sz w:val="24"/>
                        <w:szCs w:val="24"/>
                        <w:lang w:eastAsia="ja-JP"/>
                      </w:rPr>
                      <m:t>2</m:t>
                    </m:r>
                  </m:e>
                  <m:sup>
                    <m:r>
                      <w:rPr>
                        <w:rFonts w:ascii="Cambria Math" w:eastAsia="MS Mincho" w:hAnsi="Cambria Math" w:cs="Arial"/>
                        <w:sz w:val="24"/>
                        <w:szCs w:val="24"/>
                        <w:lang w:eastAsia="ja-JP"/>
                      </w:rPr>
                      <m:t>19</m:t>
                    </m:r>
                  </m:sup>
                </m:sSup>
                <m:r>
                  <w:rPr>
                    <w:rFonts w:ascii="Cambria Math" w:eastAsia="MS Mincho" w:hAnsi="Cambria Math" w:cs="Arial"/>
                    <w:sz w:val="24"/>
                    <w:szCs w:val="24"/>
                    <w:lang w:eastAsia="ja-JP"/>
                  </w:rPr>
                  <m:t>-1</m:t>
                </m:r>
              </m:oMath>
            </m:oMathPara>
          </w:p>
        </w:tc>
        <w:tc>
          <w:tcPr>
            <w:tcW w:w="228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8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CE5C7D1" w14:textId="77777777" w:rsidR="00394DDB" w:rsidRPr="00FB36C1" w:rsidRDefault="00FB36C1" w:rsidP="00FB36C1">
            <w:pPr>
              <w:spacing w:after="0"/>
              <w:jc w:val="center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FB36C1"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  <w:t>65</w:t>
            </w:r>
          </w:p>
        </w:tc>
      </w:tr>
      <w:tr w:rsidR="00FB36C1" w:rsidRPr="00FB36C1" w14:paraId="73C340F3" w14:textId="77777777" w:rsidTr="00155A61">
        <w:trPr>
          <w:trHeight w:val="500"/>
          <w:jc w:val="right"/>
        </w:trPr>
        <w:tc>
          <w:tcPr>
            <w:tcW w:w="130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CDD3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3906A08" w14:textId="77777777" w:rsidR="00394DDB" w:rsidRPr="00FB36C1" w:rsidRDefault="00FB36C1" w:rsidP="00FB36C1">
            <w:pPr>
              <w:spacing w:after="0"/>
              <w:jc w:val="center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FB36C1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⑤</w:t>
            </w:r>
          </w:p>
        </w:tc>
        <w:tc>
          <w:tcPr>
            <w:tcW w:w="19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CDD3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640A3B9" w14:textId="77777777" w:rsidR="00394DDB" w:rsidRPr="00FB36C1" w:rsidRDefault="00FB36C1" w:rsidP="00FB36C1">
            <w:pPr>
              <w:spacing w:after="0"/>
              <w:jc w:val="center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FB36C1"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  <w:t>0xB697D</w:t>
            </w:r>
          </w:p>
        </w:tc>
        <w:tc>
          <w:tcPr>
            <w:tcW w:w="19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CDD3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8D5E2D9" w14:textId="77777777" w:rsidR="00394DDB" w:rsidRPr="00FB36C1" w:rsidRDefault="00FB36C1" w:rsidP="00FB36C1">
            <w:pPr>
              <w:spacing w:after="0"/>
              <w:jc w:val="center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FB36C1"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  <w:t>476</w:t>
            </w:r>
          </w:p>
        </w:tc>
        <w:tc>
          <w:tcPr>
            <w:tcW w:w="168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CDD3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06C753A" w14:textId="4B253632" w:rsidR="00394DDB" w:rsidRPr="00FB36C1" w:rsidRDefault="00DF61B7" w:rsidP="00FB36C1">
            <w:pPr>
              <w:spacing w:after="0"/>
              <w:jc w:val="center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="MS Mincho" w:hAnsi="Cambria Math" w:cs="Arial"/>
                        <w:bCs/>
                        <w:i/>
                        <w:iCs/>
                        <w:sz w:val="24"/>
                        <w:szCs w:val="24"/>
                        <w:lang w:eastAsia="ja-JP"/>
                      </w:rPr>
                    </m:ctrlPr>
                  </m:sSupPr>
                  <m:e>
                    <m:r>
                      <w:rPr>
                        <w:rFonts w:ascii="Cambria Math" w:eastAsia="MS Mincho" w:hAnsi="Cambria Math" w:cs="Arial"/>
                        <w:sz w:val="24"/>
                        <w:szCs w:val="24"/>
                        <w:lang w:eastAsia="ja-JP"/>
                      </w:rPr>
                      <m:t>2</m:t>
                    </m:r>
                  </m:e>
                  <m:sup>
                    <m:r>
                      <w:rPr>
                        <w:rFonts w:ascii="Cambria Math" w:eastAsia="MS Mincho" w:hAnsi="Cambria Math" w:cs="Arial"/>
                        <w:sz w:val="24"/>
                        <w:szCs w:val="24"/>
                        <w:lang w:eastAsia="ja-JP"/>
                      </w:rPr>
                      <m:t>19</m:t>
                    </m:r>
                  </m:sup>
                </m:sSup>
                <m:r>
                  <w:rPr>
                    <w:rFonts w:ascii="Cambria Math" w:eastAsia="MS Mincho" w:hAnsi="Cambria Math" w:cs="Arial"/>
                    <w:sz w:val="24"/>
                    <w:szCs w:val="24"/>
                    <w:lang w:eastAsia="ja-JP"/>
                  </w:rPr>
                  <m:t>-1</m:t>
                </m:r>
              </m:oMath>
            </m:oMathPara>
          </w:p>
        </w:tc>
        <w:tc>
          <w:tcPr>
            <w:tcW w:w="228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CDD3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BD9F61A" w14:textId="77777777" w:rsidR="00394DDB" w:rsidRPr="00FB36C1" w:rsidRDefault="00FB36C1" w:rsidP="00FB36C1">
            <w:pPr>
              <w:spacing w:after="0"/>
              <w:jc w:val="center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FB36C1"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  <w:t>79</w:t>
            </w:r>
          </w:p>
        </w:tc>
      </w:tr>
      <w:tr w:rsidR="00FB36C1" w:rsidRPr="00FB36C1" w14:paraId="0E35982D" w14:textId="77777777" w:rsidTr="00155A61">
        <w:trPr>
          <w:trHeight w:val="500"/>
          <w:jc w:val="right"/>
        </w:trPr>
        <w:tc>
          <w:tcPr>
            <w:tcW w:w="130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8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49F8DB6" w14:textId="77777777" w:rsidR="00394DDB" w:rsidRPr="00FB36C1" w:rsidRDefault="00FB36C1" w:rsidP="00FB36C1">
            <w:pPr>
              <w:spacing w:after="0"/>
              <w:jc w:val="center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FB36C1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⑥</w:t>
            </w:r>
          </w:p>
        </w:tc>
        <w:tc>
          <w:tcPr>
            <w:tcW w:w="19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8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80C3418" w14:textId="77777777" w:rsidR="00394DDB" w:rsidRPr="00FB36C1" w:rsidRDefault="00FB36C1" w:rsidP="00FB36C1">
            <w:pPr>
              <w:spacing w:after="0"/>
              <w:jc w:val="center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FB36C1"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  <w:t>0xB972F</w:t>
            </w:r>
          </w:p>
        </w:tc>
        <w:tc>
          <w:tcPr>
            <w:tcW w:w="19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8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737404E" w14:textId="77777777" w:rsidR="00394DDB" w:rsidRPr="00FB36C1" w:rsidRDefault="00FB36C1" w:rsidP="00FB36C1">
            <w:pPr>
              <w:spacing w:after="0"/>
              <w:jc w:val="center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FB36C1"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  <w:t>537</w:t>
            </w:r>
          </w:p>
        </w:tc>
        <w:tc>
          <w:tcPr>
            <w:tcW w:w="168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8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DAAC409" w14:textId="16286B8C" w:rsidR="00394DDB" w:rsidRPr="00FB36C1" w:rsidRDefault="00DF61B7" w:rsidP="00FB36C1">
            <w:pPr>
              <w:spacing w:after="0"/>
              <w:jc w:val="center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="MS Mincho" w:hAnsi="Cambria Math" w:cs="Arial"/>
                        <w:bCs/>
                        <w:i/>
                        <w:iCs/>
                        <w:sz w:val="24"/>
                        <w:szCs w:val="24"/>
                        <w:lang w:eastAsia="ja-JP"/>
                      </w:rPr>
                    </m:ctrlPr>
                  </m:sSupPr>
                  <m:e>
                    <m:r>
                      <w:rPr>
                        <w:rFonts w:ascii="Cambria Math" w:eastAsia="MS Mincho" w:hAnsi="Cambria Math" w:cs="Arial"/>
                        <w:sz w:val="24"/>
                        <w:szCs w:val="24"/>
                        <w:lang w:eastAsia="ja-JP"/>
                      </w:rPr>
                      <m:t>2</m:t>
                    </m:r>
                  </m:e>
                  <m:sup>
                    <m:r>
                      <w:rPr>
                        <w:rFonts w:ascii="Cambria Math" w:eastAsia="MS Mincho" w:hAnsi="Cambria Math" w:cs="Arial"/>
                        <w:sz w:val="24"/>
                        <w:szCs w:val="24"/>
                        <w:lang w:eastAsia="ja-JP"/>
                      </w:rPr>
                      <m:t>19</m:t>
                    </m:r>
                  </m:sup>
                </m:sSup>
                <m:r>
                  <w:rPr>
                    <w:rFonts w:ascii="Cambria Math" w:eastAsia="MS Mincho" w:hAnsi="Cambria Math" w:cs="Arial"/>
                    <w:sz w:val="24"/>
                    <w:szCs w:val="24"/>
                    <w:lang w:eastAsia="ja-JP"/>
                  </w:rPr>
                  <m:t>-1</m:t>
                </m:r>
              </m:oMath>
            </m:oMathPara>
          </w:p>
        </w:tc>
        <w:tc>
          <w:tcPr>
            <w:tcW w:w="228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8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B2F3C9F" w14:textId="77777777" w:rsidR="00394DDB" w:rsidRPr="00FB36C1" w:rsidRDefault="00FB36C1" w:rsidP="00FB36C1">
            <w:pPr>
              <w:spacing w:after="0"/>
              <w:jc w:val="center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FB36C1"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  <w:t>70</w:t>
            </w:r>
          </w:p>
        </w:tc>
      </w:tr>
      <w:tr w:rsidR="00FB36C1" w:rsidRPr="00FB36C1" w14:paraId="4699F41A" w14:textId="77777777" w:rsidTr="00155A61">
        <w:trPr>
          <w:trHeight w:val="500"/>
          <w:jc w:val="right"/>
        </w:trPr>
        <w:tc>
          <w:tcPr>
            <w:tcW w:w="130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CDD3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91BA5EE" w14:textId="77777777" w:rsidR="00394DDB" w:rsidRPr="00FB36C1" w:rsidRDefault="00FB36C1" w:rsidP="00FB36C1">
            <w:pPr>
              <w:spacing w:after="0"/>
              <w:jc w:val="center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FB36C1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⑦</w:t>
            </w:r>
          </w:p>
        </w:tc>
        <w:tc>
          <w:tcPr>
            <w:tcW w:w="19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CDD3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4B95C0C" w14:textId="77777777" w:rsidR="00394DDB" w:rsidRPr="00FB36C1" w:rsidRDefault="00FB36C1" w:rsidP="00FB36C1">
            <w:pPr>
              <w:spacing w:after="0"/>
              <w:jc w:val="center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FB36C1"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  <w:t>0xC353B</w:t>
            </w:r>
          </w:p>
        </w:tc>
        <w:tc>
          <w:tcPr>
            <w:tcW w:w="19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CDD3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60D283B" w14:textId="77777777" w:rsidR="00394DDB" w:rsidRPr="00FB36C1" w:rsidRDefault="00FB36C1" w:rsidP="00FB36C1">
            <w:pPr>
              <w:spacing w:after="0"/>
              <w:jc w:val="center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FB36C1"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  <w:t>478</w:t>
            </w:r>
          </w:p>
        </w:tc>
        <w:tc>
          <w:tcPr>
            <w:tcW w:w="168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CDD3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1CD1A41" w14:textId="1246D1EF" w:rsidR="00394DDB" w:rsidRPr="00FB36C1" w:rsidRDefault="00DF61B7" w:rsidP="00FB36C1">
            <w:pPr>
              <w:spacing w:after="0"/>
              <w:jc w:val="center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="MS Mincho" w:hAnsi="Cambria Math" w:cs="Arial"/>
                        <w:bCs/>
                        <w:i/>
                        <w:iCs/>
                        <w:sz w:val="24"/>
                        <w:szCs w:val="24"/>
                        <w:lang w:eastAsia="ja-JP"/>
                      </w:rPr>
                    </m:ctrlPr>
                  </m:sSupPr>
                  <m:e>
                    <m:r>
                      <w:rPr>
                        <w:rFonts w:ascii="Cambria Math" w:eastAsia="MS Mincho" w:hAnsi="Cambria Math" w:cs="Arial"/>
                        <w:sz w:val="24"/>
                        <w:szCs w:val="24"/>
                        <w:lang w:eastAsia="ja-JP"/>
                      </w:rPr>
                      <m:t>2</m:t>
                    </m:r>
                  </m:e>
                  <m:sup>
                    <m:r>
                      <w:rPr>
                        <w:rFonts w:ascii="Cambria Math" w:eastAsia="MS Mincho" w:hAnsi="Cambria Math" w:cs="Arial"/>
                        <w:sz w:val="24"/>
                        <w:szCs w:val="24"/>
                        <w:lang w:eastAsia="ja-JP"/>
                      </w:rPr>
                      <m:t>19</m:t>
                    </m:r>
                  </m:sup>
                </m:sSup>
                <m:r>
                  <w:rPr>
                    <w:rFonts w:ascii="Cambria Math" w:eastAsia="MS Mincho" w:hAnsi="Cambria Math" w:cs="Arial"/>
                    <w:sz w:val="24"/>
                    <w:szCs w:val="24"/>
                    <w:lang w:eastAsia="ja-JP"/>
                  </w:rPr>
                  <m:t>-1</m:t>
                </m:r>
              </m:oMath>
            </m:oMathPara>
          </w:p>
        </w:tc>
        <w:tc>
          <w:tcPr>
            <w:tcW w:w="228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CDD3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474F9A4" w14:textId="77777777" w:rsidR="00394DDB" w:rsidRPr="00FB36C1" w:rsidRDefault="00FB36C1" w:rsidP="00FB36C1">
            <w:pPr>
              <w:spacing w:after="0"/>
              <w:jc w:val="center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FB36C1"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  <w:t>83</w:t>
            </w:r>
          </w:p>
        </w:tc>
      </w:tr>
      <w:tr w:rsidR="00101CA5" w:rsidRPr="00FB36C1" w14:paraId="3DEF7C0E" w14:textId="77777777" w:rsidTr="00101CA5">
        <w:trPr>
          <w:trHeight w:val="500"/>
          <w:jc w:val="right"/>
        </w:trPr>
        <w:tc>
          <w:tcPr>
            <w:tcW w:w="130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B05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B365619" w14:textId="77777777" w:rsidR="00394DDB" w:rsidRPr="00FB36C1" w:rsidRDefault="00FB36C1" w:rsidP="00FB36C1">
            <w:pPr>
              <w:spacing w:after="0"/>
              <w:jc w:val="center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FB36C1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⑧</w:t>
            </w:r>
          </w:p>
        </w:tc>
        <w:tc>
          <w:tcPr>
            <w:tcW w:w="19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B05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E91CFF5" w14:textId="77777777" w:rsidR="00394DDB" w:rsidRPr="00FB36C1" w:rsidRDefault="00FB36C1" w:rsidP="00FB36C1">
            <w:pPr>
              <w:spacing w:after="0"/>
              <w:jc w:val="center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FB36C1"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  <w:t>0xE18BB</w:t>
            </w:r>
          </w:p>
        </w:tc>
        <w:tc>
          <w:tcPr>
            <w:tcW w:w="19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B05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AE39970" w14:textId="77777777" w:rsidR="00394DDB" w:rsidRPr="00FB36C1" w:rsidRDefault="00FB36C1" w:rsidP="00FB36C1">
            <w:pPr>
              <w:spacing w:after="0"/>
              <w:jc w:val="center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FB36C1"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  <w:t>547</w:t>
            </w:r>
          </w:p>
        </w:tc>
        <w:tc>
          <w:tcPr>
            <w:tcW w:w="168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B05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8821056" w14:textId="44E18808" w:rsidR="00394DDB" w:rsidRPr="00FB36C1" w:rsidRDefault="00DF61B7" w:rsidP="00FB36C1">
            <w:pPr>
              <w:spacing w:after="0"/>
              <w:jc w:val="center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="MS Mincho" w:hAnsi="Cambria Math" w:cs="Arial"/>
                        <w:bCs/>
                        <w:i/>
                        <w:iCs/>
                        <w:sz w:val="24"/>
                        <w:szCs w:val="24"/>
                        <w:lang w:eastAsia="ja-JP"/>
                      </w:rPr>
                    </m:ctrlPr>
                  </m:sSupPr>
                  <m:e>
                    <m:r>
                      <w:rPr>
                        <w:rFonts w:ascii="Cambria Math" w:eastAsia="MS Mincho" w:hAnsi="Cambria Math" w:cs="Arial"/>
                        <w:sz w:val="24"/>
                        <w:szCs w:val="24"/>
                        <w:lang w:eastAsia="ja-JP"/>
                      </w:rPr>
                      <m:t>2</m:t>
                    </m:r>
                  </m:e>
                  <m:sup>
                    <m:r>
                      <w:rPr>
                        <w:rFonts w:ascii="Cambria Math" w:eastAsia="MS Mincho" w:hAnsi="Cambria Math" w:cs="Arial"/>
                        <w:sz w:val="24"/>
                        <w:szCs w:val="24"/>
                        <w:lang w:eastAsia="ja-JP"/>
                      </w:rPr>
                      <m:t>19</m:t>
                    </m:r>
                  </m:sup>
                </m:sSup>
                <m:r>
                  <w:rPr>
                    <w:rFonts w:ascii="Cambria Math" w:eastAsia="MS Mincho" w:hAnsi="Cambria Math" w:cs="Arial"/>
                    <w:sz w:val="24"/>
                    <w:szCs w:val="24"/>
                    <w:lang w:eastAsia="ja-JP"/>
                  </w:rPr>
                  <m:t>-1</m:t>
                </m:r>
              </m:oMath>
            </m:oMathPara>
          </w:p>
        </w:tc>
        <w:tc>
          <w:tcPr>
            <w:tcW w:w="228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B05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0B9AB5B" w14:textId="77777777" w:rsidR="00394DDB" w:rsidRPr="00FB36C1" w:rsidRDefault="00FB36C1" w:rsidP="00FB36C1">
            <w:pPr>
              <w:spacing w:after="0"/>
              <w:jc w:val="center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FB36C1"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  <w:t>73</w:t>
            </w:r>
          </w:p>
        </w:tc>
      </w:tr>
      <w:tr w:rsidR="00FB36C1" w:rsidRPr="00FB36C1" w14:paraId="57EF2010" w14:textId="77777777" w:rsidTr="00155A61">
        <w:trPr>
          <w:trHeight w:val="476"/>
          <w:jc w:val="right"/>
        </w:trPr>
        <w:tc>
          <w:tcPr>
            <w:tcW w:w="130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CDD3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776EF31" w14:textId="77777777" w:rsidR="00394DDB" w:rsidRPr="00FB36C1" w:rsidRDefault="00FB36C1" w:rsidP="00FB36C1">
            <w:pPr>
              <w:spacing w:after="0"/>
              <w:jc w:val="center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FB36C1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⑨</w:t>
            </w:r>
          </w:p>
        </w:tc>
        <w:tc>
          <w:tcPr>
            <w:tcW w:w="19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CDD3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8C2F6EE" w14:textId="77777777" w:rsidR="00394DDB" w:rsidRPr="00FB36C1" w:rsidRDefault="00FB36C1" w:rsidP="00FB36C1">
            <w:pPr>
              <w:spacing w:after="0"/>
              <w:jc w:val="center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FB36C1"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  <w:t>0xE3423</w:t>
            </w:r>
          </w:p>
        </w:tc>
        <w:tc>
          <w:tcPr>
            <w:tcW w:w="19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CDD3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A87D0EC" w14:textId="77777777" w:rsidR="00394DDB" w:rsidRPr="00FB36C1" w:rsidRDefault="00FB36C1" w:rsidP="00FB36C1">
            <w:pPr>
              <w:spacing w:after="0"/>
              <w:jc w:val="center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FB36C1"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  <w:t>709</w:t>
            </w:r>
          </w:p>
        </w:tc>
        <w:tc>
          <w:tcPr>
            <w:tcW w:w="168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CDD3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76693A7" w14:textId="2399B488" w:rsidR="00394DDB" w:rsidRPr="00FB36C1" w:rsidRDefault="00DF61B7" w:rsidP="00FB36C1">
            <w:pPr>
              <w:spacing w:after="0"/>
              <w:jc w:val="center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="MS Mincho" w:hAnsi="Cambria Math" w:cs="Arial"/>
                        <w:bCs/>
                        <w:i/>
                        <w:iCs/>
                        <w:sz w:val="24"/>
                        <w:szCs w:val="24"/>
                        <w:lang w:eastAsia="ja-JP"/>
                      </w:rPr>
                    </m:ctrlPr>
                  </m:sSupPr>
                  <m:e>
                    <m:r>
                      <w:rPr>
                        <w:rFonts w:ascii="Cambria Math" w:eastAsia="MS Mincho" w:hAnsi="Cambria Math" w:cs="Arial"/>
                        <w:sz w:val="24"/>
                        <w:szCs w:val="24"/>
                        <w:lang w:eastAsia="ja-JP"/>
                      </w:rPr>
                      <m:t>2</m:t>
                    </m:r>
                  </m:e>
                  <m:sup>
                    <m:r>
                      <w:rPr>
                        <w:rFonts w:ascii="Cambria Math" w:eastAsia="MS Mincho" w:hAnsi="Cambria Math" w:cs="Arial"/>
                        <w:sz w:val="24"/>
                        <w:szCs w:val="24"/>
                        <w:lang w:eastAsia="ja-JP"/>
                      </w:rPr>
                      <m:t>19</m:t>
                    </m:r>
                  </m:sup>
                </m:sSup>
                <m:r>
                  <w:rPr>
                    <w:rFonts w:ascii="Cambria Math" w:eastAsia="MS Mincho" w:hAnsi="Cambria Math" w:cs="Arial"/>
                    <w:sz w:val="24"/>
                    <w:szCs w:val="24"/>
                    <w:lang w:eastAsia="ja-JP"/>
                  </w:rPr>
                  <m:t>-1</m:t>
                </m:r>
              </m:oMath>
            </m:oMathPara>
          </w:p>
        </w:tc>
        <w:tc>
          <w:tcPr>
            <w:tcW w:w="228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CDD3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53B1DB2" w14:textId="77777777" w:rsidR="00394DDB" w:rsidRPr="00FB36C1" w:rsidRDefault="00FB36C1" w:rsidP="00FB36C1">
            <w:pPr>
              <w:spacing w:after="0"/>
              <w:jc w:val="center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FB36C1"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  <w:t>69</w:t>
            </w:r>
          </w:p>
        </w:tc>
      </w:tr>
      <w:tr w:rsidR="00FB36C1" w:rsidRPr="00FB36C1" w14:paraId="19B33DFB" w14:textId="77777777" w:rsidTr="00155A61">
        <w:trPr>
          <w:trHeight w:val="476"/>
          <w:jc w:val="right"/>
        </w:trPr>
        <w:tc>
          <w:tcPr>
            <w:tcW w:w="130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8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BADDCF5" w14:textId="77777777" w:rsidR="00394DDB" w:rsidRPr="00FB36C1" w:rsidRDefault="00FB36C1" w:rsidP="00FB36C1">
            <w:pPr>
              <w:spacing w:after="0"/>
              <w:jc w:val="center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FB36C1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⑩</w:t>
            </w:r>
          </w:p>
        </w:tc>
        <w:tc>
          <w:tcPr>
            <w:tcW w:w="19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8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8025FFF" w14:textId="77777777" w:rsidR="00394DDB" w:rsidRPr="00FB36C1" w:rsidRDefault="00FB36C1" w:rsidP="00FB36C1">
            <w:pPr>
              <w:spacing w:after="0"/>
              <w:jc w:val="center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FB36C1"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  <w:t>0xE38B9</w:t>
            </w:r>
          </w:p>
        </w:tc>
        <w:tc>
          <w:tcPr>
            <w:tcW w:w="19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8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E298DED" w14:textId="77777777" w:rsidR="00394DDB" w:rsidRPr="00FB36C1" w:rsidRDefault="00FB36C1" w:rsidP="00FB36C1">
            <w:pPr>
              <w:spacing w:after="0"/>
              <w:jc w:val="center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FB36C1"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  <w:t>486</w:t>
            </w:r>
          </w:p>
        </w:tc>
        <w:tc>
          <w:tcPr>
            <w:tcW w:w="168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8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B36CA91" w14:textId="2FE2537F" w:rsidR="00394DDB" w:rsidRPr="00FB36C1" w:rsidRDefault="00DF61B7" w:rsidP="00FB36C1">
            <w:pPr>
              <w:spacing w:after="0"/>
              <w:jc w:val="center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="MS Mincho" w:hAnsi="Cambria Math" w:cs="Arial"/>
                        <w:bCs/>
                        <w:i/>
                        <w:iCs/>
                        <w:sz w:val="24"/>
                        <w:szCs w:val="24"/>
                        <w:lang w:eastAsia="ja-JP"/>
                      </w:rPr>
                    </m:ctrlPr>
                  </m:sSupPr>
                  <m:e>
                    <m:r>
                      <w:rPr>
                        <w:rFonts w:ascii="Cambria Math" w:eastAsia="MS Mincho" w:hAnsi="Cambria Math" w:cs="Arial"/>
                        <w:sz w:val="24"/>
                        <w:szCs w:val="24"/>
                        <w:lang w:eastAsia="ja-JP"/>
                      </w:rPr>
                      <m:t>2</m:t>
                    </m:r>
                  </m:e>
                  <m:sup>
                    <m:r>
                      <w:rPr>
                        <w:rFonts w:ascii="Cambria Math" w:eastAsia="MS Mincho" w:hAnsi="Cambria Math" w:cs="Arial"/>
                        <w:sz w:val="24"/>
                        <w:szCs w:val="24"/>
                        <w:lang w:eastAsia="ja-JP"/>
                      </w:rPr>
                      <m:t>19</m:t>
                    </m:r>
                  </m:sup>
                </m:sSup>
                <m:r>
                  <w:rPr>
                    <w:rFonts w:ascii="Cambria Math" w:eastAsia="MS Mincho" w:hAnsi="Cambria Math" w:cs="Arial"/>
                    <w:sz w:val="24"/>
                    <w:szCs w:val="24"/>
                    <w:lang w:eastAsia="ja-JP"/>
                  </w:rPr>
                  <m:t>-1</m:t>
                </m:r>
              </m:oMath>
            </m:oMathPara>
          </w:p>
        </w:tc>
        <w:tc>
          <w:tcPr>
            <w:tcW w:w="228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8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005CDC2" w14:textId="77777777" w:rsidR="00394DDB" w:rsidRPr="00FB36C1" w:rsidRDefault="00FB36C1" w:rsidP="00FB36C1">
            <w:pPr>
              <w:spacing w:after="0"/>
              <w:jc w:val="center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FB36C1"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  <w:t>81</w:t>
            </w:r>
          </w:p>
        </w:tc>
      </w:tr>
    </w:tbl>
    <w:p w14:paraId="33979BF1" w14:textId="77777777" w:rsidR="00FB36C1" w:rsidRDefault="00FB36C1" w:rsidP="007C78C7">
      <w:pPr>
        <w:spacing w:after="0"/>
        <w:jc w:val="both"/>
        <w:rPr>
          <w:rFonts w:ascii="Arial" w:eastAsia="MS Mincho" w:hAnsi="Arial" w:cs="Arial"/>
          <w:b/>
          <w:bCs/>
          <w:sz w:val="22"/>
          <w:szCs w:val="22"/>
          <w:lang w:val="en-GB" w:eastAsia="ja-JP"/>
        </w:rPr>
      </w:pPr>
    </w:p>
    <w:p w14:paraId="52BCD662" w14:textId="77777777" w:rsidR="00FB36C1" w:rsidRDefault="00FB36C1" w:rsidP="007C78C7">
      <w:pPr>
        <w:spacing w:after="0"/>
        <w:jc w:val="both"/>
        <w:rPr>
          <w:rFonts w:ascii="Arial" w:eastAsia="MS Mincho" w:hAnsi="Arial" w:cs="Arial"/>
          <w:b/>
          <w:bCs/>
          <w:sz w:val="22"/>
          <w:szCs w:val="22"/>
          <w:lang w:val="en-GB" w:eastAsia="ja-JP"/>
        </w:rPr>
      </w:pPr>
    </w:p>
    <w:p w14:paraId="21F65397" w14:textId="2FFD8424" w:rsidR="000B65FC" w:rsidRDefault="000B65FC" w:rsidP="000B65FC">
      <w:pPr>
        <w:spacing w:after="0"/>
        <w:jc w:val="center"/>
        <w:rPr>
          <w:rFonts w:ascii="Arial" w:eastAsia="MS Mincho" w:hAnsi="Arial" w:cs="Arial"/>
          <w:sz w:val="22"/>
          <w:szCs w:val="22"/>
          <w:lang w:eastAsia="ja-JP"/>
        </w:rPr>
      </w:pPr>
      <w:r>
        <w:rPr>
          <w:rFonts w:ascii="Arial" w:eastAsia="MS Mincho" w:hAnsi="Arial" w:cs="Arial" w:hint="eastAsia"/>
          <w:sz w:val="22"/>
          <w:szCs w:val="22"/>
          <w:lang w:eastAsia="ja-JP"/>
        </w:rPr>
        <w:t>Table 2: Search result 2 of brute-force search for CRC polynomials</w:t>
      </w:r>
    </w:p>
    <w:p w14:paraId="317943B2" w14:textId="77777777" w:rsidR="00FB36C1" w:rsidRPr="000B65FC" w:rsidRDefault="00FB36C1" w:rsidP="007C78C7">
      <w:pPr>
        <w:spacing w:after="0"/>
        <w:jc w:val="both"/>
        <w:rPr>
          <w:rFonts w:ascii="Arial" w:eastAsia="MS Mincho" w:hAnsi="Arial" w:cs="Arial"/>
          <w:b/>
          <w:bCs/>
          <w:sz w:val="22"/>
          <w:szCs w:val="22"/>
          <w:lang w:eastAsia="ja-JP"/>
        </w:rPr>
      </w:pPr>
    </w:p>
    <w:p w14:paraId="1426D231" w14:textId="77777777" w:rsidR="00FB36C1" w:rsidRDefault="00FB36C1" w:rsidP="007C78C7">
      <w:pPr>
        <w:spacing w:after="0"/>
        <w:jc w:val="both"/>
        <w:rPr>
          <w:rFonts w:ascii="Arial" w:eastAsia="MS Mincho" w:hAnsi="Arial" w:cs="Arial"/>
          <w:b/>
          <w:bCs/>
          <w:sz w:val="22"/>
          <w:szCs w:val="22"/>
          <w:lang w:val="en-GB" w:eastAsia="ja-JP"/>
        </w:rPr>
      </w:pPr>
    </w:p>
    <w:p w14:paraId="305A6311" w14:textId="77777777" w:rsidR="00FB36C1" w:rsidRDefault="00FB36C1" w:rsidP="007C78C7">
      <w:pPr>
        <w:spacing w:after="0"/>
        <w:jc w:val="both"/>
        <w:rPr>
          <w:rFonts w:ascii="Arial" w:eastAsia="MS Mincho" w:hAnsi="Arial" w:cs="Arial"/>
          <w:b/>
          <w:bCs/>
          <w:sz w:val="22"/>
          <w:szCs w:val="22"/>
          <w:lang w:val="en-GB" w:eastAsia="ja-JP"/>
        </w:rPr>
      </w:pPr>
    </w:p>
    <w:p w14:paraId="16973EAC" w14:textId="478BA31F" w:rsidR="00FB36C1" w:rsidRPr="00101CA5" w:rsidRDefault="00101CA5" w:rsidP="007C78C7">
      <w:pPr>
        <w:spacing w:after="0"/>
        <w:jc w:val="both"/>
        <w:rPr>
          <w:rFonts w:ascii="Arial" w:eastAsia="MS Mincho" w:hAnsi="Arial" w:cs="Arial"/>
          <w:bCs/>
          <w:sz w:val="22"/>
          <w:szCs w:val="22"/>
          <w:lang w:val="en-GB" w:eastAsia="ja-JP"/>
        </w:rPr>
      </w:pPr>
      <w:r w:rsidRPr="00CE1B5D">
        <w:rPr>
          <w:rFonts w:ascii="Arial" w:eastAsia="MS Mincho" w:hAnsi="Arial" w:cs="Arial" w:hint="eastAsia"/>
          <w:bCs/>
          <w:sz w:val="22"/>
          <w:szCs w:val="22"/>
          <w:lang w:val="en-GB" w:eastAsia="ja-JP"/>
        </w:rPr>
        <w:t xml:space="preserve">The CRC polynomial </w:t>
      </w:r>
      <w:r w:rsidRPr="00CE1B5D">
        <w:rPr>
          <w:rFonts w:ascii="Arial" w:eastAsia="MS Mincho" w:hAnsi="Arial" w:cs="Arial"/>
          <w:bCs/>
          <w:sz w:val="24"/>
          <w:szCs w:val="24"/>
          <w:lang w:eastAsia="ja-JP"/>
        </w:rPr>
        <w:t>0xE18BB</w:t>
      </w:r>
      <w:r w:rsidRPr="00CE1B5D">
        <w:rPr>
          <w:rFonts w:ascii="Arial" w:eastAsia="MS Mincho" w:hAnsi="Arial" w:cs="Arial" w:hint="eastAsia"/>
          <w:bCs/>
          <w:sz w:val="24"/>
          <w:szCs w:val="24"/>
          <w:lang w:eastAsia="ja-JP"/>
        </w:rPr>
        <w:t xml:space="preserve"> (highlighted in green in Table 2) is observe</w:t>
      </w:r>
      <w:r w:rsidR="00CE1B5D">
        <w:rPr>
          <w:rFonts w:ascii="Arial" w:eastAsia="MS Mincho" w:hAnsi="Arial" w:cs="Arial" w:hint="eastAsia"/>
          <w:bCs/>
          <w:sz w:val="24"/>
          <w:szCs w:val="24"/>
          <w:lang w:eastAsia="ja-JP"/>
        </w:rPr>
        <w:t>d to</w:t>
      </w:r>
      <w:r w:rsidRPr="00CE1B5D">
        <w:rPr>
          <w:rFonts w:ascii="Arial" w:eastAsia="MS Mincho" w:hAnsi="Arial" w:cs="Arial" w:hint="eastAsia"/>
          <w:bCs/>
          <w:sz w:val="24"/>
          <w:szCs w:val="24"/>
          <w:lang w:eastAsia="ja-JP"/>
        </w:rPr>
        <w:t xml:space="preserve"> </w:t>
      </w:r>
      <w:r w:rsidR="00CE1B5D">
        <w:rPr>
          <w:rFonts w:ascii="Arial" w:eastAsia="MS Mincho" w:hAnsi="Arial" w:cs="Arial" w:hint="eastAsia"/>
          <w:bCs/>
          <w:sz w:val="24"/>
          <w:szCs w:val="24"/>
          <w:lang w:eastAsia="ja-JP"/>
        </w:rPr>
        <w:t xml:space="preserve">produce </w:t>
      </w:r>
      <w:r w:rsidRPr="00CE1B5D">
        <w:rPr>
          <w:rFonts w:ascii="Arial" w:eastAsia="MS Mincho" w:hAnsi="Arial" w:cs="Arial" w:hint="eastAsia"/>
          <w:bCs/>
          <w:sz w:val="24"/>
          <w:szCs w:val="24"/>
          <w:lang w:eastAsia="ja-JP"/>
        </w:rPr>
        <w:t>good performance</w:t>
      </w:r>
      <w:bookmarkStart w:id="2" w:name="_GoBack"/>
      <w:bookmarkEnd w:id="2"/>
      <w:r w:rsidRPr="00CE1B5D">
        <w:rPr>
          <w:rFonts w:ascii="Arial" w:eastAsia="MS Mincho" w:hAnsi="Arial" w:cs="Arial" w:hint="eastAsia"/>
          <w:bCs/>
          <w:sz w:val="24"/>
          <w:szCs w:val="24"/>
          <w:lang w:eastAsia="ja-JP"/>
        </w:rPr>
        <w:t>. With improved search criteria, it may be possible to find better polynomials</w:t>
      </w:r>
      <w:r w:rsidRPr="004F0C46">
        <w:rPr>
          <w:rFonts w:ascii="Arial" w:eastAsia="MS Mincho" w:hAnsi="Arial" w:cs="Arial" w:hint="eastAsia"/>
          <w:bCs/>
          <w:sz w:val="24"/>
          <w:szCs w:val="24"/>
          <w:highlight w:val="green"/>
          <w:lang w:eastAsia="ja-JP"/>
        </w:rPr>
        <w:t>.</w:t>
      </w:r>
      <w:r>
        <w:rPr>
          <w:rFonts w:ascii="Arial" w:eastAsia="MS Mincho" w:hAnsi="Arial" w:cs="Arial" w:hint="eastAsia"/>
          <w:bCs/>
          <w:sz w:val="24"/>
          <w:szCs w:val="24"/>
          <w:lang w:eastAsia="ja-JP"/>
        </w:rPr>
        <w:t xml:space="preserve">  </w:t>
      </w:r>
    </w:p>
    <w:p w14:paraId="1EC4EE1D" w14:textId="77777777" w:rsidR="00101CA5" w:rsidRDefault="00101CA5" w:rsidP="007C78C7">
      <w:pPr>
        <w:spacing w:after="0"/>
        <w:jc w:val="both"/>
        <w:rPr>
          <w:rFonts w:ascii="Arial" w:eastAsia="MS Mincho" w:hAnsi="Arial" w:cs="Arial"/>
          <w:b/>
          <w:bCs/>
          <w:sz w:val="22"/>
          <w:szCs w:val="22"/>
          <w:lang w:val="en-GB" w:eastAsia="ja-JP"/>
        </w:rPr>
      </w:pPr>
    </w:p>
    <w:p w14:paraId="03EF98A5" w14:textId="77777777" w:rsidR="00101CA5" w:rsidRDefault="00101CA5" w:rsidP="007C78C7">
      <w:pPr>
        <w:spacing w:after="0"/>
        <w:jc w:val="both"/>
        <w:rPr>
          <w:rFonts w:ascii="Arial" w:eastAsia="MS Mincho" w:hAnsi="Arial" w:cs="Arial"/>
          <w:b/>
          <w:bCs/>
          <w:sz w:val="22"/>
          <w:szCs w:val="22"/>
          <w:lang w:val="en-GB" w:eastAsia="ja-JP"/>
        </w:rPr>
      </w:pPr>
    </w:p>
    <w:p w14:paraId="434C0881" w14:textId="77777777" w:rsidR="00FB36C1" w:rsidRDefault="00FB36C1" w:rsidP="007C78C7">
      <w:pPr>
        <w:spacing w:after="0"/>
        <w:jc w:val="both"/>
        <w:rPr>
          <w:rFonts w:ascii="Arial" w:eastAsia="MS Mincho" w:hAnsi="Arial" w:cs="Arial"/>
          <w:b/>
          <w:bCs/>
          <w:sz w:val="22"/>
          <w:szCs w:val="22"/>
          <w:lang w:val="en-GB" w:eastAsia="ja-JP"/>
        </w:rPr>
      </w:pPr>
    </w:p>
    <w:p w14:paraId="56EF034B" w14:textId="77777777" w:rsidR="00FB36C1" w:rsidRDefault="00FB36C1" w:rsidP="007C78C7">
      <w:pPr>
        <w:spacing w:after="0"/>
        <w:jc w:val="both"/>
        <w:rPr>
          <w:rFonts w:ascii="Arial" w:eastAsia="MS Mincho" w:hAnsi="Arial" w:cs="Arial"/>
          <w:b/>
          <w:bCs/>
          <w:sz w:val="22"/>
          <w:szCs w:val="22"/>
          <w:lang w:val="en-GB" w:eastAsia="ja-JP"/>
        </w:rPr>
      </w:pPr>
    </w:p>
    <w:p w14:paraId="188CD647" w14:textId="02AA7900" w:rsidR="00A65D99" w:rsidRDefault="00A65D99" w:rsidP="00A65D99">
      <w:pPr>
        <w:pStyle w:val="ListParagraph"/>
        <w:numPr>
          <w:ilvl w:val="0"/>
          <w:numId w:val="31"/>
        </w:numPr>
        <w:jc w:val="both"/>
        <w:rPr>
          <w:rFonts w:ascii="Arial" w:eastAsia="MS Mincho" w:hAnsi="Arial" w:cs="Arial"/>
          <w:sz w:val="36"/>
          <w:szCs w:val="36"/>
          <w:lang w:val="en-GB" w:eastAsia="ja-JP"/>
        </w:rPr>
      </w:pPr>
      <w:r w:rsidRPr="00960EC1">
        <w:rPr>
          <w:rFonts w:ascii="Arial" w:eastAsia="MS Mincho" w:hAnsi="Arial" w:cs="Arial" w:hint="eastAsia"/>
          <w:sz w:val="36"/>
          <w:szCs w:val="36"/>
          <w:lang w:val="en-GB" w:eastAsia="ja-JP"/>
        </w:rPr>
        <w:t>Appendix</w:t>
      </w:r>
      <w:r w:rsidR="00960EC1">
        <w:rPr>
          <w:rFonts w:ascii="Arial" w:eastAsia="MS Mincho" w:hAnsi="Arial" w:cs="Arial" w:hint="eastAsia"/>
          <w:sz w:val="36"/>
          <w:szCs w:val="36"/>
          <w:lang w:val="en-GB" w:eastAsia="ja-JP"/>
        </w:rPr>
        <w:t xml:space="preserve"> (</w:t>
      </w:r>
      <w:r w:rsidRPr="00960EC1">
        <w:rPr>
          <w:rFonts w:ascii="Arial" w:eastAsia="MS Mincho" w:hAnsi="Arial" w:cs="Arial" w:hint="eastAsia"/>
          <w:sz w:val="36"/>
          <w:szCs w:val="36"/>
          <w:lang w:val="en-GB" w:eastAsia="ja-JP"/>
        </w:rPr>
        <w:t xml:space="preserve">Concrete examples of </w:t>
      </w:r>
      <w:proofErr w:type="spellStart"/>
      <w:r w:rsidRPr="00960EC1">
        <w:rPr>
          <w:rFonts w:ascii="Arial" w:eastAsia="MS Mincho" w:hAnsi="Arial" w:cs="Arial" w:hint="eastAsia"/>
          <w:sz w:val="36"/>
          <w:szCs w:val="36"/>
          <w:lang w:val="en-GB" w:eastAsia="ja-JP"/>
        </w:rPr>
        <w:t>interleavers</w:t>
      </w:r>
      <w:proofErr w:type="spellEnd"/>
      <w:r w:rsidRPr="00960EC1">
        <w:rPr>
          <w:rFonts w:ascii="Arial" w:eastAsia="MS Mincho" w:hAnsi="Arial" w:cs="Arial" w:hint="eastAsia"/>
          <w:sz w:val="36"/>
          <w:szCs w:val="36"/>
          <w:lang w:val="en-GB" w:eastAsia="ja-JP"/>
        </w:rPr>
        <w:t xml:space="preserve"> for distributed CRC</w:t>
      </w:r>
      <w:r w:rsidR="00960EC1">
        <w:rPr>
          <w:rFonts w:ascii="Arial" w:eastAsia="MS Mincho" w:hAnsi="Arial" w:cs="Arial" w:hint="eastAsia"/>
          <w:sz w:val="36"/>
          <w:szCs w:val="36"/>
          <w:lang w:val="en-GB" w:eastAsia="ja-JP"/>
        </w:rPr>
        <w:t>)</w:t>
      </w:r>
    </w:p>
    <w:p w14:paraId="03DE4FDD" w14:textId="77777777" w:rsidR="00960EC1" w:rsidRPr="00960EC1" w:rsidRDefault="00960EC1" w:rsidP="00960EC1">
      <w:pPr>
        <w:pStyle w:val="ListParagraph"/>
        <w:ind w:left="360"/>
        <w:jc w:val="both"/>
        <w:rPr>
          <w:rFonts w:ascii="Arial" w:eastAsia="MS Mincho" w:hAnsi="Arial" w:cs="Arial"/>
          <w:sz w:val="36"/>
          <w:szCs w:val="36"/>
          <w:lang w:val="en-GB" w:eastAsia="ja-JP"/>
        </w:rPr>
      </w:pPr>
    </w:p>
    <w:p w14:paraId="620BA9B4" w14:textId="7568631C" w:rsidR="00960EC1" w:rsidRDefault="00960EC1" w:rsidP="00960EC1">
      <w:pPr>
        <w:spacing w:after="0"/>
        <w:jc w:val="both"/>
        <w:rPr>
          <w:rFonts w:ascii="Arial" w:eastAsia="MS Mincho" w:hAnsi="Arial" w:cs="Arial"/>
          <w:bCs/>
          <w:sz w:val="32"/>
          <w:szCs w:val="32"/>
          <w:lang w:eastAsia="ja-JP"/>
        </w:rPr>
      </w:pPr>
      <w:r w:rsidRPr="00960EC1">
        <w:rPr>
          <w:rFonts w:ascii="Arial" w:eastAsia="MS Mincho" w:hAnsi="Arial" w:cs="Arial" w:hint="eastAsia"/>
          <w:bCs/>
          <w:sz w:val="32"/>
          <w:szCs w:val="32"/>
          <w:lang w:eastAsia="ja-JP"/>
        </w:rPr>
        <w:t xml:space="preserve">7.1 Distributing </w:t>
      </w:r>
      <w:r w:rsidR="00823280">
        <w:rPr>
          <w:rFonts w:ascii="Arial" w:eastAsia="MS Mincho" w:hAnsi="Arial" w:cs="Arial" w:hint="eastAsia"/>
          <w:bCs/>
          <w:sz w:val="32"/>
          <w:szCs w:val="32"/>
          <w:lang w:eastAsia="ja-JP"/>
        </w:rPr>
        <w:t>3</w:t>
      </w:r>
      <w:r w:rsidRPr="00960EC1">
        <w:rPr>
          <w:rFonts w:ascii="Arial" w:eastAsia="MS Mincho" w:hAnsi="Arial" w:cs="Arial" w:hint="eastAsia"/>
          <w:bCs/>
          <w:sz w:val="32"/>
          <w:szCs w:val="32"/>
          <w:lang w:eastAsia="ja-JP"/>
        </w:rPr>
        <w:t xml:space="preserve"> CRC bits</w:t>
      </w:r>
      <w:r w:rsidR="003D355E">
        <w:rPr>
          <w:rFonts w:ascii="Arial" w:eastAsia="MS Mincho" w:hAnsi="Arial" w:cs="Arial" w:hint="eastAsia"/>
          <w:bCs/>
          <w:sz w:val="32"/>
          <w:szCs w:val="32"/>
          <w:lang w:eastAsia="ja-JP"/>
        </w:rPr>
        <w:t xml:space="preserve"> (CRC bits are highlighted in bold)</w:t>
      </w:r>
    </w:p>
    <w:p w14:paraId="13FF10BE" w14:textId="77777777" w:rsidR="00960EC1" w:rsidRPr="00960EC1" w:rsidRDefault="00960EC1" w:rsidP="00960EC1">
      <w:pPr>
        <w:spacing w:after="0"/>
        <w:jc w:val="both"/>
        <w:rPr>
          <w:rFonts w:ascii="Arial" w:eastAsia="MS Mincho" w:hAnsi="Arial" w:cs="Arial"/>
          <w:bCs/>
          <w:sz w:val="32"/>
          <w:szCs w:val="32"/>
          <w:lang w:eastAsia="ja-JP"/>
        </w:rPr>
      </w:pPr>
    </w:p>
    <w:p w14:paraId="33DF6187" w14:textId="77777777" w:rsidR="00960EC1" w:rsidRPr="003E5CCE" w:rsidRDefault="00960EC1" w:rsidP="00960EC1">
      <w:pPr>
        <w:spacing w:after="0"/>
        <w:jc w:val="both"/>
        <w:rPr>
          <w:rFonts w:ascii="Arial" w:eastAsia="MS Mincho" w:hAnsi="Arial" w:cs="Arial"/>
          <w:sz w:val="24"/>
          <w:szCs w:val="24"/>
          <w:lang w:eastAsia="ja-JP"/>
        </w:rPr>
      </w:pPr>
      <w:proofErr w:type="spellStart"/>
      <w:r w:rsidRPr="003E5CCE">
        <w:rPr>
          <w:rFonts w:ascii="Arial" w:eastAsia="MS Mincho" w:hAnsi="Arial" w:cs="Arial"/>
          <w:bCs/>
          <w:sz w:val="24"/>
          <w:szCs w:val="24"/>
          <w:lang w:eastAsia="ja-JP"/>
        </w:rPr>
        <w:t>Interleaver</w:t>
      </w:r>
      <w:proofErr w:type="spellEnd"/>
      <w:r w:rsidRPr="003E5CCE">
        <w:rPr>
          <w:rFonts w:ascii="Arial" w:eastAsia="MS Mincho" w:hAnsi="Arial" w:cs="Arial"/>
          <w:bCs/>
          <w:sz w:val="24"/>
          <w:szCs w:val="24"/>
          <w:lang w:eastAsia="ja-JP"/>
        </w:rPr>
        <w:t xml:space="preserve"> for CRC=0xAAAAB (proposed)</w:t>
      </w:r>
    </w:p>
    <w:p w14:paraId="08D6C852" w14:textId="77777777" w:rsidR="00960EC1" w:rsidRDefault="00960EC1" w:rsidP="007C78C7">
      <w:pPr>
        <w:spacing w:after="0"/>
        <w:jc w:val="both"/>
        <w:rPr>
          <w:rFonts w:ascii="Arial" w:eastAsia="MS Mincho" w:hAnsi="Arial" w:cs="Arial"/>
          <w:sz w:val="22"/>
          <w:szCs w:val="22"/>
          <w:lang w:eastAsia="ja-JP"/>
        </w:rPr>
      </w:pPr>
    </w:p>
    <w:tbl>
      <w:tblPr>
        <w:tblW w:w="9775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9306"/>
        <w:gridCol w:w="32"/>
        <w:gridCol w:w="32"/>
        <w:gridCol w:w="32"/>
        <w:gridCol w:w="33"/>
        <w:gridCol w:w="34"/>
        <w:gridCol w:w="34"/>
        <w:gridCol w:w="34"/>
        <w:gridCol w:w="34"/>
        <w:gridCol w:w="34"/>
        <w:gridCol w:w="34"/>
        <w:gridCol w:w="34"/>
        <w:gridCol w:w="34"/>
        <w:gridCol w:w="34"/>
        <w:gridCol w:w="34"/>
      </w:tblGrid>
      <w:tr w:rsidR="00960EC1" w:rsidRPr="00960EC1" w14:paraId="3C56A5A0" w14:textId="77777777" w:rsidTr="00823280">
        <w:trPr>
          <w:trHeight w:val="305"/>
          <w:jc w:val="center"/>
        </w:trPr>
        <w:tc>
          <w:tcPr>
            <w:tcW w:w="9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tbl>
            <w:tblPr>
              <w:tblW w:w="9190" w:type="dxa"/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612"/>
              <w:gridCol w:w="612"/>
              <w:gridCol w:w="612"/>
              <w:gridCol w:w="612"/>
              <w:gridCol w:w="612"/>
              <w:gridCol w:w="613"/>
              <w:gridCol w:w="613"/>
              <w:gridCol w:w="613"/>
              <w:gridCol w:w="613"/>
              <w:gridCol w:w="613"/>
              <w:gridCol w:w="613"/>
              <w:gridCol w:w="613"/>
              <w:gridCol w:w="613"/>
              <w:gridCol w:w="613"/>
              <w:gridCol w:w="613"/>
            </w:tblGrid>
            <w:tr w:rsidR="00A35055" w:rsidRPr="00823280" w14:paraId="554F0EE4" w14:textId="77777777" w:rsidTr="00A02C65">
              <w:trPr>
                <w:trHeight w:val="295"/>
              </w:trPr>
              <w:tc>
                <w:tcPr>
                  <w:tcW w:w="6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0745C690" w14:textId="77777777" w:rsidR="00394DDB" w:rsidRPr="00823280" w:rsidRDefault="00823280" w:rsidP="00823280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823280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2</w:t>
                  </w:r>
                </w:p>
              </w:tc>
              <w:tc>
                <w:tcPr>
                  <w:tcW w:w="6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1ADF30FF" w14:textId="77777777" w:rsidR="00394DDB" w:rsidRPr="00823280" w:rsidRDefault="00823280" w:rsidP="00823280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823280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4</w:t>
                  </w:r>
                </w:p>
              </w:tc>
              <w:tc>
                <w:tcPr>
                  <w:tcW w:w="6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7F676054" w14:textId="77777777" w:rsidR="00394DDB" w:rsidRPr="00823280" w:rsidRDefault="00823280" w:rsidP="00823280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823280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9</w:t>
                  </w:r>
                </w:p>
              </w:tc>
              <w:tc>
                <w:tcPr>
                  <w:tcW w:w="6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3BE77179" w14:textId="77777777" w:rsidR="00394DDB" w:rsidRPr="00823280" w:rsidRDefault="00823280" w:rsidP="00823280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823280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12</w:t>
                  </w:r>
                </w:p>
              </w:tc>
              <w:tc>
                <w:tcPr>
                  <w:tcW w:w="6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38F90BA5" w14:textId="77777777" w:rsidR="00394DDB" w:rsidRPr="00823280" w:rsidRDefault="00823280" w:rsidP="00823280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823280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13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454086DE" w14:textId="77777777" w:rsidR="00394DDB" w:rsidRPr="00823280" w:rsidRDefault="00823280" w:rsidP="00823280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823280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17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5782C8E4" w14:textId="77777777" w:rsidR="00394DDB" w:rsidRPr="00823280" w:rsidRDefault="00823280" w:rsidP="00823280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823280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18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4F61AF4A" w14:textId="77777777" w:rsidR="00394DDB" w:rsidRPr="00823280" w:rsidRDefault="00823280" w:rsidP="00823280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823280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20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718E8944" w14:textId="77777777" w:rsidR="00394DDB" w:rsidRPr="00823280" w:rsidRDefault="00823280" w:rsidP="00823280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823280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21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0434D850" w14:textId="77777777" w:rsidR="00394DDB" w:rsidRPr="00823280" w:rsidRDefault="00823280" w:rsidP="00823280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823280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25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7A5B2A09" w14:textId="77777777" w:rsidR="00394DDB" w:rsidRPr="00823280" w:rsidRDefault="00823280" w:rsidP="00823280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823280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26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16688539" w14:textId="77777777" w:rsidR="00394DDB" w:rsidRPr="00823280" w:rsidRDefault="00823280" w:rsidP="00823280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823280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28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42CB890A" w14:textId="77777777" w:rsidR="00394DDB" w:rsidRPr="00823280" w:rsidRDefault="00823280" w:rsidP="00823280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823280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29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15551A5B" w14:textId="77777777" w:rsidR="00394DDB" w:rsidRPr="00823280" w:rsidRDefault="00823280" w:rsidP="00823280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823280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30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7CE0C0BD" w14:textId="77777777" w:rsidR="00394DDB" w:rsidRPr="00823280" w:rsidRDefault="00823280" w:rsidP="00823280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823280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32</w:t>
                  </w:r>
                </w:p>
              </w:tc>
            </w:tr>
            <w:tr w:rsidR="00A35055" w:rsidRPr="00823280" w14:paraId="427312FB" w14:textId="77777777" w:rsidTr="00A02C65">
              <w:trPr>
                <w:trHeight w:val="295"/>
              </w:trPr>
              <w:tc>
                <w:tcPr>
                  <w:tcW w:w="6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54FB20CF" w14:textId="77777777" w:rsidR="00394DDB" w:rsidRPr="00823280" w:rsidRDefault="00823280" w:rsidP="00823280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823280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38</w:t>
                  </w:r>
                </w:p>
              </w:tc>
              <w:tc>
                <w:tcPr>
                  <w:tcW w:w="6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41269930" w14:textId="77777777" w:rsidR="00394DDB" w:rsidRPr="00823280" w:rsidRDefault="00823280" w:rsidP="00823280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823280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40</w:t>
                  </w:r>
                </w:p>
              </w:tc>
              <w:tc>
                <w:tcPr>
                  <w:tcW w:w="6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00CFA72D" w14:textId="77777777" w:rsidR="00394DDB" w:rsidRPr="00823280" w:rsidRDefault="00823280" w:rsidP="00823280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823280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46</w:t>
                  </w:r>
                </w:p>
              </w:tc>
              <w:tc>
                <w:tcPr>
                  <w:tcW w:w="6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394D0991" w14:textId="77777777" w:rsidR="00394DDB" w:rsidRPr="00823280" w:rsidRDefault="00823280" w:rsidP="00823280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823280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48</w:t>
                  </w:r>
                </w:p>
              </w:tc>
              <w:tc>
                <w:tcPr>
                  <w:tcW w:w="6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5B74DD90" w14:textId="77777777" w:rsidR="00394DDB" w:rsidRPr="00823280" w:rsidRDefault="00823280" w:rsidP="00823280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823280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51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2D64B31B" w14:textId="77777777" w:rsidR="00394DDB" w:rsidRPr="00823280" w:rsidRDefault="00823280" w:rsidP="00823280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823280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52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0B37EBD4" w14:textId="77777777" w:rsidR="00394DDB" w:rsidRPr="00823280" w:rsidRDefault="00823280" w:rsidP="00823280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823280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53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7B5ECF65" w14:textId="77777777" w:rsidR="00394DDB" w:rsidRPr="00823280" w:rsidRDefault="00823280" w:rsidP="00823280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823280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55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7F475C69" w14:textId="77777777" w:rsidR="00394DDB" w:rsidRPr="00823280" w:rsidRDefault="00823280" w:rsidP="00823280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823280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56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6FB1189C" w14:textId="77777777" w:rsidR="00394DDB" w:rsidRPr="00823280" w:rsidRDefault="00823280" w:rsidP="00823280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823280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58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780A0B3C" w14:textId="77777777" w:rsidR="00394DDB" w:rsidRPr="00823280" w:rsidRDefault="00823280" w:rsidP="00823280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823280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60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345DF2A9" w14:textId="77777777" w:rsidR="00394DDB" w:rsidRPr="00823280" w:rsidRDefault="00823280" w:rsidP="00823280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823280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62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13330C99" w14:textId="77777777" w:rsidR="00394DDB" w:rsidRPr="00823280" w:rsidRDefault="00823280" w:rsidP="00823280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823280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63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2876FCD6" w14:textId="77777777" w:rsidR="00394DDB" w:rsidRPr="00823280" w:rsidRDefault="00823280" w:rsidP="00823280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823280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65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77CE5A82" w14:textId="77777777" w:rsidR="00394DDB" w:rsidRPr="00823280" w:rsidRDefault="00823280" w:rsidP="00823280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823280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66</w:t>
                  </w:r>
                </w:p>
              </w:tc>
            </w:tr>
            <w:tr w:rsidR="00A35055" w:rsidRPr="00823280" w14:paraId="04F69D19" w14:textId="77777777" w:rsidTr="00A02C65">
              <w:trPr>
                <w:trHeight w:val="295"/>
              </w:trPr>
              <w:tc>
                <w:tcPr>
                  <w:tcW w:w="6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53ABF449" w14:textId="77777777" w:rsidR="00394DDB" w:rsidRPr="00823280" w:rsidRDefault="00823280" w:rsidP="00823280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823280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67</w:t>
                  </w:r>
                </w:p>
              </w:tc>
              <w:tc>
                <w:tcPr>
                  <w:tcW w:w="6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06C76AD7" w14:textId="77777777" w:rsidR="00394DDB" w:rsidRPr="00823280" w:rsidRDefault="00823280" w:rsidP="00823280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823280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72</w:t>
                  </w:r>
                </w:p>
              </w:tc>
              <w:tc>
                <w:tcPr>
                  <w:tcW w:w="6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2B5A772C" w14:textId="77777777" w:rsidR="00394DDB" w:rsidRPr="00823280" w:rsidRDefault="00823280" w:rsidP="00823280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823280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76</w:t>
                  </w:r>
                </w:p>
              </w:tc>
              <w:tc>
                <w:tcPr>
                  <w:tcW w:w="6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489AAE3F" w14:textId="77777777" w:rsidR="00394DDB" w:rsidRPr="00823280" w:rsidRDefault="00823280" w:rsidP="00823280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823280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78</w:t>
                  </w:r>
                </w:p>
              </w:tc>
              <w:tc>
                <w:tcPr>
                  <w:tcW w:w="6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711B89DD" w14:textId="77777777" w:rsidR="00394DDB" w:rsidRPr="00823280" w:rsidRDefault="00823280" w:rsidP="00823280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823280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80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4884E177" w14:textId="77777777" w:rsidR="00394DDB" w:rsidRPr="00823280" w:rsidRDefault="00823280" w:rsidP="00823280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823280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82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2CCA6793" w14:textId="77777777" w:rsidR="00394DDB" w:rsidRPr="00823280" w:rsidRDefault="00823280" w:rsidP="00823280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823280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86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6BF447F8" w14:textId="77777777" w:rsidR="00394DDB" w:rsidRPr="00823280" w:rsidRDefault="00823280" w:rsidP="00823280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823280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93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1579DF92" w14:textId="77777777" w:rsidR="00394DDB" w:rsidRPr="00823280" w:rsidRDefault="00823280" w:rsidP="00823280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823280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94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7F829BDB" w14:textId="77777777" w:rsidR="00394DDB" w:rsidRPr="00823280" w:rsidRDefault="00823280" w:rsidP="00823280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823280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96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50A22D20" w14:textId="77777777" w:rsidR="00394DDB" w:rsidRPr="00823280" w:rsidRDefault="00823280" w:rsidP="00823280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823280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98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78A9F52B" w14:textId="77777777" w:rsidR="00394DDB" w:rsidRPr="00823280" w:rsidRDefault="00823280" w:rsidP="00823280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823280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100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2B2F7CF1" w14:textId="77777777" w:rsidR="00394DDB" w:rsidRPr="00823280" w:rsidRDefault="00823280" w:rsidP="00823280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823280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102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57D8E8DD" w14:textId="77777777" w:rsidR="00394DDB" w:rsidRPr="00823280" w:rsidRDefault="00823280" w:rsidP="00823280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823280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104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376A52C8" w14:textId="77777777" w:rsidR="00394DDB" w:rsidRPr="00823280" w:rsidRDefault="00823280" w:rsidP="00823280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823280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105</w:t>
                  </w:r>
                </w:p>
              </w:tc>
            </w:tr>
            <w:tr w:rsidR="00A35055" w:rsidRPr="00823280" w14:paraId="2E299497" w14:textId="77777777" w:rsidTr="00A02C65">
              <w:trPr>
                <w:trHeight w:val="295"/>
              </w:trPr>
              <w:tc>
                <w:tcPr>
                  <w:tcW w:w="6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03F584C7" w14:textId="77777777" w:rsidR="00394DDB" w:rsidRPr="00823280" w:rsidRDefault="00823280" w:rsidP="00823280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823280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114</w:t>
                  </w:r>
                </w:p>
              </w:tc>
              <w:tc>
                <w:tcPr>
                  <w:tcW w:w="6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7CF37EB6" w14:textId="77777777" w:rsidR="00394DDB" w:rsidRPr="00823280" w:rsidRDefault="00823280" w:rsidP="00823280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823280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116</w:t>
                  </w:r>
                </w:p>
              </w:tc>
              <w:tc>
                <w:tcPr>
                  <w:tcW w:w="6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245103B4" w14:textId="77777777" w:rsidR="00394DDB" w:rsidRPr="00823280" w:rsidRDefault="00823280" w:rsidP="00823280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823280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118</w:t>
                  </w:r>
                </w:p>
              </w:tc>
              <w:tc>
                <w:tcPr>
                  <w:tcW w:w="6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5307E655" w14:textId="77777777" w:rsidR="00394DDB" w:rsidRPr="00823280" w:rsidRDefault="00823280" w:rsidP="00823280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823280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120</w:t>
                  </w:r>
                </w:p>
              </w:tc>
              <w:tc>
                <w:tcPr>
                  <w:tcW w:w="6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711C31D4" w14:textId="77777777" w:rsidR="00394DDB" w:rsidRPr="00823280" w:rsidRDefault="00823280" w:rsidP="00823280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823280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122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61B081E2" w14:textId="77777777" w:rsidR="00394DDB" w:rsidRPr="00823280" w:rsidRDefault="00823280" w:rsidP="00823280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823280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124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4B739C48" w14:textId="77777777" w:rsidR="00394DDB" w:rsidRPr="00823280" w:rsidRDefault="00823280" w:rsidP="00823280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823280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135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2D3F668D" w14:textId="77777777" w:rsidR="00394DDB" w:rsidRPr="00823280" w:rsidRDefault="00823280" w:rsidP="00823280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823280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136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744DF461" w14:textId="77777777" w:rsidR="00394DDB" w:rsidRPr="00823280" w:rsidRDefault="00823280" w:rsidP="00823280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823280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137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6DA5202D" w14:textId="77777777" w:rsidR="00394DDB" w:rsidRPr="00823280" w:rsidRDefault="00823280" w:rsidP="00823280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823280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141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72D0509C" w14:textId="77777777" w:rsidR="00394DDB" w:rsidRPr="00823280" w:rsidRDefault="00823280" w:rsidP="00823280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823280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142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3CB17106" w14:textId="77777777" w:rsidR="00394DDB" w:rsidRPr="00823280" w:rsidRDefault="00823280" w:rsidP="00823280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823280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143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7E49D2DC" w14:textId="77777777" w:rsidR="00394DDB" w:rsidRPr="00823280" w:rsidRDefault="00823280" w:rsidP="00823280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823280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156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712B4066" w14:textId="77777777" w:rsidR="00394DDB" w:rsidRPr="00823280" w:rsidRDefault="00823280" w:rsidP="00823280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823280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162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23527A46" w14:textId="77777777" w:rsidR="00394DDB" w:rsidRPr="00823280" w:rsidRDefault="00823280" w:rsidP="00823280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823280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177</w:t>
                  </w:r>
                </w:p>
              </w:tc>
            </w:tr>
            <w:tr w:rsidR="00A35055" w:rsidRPr="00823280" w14:paraId="058C2579" w14:textId="77777777" w:rsidTr="00A02C65">
              <w:trPr>
                <w:trHeight w:val="295"/>
              </w:trPr>
              <w:tc>
                <w:tcPr>
                  <w:tcW w:w="6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0C363170" w14:textId="77777777" w:rsidR="00394DDB" w:rsidRPr="00823280" w:rsidRDefault="00823280" w:rsidP="00823280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823280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178</w:t>
                  </w:r>
                </w:p>
              </w:tc>
              <w:tc>
                <w:tcPr>
                  <w:tcW w:w="6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16133B3B" w14:textId="77777777" w:rsidR="00394DDB" w:rsidRPr="00823280" w:rsidRDefault="00823280" w:rsidP="00823280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823280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180</w:t>
                  </w:r>
                </w:p>
              </w:tc>
              <w:tc>
                <w:tcPr>
                  <w:tcW w:w="6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7AD3F9FB" w14:textId="77777777" w:rsidR="00394DDB" w:rsidRPr="00823280" w:rsidRDefault="00823280" w:rsidP="00823280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823280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181</w:t>
                  </w:r>
                </w:p>
              </w:tc>
              <w:tc>
                <w:tcPr>
                  <w:tcW w:w="6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312A1130" w14:textId="77777777" w:rsidR="00394DDB" w:rsidRPr="00823280" w:rsidRDefault="00823280" w:rsidP="00823280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823280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198</w:t>
                  </w:r>
                </w:p>
              </w:tc>
              <w:tc>
                <w:tcPr>
                  <w:tcW w:w="6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35E233C8" w14:textId="77777777" w:rsidR="00394DDB" w:rsidRPr="00823280" w:rsidRDefault="00823280" w:rsidP="00823280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4950F8">
                    <w:rPr>
                      <w:rFonts w:ascii="Arial" w:eastAsia="MS Mincho" w:hAnsi="Arial" w:cs="Arial" w:hint="eastAsia"/>
                      <w:b/>
                      <w:bCs/>
                      <w:color w:val="FF0000"/>
                      <w:sz w:val="22"/>
                      <w:szCs w:val="22"/>
                      <w:lang w:eastAsia="ja-JP"/>
                    </w:rPr>
                    <w:t>200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41E95539" w14:textId="77777777" w:rsidR="00394DDB" w:rsidRPr="00823280" w:rsidRDefault="00823280" w:rsidP="00823280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823280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3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2F77562E" w14:textId="77777777" w:rsidR="00394DDB" w:rsidRPr="00823280" w:rsidRDefault="00823280" w:rsidP="00823280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823280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5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103200D3" w14:textId="77777777" w:rsidR="00394DDB" w:rsidRPr="00823280" w:rsidRDefault="00823280" w:rsidP="00823280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823280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10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69565785" w14:textId="77777777" w:rsidR="00394DDB" w:rsidRPr="00823280" w:rsidRDefault="00823280" w:rsidP="00823280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823280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14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3068845A" w14:textId="77777777" w:rsidR="00394DDB" w:rsidRPr="00823280" w:rsidRDefault="00823280" w:rsidP="00823280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823280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19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34AA2DEA" w14:textId="77777777" w:rsidR="00394DDB" w:rsidRPr="00823280" w:rsidRDefault="00823280" w:rsidP="00823280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823280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22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7FB02CD7" w14:textId="77777777" w:rsidR="00394DDB" w:rsidRPr="00823280" w:rsidRDefault="00823280" w:rsidP="00823280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823280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27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24B53535" w14:textId="77777777" w:rsidR="00394DDB" w:rsidRPr="00823280" w:rsidRDefault="00823280" w:rsidP="00823280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823280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31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56C70AE5" w14:textId="77777777" w:rsidR="00394DDB" w:rsidRPr="00823280" w:rsidRDefault="00823280" w:rsidP="00823280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823280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33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2CF9C876" w14:textId="77777777" w:rsidR="00394DDB" w:rsidRPr="00823280" w:rsidRDefault="00823280" w:rsidP="00823280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823280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39</w:t>
                  </w:r>
                </w:p>
              </w:tc>
            </w:tr>
            <w:tr w:rsidR="00A35055" w:rsidRPr="00823280" w14:paraId="000492AD" w14:textId="77777777" w:rsidTr="00A02C65">
              <w:trPr>
                <w:trHeight w:val="295"/>
              </w:trPr>
              <w:tc>
                <w:tcPr>
                  <w:tcW w:w="6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6C8634D2" w14:textId="77777777" w:rsidR="00394DDB" w:rsidRPr="00823280" w:rsidRDefault="00823280" w:rsidP="00823280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823280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41</w:t>
                  </w:r>
                </w:p>
              </w:tc>
              <w:tc>
                <w:tcPr>
                  <w:tcW w:w="6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73A56063" w14:textId="77777777" w:rsidR="00394DDB" w:rsidRPr="00823280" w:rsidRDefault="00823280" w:rsidP="00823280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823280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47</w:t>
                  </w:r>
                </w:p>
              </w:tc>
              <w:tc>
                <w:tcPr>
                  <w:tcW w:w="6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2A6F98CC" w14:textId="77777777" w:rsidR="00394DDB" w:rsidRPr="00823280" w:rsidRDefault="00823280" w:rsidP="00823280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823280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49</w:t>
                  </w:r>
                </w:p>
              </w:tc>
              <w:tc>
                <w:tcPr>
                  <w:tcW w:w="6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16459411" w14:textId="77777777" w:rsidR="00394DDB" w:rsidRPr="00823280" w:rsidRDefault="00823280" w:rsidP="00823280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823280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54</w:t>
                  </w:r>
                </w:p>
              </w:tc>
              <w:tc>
                <w:tcPr>
                  <w:tcW w:w="6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064E0E5F" w14:textId="77777777" w:rsidR="00394DDB" w:rsidRPr="00823280" w:rsidRDefault="00823280" w:rsidP="00823280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823280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57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7B89FCD8" w14:textId="77777777" w:rsidR="00394DDB" w:rsidRPr="00823280" w:rsidRDefault="00823280" w:rsidP="00823280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823280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59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77B5DC5B" w14:textId="77777777" w:rsidR="00394DDB" w:rsidRPr="00823280" w:rsidRDefault="00823280" w:rsidP="00823280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823280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61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16D392DC" w14:textId="77777777" w:rsidR="00394DDB" w:rsidRPr="00823280" w:rsidRDefault="00823280" w:rsidP="00823280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823280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64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4DB5C8E1" w14:textId="77777777" w:rsidR="00394DDB" w:rsidRPr="00823280" w:rsidRDefault="00823280" w:rsidP="00823280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823280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68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51E83A1A" w14:textId="77777777" w:rsidR="00394DDB" w:rsidRPr="00823280" w:rsidRDefault="00823280" w:rsidP="00823280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823280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73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5509D388" w14:textId="77777777" w:rsidR="00394DDB" w:rsidRPr="00823280" w:rsidRDefault="00823280" w:rsidP="00823280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823280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77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7504EB4F" w14:textId="77777777" w:rsidR="00394DDB" w:rsidRPr="00823280" w:rsidRDefault="00823280" w:rsidP="00823280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823280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79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58C42CE9" w14:textId="77777777" w:rsidR="00394DDB" w:rsidRPr="00823280" w:rsidRDefault="00823280" w:rsidP="00823280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823280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81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78FBC02E" w14:textId="77777777" w:rsidR="00394DDB" w:rsidRPr="00823280" w:rsidRDefault="00823280" w:rsidP="00823280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823280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83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6D08A73C" w14:textId="77777777" w:rsidR="00394DDB" w:rsidRPr="00823280" w:rsidRDefault="00823280" w:rsidP="00823280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823280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87</w:t>
                  </w:r>
                </w:p>
              </w:tc>
            </w:tr>
            <w:tr w:rsidR="00A35055" w:rsidRPr="00823280" w14:paraId="3C5BD00E" w14:textId="77777777" w:rsidTr="00A02C65">
              <w:trPr>
                <w:trHeight w:val="295"/>
              </w:trPr>
              <w:tc>
                <w:tcPr>
                  <w:tcW w:w="6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4A7B9D49" w14:textId="77777777" w:rsidR="00394DDB" w:rsidRPr="00823280" w:rsidRDefault="00823280" w:rsidP="00823280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823280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95</w:t>
                  </w:r>
                </w:p>
              </w:tc>
              <w:tc>
                <w:tcPr>
                  <w:tcW w:w="6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034DDA55" w14:textId="77777777" w:rsidR="00394DDB" w:rsidRPr="00823280" w:rsidRDefault="00823280" w:rsidP="00823280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823280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97</w:t>
                  </w:r>
                </w:p>
              </w:tc>
              <w:tc>
                <w:tcPr>
                  <w:tcW w:w="6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5CBDA3ED" w14:textId="77777777" w:rsidR="00394DDB" w:rsidRPr="00823280" w:rsidRDefault="00823280" w:rsidP="00823280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823280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99</w:t>
                  </w:r>
                </w:p>
              </w:tc>
              <w:tc>
                <w:tcPr>
                  <w:tcW w:w="6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7246AC04" w14:textId="77777777" w:rsidR="00394DDB" w:rsidRPr="00823280" w:rsidRDefault="00823280" w:rsidP="00823280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823280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101</w:t>
                  </w:r>
                </w:p>
              </w:tc>
              <w:tc>
                <w:tcPr>
                  <w:tcW w:w="6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1C41FC08" w14:textId="77777777" w:rsidR="00394DDB" w:rsidRPr="00823280" w:rsidRDefault="00823280" w:rsidP="00823280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823280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103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2A6E8C02" w14:textId="77777777" w:rsidR="00394DDB" w:rsidRPr="00823280" w:rsidRDefault="00823280" w:rsidP="00823280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823280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106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6DFDFF0B" w14:textId="77777777" w:rsidR="00394DDB" w:rsidRPr="00823280" w:rsidRDefault="00823280" w:rsidP="00823280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823280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115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442E2C6D" w14:textId="77777777" w:rsidR="00394DDB" w:rsidRPr="00823280" w:rsidRDefault="00823280" w:rsidP="00823280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823280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117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3A6B2CF0" w14:textId="77777777" w:rsidR="00394DDB" w:rsidRPr="00823280" w:rsidRDefault="00823280" w:rsidP="00823280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823280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119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3CA7B6C6" w14:textId="77777777" w:rsidR="00394DDB" w:rsidRPr="00823280" w:rsidRDefault="00823280" w:rsidP="00823280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823280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121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091B9DA1" w14:textId="77777777" w:rsidR="00394DDB" w:rsidRPr="00823280" w:rsidRDefault="00823280" w:rsidP="00823280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823280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123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037AD8D9" w14:textId="77777777" w:rsidR="00394DDB" w:rsidRPr="00823280" w:rsidRDefault="00823280" w:rsidP="00823280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823280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125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1ADDA885" w14:textId="77777777" w:rsidR="00394DDB" w:rsidRPr="00823280" w:rsidRDefault="00823280" w:rsidP="00823280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823280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138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4496A5D2" w14:textId="77777777" w:rsidR="00394DDB" w:rsidRPr="00823280" w:rsidRDefault="00823280" w:rsidP="00823280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823280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144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62644945" w14:textId="77777777" w:rsidR="00394DDB" w:rsidRPr="00823280" w:rsidRDefault="00823280" w:rsidP="00823280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823280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157</w:t>
                  </w:r>
                </w:p>
              </w:tc>
            </w:tr>
            <w:tr w:rsidR="00A35055" w:rsidRPr="00823280" w14:paraId="56A6F5E1" w14:textId="77777777" w:rsidTr="00A02C65">
              <w:trPr>
                <w:trHeight w:val="295"/>
              </w:trPr>
              <w:tc>
                <w:tcPr>
                  <w:tcW w:w="6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294989D2" w14:textId="77777777" w:rsidR="00394DDB" w:rsidRPr="00823280" w:rsidRDefault="00823280" w:rsidP="00823280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823280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163</w:t>
                  </w:r>
                </w:p>
              </w:tc>
              <w:tc>
                <w:tcPr>
                  <w:tcW w:w="6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053903E0" w14:textId="77777777" w:rsidR="00394DDB" w:rsidRPr="00823280" w:rsidRDefault="00823280" w:rsidP="00823280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823280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179</w:t>
                  </w:r>
                </w:p>
              </w:tc>
              <w:tc>
                <w:tcPr>
                  <w:tcW w:w="6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77565FE5" w14:textId="77777777" w:rsidR="00394DDB" w:rsidRPr="00823280" w:rsidRDefault="00823280" w:rsidP="00823280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823280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182</w:t>
                  </w:r>
                </w:p>
              </w:tc>
              <w:tc>
                <w:tcPr>
                  <w:tcW w:w="6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47A9C4E2" w14:textId="77777777" w:rsidR="00394DDB" w:rsidRPr="00823280" w:rsidRDefault="00823280" w:rsidP="00823280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823280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199</w:t>
                  </w:r>
                </w:p>
              </w:tc>
              <w:tc>
                <w:tcPr>
                  <w:tcW w:w="6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56F2F322" w14:textId="77777777" w:rsidR="00394DDB" w:rsidRPr="00823280" w:rsidRDefault="00823280" w:rsidP="00823280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4950F8">
                    <w:rPr>
                      <w:rFonts w:ascii="Arial" w:eastAsia="MS Mincho" w:hAnsi="Arial" w:cs="Arial" w:hint="eastAsia"/>
                      <w:b/>
                      <w:bCs/>
                      <w:color w:val="FF0000"/>
                      <w:sz w:val="22"/>
                      <w:szCs w:val="22"/>
                      <w:lang w:eastAsia="ja-JP"/>
                    </w:rPr>
                    <w:t>201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416641CF" w14:textId="77777777" w:rsidR="00394DDB" w:rsidRPr="00823280" w:rsidRDefault="00823280" w:rsidP="00823280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823280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6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0AF76F9B" w14:textId="77777777" w:rsidR="00394DDB" w:rsidRPr="00823280" w:rsidRDefault="00823280" w:rsidP="00823280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823280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11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518132C6" w14:textId="77777777" w:rsidR="00394DDB" w:rsidRPr="00823280" w:rsidRDefault="00823280" w:rsidP="00823280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823280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15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6485A8E0" w14:textId="77777777" w:rsidR="00394DDB" w:rsidRPr="00823280" w:rsidRDefault="00823280" w:rsidP="00823280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823280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23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76AC7622" w14:textId="77777777" w:rsidR="00394DDB" w:rsidRPr="00823280" w:rsidRDefault="00823280" w:rsidP="00823280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823280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34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513CF19C" w14:textId="77777777" w:rsidR="00394DDB" w:rsidRPr="00823280" w:rsidRDefault="00823280" w:rsidP="00823280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823280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42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2A0DBFDF" w14:textId="77777777" w:rsidR="00394DDB" w:rsidRPr="00823280" w:rsidRDefault="00823280" w:rsidP="00823280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823280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50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6C868B73" w14:textId="77777777" w:rsidR="00394DDB" w:rsidRPr="00823280" w:rsidRDefault="00823280" w:rsidP="00823280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823280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69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00A0B8E3" w14:textId="77777777" w:rsidR="00394DDB" w:rsidRPr="00823280" w:rsidRDefault="00823280" w:rsidP="00823280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823280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74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30E1848D" w14:textId="77777777" w:rsidR="00394DDB" w:rsidRPr="00823280" w:rsidRDefault="00823280" w:rsidP="00823280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823280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84</w:t>
                  </w:r>
                </w:p>
              </w:tc>
            </w:tr>
            <w:tr w:rsidR="00A35055" w:rsidRPr="00823280" w14:paraId="4EBC1BA5" w14:textId="77777777" w:rsidTr="00A02C65">
              <w:trPr>
                <w:trHeight w:val="295"/>
              </w:trPr>
              <w:tc>
                <w:tcPr>
                  <w:tcW w:w="6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5E33AA37" w14:textId="77777777" w:rsidR="00394DDB" w:rsidRPr="00823280" w:rsidRDefault="00823280" w:rsidP="00823280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823280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88</w:t>
                  </w:r>
                </w:p>
              </w:tc>
              <w:tc>
                <w:tcPr>
                  <w:tcW w:w="6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7F15F0AB" w14:textId="77777777" w:rsidR="00394DDB" w:rsidRPr="00823280" w:rsidRDefault="00823280" w:rsidP="00823280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823280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107</w:t>
                  </w:r>
                </w:p>
              </w:tc>
              <w:tc>
                <w:tcPr>
                  <w:tcW w:w="6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07BED785" w14:textId="77777777" w:rsidR="00394DDB" w:rsidRPr="00823280" w:rsidRDefault="00823280" w:rsidP="00823280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823280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126</w:t>
                  </w:r>
                </w:p>
              </w:tc>
              <w:tc>
                <w:tcPr>
                  <w:tcW w:w="6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3F5EC57C" w14:textId="77777777" w:rsidR="00394DDB" w:rsidRPr="00823280" w:rsidRDefault="00823280" w:rsidP="00823280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823280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139</w:t>
                  </w:r>
                </w:p>
              </w:tc>
              <w:tc>
                <w:tcPr>
                  <w:tcW w:w="6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31CAFA6B" w14:textId="77777777" w:rsidR="00394DDB" w:rsidRPr="00823280" w:rsidRDefault="00823280" w:rsidP="00823280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823280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145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52F5A294" w14:textId="77777777" w:rsidR="00394DDB" w:rsidRPr="00823280" w:rsidRDefault="00823280" w:rsidP="00823280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823280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158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346ADB16" w14:textId="77777777" w:rsidR="00394DDB" w:rsidRPr="00823280" w:rsidRDefault="00823280" w:rsidP="00823280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823280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164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0263B43C" w14:textId="77777777" w:rsidR="00394DDB" w:rsidRPr="00823280" w:rsidRDefault="00823280" w:rsidP="00823280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823280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183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46062216" w14:textId="77777777" w:rsidR="00394DDB" w:rsidRPr="00823280" w:rsidRDefault="00823280" w:rsidP="00823280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4950F8">
                    <w:rPr>
                      <w:rFonts w:ascii="Arial" w:eastAsia="MS Mincho" w:hAnsi="Arial" w:cs="Arial" w:hint="eastAsia"/>
                      <w:b/>
                      <w:bCs/>
                      <w:color w:val="FF0000"/>
                      <w:sz w:val="22"/>
                      <w:szCs w:val="22"/>
                      <w:lang w:eastAsia="ja-JP"/>
                    </w:rPr>
                    <w:t>202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745679FC" w14:textId="77777777" w:rsidR="00394DDB" w:rsidRPr="00823280" w:rsidRDefault="00823280" w:rsidP="00823280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823280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0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3492C124" w14:textId="77777777" w:rsidR="00394DDB" w:rsidRPr="00823280" w:rsidRDefault="00823280" w:rsidP="00823280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823280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7D086102" w14:textId="77777777" w:rsidR="00394DDB" w:rsidRPr="00823280" w:rsidRDefault="00823280" w:rsidP="00823280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823280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7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457E8F40" w14:textId="77777777" w:rsidR="00394DDB" w:rsidRPr="00823280" w:rsidRDefault="00823280" w:rsidP="00823280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823280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8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234A57F4" w14:textId="77777777" w:rsidR="00394DDB" w:rsidRPr="00823280" w:rsidRDefault="00823280" w:rsidP="00823280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823280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16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761CECFA" w14:textId="77777777" w:rsidR="00394DDB" w:rsidRPr="00823280" w:rsidRDefault="00823280" w:rsidP="00823280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823280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24</w:t>
                  </w:r>
                </w:p>
              </w:tc>
            </w:tr>
            <w:tr w:rsidR="00A35055" w:rsidRPr="00823280" w14:paraId="398A270B" w14:textId="77777777" w:rsidTr="00A02C65">
              <w:trPr>
                <w:trHeight w:val="295"/>
              </w:trPr>
              <w:tc>
                <w:tcPr>
                  <w:tcW w:w="6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217D6747" w14:textId="77777777" w:rsidR="00394DDB" w:rsidRPr="00823280" w:rsidRDefault="00823280" w:rsidP="00823280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823280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35</w:t>
                  </w:r>
                </w:p>
              </w:tc>
              <w:tc>
                <w:tcPr>
                  <w:tcW w:w="6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62EFDC91" w14:textId="77777777" w:rsidR="00394DDB" w:rsidRPr="00823280" w:rsidRDefault="00823280" w:rsidP="00823280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823280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36</w:t>
                  </w:r>
                </w:p>
              </w:tc>
              <w:tc>
                <w:tcPr>
                  <w:tcW w:w="6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26ED9559" w14:textId="77777777" w:rsidR="00394DDB" w:rsidRPr="00823280" w:rsidRDefault="00823280" w:rsidP="00823280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823280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37</w:t>
                  </w:r>
                </w:p>
              </w:tc>
              <w:tc>
                <w:tcPr>
                  <w:tcW w:w="6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038735AD" w14:textId="77777777" w:rsidR="00394DDB" w:rsidRPr="00823280" w:rsidRDefault="00823280" w:rsidP="00823280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823280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43</w:t>
                  </w:r>
                </w:p>
              </w:tc>
              <w:tc>
                <w:tcPr>
                  <w:tcW w:w="6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7522E61E" w14:textId="77777777" w:rsidR="00394DDB" w:rsidRPr="00823280" w:rsidRDefault="00823280" w:rsidP="00823280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823280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44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56E2F68C" w14:textId="77777777" w:rsidR="00394DDB" w:rsidRPr="00823280" w:rsidRDefault="00823280" w:rsidP="00823280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823280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45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5C19370B" w14:textId="77777777" w:rsidR="00394DDB" w:rsidRPr="00823280" w:rsidRDefault="00823280" w:rsidP="00823280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823280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70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4E618733" w14:textId="77777777" w:rsidR="00394DDB" w:rsidRPr="00823280" w:rsidRDefault="00823280" w:rsidP="00823280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823280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71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0E8C8014" w14:textId="77777777" w:rsidR="00394DDB" w:rsidRPr="00823280" w:rsidRDefault="00823280" w:rsidP="00823280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823280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75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3F1A3CDB" w14:textId="77777777" w:rsidR="00394DDB" w:rsidRPr="00823280" w:rsidRDefault="00823280" w:rsidP="00823280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823280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85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6C9D833C" w14:textId="77777777" w:rsidR="00394DDB" w:rsidRPr="00823280" w:rsidRDefault="00823280" w:rsidP="00823280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823280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89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71C0814A" w14:textId="77777777" w:rsidR="00394DDB" w:rsidRPr="00823280" w:rsidRDefault="00823280" w:rsidP="00823280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823280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90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012CF4B0" w14:textId="77777777" w:rsidR="00394DDB" w:rsidRPr="00823280" w:rsidRDefault="00823280" w:rsidP="00823280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823280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91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34B3C0B5" w14:textId="77777777" w:rsidR="00394DDB" w:rsidRPr="00823280" w:rsidRDefault="00823280" w:rsidP="00823280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823280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92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6EF49F24" w14:textId="77777777" w:rsidR="00394DDB" w:rsidRPr="00823280" w:rsidRDefault="00823280" w:rsidP="00823280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823280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108</w:t>
                  </w:r>
                </w:p>
              </w:tc>
            </w:tr>
            <w:tr w:rsidR="00A35055" w:rsidRPr="00823280" w14:paraId="38AAA936" w14:textId="77777777" w:rsidTr="00A02C65">
              <w:trPr>
                <w:trHeight w:val="295"/>
              </w:trPr>
              <w:tc>
                <w:tcPr>
                  <w:tcW w:w="6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0408B5EE" w14:textId="77777777" w:rsidR="00394DDB" w:rsidRPr="00823280" w:rsidRDefault="00823280" w:rsidP="00823280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823280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109</w:t>
                  </w:r>
                </w:p>
              </w:tc>
              <w:tc>
                <w:tcPr>
                  <w:tcW w:w="6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5D381246" w14:textId="77777777" w:rsidR="00394DDB" w:rsidRPr="00823280" w:rsidRDefault="00823280" w:rsidP="00823280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823280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110</w:t>
                  </w:r>
                </w:p>
              </w:tc>
              <w:tc>
                <w:tcPr>
                  <w:tcW w:w="6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4B21E4B7" w14:textId="77777777" w:rsidR="00394DDB" w:rsidRPr="00823280" w:rsidRDefault="00823280" w:rsidP="00823280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823280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111</w:t>
                  </w:r>
                </w:p>
              </w:tc>
              <w:tc>
                <w:tcPr>
                  <w:tcW w:w="6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6E501FC9" w14:textId="77777777" w:rsidR="00394DDB" w:rsidRPr="00823280" w:rsidRDefault="00823280" w:rsidP="00823280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823280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112</w:t>
                  </w:r>
                </w:p>
              </w:tc>
              <w:tc>
                <w:tcPr>
                  <w:tcW w:w="6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12E06406" w14:textId="77777777" w:rsidR="00394DDB" w:rsidRPr="00823280" w:rsidRDefault="00823280" w:rsidP="00823280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823280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113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4569F35A" w14:textId="77777777" w:rsidR="00394DDB" w:rsidRPr="00823280" w:rsidRDefault="00823280" w:rsidP="00823280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823280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127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0CA98DE1" w14:textId="77777777" w:rsidR="00394DDB" w:rsidRPr="00823280" w:rsidRDefault="00823280" w:rsidP="00823280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823280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128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5FB49D78" w14:textId="77777777" w:rsidR="00394DDB" w:rsidRPr="00823280" w:rsidRDefault="00823280" w:rsidP="00823280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823280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129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2F09EF4B" w14:textId="77777777" w:rsidR="00394DDB" w:rsidRPr="00823280" w:rsidRDefault="00823280" w:rsidP="00823280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823280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130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2B2DDCE6" w14:textId="77777777" w:rsidR="00394DDB" w:rsidRPr="00823280" w:rsidRDefault="00823280" w:rsidP="00823280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823280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131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1980366E" w14:textId="77777777" w:rsidR="00394DDB" w:rsidRPr="00823280" w:rsidRDefault="00823280" w:rsidP="00823280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823280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132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66B4C963" w14:textId="77777777" w:rsidR="00394DDB" w:rsidRPr="00823280" w:rsidRDefault="00823280" w:rsidP="00823280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823280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133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409EDA58" w14:textId="77777777" w:rsidR="00394DDB" w:rsidRPr="00823280" w:rsidRDefault="00823280" w:rsidP="00823280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823280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134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292B33B8" w14:textId="77777777" w:rsidR="00394DDB" w:rsidRPr="00823280" w:rsidRDefault="00823280" w:rsidP="00823280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823280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140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796BD3D6" w14:textId="77777777" w:rsidR="00394DDB" w:rsidRPr="00823280" w:rsidRDefault="00823280" w:rsidP="00823280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823280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146</w:t>
                  </w:r>
                </w:p>
              </w:tc>
            </w:tr>
            <w:tr w:rsidR="00A35055" w:rsidRPr="00823280" w14:paraId="34F88244" w14:textId="77777777" w:rsidTr="00A02C65">
              <w:trPr>
                <w:trHeight w:val="295"/>
              </w:trPr>
              <w:tc>
                <w:tcPr>
                  <w:tcW w:w="6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062A48D3" w14:textId="77777777" w:rsidR="00394DDB" w:rsidRPr="00823280" w:rsidRDefault="00823280" w:rsidP="00823280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823280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147</w:t>
                  </w:r>
                </w:p>
              </w:tc>
              <w:tc>
                <w:tcPr>
                  <w:tcW w:w="6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1F386FB7" w14:textId="77777777" w:rsidR="00394DDB" w:rsidRPr="00823280" w:rsidRDefault="00823280" w:rsidP="00823280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823280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148</w:t>
                  </w:r>
                </w:p>
              </w:tc>
              <w:tc>
                <w:tcPr>
                  <w:tcW w:w="6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532287A3" w14:textId="77777777" w:rsidR="00394DDB" w:rsidRPr="00823280" w:rsidRDefault="00823280" w:rsidP="00823280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823280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149</w:t>
                  </w:r>
                </w:p>
              </w:tc>
              <w:tc>
                <w:tcPr>
                  <w:tcW w:w="6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6EBA4EFB" w14:textId="77777777" w:rsidR="00394DDB" w:rsidRPr="00823280" w:rsidRDefault="00823280" w:rsidP="00823280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823280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150</w:t>
                  </w:r>
                </w:p>
              </w:tc>
              <w:tc>
                <w:tcPr>
                  <w:tcW w:w="6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7C74DA0F" w14:textId="77777777" w:rsidR="00394DDB" w:rsidRPr="00823280" w:rsidRDefault="00823280" w:rsidP="00823280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823280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151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29DE5A6D" w14:textId="77777777" w:rsidR="00394DDB" w:rsidRPr="00823280" w:rsidRDefault="00823280" w:rsidP="00823280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823280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152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523FCD81" w14:textId="77777777" w:rsidR="00394DDB" w:rsidRPr="00823280" w:rsidRDefault="00823280" w:rsidP="00823280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823280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153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74BBB9C2" w14:textId="77777777" w:rsidR="00394DDB" w:rsidRPr="00823280" w:rsidRDefault="00823280" w:rsidP="00823280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823280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154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60D236E5" w14:textId="77777777" w:rsidR="00394DDB" w:rsidRPr="00823280" w:rsidRDefault="00823280" w:rsidP="00823280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823280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155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7B90CCEC" w14:textId="77777777" w:rsidR="00394DDB" w:rsidRPr="00823280" w:rsidRDefault="00823280" w:rsidP="00823280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823280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159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7D1282DA" w14:textId="77777777" w:rsidR="00394DDB" w:rsidRPr="00823280" w:rsidRDefault="00823280" w:rsidP="00823280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823280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160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4A32CE78" w14:textId="77777777" w:rsidR="00394DDB" w:rsidRPr="00823280" w:rsidRDefault="00823280" w:rsidP="00823280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823280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161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1A27B361" w14:textId="77777777" w:rsidR="00394DDB" w:rsidRPr="00823280" w:rsidRDefault="00823280" w:rsidP="00823280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823280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165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0019454B" w14:textId="77777777" w:rsidR="00394DDB" w:rsidRPr="00823280" w:rsidRDefault="00823280" w:rsidP="00823280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823280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166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6483F26F" w14:textId="77777777" w:rsidR="00394DDB" w:rsidRPr="00823280" w:rsidRDefault="00823280" w:rsidP="00823280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823280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167</w:t>
                  </w:r>
                </w:p>
              </w:tc>
            </w:tr>
            <w:tr w:rsidR="00A35055" w:rsidRPr="00823280" w14:paraId="501AF20F" w14:textId="77777777" w:rsidTr="00A02C65">
              <w:trPr>
                <w:trHeight w:val="295"/>
              </w:trPr>
              <w:tc>
                <w:tcPr>
                  <w:tcW w:w="6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3CAA2812" w14:textId="77777777" w:rsidR="00394DDB" w:rsidRPr="00823280" w:rsidRDefault="00823280" w:rsidP="00823280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823280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168</w:t>
                  </w:r>
                </w:p>
              </w:tc>
              <w:tc>
                <w:tcPr>
                  <w:tcW w:w="6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66D00B4F" w14:textId="77777777" w:rsidR="00394DDB" w:rsidRPr="00823280" w:rsidRDefault="00823280" w:rsidP="00823280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823280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169</w:t>
                  </w:r>
                </w:p>
              </w:tc>
              <w:tc>
                <w:tcPr>
                  <w:tcW w:w="6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564ECE8F" w14:textId="77777777" w:rsidR="00394DDB" w:rsidRPr="00823280" w:rsidRDefault="00823280" w:rsidP="00823280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823280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170</w:t>
                  </w:r>
                </w:p>
              </w:tc>
              <w:tc>
                <w:tcPr>
                  <w:tcW w:w="6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28571D44" w14:textId="77777777" w:rsidR="00394DDB" w:rsidRPr="00823280" w:rsidRDefault="00823280" w:rsidP="00823280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823280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171</w:t>
                  </w:r>
                </w:p>
              </w:tc>
              <w:tc>
                <w:tcPr>
                  <w:tcW w:w="6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310A80F6" w14:textId="77777777" w:rsidR="00394DDB" w:rsidRPr="00823280" w:rsidRDefault="00823280" w:rsidP="00823280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823280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172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7B022D3D" w14:textId="77777777" w:rsidR="00394DDB" w:rsidRPr="00823280" w:rsidRDefault="00823280" w:rsidP="00823280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823280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173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1D8E6F21" w14:textId="77777777" w:rsidR="00394DDB" w:rsidRPr="00823280" w:rsidRDefault="00823280" w:rsidP="00823280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823280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174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7C4A031A" w14:textId="77777777" w:rsidR="00394DDB" w:rsidRPr="00823280" w:rsidRDefault="00823280" w:rsidP="00823280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823280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175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3E65EC8A" w14:textId="77777777" w:rsidR="00394DDB" w:rsidRPr="00823280" w:rsidRDefault="00823280" w:rsidP="00823280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823280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176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673039C8" w14:textId="77777777" w:rsidR="00394DDB" w:rsidRPr="00823280" w:rsidRDefault="00823280" w:rsidP="00823280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823280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184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40258AB8" w14:textId="77777777" w:rsidR="00394DDB" w:rsidRPr="00823280" w:rsidRDefault="00823280" w:rsidP="00823280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823280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185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7B477F3F" w14:textId="77777777" w:rsidR="00394DDB" w:rsidRPr="00823280" w:rsidRDefault="00823280" w:rsidP="00823280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823280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186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00E97BE4" w14:textId="77777777" w:rsidR="00394DDB" w:rsidRPr="00823280" w:rsidRDefault="00823280" w:rsidP="00823280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823280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187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184291CD" w14:textId="77777777" w:rsidR="00394DDB" w:rsidRPr="00823280" w:rsidRDefault="00823280" w:rsidP="00823280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823280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188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4CE03340" w14:textId="77777777" w:rsidR="00394DDB" w:rsidRPr="00823280" w:rsidRDefault="00823280" w:rsidP="00823280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823280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189</w:t>
                  </w:r>
                </w:p>
              </w:tc>
            </w:tr>
            <w:tr w:rsidR="00A35055" w:rsidRPr="00823280" w14:paraId="7600C860" w14:textId="77777777" w:rsidTr="00A02C65">
              <w:trPr>
                <w:trHeight w:val="295"/>
              </w:trPr>
              <w:tc>
                <w:tcPr>
                  <w:tcW w:w="6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34C4F67A" w14:textId="77777777" w:rsidR="00394DDB" w:rsidRPr="00823280" w:rsidRDefault="00823280" w:rsidP="00823280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823280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190</w:t>
                  </w:r>
                </w:p>
              </w:tc>
              <w:tc>
                <w:tcPr>
                  <w:tcW w:w="6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033075AC" w14:textId="77777777" w:rsidR="00394DDB" w:rsidRPr="00823280" w:rsidRDefault="00823280" w:rsidP="00823280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823280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191</w:t>
                  </w:r>
                </w:p>
              </w:tc>
              <w:tc>
                <w:tcPr>
                  <w:tcW w:w="6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751F08AB" w14:textId="77777777" w:rsidR="00394DDB" w:rsidRPr="00823280" w:rsidRDefault="00823280" w:rsidP="00823280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823280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192</w:t>
                  </w:r>
                </w:p>
              </w:tc>
              <w:tc>
                <w:tcPr>
                  <w:tcW w:w="6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429C8960" w14:textId="77777777" w:rsidR="00394DDB" w:rsidRPr="00823280" w:rsidRDefault="00823280" w:rsidP="00823280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823280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193</w:t>
                  </w:r>
                </w:p>
              </w:tc>
              <w:tc>
                <w:tcPr>
                  <w:tcW w:w="6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0A4EFF05" w14:textId="77777777" w:rsidR="00394DDB" w:rsidRPr="00823280" w:rsidRDefault="00823280" w:rsidP="00823280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823280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194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139A1FD0" w14:textId="77777777" w:rsidR="00394DDB" w:rsidRPr="00823280" w:rsidRDefault="00823280" w:rsidP="00823280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823280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195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1AC31C7F" w14:textId="77777777" w:rsidR="00394DDB" w:rsidRPr="00823280" w:rsidRDefault="00823280" w:rsidP="00823280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823280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196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4A28F4E0" w14:textId="77777777" w:rsidR="00394DDB" w:rsidRPr="00823280" w:rsidRDefault="00823280" w:rsidP="00823280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823280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197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20470CD2" w14:textId="77777777" w:rsidR="00394DDB" w:rsidRPr="004950F8" w:rsidRDefault="00823280" w:rsidP="00823280">
                  <w:pPr>
                    <w:spacing w:after="0"/>
                    <w:jc w:val="both"/>
                    <w:rPr>
                      <w:rFonts w:ascii="Arial" w:eastAsia="MS Mincho" w:hAnsi="Arial" w:cs="Arial"/>
                      <w:color w:val="FF0000"/>
                      <w:sz w:val="22"/>
                      <w:szCs w:val="22"/>
                      <w:lang w:eastAsia="ja-JP"/>
                    </w:rPr>
                  </w:pPr>
                  <w:r w:rsidRPr="004950F8">
                    <w:rPr>
                      <w:rFonts w:ascii="Arial" w:eastAsia="MS Mincho" w:hAnsi="Arial" w:cs="Arial" w:hint="eastAsia"/>
                      <w:b/>
                      <w:bCs/>
                      <w:color w:val="FF0000"/>
                      <w:sz w:val="22"/>
                      <w:szCs w:val="22"/>
                      <w:lang w:eastAsia="ja-JP"/>
                    </w:rPr>
                    <w:t>203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60C386CA" w14:textId="77777777" w:rsidR="00394DDB" w:rsidRPr="004950F8" w:rsidRDefault="00823280" w:rsidP="00823280">
                  <w:pPr>
                    <w:spacing w:after="0"/>
                    <w:jc w:val="both"/>
                    <w:rPr>
                      <w:rFonts w:ascii="Arial" w:eastAsia="MS Mincho" w:hAnsi="Arial" w:cs="Arial"/>
                      <w:color w:val="FF0000"/>
                      <w:sz w:val="22"/>
                      <w:szCs w:val="22"/>
                      <w:lang w:eastAsia="ja-JP"/>
                    </w:rPr>
                  </w:pPr>
                  <w:r w:rsidRPr="004950F8">
                    <w:rPr>
                      <w:rFonts w:ascii="Arial" w:eastAsia="MS Mincho" w:hAnsi="Arial" w:cs="Arial" w:hint="eastAsia"/>
                      <w:b/>
                      <w:bCs/>
                      <w:color w:val="FF0000"/>
                      <w:sz w:val="22"/>
                      <w:szCs w:val="22"/>
                      <w:lang w:eastAsia="ja-JP"/>
                    </w:rPr>
                    <w:t>204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4816DD8E" w14:textId="77777777" w:rsidR="00394DDB" w:rsidRPr="004950F8" w:rsidRDefault="00823280" w:rsidP="00823280">
                  <w:pPr>
                    <w:spacing w:after="0"/>
                    <w:jc w:val="both"/>
                    <w:rPr>
                      <w:rFonts w:ascii="Arial" w:eastAsia="MS Mincho" w:hAnsi="Arial" w:cs="Arial"/>
                      <w:color w:val="FF0000"/>
                      <w:sz w:val="22"/>
                      <w:szCs w:val="22"/>
                      <w:lang w:eastAsia="ja-JP"/>
                    </w:rPr>
                  </w:pPr>
                  <w:r w:rsidRPr="004950F8">
                    <w:rPr>
                      <w:rFonts w:ascii="Arial" w:eastAsia="MS Mincho" w:hAnsi="Arial" w:cs="Arial" w:hint="eastAsia"/>
                      <w:b/>
                      <w:bCs/>
                      <w:color w:val="FF0000"/>
                      <w:sz w:val="22"/>
                      <w:szCs w:val="22"/>
                      <w:lang w:eastAsia="ja-JP"/>
                    </w:rPr>
                    <w:t>205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303E7930" w14:textId="77777777" w:rsidR="00394DDB" w:rsidRPr="004950F8" w:rsidRDefault="00823280" w:rsidP="00823280">
                  <w:pPr>
                    <w:spacing w:after="0"/>
                    <w:jc w:val="both"/>
                    <w:rPr>
                      <w:rFonts w:ascii="Arial" w:eastAsia="MS Mincho" w:hAnsi="Arial" w:cs="Arial"/>
                      <w:color w:val="FF0000"/>
                      <w:sz w:val="22"/>
                      <w:szCs w:val="22"/>
                      <w:lang w:eastAsia="ja-JP"/>
                    </w:rPr>
                  </w:pPr>
                  <w:r w:rsidRPr="004950F8">
                    <w:rPr>
                      <w:rFonts w:ascii="Arial" w:eastAsia="MS Mincho" w:hAnsi="Arial" w:cs="Arial" w:hint="eastAsia"/>
                      <w:b/>
                      <w:bCs/>
                      <w:color w:val="FF0000"/>
                      <w:sz w:val="22"/>
                      <w:szCs w:val="22"/>
                      <w:lang w:eastAsia="ja-JP"/>
                    </w:rPr>
                    <w:t>206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67BBEFCA" w14:textId="77777777" w:rsidR="00394DDB" w:rsidRPr="004950F8" w:rsidRDefault="00823280" w:rsidP="00823280">
                  <w:pPr>
                    <w:spacing w:after="0"/>
                    <w:jc w:val="both"/>
                    <w:rPr>
                      <w:rFonts w:ascii="Arial" w:eastAsia="MS Mincho" w:hAnsi="Arial" w:cs="Arial"/>
                      <w:color w:val="FF0000"/>
                      <w:sz w:val="22"/>
                      <w:szCs w:val="22"/>
                      <w:lang w:eastAsia="ja-JP"/>
                    </w:rPr>
                  </w:pPr>
                  <w:r w:rsidRPr="004950F8">
                    <w:rPr>
                      <w:rFonts w:ascii="Arial" w:eastAsia="MS Mincho" w:hAnsi="Arial" w:cs="Arial" w:hint="eastAsia"/>
                      <w:b/>
                      <w:bCs/>
                      <w:color w:val="FF0000"/>
                      <w:sz w:val="22"/>
                      <w:szCs w:val="22"/>
                      <w:lang w:eastAsia="ja-JP"/>
                    </w:rPr>
                    <w:t>207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2FEB11EB" w14:textId="77777777" w:rsidR="00394DDB" w:rsidRPr="004950F8" w:rsidRDefault="00823280" w:rsidP="00823280">
                  <w:pPr>
                    <w:spacing w:after="0"/>
                    <w:jc w:val="both"/>
                    <w:rPr>
                      <w:rFonts w:ascii="Arial" w:eastAsia="MS Mincho" w:hAnsi="Arial" w:cs="Arial"/>
                      <w:color w:val="FF0000"/>
                      <w:sz w:val="22"/>
                      <w:szCs w:val="22"/>
                      <w:lang w:eastAsia="ja-JP"/>
                    </w:rPr>
                  </w:pPr>
                  <w:r w:rsidRPr="004950F8">
                    <w:rPr>
                      <w:rFonts w:ascii="Arial" w:eastAsia="MS Mincho" w:hAnsi="Arial" w:cs="Arial" w:hint="eastAsia"/>
                      <w:b/>
                      <w:bCs/>
                      <w:color w:val="FF0000"/>
                      <w:sz w:val="22"/>
                      <w:szCs w:val="22"/>
                      <w:lang w:eastAsia="ja-JP"/>
                    </w:rPr>
                    <w:t>208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681B2FAC" w14:textId="77777777" w:rsidR="00394DDB" w:rsidRPr="004950F8" w:rsidRDefault="00823280" w:rsidP="00823280">
                  <w:pPr>
                    <w:spacing w:after="0"/>
                    <w:jc w:val="both"/>
                    <w:rPr>
                      <w:rFonts w:ascii="Arial" w:eastAsia="MS Mincho" w:hAnsi="Arial" w:cs="Arial"/>
                      <w:color w:val="FF0000"/>
                      <w:sz w:val="22"/>
                      <w:szCs w:val="22"/>
                      <w:lang w:eastAsia="ja-JP"/>
                    </w:rPr>
                  </w:pPr>
                  <w:r w:rsidRPr="004950F8">
                    <w:rPr>
                      <w:rFonts w:ascii="Arial" w:eastAsia="MS Mincho" w:hAnsi="Arial" w:cs="Arial" w:hint="eastAsia"/>
                      <w:b/>
                      <w:bCs/>
                      <w:color w:val="FF0000"/>
                      <w:sz w:val="22"/>
                      <w:szCs w:val="22"/>
                      <w:lang w:eastAsia="ja-JP"/>
                    </w:rPr>
                    <w:t>209</w:t>
                  </w:r>
                </w:p>
              </w:tc>
            </w:tr>
            <w:tr w:rsidR="00A35055" w:rsidRPr="00823280" w14:paraId="6A14ED68" w14:textId="77777777" w:rsidTr="00A02C65">
              <w:trPr>
                <w:trHeight w:val="295"/>
              </w:trPr>
              <w:tc>
                <w:tcPr>
                  <w:tcW w:w="6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1714047D" w14:textId="77777777" w:rsidR="00394DDB" w:rsidRPr="004950F8" w:rsidRDefault="00823280" w:rsidP="00823280">
                  <w:pPr>
                    <w:spacing w:after="0"/>
                    <w:jc w:val="both"/>
                    <w:rPr>
                      <w:rFonts w:ascii="Arial" w:eastAsia="MS Mincho" w:hAnsi="Arial" w:cs="Arial"/>
                      <w:color w:val="FF0000"/>
                      <w:sz w:val="22"/>
                      <w:szCs w:val="22"/>
                      <w:lang w:eastAsia="ja-JP"/>
                    </w:rPr>
                  </w:pPr>
                  <w:r w:rsidRPr="004950F8">
                    <w:rPr>
                      <w:rFonts w:ascii="Arial" w:eastAsia="MS Mincho" w:hAnsi="Arial" w:cs="Arial" w:hint="eastAsia"/>
                      <w:b/>
                      <w:bCs/>
                      <w:color w:val="FF0000"/>
                      <w:sz w:val="22"/>
                      <w:szCs w:val="22"/>
                      <w:lang w:eastAsia="ja-JP"/>
                    </w:rPr>
                    <w:t>210</w:t>
                  </w:r>
                </w:p>
              </w:tc>
              <w:tc>
                <w:tcPr>
                  <w:tcW w:w="6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75FCDB64" w14:textId="77777777" w:rsidR="00394DDB" w:rsidRPr="004950F8" w:rsidRDefault="00823280" w:rsidP="00823280">
                  <w:pPr>
                    <w:spacing w:after="0"/>
                    <w:jc w:val="both"/>
                    <w:rPr>
                      <w:rFonts w:ascii="Arial" w:eastAsia="MS Mincho" w:hAnsi="Arial" w:cs="Arial"/>
                      <w:color w:val="FF0000"/>
                      <w:sz w:val="22"/>
                      <w:szCs w:val="22"/>
                      <w:lang w:eastAsia="ja-JP"/>
                    </w:rPr>
                  </w:pPr>
                  <w:r w:rsidRPr="004950F8">
                    <w:rPr>
                      <w:rFonts w:ascii="Arial" w:eastAsia="MS Mincho" w:hAnsi="Arial" w:cs="Arial" w:hint="eastAsia"/>
                      <w:b/>
                      <w:bCs/>
                      <w:color w:val="FF0000"/>
                      <w:sz w:val="22"/>
                      <w:szCs w:val="22"/>
                      <w:lang w:eastAsia="ja-JP"/>
                    </w:rPr>
                    <w:t>211</w:t>
                  </w:r>
                </w:p>
              </w:tc>
              <w:tc>
                <w:tcPr>
                  <w:tcW w:w="6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00797D13" w14:textId="77777777" w:rsidR="00394DDB" w:rsidRPr="004950F8" w:rsidRDefault="00823280" w:rsidP="00823280">
                  <w:pPr>
                    <w:spacing w:after="0"/>
                    <w:jc w:val="both"/>
                    <w:rPr>
                      <w:rFonts w:ascii="Arial" w:eastAsia="MS Mincho" w:hAnsi="Arial" w:cs="Arial"/>
                      <w:color w:val="FF0000"/>
                      <w:sz w:val="22"/>
                      <w:szCs w:val="22"/>
                      <w:lang w:eastAsia="ja-JP"/>
                    </w:rPr>
                  </w:pPr>
                  <w:r w:rsidRPr="004950F8">
                    <w:rPr>
                      <w:rFonts w:ascii="Arial" w:eastAsia="MS Mincho" w:hAnsi="Arial" w:cs="Arial" w:hint="eastAsia"/>
                      <w:b/>
                      <w:bCs/>
                      <w:color w:val="FF0000"/>
                      <w:sz w:val="22"/>
                      <w:szCs w:val="22"/>
                      <w:lang w:eastAsia="ja-JP"/>
                    </w:rPr>
                    <w:t>212</w:t>
                  </w:r>
                </w:p>
              </w:tc>
              <w:tc>
                <w:tcPr>
                  <w:tcW w:w="6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4FBFEB0A" w14:textId="77777777" w:rsidR="00394DDB" w:rsidRPr="004950F8" w:rsidRDefault="00823280" w:rsidP="00823280">
                  <w:pPr>
                    <w:spacing w:after="0"/>
                    <w:jc w:val="both"/>
                    <w:rPr>
                      <w:rFonts w:ascii="Arial" w:eastAsia="MS Mincho" w:hAnsi="Arial" w:cs="Arial"/>
                      <w:color w:val="FF0000"/>
                      <w:sz w:val="22"/>
                      <w:szCs w:val="22"/>
                      <w:lang w:eastAsia="ja-JP"/>
                    </w:rPr>
                  </w:pPr>
                  <w:r w:rsidRPr="004950F8">
                    <w:rPr>
                      <w:rFonts w:ascii="Arial" w:eastAsia="MS Mincho" w:hAnsi="Arial" w:cs="Arial" w:hint="eastAsia"/>
                      <w:b/>
                      <w:bCs/>
                      <w:color w:val="FF0000"/>
                      <w:sz w:val="22"/>
                      <w:szCs w:val="22"/>
                      <w:lang w:eastAsia="ja-JP"/>
                    </w:rPr>
                    <w:t>213</w:t>
                  </w:r>
                </w:p>
              </w:tc>
              <w:tc>
                <w:tcPr>
                  <w:tcW w:w="6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10A8ADC3" w14:textId="77777777" w:rsidR="00394DDB" w:rsidRPr="004950F8" w:rsidRDefault="00823280" w:rsidP="00823280">
                  <w:pPr>
                    <w:spacing w:after="0"/>
                    <w:jc w:val="both"/>
                    <w:rPr>
                      <w:rFonts w:ascii="Arial" w:eastAsia="MS Mincho" w:hAnsi="Arial" w:cs="Arial"/>
                      <w:color w:val="FF0000"/>
                      <w:sz w:val="22"/>
                      <w:szCs w:val="22"/>
                      <w:lang w:eastAsia="ja-JP"/>
                    </w:rPr>
                  </w:pPr>
                  <w:r w:rsidRPr="004950F8">
                    <w:rPr>
                      <w:rFonts w:ascii="Arial" w:eastAsia="MS Mincho" w:hAnsi="Arial" w:cs="Arial" w:hint="eastAsia"/>
                      <w:b/>
                      <w:bCs/>
                      <w:color w:val="FF0000"/>
                      <w:sz w:val="22"/>
                      <w:szCs w:val="22"/>
                      <w:lang w:eastAsia="ja-JP"/>
                    </w:rPr>
                    <w:t>214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321EC996" w14:textId="77777777" w:rsidR="00394DDB" w:rsidRPr="004950F8" w:rsidRDefault="00823280" w:rsidP="00823280">
                  <w:pPr>
                    <w:spacing w:after="0"/>
                    <w:jc w:val="both"/>
                    <w:rPr>
                      <w:rFonts w:ascii="Arial" w:eastAsia="MS Mincho" w:hAnsi="Arial" w:cs="Arial"/>
                      <w:color w:val="FF0000"/>
                      <w:sz w:val="22"/>
                      <w:szCs w:val="22"/>
                      <w:lang w:eastAsia="ja-JP"/>
                    </w:rPr>
                  </w:pPr>
                  <w:r w:rsidRPr="004950F8">
                    <w:rPr>
                      <w:rFonts w:ascii="Arial" w:eastAsia="MS Mincho" w:hAnsi="Arial" w:cs="Arial" w:hint="eastAsia"/>
                      <w:b/>
                      <w:bCs/>
                      <w:color w:val="FF0000"/>
                      <w:sz w:val="22"/>
                      <w:szCs w:val="22"/>
                      <w:lang w:eastAsia="ja-JP"/>
                    </w:rPr>
                    <w:t>215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62285EB9" w14:textId="77777777" w:rsidR="00394DDB" w:rsidRPr="004950F8" w:rsidRDefault="00823280" w:rsidP="00823280">
                  <w:pPr>
                    <w:spacing w:after="0"/>
                    <w:jc w:val="both"/>
                    <w:rPr>
                      <w:rFonts w:ascii="Arial" w:eastAsia="MS Mincho" w:hAnsi="Arial" w:cs="Arial"/>
                      <w:color w:val="FF0000"/>
                      <w:sz w:val="22"/>
                      <w:szCs w:val="22"/>
                      <w:lang w:eastAsia="ja-JP"/>
                    </w:rPr>
                  </w:pPr>
                  <w:r w:rsidRPr="004950F8">
                    <w:rPr>
                      <w:rFonts w:ascii="Arial" w:eastAsia="MS Mincho" w:hAnsi="Arial" w:cs="Arial" w:hint="eastAsia"/>
                      <w:b/>
                      <w:bCs/>
                      <w:color w:val="FF0000"/>
                      <w:sz w:val="22"/>
                      <w:szCs w:val="22"/>
                      <w:lang w:eastAsia="ja-JP"/>
                    </w:rPr>
                    <w:t>216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41C6DA3D" w14:textId="77777777" w:rsidR="00394DDB" w:rsidRPr="004950F8" w:rsidRDefault="00823280" w:rsidP="00823280">
                  <w:pPr>
                    <w:spacing w:after="0"/>
                    <w:jc w:val="both"/>
                    <w:rPr>
                      <w:rFonts w:ascii="Arial" w:eastAsia="MS Mincho" w:hAnsi="Arial" w:cs="Arial"/>
                      <w:color w:val="FF0000"/>
                      <w:sz w:val="22"/>
                      <w:szCs w:val="22"/>
                      <w:lang w:eastAsia="ja-JP"/>
                    </w:rPr>
                  </w:pPr>
                  <w:r w:rsidRPr="004950F8">
                    <w:rPr>
                      <w:rFonts w:ascii="Arial" w:eastAsia="MS Mincho" w:hAnsi="Arial" w:cs="Arial" w:hint="eastAsia"/>
                      <w:b/>
                      <w:bCs/>
                      <w:color w:val="FF0000"/>
                      <w:sz w:val="22"/>
                      <w:szCs w:val="22"/>
                      <w:lang w:eastAsia="ja-JP"/>
                    </w:rPr>
                    <w:t>217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04AF39BE" w14:textId="77777777" w:rsidR="00394DDB" w:rsidRPr="004950F8" w:rsidRDefault="00823280" w:rsidP="00823280">
                  <w:pPr>
                    <w:spacing w:after="0"/>
                    <w:jc w:val="both"/>
                    <w:rPr>
                      <w:rFonts w:ascii="Arial" w:eastAsia="MS Mincho" w:hAnsi="Arial" w:cs="Arial"/>
                      <w:color w:val="FF0000"/>
                      <w:sz w:val="22"/>
                      <w:szCs w:val="22"/>
                      <w:lang w:eastAsia="ja-JP"/>
                    </w:rPr>
                  </w:pPr>
                  <w:r w:rsidRPr="004950F8">
                    <w:rPr>
                      <w:rFonts w:ascii="Arial" w:eastAsia="MS Mincho" w:hAnsi="Arial" w:cs="Arial" w:hint="eastAsia"/>
                      <w:b/>
                      <w:bCs/>
                      <w:color w:val="FF0000"/>
                      <w:sz w:val="22"/>
                      <w:szCs w:val="22"/>
                      <w:lang w:eastAsia="ja-JP"/>
                    </w:rPr>
                    <w:t>218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5146F0DC" w14:textId="77777777" w:rsidR="00823280" w:rsidRPr="004950F8" w:rsidRDefault="00823280" w:rsidP="00823280">
                  <w:pPr>
                    <w:spacing w:after="0"/>
                    <w:jc w:val="both"/>
                    <w:rPr>
                      <w:rFonts w:ascii="Arial" w:eastAsia="MS Mincho" w:hAnsi="Arial" w:cs="Arial"/>
                      <w:color w:val="FF0000"/>
                      <w:sz w:val="22"/>
                      <w:szCs w:val="22"/>
                      <w:lang w:eastAsia="ja-JP"/>
                    </w:rPr>
                  </w:pP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299302A9" w14:textId="77777777" w:rsidR="00823280" w:rsidRPr="004950F8" w:rsidRDefault="00823280" w:rsidP="00823280">
                  <w:pPr>
                    <w:spacing w:after="0"/>
                    <w:jc w:val="both"/>
                    <w:rPr>
                      <w:rFonts w:ascii="Arial" w:eastAsia="MS Mincho" w:hAnsi="Arial" w:cs="Arial"/>
                      <w:color w:val="FF0000"/>
                      <w:sz w:val="22"/>
                      <w:szCs w:val="22"/>
                      <w:lang w:eastAsia="ja-JP"/>
                    </w:rPr>
                  </w:pP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07D9E5F7" w14:textId="77777777" w:rsidR="00823280" w:rsidRPr="004950F8" w:rsidRDefault="00823280" w:rsidP="00823280">
                  <w:pPr>
                    <w:spacing w:after="0"/>
                    <w:jc w:val="both"/>
                    <w:rPr>
                      <w:rFonts w:ascii="Arial" w:eastAsia="MS Mincho" w:hAnsi="Arial" w:cs="Arial"/>
                      <w:color w:val="FF0000"/>
                      <w:sz w:val="22"/>
                      <w:szCs w:val="22"/>
                      <w:lang w:eastAsia="ja-JP"/>
                    </w:rPr>
                  </w:pP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4D57DCAB" w14:textId="77777777" w:rsidR="00823280" w:rsidRPr="004950F8" w:rsidRDefault="00823280" w:rsidP="00823280">
                  <w:pPr>
                    <w:spacing w:after="0"/>
                    <w:jc w:val="both"/>
                    <w:rPr>
                      <w:rFonts w:ascii="Arial" w:eastAsia="MS Mincho" w:hAnsi="Arial" w:cs="Arial"/>
                      <w:color w:val="FF0000"/>
                      <w:sz w:val="22"/>
                      <w:szCs w:val="22"/>
                      <w:lang w:eastAsia="ja-JP"/>
                    </w:rPr>
                  </w:pP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3EB95ED8" w14:textId="77777777" w:rsidR="00823280" w:rsidRPr="004950F8" w:rsidRDefault="00823280" w:rsidP="00823280">
                  <w:pPr>
                    <w:spacing w:after="0"/>
                    <w:jc w:val="both"/>
                    <w:rPr>
                      <w:rFonts w:ascii="Arial" w:eastAsia="MS Mincho" w:hAnsi="Arial" w:cs="Arial"/>
                      <w:color w:val="FF0000"/>
                      <w:sz w:val="22"/>
                      <w:szCs w:val="22"/>
                      <w:lang w:eastAsia="ja-JP"/>
                    </w:rPr>
                  </w:pP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68784C53" w14:textId="77777777" w:rsidR="00823280" w:rsidRPr="004950F8" w:rsidRDefault="00823280" w:rsidP="00823280">
                  <w:pPr>
                    <w:spacing w:after="0"/>
                    <w:jc w:val="both"/>
                    <w:rPr>
                      <w:rFonts w:ascii="Arial" w:eastAsia="MS Mincho" w:hAnsi="Arial" w:cs="Arial"/>
                      <w:color w:val="FF0000"/>
                      <w:sz w:val="22"/>
                      <w:szCs w:val="22"/>
                      <w:lang w:eastAsia="ja-JP"/>
                    </w:rPr>
                  </w:pPr>
                </w:p>
              </w:tc>
            </w:tr>
          </w:tbl>
          <w:p w14:paraId="2DCAD88A" w14:textId="3F643888" w:rsidR="00394DDB" w:rsidRPr="00960EC1" w:rsidRDefault="00394DDB" w:rsidP="00823280">
            <w:pPr>
              <w:spacing w:after="0"/>
              <w:jc w:val="right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59E1E106" w14:textId="2955106F" w:rsidR="00394DDB" w:rsidRPr="00960EC1" w:rsidRDefault="00394DDB" w:rsidP="00960EC1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49829A8A" w14:textId="41C478A4" w:rsidR="00394DDB" w:rsidRPr="00960EC1" w:rsidRDefault="00394DDB" w:rsidP="00960EC1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326F8789" w14:textId="44EFE22C" w:rsidR="00394DDB" w:rsidRPr="00960EC1" w:rsidRDefault="00394DDB" w:rsidP="00960EC1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7BAF5FB8" w14:textId="4518011F" w:rsidR="00394DDB" w:rsidRPr="00960EC1" w:rsidRDefault="00394DDB" w:rsidP="00960EC1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11F80497" w14:textId="54FE9146" w:rsidR="00394DDB" w:rsidRPr="00960EC1" w:rsidRDefault="00394DDB" w:rsidP="00960EC1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72D4DA29" w14:textId="09386EC8" w:rsidR="00394DDB" w:rsidRPr="00960EC1" w:rsidRDefault="00394DDB" w:rsidP="00960EC1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6AC257C5" w14:textId="57378D66" w:rsidR="00394DDB" w:rsidRPr="00960EC1" w:rsidRDefault="00394DDB" w:rsidP="00960EC1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3CAE0A97" w14:textId="35B40BDA" w:rsidR="00394DDB" w:rsidRPr="00960EC1" w:rsidRDefault="00394DDB" w:rsidP="00960EC1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7BD91D84" w14:textId="6A28AE4F" w:rsidR="00394DDB" w:rsidRPr="00960EC1" w:rsidRDefault="00394DDB" w:rsidP="00960EC1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534E48EA" w14:textId="792DB93F" w:rsidR="00394DDB" w:rsidRPr="00960EC1" w:rsidRDefault="00394DDB" w:rsidP="00960EC1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7D500B80" w14:textId="1208DDB2" w:rsidR="00394DDB" w:rsidRPr="00960EC1" w:rsidRDefault="00394DDB" w:rsidP="00960EC1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02D62D2F" w14:textId="0031D018" w:rsidR="00394DDB" w:rsidRPr="00960EC1" w:rsidRDefault="00394DDB" w:rsidP="00960EC1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6D9004F7" w14:textId="1B5753AD" w:rsidR="00394DDB" w:rsidRPr="00960EC1" w:rsidRDefault="00394DDB" w:rsidP="00960EC1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491B6DF8" w14:textId="40AF2CD2" w:rsidR="00394DDB" w:rsidRPr="00960EC1" w:rsidRDefault="00394DDB" w:rsidP="00960EC1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</w:p>
        </w:tc>
      </w:tr>
      <w:tr w:rsidR="00960EC1" w:rsidRPr="00960EC1" w14:paraId="53D3337E" w14:textId="77777777" w:rsidTr="00823280">
        <w:trPr>
          <w:trHeight w:val="305"/>
          <w:jc w:val="center"/>
        </w:trPr>
        <w:tc>
          <w:tcPr>
            <w:tcW w:w="9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631CBF7E" w14:textId="09F691B9" w:rsidR="00394DDB" w:rsidRPr="00960EC1" w:rsidRDefault="00394DDB" w:rsidP="00960EC1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60EB32D7" w14:textId="1C26722B" w:rsidR="00394DDB" w:rsidRPr="00960EC1" w:rsidRDefault="00394DDB" w:rsidP="00960EC1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3A0A5BCA" w14:textId="3788F4DC" w:rsidR="00394DDB" w:rsidRPr="00960EC1" w:rsidRDefault="00394DDB" w:rsidP="00960EC1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3A702DA0" w14:textId="257C95BB" w:rsidR="00394DDB" w:rsidRPr="00960EC1" w:rsidRDefault="00394DDB" w:rsidP="00960EC1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7C931369" w14:textId="23559688" w:rsidR="00394DDB" w:rsidRPr="00960EC1" w:rsidRDefault="00394DDB" w:rsidP="00960EC1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315C9D81" w14:textId="5045DDAA" w:rsidR="00394DDB" w:rsidRPr="00960EC1" w:rsidRDefault="00394DDB" w:rsidP="00960EC1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4913292A" w14:textId="45E72A12" w:rsidR="00394DDB" w:rsidRPr="00960EC1" w:rsidRDefault="00394DDB" w:rsidP="00960EC1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7F1F1F26" w14:textId="7A2A5AB7" w:rsidR="00394DDB" w:rsidRPr="00960EC1" w:rsidRDefault="00394DDB" w:rsidP="00960EC1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67FAEE69" w14:textId="6ED8470B" w:rsidR="00394DDB" w:rsidRPr="00960EC1" w:rsidRDefault="00394DDB" w:rsidP="00960EC1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20992ADB" w14:textId="3D40826C" w:rsidR="00394DDB" w:rsidRPr="00960EC1" w:rsidRDefault="00394DDB" w:rsidP="00960EC1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2F0DDEF0" w14:textId="0E786ED4" w:rsidR="00394DDB" w:rsidRPr="00960EC1" w:rsidRDefault="00394DDB" w:rsidP="00960EC1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422E6CB0" w14:textId="7D7F0F3C" w:rsidR="00394DDB" w:rsidRPr="00960EC1" w:rsidRDefault="00394DDB" w:rsidP="00960EC1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0A0C6B11" w14:textId="4D27734C" w:rsidR="00394DDB" w:rsidRPr="00960EC1" w:rsidRDefault="00394DDB" w:rsidP="00960EC1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19741776" w14:textId="7114FC7E" w:rsidR="00394DDB" w:rsidRPr="00960EC1" w:rsidRDefault="00394DDB" w:rsidP="00960EC1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15B4CAC2" w14:textId="02D99AD1" w:rsidR="00394DDB" w:rsidRPr="00960EC1" w:rsidRDefault="00394DDB" w:rsidP="00960EC1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</w:p>
        </w:tc>
      </w:tr>
    </w:tbl>
    <w:p w14:paraId="15D88BC3" w14:textId="77777777" w:rsidR="00A35055" w:rsidRDefault="00A35055" w:rsidP="003E5CCE">
      <w:pPr>
        <w:jc w:val="both"/>
        <w:rPr>
          <w:rFonts w:ascii="Arial" w:eastAsia="MS Mincho" w:hAnsi="Arial" w:cs="Arial"/>
          <w:bCs/>
          <w:sz w:val="24"/>
          <w:szCs w:val="24"/>
          <w:lang w:eastAsia="ja-JP"/>
        </w:rPr>
      </w:pPr>
    </w:p>
    <w:p w14:paraId="03F5305C" w14:textId="1D0991D0" w:rsidR="003E5CCE" w:rsidRPr="00A35055" w:rsidRDefault="003E5CCE" w:rsidP="003E5CCE">
      <w:pPr>
        <w:jc w:val="both"/>
        <w:rPr>
          <w:rFonts w:ascii="Arial" w:eastAsia="MS Mincho" w:hAnsi="Arial" w:cs="Arial"/>
          <w:bCs/>
          <w:sz w:val="24"/>
          <w:szCs w:val="24"/>
          <w:lang w:eastAsia="ja-JP"/>
        </w:rPr>
      </w:pPr>
      <w:proofErr w:type="spellStart"/>
      <w:r w:rsidRPr="00A35055">
        <w:rPr>
          <w:rFonts w:ascii="Arial" w:eastAsia="MS Mincho" w:hAnsi="Arial" w:cs="Arial"/>
          <w:bCs/>
          <w:sz w:val="24"/>
          <w:szCs w:val="24"/>
          <w:lang w:eastAsia="ja-JP"/>
        </w:rPr>
        <w:t>Interleaver</w:t>
      </w:r>
      <w:proofErr w:type="spellEnd"/>
      <w:r w:rsidRPr="00A35055">
        <w:rPr>
          <w:rFonts w:ascii="Arial" w:eastAsia="MS Mincho" w:hAnsi="Arial" w:cs="Arial"/>
          <w:bCs/>
          <w:sz w:val="24"/>
          <w:szCs w:val="24"/>
          <w:lang w:eastAsia="ja-JP"/>
        </w:rPr>
        <w:t xml:space="preserve"> for</w:t>
      </w:r>
      <w:r w:rsidRPr="00A35055">
        <w:rPr>
          <w:rFonts w:ascii="Calibri" w:eastAsiaTheme="minorEastAsia" w:hAnsi="Calibri" w:cs="Calibri"/>
          <w:bCs/>
          <w:color w:val="000000" w:themeColor="text1"/>
          <w:kern w:val="24"/>
          <w:sz w:val="24"/>
          <w:szCs w:val="24"/>
          <w:lang w:eastAsia="ja-JP"/>
        </w:rPr>
        <w:t xml:space="preserve"> </w:t>
      </w:r>
      <w:r w:rsidRPr="00A35055">
        <w:rPr>
          <w:rFonts w:ascii="Arial" w:eastAsia="MS Mincho" w:hAnsi="Arial" w:cs="Arial"/>
          <w:bCs/>
          <w:sz w:val="24"/>
          <w:szCs w:val="24"/>
          <w:lang w:eastAsia="ja-JP"/>
        </w:rPr>
        <w:t>CRC=0xB972F (proposed)</w:t>
      </w:r>
    </w:p>
    <w:tbl>
      <w:tblPr>
        <w:tblW w:w="9998" w:type="dxa"/>
        <w:jc w:val="right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9550"/>
        <w:gridCol w:w="32"/>
        <w:gridCol w:w="32"/>
        <w:gridCol w:w="32"/>
        <w:gridCol w:w="32"/>
        <w:gridCol w:w="32"/>
        <w:gridCol w:w="32"/>
        <w:gridCol w:w="32"/>
        <w:gridCol w:w="32"/>
        <w:gridCol w:w="32"/>
        <w:gridCol w:w="32"/>
        <w:gridCol w:w="32"/>
        <w:gridCol w:w="32"/>
        <w:gridCol w:w="32"/>
        <w:gridCol w:w="32"/>
      </w:tblGrid>
      <w:tr w:rsidR="003E5CCE" w:rsidRPr="003E5CCE" w14:paraId="28B249C1" w14:textId="77777777" w:rsidTr="00394DDB">
        <w:trPr>
          <w:trHeight w:val="294"/>
          <w:jc w:val="right"/>
        </w:trPr>
        <w:tc>
          <w:tcPr>
            <w:tcW w:w="9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tbl>
            <w:tblPr>
              <w:tblW w:w="9430" w:type="dxa"/>
              <w:jc w:val="right"/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628"/>
              <w:gridCol w:w="628"/>
              <w:gridCol w:w="628"/>
              <w:gridCol w:w="628"/>
              <w:gridCol w:w="628"/>
              <w:gridCol w:w="629"/>
              <w:gridCol w:w="629"/>
              <w:gridCol w:w="629"/>
              <w:gridCol w:w="629"/>
              <w:gridCol w:w="629"/>
              <w:gridCol w:w="629"/>
              <w:gridCol w:w="629"/>
              <w:gridCol w:w="629"/>
              <w:gridCol w:w="629"/>
              <w:gridCol w:w="629"/>
            </w:tblGrid>
            <w:tr w:rsidR="00C84EE8" w:rsidRPr="00C84EE8" w14:paraId="278E2A07" w14:textId="77777777" w:rsidTr="00C84EE8">
              <w:trPr>
                <w:trHeight w:val="259"/>
                <w:jc w:val="right"/>
              </w:trPr>
              <w:tc>
                <w:tcPr>
                  <w:tcW w:w="6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1404D289" w14:textId="77777777" w:rsidR="00394DDB" w:rsidRPr="00C84EE8" w:rsidRDefault="00C84EE8" w:rsidP="00C84EE8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C84EE8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0</w:t>
                  </w:r>
                </w:p>
              </w:tc>
              <w:tc>
                <w:tcPr>
                  <w:tcW w:w="6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180D8267" w14:textId="77777777" w:rsidR="00394DDB" w:rsidRPr="00C84EE8" w:rsidRDefault="00C84EE8" w:rsidP="00C84EE8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C84EE8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</w:t>
                  </w:r>
                </w:p>
              </w:tc>
              <w:tc>
                <w:tcPr>
                  <w:tcW w:w="6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59505879" w14:textId="77777777" w:rsidR="00394DDB" w:rsidRPr="00C84EE8" w:rsidRDefault="00C84EE8" w:rsidP="00C84EE8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C84EE8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2</w:t>
                  </w:r>
                </w:p>
              </w:tc>
              <w:tc>
                <w:tcPr>
                  <w:tcW w:w="6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7A5EF67E" w14:textId="77777777" w:rsidR="00394DDB" w:rsidRPr="00C84EE8" w:rsidRDefault="00C84EE8" w:rsidP="00C84EE8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C84EE8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3</w:t>
                  </w:r>
                </w:p>
              </w:tc>
              <w:tc>
                <w:tcPr>
                  <w:tcW w:w="6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28232621" w14:textId="77777777" w:rsidR="00394DDB" w:rsidRPr="00C84EE8" w:rsidRDefault="00C84EE8" w:rsidP="00C84EE8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C84EE8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4</w:t>
                  </w:r>
                </w:p>
              </w:tc>
              <w:tc>
                <w:tcPr>
                  <w:tcW w:w="6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677A781C" w14:textId="77777777" w:rsidR="00394DDB" w:rsidRPr="00C84EE8" w:rsidRDefault="00C84EE8" w:rsidP="00C84EE8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C84EE8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5</w:t>
                  </w:r>
                </w:p>
              </w:tc>
              <w:tc>
                <w:tcPr>
                  <w:tcW w:w="6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605EA5E2" w14:textId="77777777" w:rsidR="00394DDB" w:rsidRPr="00C84EE8" w:rsidRDefault="00C84EE8" w:rsidP="00C84EE8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C84EE8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7</w:t>
                  </w:r>
                </w:p>
              </w:tc>
              <w:tc>
                <w:tcPr>
                  <w:tcW w:w="6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2A0EB588" w14:textId="77777777" w:rsidR="00394DDB" w:rsidRPr="00C84EE8" w:rsidRDefault="00C84EE8" w:rsidP="00C84EE8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C84EE8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8</w:t>
                  </w:r>
                </w:p>
              </w:tc>
              <w:tc>
                <w:tcPr>
                  <w:tcW w:w="6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1156E180" w14:textId="77777777" w:rsidR="00394DDB" w:rsidRPr="00C84EE8" w:rsidRDefault="00C84EE8" w:rsidP="00C84EE8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C84EE8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10</w:t>
                  </w:r>
                </w:p>
              </w:tc>
              <w:tc>
                <w:tcPr>
                  <w:tcW w:w="6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4D159CBA" w14:textId="77777777" w:rsidR="00394DDB" w:rsidRPr="00C84EE8" w:rsidRDefault="00C84EE8" w:rsidP="00C84EE8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C84EE8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21</w:t>
                  </w:r>
                </w:p>
              </w:tc>
              <w:tc>
                <w:tcPr>
                  <w:tcW w:w="6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512A725F" w14:textId="77777777" w:rsidR="00394DDB" w:rsidRPr="00C84EE8" w:rsidRDefault="00C84EE8" w:rsidP="00C84EE8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C84EE8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22</w:t>
                  </w:r>
                </w:p>
              </w:tc>
              <w:tc>
                <w:tcPr>
                  <w:tcW w:w="6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64728871" w14:textId="77777777" w:rsidR="00394DDB" w:rsidRPr="00C84EE8" w:rsidRDefault="00C84EE8" w:rsidP="00C84EE8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C84EE8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23</w:t>
                  </w:r>
                </w:p>
              </w:tc>
              <w:tc>
                <w:tcPr>
                  <w:tcW w:w="6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18E94067" w14:textId="77777777" w:rsidR="00394DDB" w:rsidRPr="00C84EE8" w:rsidRDefault="00C84EE8" w:rsidP="00C84EE8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C84EE8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27</w:t>
                  </w:r>
                </w:p>
              </w:tc>
              <w:tc>
                <w:tcPr>
                  <w:tcW w:w="6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475871BB" w14:textId="77777777" w:rsidR="00394DDB" w:rsidRPr="00C84EE8" w:rsidRDefault="00C84EE8" w:rsidP="00C84EE8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C84EE8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29</w:t>
                  </w:r>
                </w:p>
              </w:tc>
              <w:tc>
                <w:tcPr>
                  <w:tcW w:w="6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270FE342" w14:textId="77777777" w:rsidR="00394DDB" w:rsidRPr="00C84EE8" w:rsidRDefault="00C84EE8" w:rsidP="00C84EE8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C84EE8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43</w:t>
                  </w:r>
                </w:p>
              </w:tc>
            </w:tr>
            <w:tr w:rsidR="00C84EE8" w:rsidRPr="00C84EE8" w14:paraId="00AAF527" w14:textId="77777777" w:rsidTr="00C84EE8">
              <w:trPr>
                <w:trHeight w:val="259"/>
                <w:jc w:val="right"/>
              </w:trPr>
              <w:tc>
                <w:tcPr>
                  <w:tcW w:w="6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13EF1A39" w14:textId="77777777" w:rsidR="00394DDB" w:rsidRPr="00C84EE8" w:rsidRDefault="00C84EE8" w:rsidP="00C84EE8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C84EE8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44</w:t>
                  </w:r>
                </w:p>
              </w:tc>
              <w:tc>
                <w:tcPr>
                  <w:tcW w:w="6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56CDC1B7" w14:textId="77777777" w:rsidR="00394DDB" w:rsidRPr="00C84EE8" w:rsidRDefault="00C84EE8" w:rsidP="00C84EE8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C84EE8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45</w:t>
                  </w:r>
                </w:p>
              </w:tc>
              <w:tc>
                <w:tcPr>
                  <w:tcW w:w="6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2E8D6E7C" w14:textId="77777777" w:rsidR="00394DDB" w:rsidRPr="00C84EE8" w:rsidRDefault="00C84EE8" w:rsidP="00C84EE8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C84EE8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46</w:t>
                  </w:r>
                </w:p>
              </w:tc>
              <w:tc>
                <w:tcPr>
                  <w:tcW w:w="6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02D45F32" w14:textId="77777777" w:rsidR="00394DDB" w:rsidRPr="00C84EE8" w:rsidRDefault="00C84EE8" w:rsidP="00C84EE8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C84EE8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47</w:t>
                  </w:r>
                </w:p>
              </w:tc>
              <w:tc>
                <w:tcPr>
                  <w:tcW w:w="6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2854B3F8" w14:textId="77777777" w:rsidR="00394DDB" w:rsidRPr="00C84EE8" w:rsidRDefault="00C84EE8" w:rsidP="00C84EE8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C84EE8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48</w:t>
                  </w:r>
                </w:p>
              </w:tc>
              <w:tc>
                <w:tcPr>
                  <w:tcW w:w="6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5488EA6A" w14:textId="77777777" w:rsidR="00394DDB" w:rsidRPr="00C84EE8" w:rsidRDefault="00C84EE8" w:rsidP="00C84EE8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C84EE8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50</w:t>
                  </w:r>
                </w:p>
              </w:tc>
              <w:tc>
                <w:tcPr>
                  <w:tcW w:w="6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2395D3A1" w14:textId="77777777" w:rsidR="00394DDB" w:rsidRPr="00C84EE8" w:rsidRDefault="00C84EE8" w:rsidP="00C84EE8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C84EE8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53</w:t>
                  </w:r>
                </w:p>
              </w:tc>
              <w:tc>
                <w:tcPr>
                  <w:tcW w:w="6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45E48946" w14:textId="77777777" w:rsidR="00394DDB" w:rsidRPr="00C84EE8" w:rsidRDefault="00C84EE8" w:rsidP="00C84EE8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C84EE8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56</w:t>
                  </w:r>
                </w:p>
              </w:tc>
              <w:tc>
                <w:tcPr>
                  <w:tcW w:w="6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6B732EB3" w14:textId="77777777" w:rsidR="00394DDB" w:rsidRPr="00C84EE8" w:rsidRDefault="00C84EE8" w:rsidP="00C84EE8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C84EE8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59</w:t>
                  </w:r>
                </w:p>
              </w:tc>
              <w:tc>
                <w:tcPr>
                  <w:tcW w:w="6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3CD374ED" w14:textId="77777777" w:rsidR="00394DDB" w:rsidRPr="00C84EE8" w:rsidRDefault="00C84EE8" w:rsidP="00C84EE8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C84EE8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62</w:t>
                  </w:r>
                </w:p>
              </w:tc>
              <w:tc>
                <w:tcPr>
                  <w:tcW w:w="6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17397128" w14:textId="77777777" w:rsidR="00394DDB" w:rsidRPr="00C84EE8" w:rsidRDefault="00C84EE8" w:rsidP="00C84EE8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C84EE8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66</w:t>
                  </w:r>
                </w:p>
              </w:tc>
              <w:tc>
                <w:tcPr>
                  <w:tcW w:w="6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11B6C2D5" w14:textId="77777777" w:rsidR="00394DDB" w:rsidRPr="00C84EE8" w:rsidRDefault="00C84EE8" w:rsidP="00C84EE8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C84EE8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67</w:t>
                  </w:r>
                </w:p>
              </w:tc>
              <w:tc>
                <w:tcPr>
                  <w:tcW w:w="6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2B5D1ACE" w14:textId="77777777" w:rsidR="00394DDB" w:rsidRPr="00C84EE8" w:rsidRDefault="00C84EE8" w:rsidP="00C84EE8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C84EE8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68</w:t>
                  </w:r>
                </w:p>
              </w:tc>
              <w:tc>
                <w:tcPr>
                  <w:tcW w:w="6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2DDA17DF" w14:textId="77777777" w:rsidR="00394DDB" w:rsidRPr="00C84EE8" w:rsidRDefault="00C84EE8" w:rsidP="00C84EE8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C84EE8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71</w:t>
                  </w:r>
                </w:p>
              </w:tc>
              <w:tc>
                <w:tcPr>
                  <w:tcW w:w="6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22D280FB" w14:textId="77777777" w:rsidR="00394DDB" w:rsidRPr="00C84EE8" w:rsidRDefault="00C84EE8" w:rsidP="00C84EE8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C84EE8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72</w:t>
                  </w:r>
                </w:p>
              </w:tc>
            </w:tr>
            <w:tr w:rsidR="00C84EE8" w:rsidRPr="00C84EE8" w14:paraId="6485F2FD" w14:textId="77777777" w:rsidTr="00C84EE8">
              <w:trPr>
                <w:trHeight w:val="259"/>
                <w:jc w:val="right"/>
              </w:trPr>
              <w:tc>
                <w:tcPr>
                  <w:tcW w:w="6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398B9616" w14:textId="77777777" w:rsidR="00394DDB" w:rsidRPr="00C84EE8" w:rsidRDefault="00C84EE8" w:rsidP="00C84EE8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C84EE8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74</w:t>
                  </w:r>
                </w:p>
              </w:tc>
              <w:tc>
                <w:tcPr>
                  <w:tcW w:w="6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3B099752" w14:textId="77777777" w:rsidR="00394DDB" w:rsidRPr="00C84EE8" w:rsidRDefault="00C84EE8" w:rsidP="00C84EE8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C84EE8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77</w:t>
                  </w:r>
                </w:p>
              </w:tc>
              <w:tc>
                <w:tcPr>
                  <w:tcW w:w="6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79FEF51C" w14:textId="77777777" w:rsidR="00394DDB" w:rsidRPr="00C84EE8" w:rsidRDefault="00C84EE8" w:rsidP="00C84EE8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C84EE8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78</w:t>
                  </w:r>
                </w:p>
              </w:tc>
              <w:tc>
                <w:tcPr>
                  <w:tcW w:w="6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450E2896" w14:textId="77777777" w:rsidR="00394DDB" w:rsidRPr="00C84EE8" w:rsidRDefault="00C84EE8" w:rsidP="00C84EE8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C84EE8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80</w:t>
                  </w:r>
                </w:p>
              </w:tc>
              <w:tc>
                <w:tcPr>
                  <w:tcW w:w="6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4B37CE3F" w14:textId="77777777" w:rsidR="00394DDB" w:rsidRPr="00C84EE8" w:rsidRDefault="00C84EE8" w:rsidP="00C84EE8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C84EE8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83</w:t>
                  </w:r>
                </w:p>
              </w:tc>
              <w:tc>
                <w:tcPr>
                  <w:tcW w:w="6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36F012DD" w14:textId="77777777" w:rsidR="00394DDB" w:rsidRPr="00C84EE8" w:rsidRDefault="00C84EE8" w:rsidP="00C84EE8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C84EE8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84</w:t>
                  </w:r>
                </w:p>
              </w:tc>
              <w:tc>
                <w:tcPr>
                  <w:tcW w:w="6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3310892B" w14:textId="77777777" w:rsidR="00394DDB" w:rsidRPr="00C84EE8" w:rsidRDefault="00C84EE8" w:rsidP="00C84EE8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C84EE8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86</w:t>
                  </w:r>
                </w:p>
              </w:tc>
              <w:tc>
                <w:tcPr>
                  <w:tcW w:w="6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1C6B0B25" w14:textId="77777777" w:rsidR="00394DDB" w:rsidRPr="00C84EE8" w:rsidRDefault="00C84EE8" w:rsidP="00C84EE8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C84EE8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87</w:t>
                  </w:r>
                </w:p>
              </w:tc>
              <w:tc>
                <w:tcPr>
                  <w:tcW w:w="6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519739B8" w14:textId="77777777" w:rsidR="00394DDB" w:rsidRPr="00C84EE8" w:rsidRDefault="00C84EE8" w:rsidP="00C84EE8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C84EE8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88</w:t>
                  </w:r>
                </w:p>
              </w:tc>
              <w:tc>
                <w:tcPr>
                  <w:tcW w:w="6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318E3949" w14:textId="77777777" w:rsidR="00394DDB" w:rsidRPr="00C84EE8" w:rsidRDefault="00C84EE8" w:rsidP="00C84EE8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C84EE8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91</w:t>
                  </w:r>
                </w:p>
              </w:tc>
              <w:tc>
                <w:tcPr>
                  <w:tcW w:w="6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38387F82" w14:textId="77777777" w:rsidR="00394DDB" w:rsidRPr="00C84EE8" w:rsidRDefault="00C84EE8" w:rsidP="00C84EE8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C84EE8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93</w:t>
                  </w:r>
                </w:p>
              </w:tc>
              <w:tc>
                <w:tcPr>
                  <w:tcW w:w="6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6A807DD5" w14:textId="77777777" w:rsidR="00394DDB" w:rsidRPr="00C84EE8" w:rsidRDefault="00C84EE8" w:rsidP="00C84EE8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C84EE8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99</w:t>
                  </w:r>
                </w:p>
              </w:tc>
              <w:tc>
                <w:tcPr>
                  <w:tcW w:w="6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5E684BE3" w14:textId="77777777" w:rsidR="00394DDB" w:rsidRPr="00C84EE8" w:rsidRDefault="00C84EE8" w:rsidP="00C84EE8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C84EE8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100</w:t>
                  </w:r>
                </w:p>
              </w:tc>
              <w:tc>
                <w:tcPr>
                  <w:tcW w:w="6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623438CD" w14:textId="77777777" w:rsidR="00394DDB" w:rsidRPr="00C84EE8" w:rsidRDefault="00C84EE8" w:rsidP="00C84EE8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C84EE8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103</w:t>
                  </w:r>
                </w:p>
              </w:tc>
              <w:tc>
                <w:tcPr>
                  <w:tcW w:w="6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0873FB8D" w14:textId="77777777" w:rsidR="00394DDB" w:rsidRPr="00C84EE8" w:rsidRDefault="00C84EE8" w:rsidP="00C84EE8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C84EE8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105</w:t>
                  </w:r>
                </w:p>
              </w:tc>
            </w:tr>
            <w:tr w:rsidR="00C84EE8" w:rsidRPr="00C84EE8" w14:paraId="2DDB8889" w14:textId="77777777" w:rsidTr="00C84EE8">
              <w:trPr>
                <w:trHeight w:val="259"/>
                <w:jc w:val="right"/>
              </w:trPr>
              <w:tc>
                <w:tcPr>
                  <w:tcW w:w="6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01C7B88B" w14:textId="77777777" w:rsidR="00394DDB" w:rsidRPr="00C84EE8" w:rsidRDefault="00C84EE8" w:rsidP="00C84EE8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C84EE8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109</w:t>
                  </w:r>
                </w:p>
              </w:tc>
              <w:tc>
                <w:tcPr>
                  <w:tcW w:w="6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65FF5DCC" w14:textId="77777777" w:rsidR="00394DDB" w:rsidRPr="00C84EE8" w:rsidRDefault="00C84EE8" w:rsidP="00C84EE8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C84EE8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110</w:t>
                  </w:r>
                </w:p>
              </w:tc>
              <w:tc>
                <w:tcPr>
                  <w:tcW w:w="6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10BE48E3" w14:textId="77777777" w:rsidR="00394DDB" w:rsidRPr="00C84EE8" w:rsidRDefault="00C84EE8" w:rsidP="00C84EE8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C84EE8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112</w:t>
                  </w:r>
                </w:p>
              </w:tc>
              <w:tc>
                <w:tcPr>
                  <w:tcW w:w="6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6EFED48D" w14:textId="77777777" w:rsidR="00394DDB" w:rsidRPr="00C84EE8" w:rsidRDefault="00C84EE8" w:rsidP="00C84EE8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C84EE8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121</w:t>
                  </w:r>
                </w:p>
              </w:tc>
              <w:tc>
                <w:tcPr>
                  <w:tcW w:w="6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412D05E1" w14:textId="77777777" w:rsidR="00394DDB" w:rsidRPr="00C84EE8" w:rsidRDefault="00C84EE8" w:rsidP="00C84EE8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C84EE8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122</w:t>
                  </w:r>
                </w:p>
              </w:tc>
              <w:tc>
                <w:tcPr>
                  <w:tcW w:w="6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77476EB6" w14:textId="77777777" w:rsidR="00394DDB" w:rsidRPr="00C84EE8" w:rsidRDefault="00C84EE8" w:rsidP="00C84EE8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C84EE8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124</w:t>
                  </w:r>
                </w:p>
              </w:tc>
              <w:tc>
                <w:tcPr>
                  <w:tcW w:w="6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0A6F447E" w14:textId="77777777" w:rsidR="00394DDB" w:rsidRPr="00C84EE8" w:rsidRDefault="00C84EE8" w:rsidP="00C84EE8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C84EE8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131</w:t>
                  </w:r>
                </w:p>
              </w:tc>
              <w:tc>
                <w:tcPr>
                  <w:tcW w:w="6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69A3395D" w14:textId="77777777" w:rsidR="00394DDB" w:rsidRPr="00C84EE8" w:rsidRDefault="00C84EE8" w:rsidP="00C84EE8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C84EE8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132</w:t>
                  </w:r>
                </w:p>
              </w:tc>
              <w:tc>
                <w:tcPr>
                  <w:tcW w:w="6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35DC8957" w14:textId="77777777" w:rsidR="00394DDB" w:rsidRPr="00C84EE8" w:rsidRDefault="00C84EE8" w:rsidP="00C84EE8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C84EE8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135</w:t>
                  </w:r>
                </w:p>
              </w:tc>
              <w:tc>
                <w:tcPr>
                  <w:tcW w:w="6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688D9F4D" w14:textId="77777777" w:rsidR="00394DDB" w:rsidRPr="00C84EE8" w:rsidRDefault="00C84EE8" w:rsidP="00C84EE8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C84EE8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138</w:t>
                  </w:r>
                </w:p>
              </w:tc>
              <w:tc>
                <w:tcPr>
                  <w:tcW w:w="6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1C253EDE" w14:textId="77777777" w:rsidR="00394DDB" w:rsidRPr="00C84EE8" w:rsidRDefault="00C84EE8" w:rsidP="00C84EE8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C84EE8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141</w:t>
                  </w:r>
                </w:p>
              </w:tc>
              <w:tc>
                <w:tcPr>
                  <w:tcW w:w="6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5BE981B8" w14:textId="77777777" w:rsidR="00394DDB" w:rsidRPr="00C84EE8" w:rsidRDefault="00C84EE8" w:rsidP="00C84EE8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C84EE8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143</w:t>
                  </w:r>
                </w:p>
              </w:tc>
              <w:tc>
                <w:tcPr>
                  <w:tcW w:w="6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28225D17" w14:textId="77777777" w:rsidR="00394DDB" w:rsidRPr="00C84EE8" w:rsidRDefault="00C84EE8" w:rsidP="00C84EE8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C84EE8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153</w:t>
                  </w:r>
                </w:p>
              </w:tc>
              <w:tc>
                <w:tcPr>
                  <w:tcW w:w="6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495A0EC0" w14:textId="77777777" w:rsidR="00394DDB" w:rsidRPr="00C84EE8" w:rsidRDefault="00C84EE8" w:rsidP="00C84EE8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C84EE8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154</w:t>
                  </w:r>
                </w:p>
              </w:tc>
              <w:tc>
                <w:tcPr>
                  <w:tcW w:w="6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1EF4BBF6" w14:textId="77777777" w:rsidR="00394DDB" w:rsidRPr="00C84EE8" w:rsidRDefault="00C84EE8" w:rsidP="00C84EE8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C84EE8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156</w:t>
                  </w:r>
                </w:p>
              </w:tc>
            </w:tr>
            <w:tr w:rsidR="00C84EE8" w:rsidRPr="00C84EE8" w14:paraId="4B4F6105" w14:textId="77777777" w:rsidTr="00C84EE8">
              <w:trPr>
                <w:trHeight w:val="259"/>
                <w:jc w:val="right"/>
              </w:trPr>
              <w:tc>
                <w:tcPr>
                  <w:tcW w:w="6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5A11C423" w14:textId="77777777" w:rsidR="00394DDB" w:rsidRPr="00C84EE8" w:rsidRDefault="00C84EE8" w:rsidP="00C84EE8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C84EE8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159</w:t>
                  </w:r>
                </w:p>
              </w:tc>
              <w:tc>
                <w:tcPr>
                  <w:tcW w:w="6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769E60C8" w14:textId="77777777" w:rsidR="00394DDB" w:rsidRPr="00C84EE8" w:rsidRDefault="00C84EE8" w:rsidP="00C84EE8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C84EE8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160</w:t>
                  </w:r>
                </w:p>
              </w:tc>
              <w:tc>
                <w:tcPr>
                  <w:tcW w:w="6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34F3D257" w14:textId="77777777" w:rsidR="00394DDB" w:rsidRPr="00C84EE8" w:rsidRDefault="00C84EE8" w:rsidP="00C84EE8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C84EE8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162</w:t>
                  </w:r>
                </w:p>
              </w:tc>
              <w:tc>
                <w:tcPr>
                  <w:tcW w:w="6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08D92CD9" w14:textId="77777777" w:rsidR="00394DDB" w:rsidRPr="00C84EE8" w:rsidRDefault="00C84EE8" w:rsidP="00C84EE8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C84EE8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175</w:t>
                  </w:r>
                </w:p>
              </w:tc>
              <w:tc>
                <w:tcPr>
                  <w:tcW w:w="6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0E9A4120" w14:textId="77777777" w:rsidR="00394DDB" w:rsidRPr="00C84EE8" w:rsidRDefault="00C84EE8" w:rsidP="00C84EE8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C84EE8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176</w:t>
                  </w:r>
                </w:p>
              </w:tc>
              <w:tc>
                <w:tcPr>
                  <w:tcW w:w="6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4EC11641" w14:textId="77777777" w:rsidR="00394DDB" w:rsidRPr="00C84EE8" w:rsidRDefault="00C84EE8" w:rsidP="00C84EE8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C84EE8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179</w:t>
                  </w:r>
                </w:p>
              </w:tc>
              <w:tc>
                <w:tcPr>
                  <w:tcW w:w="6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607FAD34" w14:textId="77777777" w:rsidR="00394DDB" w:rsidRPr="00C84EE8" w:rsidRDefault="00C84EE8" w:rsidP="00C84EE8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C84EE8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181</w:t>
                  </w:r>
                </w:p>
              </w:tc>
              <w:tc>
                <w:tcPr>
                  <w:tcW w:w="6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1D248BD2" w14:textId="77777777" w:rsidR="00394DDB" w:rsidRPr="00C84EE8" w:rsidRDefault="00C84EE8" w:rsidP="00C84EE8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C84EE8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197</w:t>
                  </w:r>
                </w:p>
              </w:tc>
              <w:tc>
                <w:tcPr>
                  <w:tcW w:w="6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1E14A84B" w14:textId="77777777" w:rsidR="00394DDB" w:rsidRPr="00C84EE8" w:rsidRDefault="00C84EE8" w:rsidP="00C84EE8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C84EE8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198</w:t>
                  </w:r>
                </w:p>
              </w:tc>
              <w:tc>
                <w:tcPr>
                  <w:tcW w:w="6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19891725" w14:textId="77777777" w:rsidR="00394DDB" w:rsidRPr="00C84EE8" w:rsidRDefault="00C84EE8" w:rsidP="00C84EE8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4950F8">
                    <w:rPr>
                      <w:rFonts w:ascii="Arial" w:eastAsia="MS Mincho" w:hAnsi="Arial" w:cs="Arial" w:hint="eastAsia"/>
                      <w:b/>
                      <w:bCs/>
                      <w:color w:val="FF0000"/>
                      <w:sz w:val="22"/>
                      <w:szCs w:val="22"/>
                      <w:lang w:eastAsia="ja-JP"/>
                    </w:rPr>
                    <w:t>200</w:t>
                  </w:r>
                </w:p>
              </w:tc>
              <w:tc>
                <w:tcPr>
                  <w:tcW w:w="6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3B49AE60" w14:textId="77777777" w:rsidR="00394DDB" w:rsidRPr="00C84EE8" w:rsidRDefault="00C84EE8" w:rsidP="00C84EE8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C84EE8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6</w:t>
                  </w:r>
                </w:p>
              </w:tc>
              <w:tc>
                <w:tcPr>
                  <w:tcW w:w="6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14B35ABD" w14:textId="77777777" w:rsidR="00394DDB" w:rsidRPr="00C84EE8" w:rsidRDefault="00C84EE8" w:rsidP="00C84EE8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C84EE8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9</w:t>
                  </w:r>
                </w:p>
              </w:tc>
              <w:tc>
                <w:tcPr>
                  <w:tcW w:w="6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3FACD189" w14:textId="77777777" w:rsidR="00394DDB" w:rsidRPr="00C84EE8" w:rsidRDefault="00C84EE8" w:rsidP="00C84EE8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C84EE8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11</w:t>
                  </w:r>
                </w:p>
              </w:tc>
              <w:tc>
                <w:tcPr>
                  <w:tcW w:w="6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63EF5C8B" w14:textId="77777777" w:rsidR="00394DDB" w:rsidRPr="00C84EE8" w:rsidRDefault="00C84EE8" w:rsidP="00C84EE8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C84EE8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24</w:t>
                  </w:r>
                </w:p>
              </w:tc>
              <w:tc>
                <w:tcPr>
                  <w:tcW w:w="6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70BE3049" w14:textId="77777777" w:rsidR="00394DDB" w:rsidRPr="00C84EE8" w:rsidRDefault="00C84EE8" w:rsidP="00C84EE8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C84EE8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28</w:t>
                  </w:r>
                </w:p>
              </w:tc>
            </w:tr>
            <w:tr w:rsidR="00C84EE8" w:rsidRPr="00C84EE8" w14:paraId="2F44DC81" w14:textId="77777777" w:rsidTr="00C84EE8">
              <w:trPr>
                <w:trHeight w:val="259"/>
                <w:jc w:val="right"/>
              </w:trPr>
              <w:tc>
                <w:tcPr>
                  <w:tcW w:w="6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3F49EA70" w14:textId="77777777" w:rsidR="00394DDB" w:rsidRPr="00C84EE8" w:rsidRDefault="00C84EE8" w:rsidP="00C84EE8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C84EE8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30</w:t>
                  </w:r>
                </w:p>
              </w:tc>
              <w:tc>
                <w:tcPr>
                  <w:tcW w:w="6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11B39A90" w14:textId="77777777" w:rsidR="00394DDB" w:rsidRPr="00C84EE8" w:rsidRDefault="00C84EE8" w:rsidP="00C84EE8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C84EE8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49</w:t>
                  </w:r>
                </w:p>
              </w:tc>
              <w:tc>
                <w:tcPr>
                  <w:tcW w:w="6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323D51EB" w14:textId="77777777" w:rsidR="00394DDB" w:rsidRPr="00C84EE8" w:rsidRDefault="00C84EE8" w:rsidP="00C84EE8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C84EE8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51</w:t>
                  </w:r>
                </w:p>
              </w:tc>
              <w:tc>
                <w:tcPr>
                  <w:tcW w:w="6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757C6269" w14:textId="77777777" w:rsidR="00394DDB" w:rsidRPr="00C84EE8" w:rsidRDefault="00C84EE8" w:rsidP="00C84EE8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C84EE8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54</w:t>
                  </w:r>
                </w:p>
              </w:tc>
              <w:tc>
                <w:tcPr>
                  <w:tcW w:w="6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3FD83F45" w14:textId="77777777" w:rsidR="00394DDB" w:rsidRPr="00C84EE8" w:rsidRDefault="00C84EE8" w:rsidP="00C84EE8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C84EE8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57</w:t>
                  </w:r>
                </w:p>
              </w:tc>
              <w:tc>
                <w:tcPr>
                  <w:tcW w:w="6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66000DE9" w14:textId="77777777" w:rsidR="00394DDB" w:rsidRPr="00C84EE8" w:rsidRDefault="00C84EE8" w:rsidP="00C84EE8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C84EE8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60</w:t>
                  </w:r>
                </w:p>
              </w:tc>
              <w:tc>
                <w:tcPr>
                  <w:tcW w:w="6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2B22874D" w14:textId="77777777" w:rsidR="00394DDB" w:rsidRPr="00C84EE8" w:rsidRDefault="00C84EE8" w:rsidP="00C84EE8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C84EE8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63</w:t>
                  </w:r>
                </w:p>
              </w:tc>
              <w:tc>
                <w:tcPr>
                  <w:tcW w:w="6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66AD5EC6" w14:textId="77777777" w:rsidR="00394DDB" w:rsidRPr="00C84EE8" w:rsidRDefault="00C84EE8" w:rsidP="00C84EE8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C84EE8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69</w:t>
                  </w:r>
                </w:p>
              </w:tc>
              <w:tc>
                <w:tcPr>
                  <w:tcW w:w="6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2419CEE9" w14:textId="77777777" w:rsidR="00394DDB" w:rsidRPr="00C84EE8" w:rsidRDefault="00C84EE8" w:rsidP="00C84EE8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C84EE8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73</w:t>
                  </w:r>
                </w:p>
              </w:tc>
              <w:tc>
                <w:tcPr>
                  <w:tcW w:w="6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0D239996" w14:textId="77777777" w:rsidR="00394DDB" w:rsidRPr="00C84EE8" w:rsidRDefault="00C84EE8" w:rsidP="00C84EE8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C84EE8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75</w:t>
                  </w:r>
                </w:p>
              </w:tc>
              <w:tc>
                <w:tcPr>
                  <w:tcW w:w="6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29C7DA46" w14:textId="77777777" w:rsidR="00394DDB" w:rsidRPr="00C84EE8" w:rsidRDefault="00C84EE8" w:rsidP="00C84EE8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C84EE8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79</w:t>
                  </w:r>
                </w:p>
              </w:tc>
              <w:tc>
                <w:tcPr>
                  <w:tcW w:w="6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730D6D8B" w14:textId="77777777" w:rsidR="00394DDB" w:rsidRPr="00C84EE8" w:rsidRDefault="00C84EE8" w:rsidP="00C84EE8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C84EE8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81</w:t>
                  </w:r>
                </w:p>
              </w:tc>
              <w:tc>
                <w:tcPr>
                  <w:tcW w:w="6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65305D96" w14:textId="77777777" w:rsidR="00394DDB" w:rsidRPr="00C84EE8" w:rsidRDefault="00C84EE8" w:rsidP="00C84EE8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C84EE8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85</w:t>
                  </w:r>
                </w:p>
              </w:tc>
              <w:tc>
                <w:tcPr>
                  <w:tcW w:w="6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0B833982" w14:textId="77777777" w:rsidR="00394DDB" w:rsidRPr="00C84EE8" w:rsidRDefault="00C84EE8" w:rsidP="00C84EE8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C84EE8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89</w:t>
                  </w:r>
                </w:p>
              </w:tc>
              <w:tc>
                <w:tcPr>
                  <w:tcW w:w="6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4441E6ED" w14:textId="77777777" w:rsidR="00394DDB" w:rsidRPr="00C84EE8" w:rsidRDefault="00C84EE8" w:rsidP="00C84EE8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C84EE8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92</w:t>
                  </w:r>
                </w:p>
              </w:tc>
            </w:tr>
            <w:tr w:rsidR="00C84EE8" w:rsidRPr="00C84EE8" w14:paraId="20337DAC" w14:textId="77777777" w:rsidTr="00C84EE8">
              <w:trPr>
                <w:trHeight w:val="259"/>
                <w:jc w:val="right"/>
              </w:trPr>
              <w:tc>
                <w:tcPr>
                  <w:tcW w:w="6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7FCC027F" w14:textId="77777777" w:rsidR="00394DDB" w:rsidRPr="00C84EE8" w:rsidRDefault="00C84EE8" w:rsidP="00C84EE8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C84EE8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94</w:t>
                  </w:r>
                </w:p>
              </w:tc>
              <w:tc>
                <w:tcPr>
                  <w:tcW w:w="6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5088C6D6" w14:textId="77777777" w:rsidR="00394DDB" w:rsidRPr="00C84EE8" w:rsidRDefault="00C84EE8" w:rsidP="00C84EE8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C84EE8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101</w:t>
                  </w:r>
                </w:p>
              </w:tc>
              <w:tc>
                <w:tcPr>
                  <w:tcW w:w="6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2A40CD98" w14:textId="77777777" w:rsidR="00394DDB" w:rsidRPr="00C84EE8" w:rsidRDefault="00C84EE8" w:rsidP="00C84EE8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C84EE8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104</w:t>
                  </w:r>
                </w:p>
              </w:tc>
              <w:tc>
                <w:tcPr>
                  <w:tcW w:w="6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131C0F7F" w14:textId="77777777" w:rsidR="00394DDB" w:rsidRPr="00C84EE8" w:rsidRDefault="00C84EE8" w:rsidP="00C84EE8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C84EE8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106</w:t>
                  </w:r>
                </w:p>
              </w:tc>
              <w:tc>
                <w:tcPr>
                  <w:tcW w:w="6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368B355B" w14:textId="77777777" w:rsidR="00394DDB" w:rsidRPr="00C84EE8" w:rsidRDefault="00C84EE8" w:rsidP="00C84EE8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C84EE8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111</w:t>
                  </w:r>
                </w:p>
              </w:tc>
              <w:tc>
                <w:tcPr>
                  <w:tcW w:w="6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158AC312" w14:textId="77777777" w:rsidR="00394DDB" w:rsidRPr="00C84EE8" w:rsidRDefault="00C84EE8" w:rsidP="00C84EE8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C84EE8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113</w:t>
                  </w:r>
                </w:p>
              </w:tc>
              <w:tc>
                <w:tcPr>
                  <w:tcW w:w="6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076A494F" w14:textId="77777777" w:rsidR="00394DDB" w:rsidRPr="00C84EE8" w:rsidRDefault="00C84EE8" w:rsidP="00C84EE8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C84EE8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123</w:t>
                  </w:r>
                </w:p>
              </w:tc>
              <w:tc>
                <w:tcPr>
                  <w:tcW w:w="6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138AFEEB" w14:textId="77777777" w:rsidR="00394DDB" w:rsidRPr="00C84EE8" w:rsidRDefault="00C84EE8" w:rsidP="00C84EE8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C84EE8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125</w:t>
                  </w:r>
                </w:p>
              </w:tc>
              <w:tc>
                <w:tcPr>
                  <w:tcW w:w="6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56623F15" w14:textId="77777777" w:rsidR="00394DDB" w:rsidRPr="00C84EE8" w:rsidRDefault="00C84EE8" w:rsidP="00C84EE8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C84EE8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133</w:t>
                  </w:r>
                </w:p>
              </w:tc>
              <w:tc>
                <w:tcPr>
                  <w:tcW w:w="6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121AEDEF" w14:textId="77777777" w:rsidR="00394DDB" w:rsidRPr="00C84EE8" w:rsidRDefault="00C84EE8" w:rsidP="00C84EE8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C84EE8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136</w:t>
                  </w:r>
                </w:p>
              </w:tc>
              <w:tc>
                <w:tcPr>
                  <w:tcW w:w="6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2E26B37B" w14:textId="77777777" w:rsidR="00394DDB" w:rsidRPr="00C84EE8" w:rsidRDefault="00C84EE8" w:rsidP="00C84EE8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C84EE8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139</w:t>
                  </w:r>
                </w:p>
              </w:tc>
              <w:tc>
                <w:tcPr>
                  <w:tcW w:w="6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1DC03E5E" w14:textId="77777777" w:rsidR="00394DDB" w:rsidRPr="00C84EE8" w:rsidRDefault="00C84EE8" w:rsidP="00C84EE8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C84EE8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142</w:t>
                  </w:r>
                </w:p>
              </w:tc>
              <w:tc>
                <w:tcPr>
                  <w:tcW w:w="6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732556F7" w14:textId="77777777" w:rsidR="00394DDB" w:rsidRPr="00C84EE8" w:rsidRDefault="00C84EE8" w:rsidP="00C84EE8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C84EE8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144</w:t>
                  </w:r>
                </w:p>
              </w:tc>
              <w:tc>
                <w:tcPr>
                  <w:tcW w:w="6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7A86321F" w14:textId="77777777" w:rsidR="00394DDB" w:rsidRPr="00C84EE8" w:rsidRDefault="00C84EE8" w:rsidP="00C84EE8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C84EE8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155</w:t>
                  </w:r>
                </w:p>
              </w:tc>
              <w:tc>
                <w:tcPr>
                  <w:tcW w:w="6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093DBACA" w14:textId="77777777" w:rsidR="00394DDB" w:rsidRPr="00C84EE8" w:rsidRDefault="00C84EE8" w:rsidP="00C84EE8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C84EE8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157</w:t>
                  </w:r>
                </w:p>
              </w:tc>
            </w:tr>
            <w:tr w:rsidR="00C84EE8" w:rsidRPr="00C84EE8" w14:paraId="0EC0E0E9" w14:textId="77777777" w:rsidTr="00C84EE8">
              <w:trPr>
                <w:trHeight w:val="259"/>
                <w:jc w:val="right"/>
              </w:trPr>
              <w:tc>
                <w:tcPr>
                  <w:tcW w:w="6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7269025A" w14:textId="77777777" w:rsidR="00394DDB" w:rsidRPr="00C84EE8" w:rsidRDefault="00C84EE8" w:rsidP="00C84EE8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C84EE8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161</w:t>
                  </w:r>
                </w:p>
              </w:tc>
              <w:tc>
                <w:tcPr>
                  <w:tcW w:w="6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418C32DA" w14:textId="77777777" w:rsidR="00394DDB" w:rsidRPr="00C84EE8" w:rsidRDefault="00C84EE8" w:rsidP="00C84EE8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C84EE8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163</w:t>
                  </w:r>
                </w:p>
              </w:tc>
              <w:tc>
                <w:tcPr>
                  <w:tcW w:w="6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3A87AE49" w14:textId="77777777" w:rsidR="00394DDB" w:rsidRPr="00C84EE8" w:rsidRDefault="00C84EE8" w:rsidP="00C84EE8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C84EE8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177</w:t>
                  </w:r>
                </w:p>
              </w:tc>
              <w:tc>
                <w:tcPr>
                  <w:tcW w:w="6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0235FF3D" w14:textId="77777777" w:rsidR="00394DDB" w:rsidRPr="00C84EE8" w:rsidRDefault="00C84EE8" w:rsidP="00C84EE8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C84EE8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180</w:t>
                  </w:r>
                </w:p>
              </w:tc>
              <w:tc>
                <w:tcPr>
                  <w:tcW w:w="6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6C8D7D08" w14:textId="77777777" w:rsidR="00394DDB" w:rsidRPr="00C84EE8" w:rsidRDefault="00C84EE8" w:rsidP="00C84EE8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C84EE8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182</w:t>
                  </w:r>
                </w:p>
              </w:tc>
              <w:tc>
                <w:tcPr>
                  <w:tcW w:w="6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0B028CC1" w14:textId="77777777" w:rsidR="00394DDB" w:rsidRPr="00C84EE8" w:rsidRDefault="00C84EE8" w:rsidP="00C84EE8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C84EE8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199</w:t>
                  </w:r>
                </w:p>
              </w:tc>
              <w:tc>
                <w:tcPr>
                  <w:tcW w:w="6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7BDE8148" w14:textId="77777777" w:rsidR="00394DDB" w:rsidRPr="00C84EE8" w:rsidRDefault="00C84EE8" w:rsidP="00C84EE8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4950F8">
                    <w:rPr>
                      <w:rFonts w:ascii="Arial" w:eastAsia="MS Mincho" w:hAnsi="Arial" w:cs="Arial" w:hint="eastAsia"/>
                      <w:b/>
                      <w:bCs/>
                      <w:color w:val="FF0000"/>
                      <w:sz w:val="22"/>
                      <w:szCs w:val="22"/>
                      <w:lang w:eastAsia="ja-JP"/>
                    </w:rPr>
                    <w:t>201</w:t>
                  </w:r>
                </w:p>
              </w:tc>
              <w:tc>
                <w:tcPr>
                  <w:tcW w:w="6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221297B3" w14:textId="77777777" w:rsidR="00394DDB" w:rsidRPr="00C84EE8" w:rsidRDefault="00C84EE8" w:rsidP="00C84EE8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C84EE8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12</w:t>
                  </w:r>
                </w:p>
              </w:tc>
              <w:tc>
                <w:tcPr>
                  <w:tcW w:w="6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3E528120" w14:textId="77777777" w:rsidR="00394DDB" w:rsidRPr="00C84EE8" w:rsidRDefault="00C84EE8" w:rsidP="00C84EE8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C84EE8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25</w:t>
                  </w:r>
                </w:p>
              </w:tc>
              <w:tc>
                <w:tcPr>
                  <w:tcW w:w="6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7E306CF5" w14:textId="77777777" w:rsidR="00394DDB" w:rsidRPr="00C84EE8" w:rsidRDefault="00C84EE8" w:rsidP="00C84EE8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C84EE8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31</w:t>
                  </w:r>
                </w:p>
              </w:tc>
              <w:tc>
                <w:tcPr>
                  <w:tcW w:w="6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22D0E605" w14:textId="77777777" w:rsidR="00394DDB" w:rsidRPr="00C84EE8" w:rsidRDefault="00C84EE8" w:rsidP="00C84EE8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C84EE8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52</w:t>
                  </w:r>
                </w:p>
              </w:tc>
              <w:tc>
                <w:tcPr>
                  <w:tcW w:w="6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431520C3" w14:textId="77777777" w:rsidR="00394DDB" w:rsidRPr="00C84EE8" w:rsidRDefault="00C84EE8" w:rsidP="00C84EE8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C84EE8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55</w:t>
                  </w:r>
                </w:p>
              </w:tc>
              <w:tc>
                <w:tcPr>
                  <w:tcW w:w="6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1C96B59B" w14:textId="77777777" w:rsidR="00394DDB" w:rsidRPr="00C84EE8" w:rsidRDefault="00C84EE8" w:rsidP="00C84EE8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C84EE8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58</w:t>
                  </w:r>
                </w:p>
              </w:tc>
              <w:tc>
                <w:tcPr>
                  <w:tcW w:w="6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5CC1A9D6" w14:textId="77777777" w:rsidR="00394DDB" w:rsidRPr="00C84EE8" w:rsidRDefault="00C84EE8" w:rsidP="00C84EE8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C84EE8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61</w:t>
                  </w:r>
                </w:p>
              </w:tc>
              <w:tc>
                <w:tcPr>
                  <w:tcW w:w="6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0C9D6F3B" w14:textId="77777777" w:rsidR="00394DDB" w:rsidRPr="00C84EE8" w:rsidRDefault="00C84EE8" w:rsidP="00C84EE8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C84EE8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64</w:t>
                  </w:r>
                </w:p>
              </w:tc>
            </w:tr>
            <w:tr w:rsidR="00C84EE8" w:rsidRPr="00C84EE8" w14:paraId="2797B02A" w14:textId="77777777" w:rsidTr="00C84EE8">
              <w:trPr>
                <w:trHeight w:val="259"/>
                <w:jc w:val="right"/>
              </w:trPr>
              <w:tc>
                <w:tcPr>
                  <w:tcW w:w="6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18810025" w14:textId="77777777" w:rsidR="00394DDB" w:rsidRPr="00C84EE8" w:rsidRDefault="00C84EE8" w:rsidP="00C84EE8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C84EE8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70</w:t>
                  </w:r>
                </w:p>
              </w:tc>
              <w:tc>
                <w:tcPr>
                  <w:tcW w:w="6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27EF5972" w14:textId="77777777" w:rsidR="00394DDB" w:rsidRPr="00C84EE8" w:rsidRDefault="00C84EE8" w:rsidP="00C84EE8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C84EE8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76</w:t>
                  </w:r>
                </w:p>
              </w:tc>
              <w:tc>
                <w:tcPr>
                  <w:tcW w:w="6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24472143" w14:textId="77777777" w:rsidR="00394DDB" w:rsidRPr="00C84EE8" w:rsidRDefault="00C84EE8" w:rsidP="00C84EE8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C84EE8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82</w:t>
                  </w:r>
                </w:p>
              </w:tc>
              <w:tc>
                <w:tcPr>
                  <w:tcW w:w="6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57D3DFAE" w14:textId="77777777" w:rsidR="00394DDB" w:rsidRPr="00C84EE8" w:rsidRDefault="00C84EE8" w:rsidP="00C84EE8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C84EE8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90</w:t>
                  </w:r>
                </w:p>
              </w:tc>
              <w:tc>
                <w:tcPr>
                  <w:tcW w:w="6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7638F5F7" w14:textId="77777777" w:rsidR="00394DDB" w:rsidRPr="00C84EE8" w:rsidRDefault="00C84EE8" w:rsidP="00C84EE8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C84EE8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95</w:t>
                  </w:r>
                </w:p>
              </w:tc>
              <w:tc>
                <w:tcPr>
                  <w:tcW w:w="6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02410A2F" w14:textId="77777777" w:rsidR="00394DDB" w:rsidRPr="00C84EE8" w:rsidRDefault="00C84EE8" w:rsidP="00C84EE8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C84EE8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102</w:t>
                  </w:r>
                </w:p>
              </w:tc>
              <w:tc>
                <w:tcPr>
                  <w:tcW w:w="6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14304D85" w14:textId="77777777" w:rsidR="00394DDB" w:rsidRPr="00C84EE8" w:rsidRDefault="00C84EE8" w:rsidP="00C84EE8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C84EE8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107</w:t>
                  </w:r>
                </w:p>
              </w:tc>
              <w:tc>
                <w:tcPr>
                  <w:tcW w:w="6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1C1AB3C0" w14:textId="77777777" w:rsidR="00394DDB" w:rsidRPr="00C84EE8" w:rsidRDefault="00C84EE8" w:rsidP="00C84EE8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C84EE8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114</w:t>
                  </w:r>
                </w:p>
              </w:tc>
              <w:tc>
                <w:tcPr>
                  <w:tcW w:w="6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476E7B5B" w14:textId="77777777" w:rsidR="00394DDB" w:rsidRPr="00C84EE8" w:rsidRDefault="00C84EE8" w:rsidP="00C84EE8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C84EE8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126</w:t>
                  </w:r>
                </w:p>
              </w:tc>
              <w:tc>
                <w:tcPr>
                  <w:tcW w:w="6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747F2B25" w14:textId="77777777" w:rsidR="00394DDB" w:rsidRPr="00C84EE8" w:rsidRDefault="00C84EE8" w:rsidP="00C84EE8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C84EE8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134</w:t>
                  </w:r>
                </w:p>
              </w:tc>
              <w:tc>
                <w:tcPr>
                  <w:tcW w:w="6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4DA72985" w14:textId="77777777" w:rsidR="00394DDB" w:rsidRPr="00C84EE8" w:rsidRDefault="00C84EE8" w:rsidP="00C84EE8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C84EE8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137</w:t>
                  </w:r>
                </w:p>
              </w:tc>
              <w:tc>
                <w:tcPr>
                  <w:tcW w:w="6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20F0AF8E" w14:textId="77777777" w:rsidR="00394DDB" w:rsidRPr="00C84EE8" w:rsidRDefault="00C84EE8" w:rsidP="00C84EE8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C84EE8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140</w:t>
                  </w:r>
                </w:p>
              </w:tc>
              <w:tc>
                <w:tcPr>
                  <w:tcW w:w="6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4C8BA510" w14:textId="77777777" w:rsidR="00394DDB" w:rsidRPr="00C84EE8" w:rsidRDefault="00C84EE8" w:rsidP="00C84EE8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C84EE8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145</w:t>
                  </w:r>
                </w:p>
              </w:tc>
              <w:tc>
                <w:tcPr>
                  <w:tcW w:w="6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244845C9" w14:textId="77777777" w:rsidR="00394DDB" w:rsidRPr="00C84EE8" w:rsidRDefault="00C84EE8" w:rsidP="00C84EE8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C84EE8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158</w:t>
                  </w:r>
                </w:p>
              </w:tc>
              <w:tc>
                <w:tcPr>
                  <w:tcW w:w="6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03A9E3E0" w14:textId="77777777" w:rsidR="00394DDB" w:rsidRPr="00C84EE8" w:rsidRDefault="00C84EE8" w:rsidP="00C84EE8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C84EE8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164</w:t>
                  </w:r>
                </w:p>
              </w:tc>
            </w:tr>
            <w:tr w:rsidR="00C84EE8" w:rsidRPr="00C84EE8" w14:paraId="51562112" w14:textId="77777777" w:rsidTr="00C84EE8">
              <w:trPr>
                <w:trHeight w:val="259"/>
                <w:jc w:val="right"/>
              </w:trPr>
              <w:tc>
                <w:tcPr>
                  <w:tcW w:w="6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014E000C" w14:textId="77777777" w:rsidR="00394DDB" w:rsidRPr="00C84EE8" w:rsidRDefault="00C84EE8" w:rsidP="00C84EE8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C84EE8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178</w:t>
                  </w:r>
                </w:p>
              </w:tc>
              <w:tc>
                <w:tcPr>
                  <w:tcW w:w="6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28647619" w14:textId="77777777" w:rsidR="00394DDB" w:rsidRPr="00C84EE8" w:rsidRDefault="00C84EE8" w:rsidP="00C84EE8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C84EE8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183</w:t>
                  </w:r>
                </w:p>
              </w:tc>
              <w:tc>
                <w:tcPr>
                  <w:tcW w:w="6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3113573B" w14:textId="77777777" w:rsidR="00394DDB" w:rsidRPr="00C84EE8" w:rsidRDefault="00C84EE8" w:rsidP="00C84EE8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4950F8">
                    <w:rPr>
                      <w:rFonts w:ascii="Arial" w:eastAsia="MS Mincho" w:hAnsi="Arial" w:cs="Arial" w:hint="eastAsia"/>
                      <w:b/>
                      <w:bCs/>
                      <w:color w:val="FF0000"/>
                      <w:sz w:val="22"/>
                      <w:szCs w:val="22"/>
                      <w:lang w:eastAsia="ja-JP"/>
                    </w:rPr>
                    <w:t>202</w:t>
                  </w:r>
                </w:p>
              </w:tc>
              <w:tc>
                <w:tcPr>
                  <w:tcW w:w="6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4E062F9D" w14:textId="77777777" w:rsidR="00394DDB" w:rsidRPr="00C84EE8" w:rsidRDefault="00C84EE8" w:rsidP="00C84EE8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C84EE8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13</w:t>
                  </w:r>
                </w:p>
              </w:tc>
              <w:tc>
                <w:tcPr>
                  <w:tcW w:w="6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5E5D6C91" w14:textId="77777777" w:rsidR="00394DDB" w:rsidRPr="00C84EE8" w:rsidRDefault="00C84EE8" w:rsidP="00C84EE8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C84EE8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14</w:t>
                  </w:r>
                </w:p>
              </w:tc>
              <w:tc>
                <w:tcPr>
                  <w:tcW w:w="6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411AE6B2" w14:textId="77777777" w:rsidR="00394DDB" w:rsidRPr="00C84EE8" w:rsidRDefault="00C84EE8" w:rsidP="00C84EE8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C84EE8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15</w:t>
                  </w:r>
                </w:p>
              </w:tc>
              <w:tc>
                <w:tcPr>
                  <w:tcW w:w="6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40110358" w14:textId="77777777" w:rsidR="00394DDB" w:rsidRPr="00C84EE8" w:rsidRDefault="00C84EE8" w:rsidP="00C84EE8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C84EE8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16</w:t>
                  </w:r>
                </w:p>
              </w:tc>
              <w:tc>
                <w:tcPr>
                  <w:tcW w:w="6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67BA2826" w14:textId="77777777" w:rsidR="00394DDB" w:rsidRPr="00C84EE8" w:rsidRDefault="00C84EE8" w:rsidP="00C84EE8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C84EE8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17</w:t>
                  </w:r>
                </w:p>
              </w:tc>
              <w:tc>
                <w:tcPr>
                  <w:tcW w:w="6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6BA32A32" w14:textId="77777777" w:rsidR="00394DDB" w:rsidRPr="00C84EE8" w:rsidRDefault="00C84EE8" w:rsidP="00C84EE8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C84EE8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18</w:t>
                  </w:r>
                </w:p>
              </w:tc>
              <w:tc>
                <w:tcPr>
                  <w:tcW w:w="6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6D96ABAF" w14:textId="77777777" w:rsidR="00394DDB" w:rsidRPr="00C84EE8" w:rsidRDefault="00C84EE8" w:rsidP="00C84EE8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C84EE8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19</w:t>
                  </w:r>
                </w:p>
              </w:tc>
              <w:tc>
                <w:tcPr>
                  <w:tcW w:w="6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48454B97" w14:textId="77777777" w:rsidR="00394DDB" w:rsidRPr="00C84EE8" w:rsidRDefault="00C84EE8" w:rsidP="00C84EE8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C84EE8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20</w:t>
                  </w:r>
                </w:p>
              </w:tc>
              <w:tc>
                <w:tcPr>
                  <w:tcW w:w="6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2571B2CE" w14:textId="77777777" w:rsidR="00394DDB" w:rsidRPr="00C84EE8" w:rsidRDefault="00C84EE8" w:rsidP="00C84EE8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C84EE8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26</w:t>
                  </w:r>
                </w:p>
              </w:tc>
              <w:tc>
                <w:tcPr>
                  <w:tcW w:w="6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15E53F3D" w14:textId="77777777" w:rsidR="00394DDB" w:rsidRPr="00C84EE8" w:rsidRDefault="00C84EE8" w:rsidP="00C84EE8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C84EE8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32</w:t>
                  </w:r>
                </w:p>
              </w:tc>
              <w:tc>
                <w:tcPr>
                  <w:tcW w:w="6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16B7B5B2" w14:textId="77777777" w:rsidR="00394DDB" w:rsidRPr="00C84EE8" w:rsidRDefault="00C84EE8" w:rsidP="00C84EE8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C84EE8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33</w:t>
                  </w:r>
                </w:p>
              </w:tc>
              <w:tc>
                <w:tcPr>
                  <w:tcW w:w="6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20C2196D" w14:textId="77777777" w:rsidR="00394DDB" w:rsidRPr="00C84EE8" w:rsidRDefault="00C84EE8" w:rsidP="00C84EE8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C84EE8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34</w:t>
                  </w:r>
                </w:p>
              </w:tc>
            </w:tr>
            <w:tr w:rsidR="00C84EE8" w:rsidRPr="00C84EE8" w14:paraId="22DFF7F2" w14:textId="77777777" w:rsidTr="00C84EE8">
              <w:trPr>
                <w:trHeight w:val="259"/>
                <w:jc w:val="right"/>
              </w:trPr>
              <w:tc>
                <w:tcPr>
                  <w:tcW w:w="6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703F8B66" w14:textId="77777777" w:rsidR="00394DDB" w:rsidRPr="00C84EE8" w:rsidRDefault="00C84EE8" w:rsidP="00C84EE8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C84EE8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35</w:t>
                  </w:r>
                </w:p>
              </w:tc>
              <w:tc>
                <w:tcPr>
                  <w:tcW w:w="6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50D3BC6B" w14:textId="77777777" w:rsidR="00394DDB" w:rsidRPr="00C84EE8" w:rsidRDefault="00C84EE8" w:rsidP="00C84EE8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C84EE8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36</w:t>
                  </w:r>
                </w:p>
              </w:tc>
              <w:tc>
                <w:tcPr>
                  <w:tcW w:w="6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65F03228" w14:textId="77777777" w:rsidR="00394DDB" w:rsidRPr="00C84EE8" w:rsidRDefault="00C84EE8" w:rsidP="00C84EE8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C84EE8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37</w:t>
                  </w:r>
                </w:p>
              </w:tc>
              <w:tc>
                <w:tcPr>
                  <w:tcW w:w="6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4AC107D7" w14:textId="77777777" w:rsidR="00394DDB" w:rsidRPr="00C84EE8" w:rsidRDefault="00C84EE8" w:rsidP="00C84EE8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C84EE8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38</w:t>
                  </w:r>
                </w:p>
              </w:tc>
              <w:tc>
                <w:tcPr>
                  <w:tcW w:w="6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6A569EBE" w14:textId="77777777" w:rsidR="00394DDB" w:rsidRPr="00C84EE8" w:rsidRDefault="00C84EE8" w:rsidP="00C84EE8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C84EE8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39</w:t>
                  </w:r>
                </w:p>
              </w:tc>
              <w:tc>
                <w:tcPr>
                  <w:tcW w:w="6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1814BE7C" w14:textId="77777777" w:rsidR="00394DDB" w:rsidRPr="00C84EE8" w:rsidRDefault="00C84EE8" w:rsidP="00C84EE8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C84EE8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40</w:t>
                  </w:r>
                </w:p>
              </w:tc>
              <w:tc>
                <w:tcPr>
                  <w:tcW w:w="6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6EDC5E41" w14:textId="77777777" w:rsidR="00394DDB" w:rsidRPr="00C84EE8" w:rsidRDefault="00C84EE8" w:rsidP="00C84EE8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C84EE8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41</w:t>
                  </w:r>
                </w:p>
              </w:tc>
              <w:tc>
                <w:tcPr>
                  <w:tcW w:w="6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1718E132" w14:textId="77777777" w:rsidR="00394DDB" w:rsidRPr="00C84EE8" w:rsidRDefault="00C84EE8" w:rsidP="00C84EE8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C84EE8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42</w:t>
                  </w:r>
                </w:p>
              </w:tc>
              <w:tc>
                <w:tcPr>
                  <w:tcW w:w="6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3083FF20" w14:textId="77777777" w:rsidR="00394DDB" w:rsidRPr="00C84EE8" w:rsidRDefault="00C84EE8" w:rsidP="00C84EE8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C84EE8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65</w:t>
                  </w:r>
                </w:p>
              </w:tc>
              <w:tc>
                <w:tcPr>
                  <w:tcW w:w="6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52DF3ECC" w14:textId="77777777" w:rsidR="00394DDB" w:rsidRPr="00C84EE8" w:rsidRDefault="00C84EE8" w:rsidP="00C84EE8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C84EE8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96</w:t>
                  </w:r>
                </w:p>
              </w:tc>
              <w:tc>
                <w:tcPr>
                  <w:tcW w:w="6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5978FF96" w14:textId="77777777" w:rsidR="00394DDB" w:rsidRPr="00C84EE8" w:rsidRDefault="00C84EE8" w:rsidP="00C84EE8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C84EE8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97</w:t>
                  </w:r>
                </w:p>
              </w:tc>
              <w:tc>
                <w:tcPr>
                  <w:tcW w:w="6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11F1F16A" w14:textId="77777777" w:rsidR="00394DDB" w:rsidRPr="00C84EE8" w:rsidRDefault="00C84EE8" w:rsidP="00C84EE8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C84EE8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98</w:t>
                  </w:r>
                </w:p>
              </w:tc>
              <w:tc>
                <w:tcPr>
                  <w:tcW w:w="6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09C733C5" w14:textId="77777777" w:rsidR="00394DDB" w:rsidRPr="00C84EE8" w:rsidRDefault="00C84EE8" w:rsidP="00C84EE8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C84EE8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108</w:t>
                  </w:r>
                </w:p>
              </w:tc>
              <w:tc>
                <w:tcPr>
                  <w:tcW w:w="6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3A19D240" w14:textId="77777777" w:rsidR="00394DDB" w:rsidRPr="00C84EE8" w:rsidRDefault="00C84EE8" w:rsidP="00C84EE8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C84EE8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115</w:t>
                  </w:r>
                </w:p>
              </w:tc>
              <w:tc>
                <w:tcPr>
                  <w:tcW w:w="6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0BA3B83F" w14:textId="77777777" w:rsidR="00394DDB" w:rsidRPr="00C84EE8" w:rsidRDefault="00C84EE8" w:rsidP="00C84EE8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C84EE8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116</w:t>
                  </w:r>
                </w:p>
              </w:tc>
            </w:tr>
            <w:tr w:rsidR="00C84EE8" w:rsidRPr="00C84EE8" w14:paraId="3166A9C0" w14:textId="77777777" w:rsidTr="00C84EE8">
              <w:trPr>
                <w:trHeight w:val="259"/>
                <w:jc w:val="right"/>
              </w:trPr>
              <w:tc>
                <w:tcPr>
                  <w:tcW w:w="6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0537B517" w14:textId="77777777" w:rsidR="00394DDB" w:rsidRPr="00C84EE8" w:rsidRDefault="00C84EE8" w:rsidP="00C84EE8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C84EE8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117</w:t>
                  </w:r>
                </w:p>
              </w:tc>
              <w:tc>
                <w:tcPr>
                  <w:tcW w:w="6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452AF358" w14:textId="77777777" w:rsidR="00394DDB" w:rsidRPr="00C84EE8" w:rsidRDefault="00C84EE8" w:rsidP="00C84EE8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C84EE8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118</w:t>
                  </w:r>
                </w:p>
              </w:tc>
              <w:tc>
                <w:tcPr>
                  <w:tcW w:w="6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1BC65575" w14:textId="77777777" w:rsidR="00394DDB" w:rsidRPr="00C84EE8" w:rsidRDefault="00C84EE8" w:rsidP="00C84EE8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C84EE8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119</w:t>
                  </w:r>
                </w:p>
              </w:tc>
              <w:tc>
                <w:tcPr>
                  <w:tcW w:w="6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22C91EDB" w14:textId="77777777" w:rsidR="00394DDB" w:rsidRPr="00C84EE8" w:rsidRDefault="00C84EE8" w:rsidP="00C84EE8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C84EE8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120</w:t>
                  </w:r>
                </w:p>
              </w:tc>
              <w:tc>
                <w:tcPr>
                  <w:tcW w:w="6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18B177A0" w14:textId="77777777" w:rsidR="00394DDB" w:rsidRPr="00C84EE8" w:rsidRDefault="00C84EE8" w:rsidP="00C84EE8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C84EE8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127</w:t>
                  </w:r>
                </w:p>
              </w:tc>
              <w:tc>
                <w:tcPr>
                  <w:tcW w:w="6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6B46F436" w14:textId="77777777" w:rsidR="00394DDB" w:rsidRPr="00C84EE8" w:rsidRDefault="00C84EE8" w:rsidP="00C84EE8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C84EE8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128</w:t>
                  </w:r>
                </w:p>
              </w:tc>
              <w:tc>
                <w:tcPr>
                  <w:tcW w:w="6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1C13B993" w14:textId="77777777" w:rsidR="00394DDB" w:rsidRPr="00C84EE8" w:rsidRDefault="00C84EE8" w:rsidP="00C84EE8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C84EE8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129</w:t>
                  </w:r>
                </w:p>
              </w:tc>
              <w:tc>
                <w:tcPr>
                  <w:tcW w:w="6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3BC2FCEB" w14:textId="77777777" w:rsidR="00394DDB" w:rsidRPr="00C84EE8" w:rsidRDefault="00C84EE8" w:rsidP="00C84EE8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C84EE8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130</w:t>
                  </w:r>
                </w:p>
              </w:tc>
              <w:tc>
                <w:tcPr>
                  <w:tcW w:w="6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426D85E8" w14:textId="77777777" w:rsidR="00394DDB" w:rsidRPr="00C84EE8" w:rsidRDefault="00C84EE8" w:rsidP="00C84EE8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C84EE8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146</w:t>
                  </w:r>
                </w:p>
              </w:tc>
              <w:tc>
                <w:tcPr>
                  <w:tcW w:w="6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7EB6FA82" w14:textId="77777777" w:rsidR="00394DDB" w:rsidRPr="00C84EE8" w:rsidRDefault="00C84EE8" w:rsidP="00C84EE8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C84EE8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147</w:t>
                  </w:r>
                </w:p>
              </w:tc>
              <w:tc>
                <w:tcPr>
                  <w:tcW w:w="6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4CB53647" w14:textId="77777777" w:rsidR="00394DDB" w:rsidRPr="00C84EE8" w:rsidRDefault="00C84EE8" w:rsidP="00C84EE8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C84EE8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148</w:t>
                  </w:r>
                </w:p>
              </w:tc>
              <w:tc>
                <w:tcPr>
                  <w:tcW w:w="6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5EF00E98" w14:textId="77777777" w:rsidR="00394DDB" w:rsidRPr="00C84EE8" w:rsidRDefault="00C84EE8" w:rsidP="00C84EE8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C84EE8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149</w:t>
                  </w:r>
                </w:p>
              </w:tc>
              <w:tc>
                <w:tcPr>
                  <w:tcW w:w="6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3A6CBE07" w14:textId="77777777" w:rsidR="00394DDB" w:rsidRPr="00C84EE8" w:rsidRDefault="00C84EE8" w:rsidP="00C84EE8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C84EE8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150</w:t>
                  </w:r>
                </w:p>
              </w:tc>
              <w:tc>
                <w:tcPr>
                  <w:tcW w:w="6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78C2E017" w14:textId="77777777" w:rsidR="00394DDB" w:rsidRPr="00C84EE8" w:rsidRDefault="00C84EE8" w:rsidP="00C84EE8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C84EE8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151</w:t>
                  </w:r>
                </w:p>
              </w:tc>
              <w:tc>
                <w:tcPr>
                  <w:tcW w:w="6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671BD27B" w14:textId="77777777" w:rsidR="00394DDB" w:rsidRPr="00C84EE8" w:rsidRDefault="00C84EE8" w:rsidP="00C84EE8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C84EE8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152</w:t>
                  </w:r>
                </w:p>
              </w:tc>
            </w:tr>
            <w:tr w:rsidR="00C84EE8" w:rsidRPr="00C84EE8" w14:paraId="1EB8A35F" w14:textId="77777777" w:rsidTr="00C84EE8">
              <w:trPr>
                <w:trHeight w:val="259"/>
                <w:jc w:val="right"/>
              </w:trPr>
              <w:tc>
                <w:tcPr>
                  <w:tcW w:w="6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4A8B0843" w14:textId="77777777" w:rsidR="00394DDB" w:rsidRPr="00C84EE8" w:rsidRDefault="00C84EE8" w:rsidP="00C84EE8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C84EE8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165</w:t>
                  </w:r>
                </w:p>
              </w:tc>
              <w:tc>
                <w:tcPr>
                  <w:tcW w:w="6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52C8C031" w14:textId="77777777" w:rsidR="00394DDB" w:rsidRPr="00C84EE8" w:rsidRDefault="00C84EE8" w:rsidP="00C84EE8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C84EE8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166</w:t>
                  </w:r>
                </w:p>
              </w:tc>
              <w:tc>
                <w:tcPr>
                  <w:tcW w:w="6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7A81E712" w14:textId="77777777" w:rsidR="00394DDB" w:rsidRPr="00C84EE8" w:rsidRDefault="00C84EE8" w:rsidP="00C84EE8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C84EE8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167</w:t>
                  </w:r>
                </w:p>
              </w:tc>
              <w:tc>
                <w:tcPr>
                  <w:tcW w:w="6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648AA47C" w14:textId="77777777" w:rsidR="00394DDB" w:rsidRPr="00C84EE8" w:rsidRDefault="00C84EE8" w:rsidP="00C84EE8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C84EE8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168</w:t>
                  </w:r>
                </w:p>
              </w:tc>
              <w:tc>
                <w:tcPr>
                  <w:tcW w:w="6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35D50822" w14:textId="77777777" w:rsidR="00394DDB" w:rsidRPr="00C84EE8" w:rsidRDefault="00C84EE8" w:rsidP="00C84EE8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C84EE8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169</w:t>
                  </w:r>
                </w:p>
              </w:tc>
              <w:tc>
                <w:tcPr>
                  <w:tcW w:w="6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48A5C715" w14:textId="77777777" w:rsidR="00394DDB" w:rsidRPr="00C84EE8" w:rsidRDefault="00C84EE8" w:rsidP="00C84EE8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C84EE8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170</w:t>
                  </w:r>
                </w:p>
              </w:tc>
              <w:tc>
                <w:tcPr>
                  <w:tcW w:w="6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1AD35C74" w14:textId="77777777" w:rsidR="00394DDB" w:rsidRPr="00C84EE8" w:rsidRDefault="00C84EE8" w:rsidP="00C84EE8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C84EE8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171</w:t>
                  </w:r>
                </w:p>
              </w:tc>
              <w:tc>
                <w:tcPr>
                  <w:tcW w:w="6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398E903A" w14:textId="77777777" w:rsidR="00394DDB" w:rsidRPr="00C84EE8" w:rsidRDefault="00C84EE8" w:rsidP="00C84EE8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C84EE8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172</w:t>
                  </w:r>
                </w:p>
              </w:tc>
              <w:tc>
                <w:tcPr>
                  <w:tcW w:w="6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2D3FE2DA" w14:textId="77777777" w:rsidR="00394DDB" w:rsidRPr="00C84EE8" w:rsidRDefault="00C84EE8" w:rsidP="00C84EE8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C84EE8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173</w:t>
                  </w:r>
                </w:p>
              </w:tc>
              <w:tc>
                <w:tcPr>
                  <w:tcW w:w="6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06EEA09D" w14:textId="77777777" w:rsidR="00394DDB" w:rsidRPr="00C84EE8" w:rsidRDefault="00C84EE8" w:rsidP="00C84EE8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C84EE8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174</w:t>
                  </w:r>
                </w:p>
              </w:tc>
              <w:tc>
                <w:tcPr>
                  <w:tcW w:w="6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0B944B3B" w14:textId="77777777" w:rsidR="00394DDB" w:rsidRPr="00C84EE8" w:rsidRDefault="00C84EE8" w:rsidP="00C84EE8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C84EE8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184</w:t>
                  </w:r>
                </w:p>
              </w:tc>
              <w:tc>
                <w:tcPr>
                  <w:tcW w:w="6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5316BFA5" w14:textId="77777777" w:rsidR="00394DDB" w:rsidRPr="00C84EE8" w:rsidRDefault="00C84EE8" w:rsidP="00C84EE8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C84EE8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185</w:t>
                  </w:r>
                </w:p>
              </w:tc>
              <w:tc>
                <w:tcPr>
                  <w:tcW w:w="6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2AC2F309" w14:textId="77777777" w:rsidR="00394DDB" w:rsidRPr="00C84EE8" w:rsidRDefault="00C84EE8" w:rsidP="00C84EE8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C84EE8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186</w:t>
                  </w:r>
                </w:p>
              </w:tc>
              <w:tc>
                <w:tcPr>
                  <w:tcW w:w="6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13F26ECC" w14:textId="77777777" w:rsidR="00394DDB" w:rsidRPr="00C84EE8" w:rsidRDefault="00C84EE8" w:rsidP="00C84EE8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C84EE8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187</w:t>
                  </w:r>
                </w:p>
              </w:tc>
              <w:tc>
                <w:tcPr>
                  <w:tcW w:w="6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5691495F" w14:textId="77777777" w:rsidR="00394DDB" w:rsidRPr="00C84EE8" w:rsidRDefault="00C84EE8" w:rsidP="00C84EE8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C84EE8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188</w:t>
                  </w:r>
                </w:p>
              </w:tc>
            </w:tr>
            <w:tr w:rsidR="00C84EE8" w:rsidRPr="00C84EE8" w14:paraId="1DA740B0" w14:textId="77777777" w:rsidTr="00C84EE8">
              <w:trPr>
                <w:trHeight w:val="259"/>
                <w:jc w:val="right"/>
              </w:trPr>
              <w:tc>
                <w:tcPr>
                  <w:tcW w:w="6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2C602F88" w14:textId="77777777" w:rsidR="00394DDB" w:rsidRPr="00C84EE8" w:rsidRDefault="00C84EE8" w:rsidP="00C84EE8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C84EE8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189</w:t>
                  </w:r>
                </w:p>
              </w:tc>
              <w:tc>
                <w:tcPr>
                  <w:tcW w:w="6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010C3AD8" w14:textId="77777777" w:rsidR="00394DDB" w:rsidRPr="00C84EE8" w:rsidRDefault="00C84EE8" w:rsidP="00C84EE8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C84EE8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190</w:t>
                  </w:r>
                </w:p>
              </w:tc>
              <w:tc>
                <w:tcPr>
                  <w:tcW w:w="6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4D3A1A0E" w14:textId="77777777" w:rsidR="00394DDB" w:rsidRPr="00C84EE8" w:rsidRDefault="00C84EE8" w:rsidP="00C84EE8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C84EE8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191</w:t>
                  </w:r>
                </w:p>
              </w:tc>
              <w:tc>
                <w:tcPr>
                  <w:tcW w:w="6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49065DA8" w14:textId="77777777" w:rsidR="00394DDB" w:rsidRPr="00C84EE8" w:rsidRDefault="00C84EE8" w:rsidP="00C84EE8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C84EE8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192</w:t>
                  </w:r>
                </w:p>
              </w:tc>
              <w:tc>
                <w:tcPr>
                  <w:tcW w:w="6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1443E1C8" w14:textId="77777777" w:rsidR="00394DDB" w:rsidRPr="00C84EE8" w:rsidRDefault="00C84EE8" w:rsidP="00C84EE8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C84EE8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193</w:t>
                  </w:r>
                </w:p>
              </w:tc>
              <w:tc>
                <w:tcPr>
                  <w:tcW w:w="6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0B3970C7" w14:textId="77777777" w:rsidR="00394DDB" w:rsidRPr="00C84EE8" w:rsidRDefault="00C84EE8" w:rsidP="00C84EE8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C84EE8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194</w:t>
                  </w:r>
                </w:p>
              </w:tc>
              <w:tc>
                <w:tcPr>
                  <w:tcW w:w="6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35A841D5" w14:textId="77777777" w:rsidR="00394DDB" w:rsidRPr="00C84EE8" w:rsidRDefault="00C84EE8" w:rsidP="00C84EE8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C84EE8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195</w:t>
                  </w:r>
                </w:p>
              </w:tc>
              <w:tc>
                <w:tcPr>
                  <w:tcW w:w="6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12F2636B" w14:textId="77777777" w:rsidR="00394DDB" w:rsidRPr="00C84EE8" w:rsidRDefault="00C84EE8" w:rsidP="00C84EE8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C84EE8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196</w:t>
                  </w:r>
                </w:p>
              </w:tc>
              <w:tc>
                <w:tcPr>
                  <w:tcW w:w="6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77DCCDF1" w14:textId="77777777" w:rsidR="00394DDB" w:rsidRPr="004950F8" w:rsidRDefault="00C84EE8" w:rsidP="00C84EE8">
                  <w:pPr>
                    <w:spacing w:after="0"/>
                    <w:jc w:val="both"/>
                    <w:rPr>
                      <w:rFonts w:ascii="Arial" w:eastAsia="MS Mincho" w:hAnsi="Arial" w:cs="Arial"/>
                      <w:color w:val="FF0000"/>
                      <w:sz w:val="22"/>
                      <w:szCs w:val="22"/>
                      <w:lang w:eastAsia="ja-JP"/>
                    </w:rPr>
                  </w:pPr>
                  <w:r w:rsidRPr="004950F8">
                    <w:rPr>
                      <w:rFonts w:ascii="Arial" w:eastAsia="MS Mincho" w:hAnsi="Arial" w:cs="Arial" w:hint="eastAsia"/>
                      <w:b/>
                      <w:bCs/>
                      <w:color w:val="FF0000"/>
                      <w:sz w:val="22"/>
                      <w:szCs w:val="22"/>
                      <w:lang w:eastAsia="ja-JP"/>
                    </w:rPr>
                    <w:t>203</w:t>
                  </w:r>
                </w:p>
              </w:tc>
              <w:tc>
                <w:tcPr>
                  <w:tcW w:w="6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6CD5A117" w14:textId="77777777" w:rsidR="00394DDB" w:rsidRPr="004950F8" w:rsidRDefault="00C84EE8" w:rsidP="00C84EE8">
                  <w:pPr>
                    <w:spacing w:after="0"/>
                    <w:jc w:val="both"/>
                    <w:rPr>
                      <w:rFonts w:ascii="Arial" w:eastAsia="MS Mincho" w:hAnsi="Arial" w:cs="Arial"/>
                      <w:color w:val="FF0000"/>
                      <w:sz w:val="22"/>
                      <w:szCs w:val="22"/>
                      <w:lang w:eastAsia="ja-JP"/>
                    </w:rPr>
                  </w:pPr>
                  <w:r w:rsidRPr="004950F8">
                    <w:rPr>
                      <w:rFonts w:ascii="Arial" w:eastAsia="MS Mincho" w:hAnsi="Arial" w:cs="Arial" w:hint="eastAsia"/>
                      <w:b/>
                      <w:bCs/>
                      <w:color w:val="FF0000"/>
                      <w:sz w:val="22"/>
                      <w:szCs w:val="22"/>
                      <w:lang w:eastAsia="ja-JP"/>
                    </w:rPr>
                    <w:t>204</w:t>
                  </w:r>
                </w:p>
              </w:tc>
              <w:tc>
                <w:tcPr>
                  <w:tcW w:w="6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5A91EA03" w14:textId="77777777" w:rsidR="00394DDB" w:rsidRPr="004950F8" w:rsidRDefault="00C84EE8" w:rsidP="00C84EE8">
                  <w:pPr>
                    <w:spacing w:after="0"/>
                    <w:jc w:val="both"/>
                    <w:rPr>
                      <w:rFonts w:ascii="Arial" w:eastAsia="MS Mincho" w:hAnsi="Arial" w:cs="Arial"/>
                      <w:color w:val="FF0000"/>
                      <w:sz w:val="22"/>
                      <w:szCs w:val="22"/>
                      <w:lang w:eastAsia="ja-JP"/>
                    </w:rPr>
                  </w:pPr>
                  <w:r w:rsidRPr="004950F8">
                    <w:rPr>
                      <w:rFonts w:ascii="Arial" w:eastAsia="MS Mincho" w:hAnsi="Arial" w:cs="Arial" w:hint="eastAsia"/>
                      <w:b/>
                      <w:bCs/>
                      <w:color w:val="FF0000"/>
                      <w:sz w:val="22"/>
                      <w:szCs w:val="22"/>
                      <w:lang w:eastAsia="ja-JP"/>
                    </w:rPr>
                    <w:t>205</w:t>
                  </w:r>
                </w:p>
              </w:tc>
              <w:tc>
                <w:tcPr>
                  <w:tcW w:w="6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2ACB5C45" w14:textId="77777777" w:rsidR="00394DDB" w:rsidRPr="004950F8" w:rsidRDefault="00C84EE8" w:rsidP="00C84EE8">
                  <w:pPr>
                    <w:spacing w:after="0"/>
                    <w:jc w:val="both"/>
                    <w:rPr>
                      <w:rFonts w:ascii="Arial" w:eastAsia="MS Mincho" w:hAnsi="Arial" w:cs="Arial"/>
                      <w:color w:val="FF0000"/>
                      <w:sz w:val="22"/>
                      <w:szCs w:val="22"/>
                      <w:lang w:eastAsia="ja-JP"/>
                    </w:rPr>
                  </w:pPr>
                  <w:r w:rsidRPr="004950F8">
                    <w:rPr>
                      <w:rFonts w:ascii="Arial" w:eastAsia="MS Mincho" w:hAnsi="Arial" w:cs="Arial" w:hint="eastAsia"/>
                      <w:b/>
                      <w:bCs/>
                      <w:color w:val="FF0000"/>
                      <w:sz w:val="22"/>
                      <w:szCs w:val="22"/>
                      <w:lang w:eastAsia="ja-JP"/>
                    </w:rPr>
                    <w:t>206</w:t>
                  </w:r>
                </w:p>
              </w:tc>
              <w:tc>
                <w:tcPr>
                  <w:tcW w:w="6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569F7B1D" w14:textId="77777777" w:rsidR="00394DDB" w:rsidRPr="004950F8" w:rsidRDefault="00C84EE8" w:rsidP="00C84EE8">
                  <w:pPr>
                    <w:spacing w:after="0"/>
                    <w:jc w:val="both"/>
                    <w:rPr>
                      <w:rFonts w:ascii="Arial" w:eastAsia="MS Mincho" w:hAnsi="Arial" w:cs="Arial"/>
                      <w:color w:val="FF0000"/>
                      <w:sz w:val="22"/>
                      <w:szCs w:val="22"/>
                      <w:lang w:eastAsia="ja-JP"/>
                    </w:rPr>
                  </w:pPr>
                  <w:r w:rsidRPr="004950F8">
                    <w:rPr>
                      <w:rFonts w:ascii="Arial" w:eastAsia="MS Mincho" w:hAnsi="Arial" w:cs="Arial" w:hint="eastAsia"/>
                      <w:b/>
                      <w:bCs/>
                      <w:color w:val="FF0000"/>
                      <w:sz w:val="22"/>
                      <w:szCs w:val="22"/>
                      <w:lang w:eastAsia="ja-JP"/>
                    </w:rPr>
                    <w:t>207</w:t>
                  </w:r>
                </w:p>
              </w:tc>
              <w:tc>
                <w:tcPr>
                  <w:tcW w:w="6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3F42DC48" w14:textId="77777777" w:rsidR="00394DDB" w:rsidRPr="004950F8" w:rsidRDefault="00C84EE8" w:rsidP="00C84EE8">
                  <w:pPr>
                    <w:spacing w:after="0"/>
                    <w:jc w:val="both"/>
                    <w:rPr>
                      <w:rFonts w:ascii="Arial" w:eastAsia="MS Mincho" w:hAnsi="Arial" w:cs="Arial"/>
                      <w:color w:val="FF0000"/>
                      <w:sz w:val="22"/>
                      <w:szCs w:val="22"/>
                      <w:lang w:eastAsia="ja-JP"/>
                    </w:rPr>
                  </w:pPr>
                  <w:r w:rsidRPr="004950F8">
                    <w:rPr>
                      <w:rFonts w:ascii="Arial" w:eastAsia="MS Mincho" w:hAnsi="Arial" w:cs="Arial" w:hint="eastAsia"/>
                      <w:b/>
                      <w:bCs/>
                      <w:color w:val="FF0000"/>
                      <w:sz w:val="22"/>
                      <w:szCs w:val="22"/>
                      <w:lang w:eastAsia="ja-JP"/>
                    </w:rPr>
                    <w:t>208</w:t>
                  </w:r>
                </w:p>
              </w:tc>
              <w:tc>
                <w:tcPr>
                  <w:tcW w:w="6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03097A58" w14:textId="77777777" w:rsidR="00394DDB" w:rsidRPr="004950F8" w:rsidRDefault="00C84EE8" w:rsidP="00C84EE8">
                  <w:pPr>
                    <w:spacing w:after="0"/>
                    <w:jc w:val="both"/>
                    <w:rPr>
                      <w:rFonts w:ascii="Arial" w:eastAsia="MS Mincho" w:hAnsi="Arial" w:cs="Arial"/>
                      <w:color w:val="FF0000"/>
                      <w:sz w:val="22"/>
                      <w:szCs w:val="22"/>
                      <w:lang w:eastAsia="ja-JP"/>
                    </w:rPr>
                  </w:pPr>
                  <w:r w:rsidRPr="004950F8">
                    <w:rPr>
                      <w:rFonts w:ascii="Arial" w:eastAsia="MS Mincho" w:hAnsi="Arial" w:cs="Arial" w:hint="eastAsia"/>
                      <w:b/>
                      <w:bCs/>
                      <w:color w:val="FF0000"/>
                      <w:sz w:val="22"/>
                      <w:szCs w:val="22"/>
                      <w:lang w:eastAsia="ja-JP"/>
                    </w:rPr>
                    <w:t>209</w:t>
                  </w:r>
                </w:p>
              </w:tc>
            </w:tr>
            <w:tr w:rsidR="00C84EE8" w:rsidRPr="00C84EE8" w14:paraId="6382981C" w14:textId="77777777" w:rsidTr="00C84EE8">
              <w:trPr>
                <w:trHeight w:val="259"/>
                <w:jc w:val="right"/>
              </w:trPr>
              <w:tc>
                <w:tcPr>
                  <w:tcW w:w="6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346954B1" w14:textId="77777777" w:rsidR="00394DDB" w:rsidRPr="004950F8" w:rsidRDefault="00C84EE8" w:rsidP="00C84EE8">
                  <w:pPr>
                    <w:spacing w:after="0"/>
                    <w:jc w:val="both"/>
                    <w:rPr>
                      <w:rFonts w:ascii="Arial" w:eastAsia="MS Mincho" w:hAnsi="Arial" w:cs="Arial"/>
                      <w:color w:val="FF0000"/>
                      <w:sz w:val="22"/>
                      <w:szCs w:val="22"/>
                      <w:lang w:eastAsia="ja-JP"/>
                    </w:rPr>
                  </w:pPr>
                  <w:r w:rsidRPr="004950F8">
                    <w:rPr>
                      <w:rFonts w:ascii="Arial" w:eastAsia="MS Mincho" w:hAnsi="Arial" w:cs="Arial" w:hint="eastAsia"/>
                      <w:b/>
                      <w:bCs/>
                      <w:color w:val="FF0000"/>
                      <w:sz w:val="22"/>
                      <w:szCs w:val="22"/>
                      <w:lang w:eastAsia="ja-JP"/>
                    </w:rPr>
                    <w:t>210</w:t>
                  </w:r>
                </w:p>
              </w:tc>
              <w:tc>
                <w:tcPr>
                  <w:tcW w:w="6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47E2CFFC" w14:textId="77777777" w:rsidR="00394DDB" w:rsidRPr="004950F8" w:rsidRDefault="00C84EE8" w:rsidP="00C84EE8">
                  <w:pPr>
                    <w:spacing w:after="0"/>
                    <w:jc w:val="both"/>
                    <w:rPr>
                      <w:rFonts w:ascii="Arial" w:eastAsia="MS Mincho" w:hAnsi="Arial" w:cs="Arial"/>
                      <w:color w:val="FF0000"/>
                      <w:sz w:val="22"/>
                      <w:szCs w:val="22"/>
                      <w:lang w:eastAsia="ja-JP"/>
                    </w:rPr>
                  </w:pPr>
                  <w:r w:rsidRPr="004950F8">
                    <w:rPr>
                      <w:rFonts w:ascii="Arial" w:eastAsia="MS Mincho" w:hAnsi="Arial" w:cs="Arial" w:hint="eastAsia"/>
                      <w:b/>
                      <w:bCs/>
                      <w:color w:val="FF0000"/>
                      <w:sz w:val="22"/>
                      <w:szCs w:val="22"/>
                      <w:lang w:eastAsia="ja-JP"/>
                    </w:rPr>
                    <w:t>211</w:t>
                  </w:r>
                </w:p>
              </w:tc>
              <w:tc>
                <w:tcPr>
                  <w:tcW w:w="6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6351CD89" w14:textId="77777777" w:rsidR="00394DDB" w:rsidRPr="004950F8" w:rsidRDefault="00C84EE8" w:rsidP="00C84EE8">
                  <w:pPr>
                    <w:spacing w:after="0"/>
                    <w:jc w:val="both"/>
                    <w:rPr>
                      <w:rFonts w:ascii="Arial" w:eastAsia="MS Mincho" w:hAnsi="Arial" w:cs="Arial"/>
                      <w:color w:val="FF0000"/>
                      <w:sz w:val="22"/>
                      <w:szCs w:val="22"/>
                      <w:lang w:eastAsia="ja-JP"/>
                    </w:rPr>
                  </w:pPr>
                  <w:r w:rsidRPr="004950F8">
                    <w:rPr>
                      <w:rFonts w:ascii="Arial" w:eastAsia="MS Mincho" w:hAnsi="Arial" w:cs="Arial" w:hint="eastAsia"/>
                      <w:b/>
                      <w:bCs/>
                      <w:color w:val="FF0000"/>
                      <w:sz w:val="22"/>
                      <w:szCs w:val="22"/>
                      <w:lang w:eastAsia="ja-JP"/>
                    </w:rPr>
                    <w:t>212</w:t>
                  </w:r>
                </w:p>
              </w:tc>
              <w:tc>
                <w:tcPr>
                  <w:tcW w:w="6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5446FC8D" w14:textId="77777777" w:rsidR="00394DDB" w:rsidRPr="004950F8" w:rsidRDefault="00C84EE8" w:rsidP="00C84EE8">
                  <w:pPr>
                    <w:spacing w:after="0"/>
                    <w:jc w:val="both"/>
                    <w:rPr>
                      <w:rFonts w:ascii="Arial" w:eastAsia="MS Mincho" w:hAnsi="Arial" w:cs="Arial"/>
                      <w:color w:val="FF0000"/>
                      <w:sz w:val="22"/>
                      <w:szCs w:val="22"/>
                      <w:lang w:eastAsia="ja-JP"/>
                    </w:rPr>
                  </w:pPr>
                  <w:r w:rsidRPr="004950F8">
                    <w:rPr>
                      <w:rFonts w:ascii="Arial" w:eastAsia="MS Mincho" w:hAnsi="Arial" w:cs="Arial" w:hint="eastAsia"/>
                      <w:b/>
                      <w:bCs/>
                      <w:color w:val="FF0000"/>
                      <w:sz w:val="22"/>
                      <w:szCs w:val="22"/>
                      <w:lang w:eastAsia="ja-JP"/>
                    </w:rPr>
                    <w:t>213</w:t>
                  </w:r>
                </w:p>
              </w:tc>
              <w:tc>
                <w:tcPr>
                  <w:tcW w:w="6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425389C2" w14:textId="77777777" w:rsidR="00394DDB" w:rsidRPr="004950F8" w:rsidRDefault="00C84EE8" w:rsidP="00C84EE8">
                  <w:pPr>
                    <w:spacing w:after="0"/>
                    <w:jc w:val="both"/>
                    <w:rPr>
                      <w:rFonts w:ascii="Arial" w:eastAsia="MS Mincho" w:hAnsi="Arial" w:cs="Arial"/>
                      <w:color w:val="FF0000"/>
                      <w:sz w:val="22"/>
                      <w:szCs w:val="22"/>
                      <w:lang w:eastAsia="ja-JP"/>
                    </w:rPr>
                  </w:pPr>
                  <w:r w:rsidRPr="004950F8">
                    <w:rPr>
                      <w:rFonts w:ascii="Arial" w:eastAsia="MS Mincho" w:hAnsi="Arial" w:cs="Arial" w:hint="eastAsia"/>
                      <w:b/>
                      <w:bCs/>
                      <w:color w:val="FF0000"/>
                      <w:sz w:val="22"/>
                      <w:szCs w:val="22"/>
                      <w:lang w:eastAsia="ja-JP"/>
                    </w:rPr>
                    <w:t>214</w:t>
                  </w:r>
                </w:p>
              </w:tc>
              <w:tc>
                <w:tcPr>
                  <w:tcW w:w="6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19D8BDD5" w14:textId="77777777" w:rsidR="00394DDB" w:rsidRPr="004950F8" w:rsidRDefault="00C84EE8" w:rsidP="00C84EE8">
                  <w:pPr>
                    <w:spacing w:after="0"/>
                    <w:jc w:val="both"/>
                    <w:rPr>
                      <w:rFonts w:ascii="Arial" w:eastAsia="MS Mincho" w:hAnsi="Arial" w:cs="Arial"/>
                      <w:color w:val="FF0000"/>
                      <w:sz w:val="22"/>
                      <w:szCs w:val="22"/>
                      <w:lang w:eastAsia="ja-JP"/>
                    </w:rPr>
                  </w:pPr>
                  <w:r w:rsidRPr="004950F8">
                    <w:rPr>
                      <w:rFonts w:ascii="Arial" w:eastAsia="MS Mincho" w:hAnsi="Arial" w:cs="Arial" w:hint="eastAsia"/>
                      <w:b/>
                      <w:bCs/>
                      <w:color w:val="FF0000"/>
                      <w:sz w:val="22"/>
                      <w:szCs w:val="22"/>
                      <w:lang w:eastAsia="ja-JP"/>
                    </w:rPr>
                    <w:t>215</w:t>
                  </w:r>
                </w:p>
              </w:tc>
              <w:tc>
                <w:tcPr>
                  <w:tcW w:w="6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2AF74C80" w14:textId="77777777" w:rsidR="00394DDB" w:rsidRPr="004950F8" w:rsidRDefault="00C84EE8" w:rsidP="00C84EE8">
                  <w:pPr>
                    <w:spacing w:after="0"/>
                    <w:jc w:val="both"/>
                    <w:rPr>
                      <w:rFonts w:ascii="Arial" w:eastAsia="MS Mincho" w:hAnsi="Arial" w:cs="Arial"/>
                      <w:color w:val="FF0000"/>
                      <w:sz w:val="22"/>
                      <w:szCs w:val="22"/>
                      <w:lang w:eastAsia="ja-JP"/>
                    </w:rPr>
                  </w:pPr>
                  <w:r w:rsidRPr="004950F8">
                    <w:rPr>
                      <w:rFonts w:ascii="Arial" w:eastAsia="MS Mincho" w:hAnsi="Arial" w:cs="Arial" w:hint="eastAsia"/>
                      <w:b/>
                      <w:bCs/>
                      <w:color w:val="FF0000"/>
                      <w:sz w:val="22"/>
                      <w:szCs w:val="22"/>
                      <w:lang w:eastAsia="ja-JP"/>
                    </w:rPr>
                    <w:t>216</w:t>
                  </w:r>
                </w:p>
              </w:tc>
              <w:tc>
                <w:tcPr>
                  <w:tcW w:w="6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6C3EA636" w14:textId="77777777" w:rsidR="00394DDB" w:rsidRPr="004950F8" w:rsidRDefault="00C84EE8" w:rsidP="00C84EE8">
                  <w:pPr>
                    <w:spacing w:after="0"/>
                    <w:jc w:val="both"/>
                    <w:rPr>
                      <w:rFonts w:ascii="Arial" w:eastAsia="MS Mincho" w:hAnsi="Arial" w:cs="Arial"/>
                      <w:color w:val="FF0000"/>
                      <w:sz w:val="22"/>
                      <w:szCs w:val="22"/>
                      <w:lang w:eastAsia="ja-JP"/>
                    </w:rPr>
                  </w:pPr>
                  <w:r w:rsidRPr="004950F8">
                    <w:rPr>
                      <w:rFonts w:ascii="Arial" w:eastAsia="MS Mincho" w:hAnsi="Arial" w:cs="Arial" w:hint="eastAsia"/>
                      <w:b/>
                      <w:bCs/>
                      <w:color w:val="FF0000"/>
                      <w:sz w:val="22"/>
                      <w:szCs w:val="22"/>
                      <w:lang w:eastAsia="ja-JP"/>
                    </w:rPr>
                    <w:t>217</w:t>
                  </w:r>
                </w:p>
              </w:tc>
              <w:tc>
                <w:tcPr>
                  <w:tcW w:w="6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3A7B4C0B" w14:textId="77777777" w:rsidR="00394DDB" w:rsidRPr="004950F8" w:rsidRDefault="00C84EE8" w:rsidP="00C84EE8">
                  <w:pPr>
                    <w:spacing w:after="0"/>
                    <w:jc w:val="both"/>
                    <w:rPr>
                      <w:rFonts w:ascii="Arial" w:eastAsia="MS Mincho" w:hAnsi="Arial" w:cs="Arial"/>
                      <w:color w:val="FF0000"/>
                      <w:sz w:val="22"/>
                      <w:szCs w:val="22"/>
                      <w:lang w:eastAsia="ja-JP"/>
                    </w:rPr>
                  </w:pPr>
                  <w:r w:rsidRPr="004950F8">
                    <w:rPr>
                      <w:rFonts w:ascii="Arial" w:eastAsia="MS Mincho" w:hAnsi="Arial" w:cs="Arial" w:hint="eastAsia"/>
                      <w:b/>
                      <w:bCs/>
                      <w:color w:val="FF0000"/>
                      <w:sz w:val="22"/>
                      <w:szCs w:val="22"/>
                      <w:lang w:eastAsia="ja-JP"/>
                    </w:rPr>
                    <w:t>218</w:t>
                  </w:r>
                </w:p>
              </w:tc>
              <w:tc>
                <w:tcPr>
                  <w:tcW w:w="6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27212787" w14:textId="77777777" w:rsidR="00C84EE8" w:rsidRPr="004950F8" w:rsidRDefault="00C84EE8" w:rsidP="00C84EE8">
                  <w:pPr>
                    <w:spacing w:after="0"/>
                    <w:jc w:val="both"/>
                    <w:rPr>
                      <w:rFonts w:ascii="Arial" w:eastAsia="MS Mincho" w:hAnsi="Arial" w:cs="Arial"/>
                      <w:color w:val="FF0000"/>
                      <w:sz w:val="22"/>
                      <w:szCs w:val="22"/>
                      <w:lang w:eastAsia="ja-JP"/>
                    </w:rPr>
                  </w:pPr>
                </w:p>
              </w:tc>
              <w:tc>
                <w:tcPr>
                  <w:tcW w:w="6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3DF61E3D" w14:textId="77777777" w:rsidR="00C84EE8" w:rsidRPr="004950F8" w:rsidRDefault="00C84EE8" w:rsidP="00C84EE8">
                  <w:pPr>
                    <w:spacing w:after="0"/>
                    <w:jc w:val="both"/>
                    <w:rPr>
                      <w:rFonts w:ascii="Arial" w:eastAsia="MS Mincho" w:hAnsi="Arial" w:cs="Arial"/>
                      <w:color w:val="FF0000"/>
                      <w:sz w:val="22"/>
                      <w:szCs w:val="22"/>
                      <w:lang w:eastAsia="ja-JP"/>
                    </w:rPr>
                  </w:pPr>
                </w:p>
              </w:tc>
              <w:tc>
                <w:tcPr>
                  <w:tcW w:w="6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25F2ECD8" w14:textId="77777777" w:rsidR="00C84EE8" w:rsidRPr="004950F8" w:rsidRDefault="00C84EE8" w:rsidP="00C84EE8">
                  <w:pPr>
                    <w:spacing w:after="0"/>
                    <w:jc w:val="both"/>
                    <w:rPr>
                      <w:rFonts w:ascii="Arial" w:eastAsia="MS Mincho" w:hAnsi="Arial" w:cs="Arial"/>
                      <w:color w:val="FF0000"/>
                      <w:sz w:val="22"/>
                      <w:szCs w:val="22"/>
                      <w:lang w:eastAsia="ja-JP"/>
                    </w:rPr>
                  </w:pPr>
                </w:p>
              </w:tc>
              <w:tc>
                <w:tcPr>
                  <w:tcW w:w="6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7374D669" w14:textId="77777777" w:rsidR="00C84EE8" w:rsidRPr="004950F8" w:rsidRDefault="00C84EE8" w:rsidP="00C84EE8">
                  <w:pPr>
                    <w:spacing w:after="0"/>
                    <w:jc w:val="both"/>
                    <w:rPr>
                      <w:rFonts w:ascii="Arial" w:eastAsia="MS Mincho" w:hAnsi="Arial" w:cs="Arial"/>
                      <w:color w:val="FF0000"/>
                      <w:sz w:val="22"/>
                      <w:szCs w:val="22"/>
                      <w:lang w:eastAsia="ja-JP"/>
                    </w:rPr>
                  </w:pPr>
                </w:p>
              </w:tc>
              <w:tc>
                <w:tcPr>
                  <w:tcW w:w="6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64525FF8" w14:textId="77777777" w:rsidR="00C84EE8" w:rsidRPr="004950F8" w:rsidRDefault="00C84EE8" w:rsidP="00C84EE8">
                  <w:pPr>
                    <w:spacing w:after="0"/>
                    <w:jc w:val="both"/>
                    <w:rPr>
                      <w:rFonts w:ascii="Arial" w:eastAsia="MS Mincho" w:hAnsi="Arial" w:cs="Arial"/>
                      <w:color w:val="FF0000"/>
                      <w:sz w:val="22"/>
                      <w:szCs w:val="22"/>
                      <w:lang w:eastAsia="ja-JP"/>
                    </w:rPr>
                  </w:pPr>
                </w:p>
              </w:tc>
              <w:tc>
                <w:tcPr>
                  <w:tcW w:w="6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4738A79A" w14:textId="77777777" w:rsidR="00C84EE8" w:rsidRPr="004950F8" w:rsidRDefault="00C84EE8" w:rsidP="00C84EE8">
                  <w:pPr>
                    <w:spacing w:after="0"/>
                    <w:jc w:val="both"/>
                    <w:rPr>
                      <w:rFonts w:ascii="Arial" w:eastAsia="MS Mincho" w:hAnsi="Arial" w:cs="Arial"/>
                      <w:color w:val="FF0000"/>
                      <w:sz w:val="22"/>
                      <w:szCs w:val="22"/>
                      <w:lang w:eastAsia="ja-JP"/>
                    </w:rPr>
                  </w:pPr>
                </w:p>
              </w:tc>
            </w:tr>
          </w:tbl>
          <w:p w14:paraId="52B36AB7" w14:textId="77C31F59" w:rsidR="00394DDB" w:rsidRPr="003E5CCE" w:rsidRDefault="00394DDB" w:rsidP="003E5CCE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4811E0D2" w14:textId="55389BF0" w:rsidR="00394DDB" w:rsidRPr="003E5CCE" w:rsidRDefault="00394DDB" w:rsidP="003E5CCE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70EAB92B" w14:textId="61CB7446" w:rsidR="00394DDB" w:rsidRPr="003E5CCE" w:rsidRDefault="00394DDB" w:rsidP="003E5CCE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77CEA180" w14:textId="54948BFE" w:rsidR="00394DDB" w:rsidRPr="003E5CCE" w:rsidRDefault="00394DDB" w:rsidP="003E5CCE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4D16A781" w14:textId="5D34FB2B" w:rsidR="00394DDB" w:rsidRPr="003E5CCE" w:rsidRDefault="00394DDB" w:rsidP="003E5CCE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7924F160" w14:textId="760948A6" w:rsidR="00394DDB" w:rsidRPr="003E5CCE" w:rsidRDefault="00394DDB" w:rsidP="003E5CCE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194CF733" w14:textId="59C1ACA6" w:rsidR="00394DDB" w:rsidRPr="003E5CCE" w:rsidRDefault="00394DDB" w:rsidP="003E5CCE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38B414A7" w14:textId="684C7F6F" w:rsidR="00394DDB" w:rsidRPr="003E5CCE" w:rsidRDefault="00394DDB" w:rsidP="003E5CCE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6F891C30" w14:textId="64CEB040" w:rsidR="00394DDB" w:rsidRPr="003E5CCE" w:rsidRDefault="00394DDB" w:rsidP="003E5CCE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7A0B4F40" w14:textId="04199751" w:rsidR="00394DDB" w:rsidRPr="003E5CCE" w:rsidRDefault="00394DDB" w:rsidP="003E5CCE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1EEC4728" w14:textId="3E5CAB04" w:rsidR="00394DDB" w:rsidRPr="003E5CCE" w:rsidRDefault="00394DDB" w:rsidP="003E5CCE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69729B93" w14:textId="4F59AD5D" w:rsidR="00394DDB" w:rsidRPr="003E5CCE" w:rsidRDefault="00394DDB" w:rsidP="003E5CCE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6CC752A2" w14:textId="161C1B8D" w:rsidR="00394DDB" w:rsidRPr="003E5CCE" w:rsidRDefault="00394DDB" w:rsidP="003E5CCE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35B9F0D6" w14:textId="11662167" w:rsidR="00394DDB" w:rsidRPr="003E5CCE" w:rsidRDefault="00394DDB" w:rsidP="003E5CCE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39590F72" w14:textId="7617FD87" w:rsidR="00394DDB" w:rsidRPr="003E5CCE" w:rsidRDefault="00394DDB" w:rsidP="003E5CCE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</w:p>
        </w:tc>
      </w:tr>
      <w:tr w:rsidR="003E5CCE" w:rsidRPr="003E5CCE" w14:paraId="04A1ABAA" w14:textId="77777777" w:rsidTr="00394DDB">
        <w:trPr>
          <w:trHeight w:val="294"/>
          <w:jc w:val="right"/>
        </w:trPr>
        <w:tc>
          <w:tcPr>
            <w:tcW w:w="9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5AC43393" w14:textId="03EEE1C0" w:rsidR="00394DDB" w:rsidRPr="003E5CCE" w:rsidRDefault="00394DDB" w:rsidP="003E5CCE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33FB6CAA" w14:textId="5A6C330A" w:rsidR="00394DDB" w:rsidRPr="003E5CCE" w:rsidRDefault="00394DDB" w:rsidP="003E5CCE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4F847C90" w14:textId="33B8FA6F" w:rsidR="00394DDB" w:rsidRPr="003E5CCE" w:rsidRDefault="00394DDB" w:rsidP="003E5CCE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28AB931B" w14:textId="62034D4A" w:rsidR="00394DDB" w:rsidRPr="003E5CCE" w:rsidRDefault="00394DDB" w:rsidP="003E5CCE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593730C6" w14:textId="06FE39FD" w:rsidR="00394DDB" w:rsidRPr="003E5CCE" w:rsidRDefault="00394DDB" w:rsidP="003E5CCE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3556FE16" w14:textId="6FC8D773" w:rsidR="00394DDB" w:rsidRPr="003E5CCE" w:rsidRDefault="00394DDB" w:rsidP="003E5CCE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655E69E2" w14:textId="004B9CBE" w:rsidR="00394DDB" w:rsidRPr="003E5CCE" w:rsidRDefault="00394DDB" w:rsidP="003E5CCE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7210DF69" w14:textId="7E077CCC" w:rsidR="00394DDB" w:rsidRPr="003E5CCE" w:rsidRDefault="00394DDB" w:rsidP="003E5CCE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0C57B6F5" w14:textId="2B2D2595" w:rsidR="00394DDB" w:rsidRPr="003E5CCE" w:rsidRDefault="00394DDB" w:rsidP="003E5CCE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1C129991" w14:textId="526FEEE8" w:rsidR="00394DDB" w:rsidRPr="003E5CCE" w:rsidRDefault="00394DDB" w:rsidP="003E5CCE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109A0ADF" w14:textId="0BFBB589" w:rsidR="00394DDB" w:rsidRPr="003E5CCE" w:rsidRDefault="00394DDB" w:rsidP="003E5CCE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009FD386" w14:textId="47831CFB" w:rsidR="00394DDB" w:rsidRPr="003E5CCE" w:rsidRDefault="00394DDB" w:rsidP="003E5CCE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0E826C3D" w14:textId="3A1B61C9" w:rsidR="00394DDB" w:rsidRPr="003E5CCE" w:rsidRDefault="00394DDB" w:rsidP="003E5CCE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3C7F0840" w14:textId="146D246F" w:rsidR="00394DDB" w:rsidRPr="003E5CCE" w:rsidRDefault="00394DDB" w:rsidP="003E5CCE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706C450B" w14:textId="13969F62" w:rsidR="00394DDB" w:rsidRPr="003E5CCE" w:rsidRDefault="00394DDB" w:rsidP="003E5CCE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</w:p>
        </w:tc>
      </w:tr>
      <w:tr w:rsidR="003E5CCE" w:rsidRPr="003E5CCE" w14:paraId="3BC0B646" w14:textId="77777777" w:rsidTr="00394DDB">
        <w:trPr>
          <w:trHeight w:val="294"/>
          <w:jc w:val="right"/>
        </w:trPr>
        <w:tc>
          <w:tcPr>
            <w:tcW w:w="9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49434531" w14:textId="6656C8D5" w:rsidR="00394DDB" w:rsidRPr="003E5CCE" w:rsidRDefault="00394DDB" w:rsidP="003E5CCE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34C237A0" w14:textId="439C82E8" w:rsidR="00394DDB" w:rsidRPr="003E5CCE" w:rsidRDefault="00394DDB" w:rsidP="003E5CCE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19DCD243" w14:textId="64D11196" w:rsidR="00394DDB" w:rsidRPr="003E5CCE" w:rsidRDefault="00394DDB" w:rsidP="003E5CCE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477B25B6" w14:textId="44149626" w:rsidR="00394DDB" w:rsidRPr="003E5CCE" w:rsidRDefault="00394DDB" w:rsidP="003E5CCE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5A629AFF" w14:textId="189FC350" w:rsidR="00394DDB" w:rsidRPr="003E5CCE" w:rsidRDefault="00394DDB" w:rsidP="003E5CCE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13E10759" w14:textId="5D6C23A1" w:rsidR="00394DDB" w:rsidRPr="003E5CCE" w:rsidRDefault="00394DDB" w:rsidP="003E5CCE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3AE3AB96" w14:textId="109C761E" w:rsidR="00394DDB" w:rsidRPr="003E5CCE" w:rsidRDefault="00394DDB" w:rsidP="003E5CCE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4B3A738E" w14:textId="4DD572A8" w:rsidR="00394DDB" w:rsidRPr="003E5CCE" w:rsidRDefault="00394DDB" w:rsidP="003E5CCE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1C6FF52A" w14:textId="6EEB241E" w:rsidR="00394DDB" w:rsidRPr="003E5CCE" w:rsidRDefault="00394DDB" w:rsidP="003E5CCE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0E1D194A" w14:textId="4A105073" w:rsidR="00394DDB" w:rsidRPr="003E5CCE" w:rsidRDefault="00394DDB" w:rsidP="003E5CCE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0D5FD4DF" w14:textId="0865F262" w:rsidR="00394DDB" w:rsidRPr="003E5CCE" w:rsidRDefault="00394DDB" w:rsidP="003E5CCE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30763033" w14:textId="06F88DD6" w:rsidR="00394DDB" w:rsidRPr="003E5CCE" w:rsidRDefault="00394DDB" w:rsidP="003E5CCE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4123EF6A" w14:textId="71027968" w:rsidR="00394DDB" w:rsidRPr="003E5CCE" w:rsidRDefault="00394DDB" w:rsidP="003E5CCE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1AA49C03" w14:textId="72102904" w:rsidR="00394DDB" w:rsidRPr="003E5CCE" w:rsidRDefault="00394DDB" w:rsidP="003E5CCE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3801E526" w14:textId="7E57316D" w:rsidR="00394DDB" w:rsidRPr="003E5CCE" w:rsidRDefault="00394DDB" w:rsidP="003E5CCE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</w:p>
        </w:tc>
      </w:tr>
      <w:tr w:rsidR="003E5CCE" w:rsidRPr="003E5CCE" w14:paraId="178CCE53" w14:textId="77777777" w:rsidTr="00394DDB">
        <w:trPr>
          <w:trHeight w:val="294"/>
          <w:jc w:val="right"/>
        </w:trPr>
        <w:tc>
          <w:tcPr>
            <w:tcW w:w="9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71172A06" w14:textId="77777777" w:rsidR="00394DDB" w:rsidRDefault="00394DDB" w:rsidP="003E5CCE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</w:p>
          <w:p w14:paraId="20B42CA8" w14:textId="77777777" w:rsidR="00C2167A" w:rsidRDefault="00C2167A" w:rsidP="003E5CCE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</w:p>
          <w:p w14:paraId="3B21E1E7" w14:textId="77777777" w:rsidR="00C2167A" w:rsidRDefault="00C2167A" w:rsidP="003E5CCE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</w:p>
          <w:p w14:paraId="6B1D829B" w14:textId="7F633B80" w:rsidR="00C2167A" w:rsidRPr="003E5CCE" w:rsidRDefault="00C2167A" w:rsidP="003E5CCE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662852B7" w14:textId="49F60D26" w:rsidR="00394DDB" w:rsidRPr="003E5CCE" w:rsidRDefault="00394DDB" w:rsidP="003E5CCE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33FA3197" w14:textId="22C71179" w:rsidR="00394DDB" w:rsidRPr="003E5CCE" w:rsidRDefault="00394DDB" w:rsidP="003E5CCE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204D320B" w14:textId="5C076553" w:rsidR="00394DDB" w:rsidRPr="003E5CCE" w:rsidRDefault="00394DDB" w:rsidP="003E5CCE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4C858EB6" w14:textId="742F7779" w:rsidR="00394DDB" w:rsidRPr="003E5CCE" w:rsidRDefault="00394DDB" w:rsidP="003E5CCE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3AC0B73B" w14:textId="0730BF81" w:rsidR="00394DDB" w:rsidRPr="003E5CCE" w:rsidRDefault="00394DDB" w:rsidP="003E5CCE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0E42277B" w14:textId="598CBCB8" w:rsidR="00394DDB" w:rsidRPr="003E5CCE" w:rsidRDefault="00394DDB" w:rsidP="003E5CCE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1AF15362" w14:textId="0AC5990A" w:rsidR="00394DDB" w:rsidRPr="003E5CCE" w:rsidRDefault="00394DDB" w:rsidP="003E5CCE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371884D5" w14:textId="41C3ACB6" w:rsidR="00394DDB" w:rsidRPr="003E5CCE" w:rsidRDefault="00394DDB" w:rsidP="003E5CCE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42ACBBFE" w14:textId="217933C4" w:rsidR="00394DDB" w:rsidRPr="003E5CCE" w:rsidRDefault="00394DDB" w:rsidP="003E5CCE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77B4C63A" w14:textId="750D7CC9" w:rsidR="00394DDB" w:rsidRPr="003E5CCE" w:rsidRDefault="00394DDB" w:rsidP="003E5CCE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6D259FCB" w14:textId="516399BB" w:rsidR="00394DDB" w:rsidRPr="003E5CCE" w:rsidRDefault="00394DDB" w:rsidP="003E5CCE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57703132" w14:textId="2374C2D8" w:rsidR="00394DDB" w:rsidRPr="003E5CCE" w:rsidRDefault="00394DDB" w:rsidP="003E5CCE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061C2E26" w14:textId="4797BE85" w:rsidR="00394DDB" w:rsidRPr="003E5CCE" w:rsidRDefault="00394DDB" w:rsidP="003E5CCE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02231943" w14:textId="2A638951" w:rsidR="00394DDB" w:rsidRPr="003E5CCE" w:rsidRDefault="00394DDB" w:rsidP="003E5CCE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</w:p>
        </w:tc>
      </w:tr>
      <w:tr w:rsidR="003E5CCE" w:rsidRPr="003E5CCE" w14:paraId="1005C067" w14:textId="77777777" w:rsidTr="00394DDB">
        <w:trPr>
          <w:trHeight w:val="294"/>
          <w:jc w:val="right"/>
        </w:trPr>
        <w:tc>
          <w:tcPr>
            <w:tcW w:w="9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64D02604" w14:textId="492CF2F5" w:rsidR="00A35055" w:rsidRPr="004950F8" w:rsidRDefault="00A35055" w:rsidP="004950F8">
            <w:pPr>
              <w:jc w:val="both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proofErr w:type="spellStart"/>
            <w:r w:rsidRPr="003E5CCE"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  <w:t>I</w:t>
            </w:r>
            <w:r w:rsidRPr="004950F8"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  <w:t>nterleaver</w:t>
            </w:r>
            <w:proofErr w:type="spellEnd"/>
            <w:r w:rsidRPr="004950F8"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  <w:t xml:space="preserve"> for CRC</w:t>
            </w:r>
            <w:r w:rsidRPr="004950F8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 xml:space="preserve"> </w:t>
            </w:r>
            <w:r w:rsidRPr="004950F8"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  <w:t>=</w:t>
            </w:r>
            <w:r w:rsidRPr="004950F8">
              <w:rPr>
                <w:rFonts w:ascii="Calibri" w:eastAsiaTheme="minorEastAsia" w:hAnsi="Calibri" w:cs="Calibri"/>
                <w:bCs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Pr="004950F8"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  <w:t xml:space="preserve">0xA2B79 </w:t>
            </w:r>
            <w:r w:rsidRPr="00394DDB">
              <w:rPr>
                <w:rFonts w:ascii="Arial" w:eastAsia="MS Mincho" w:hAnsi="Arial" w:cs="Arial"/>
                <w:bCs/>
                <w:sz w:val="24"/>
                <w:szCs w:val="24"/>
                <w:highlight w:val="yellow"/>
                <w:lang w:eastAsia="ja-JP"/>
              </w:rPr>
              <w:t>(</w:t>
            </w:r>
            <w:r w:rsidR="00875409">
              <w:rPr>
                <w:rFonts w:ascii="Arial" w:eastAsia="MS Mincho" w:hAnsi="Arial" w:cs="Arial" w:hint="eastAsia"/>
                <w:bCs/>
                <w:sz w:val="24"/>
                <w:szCs w:val="24"/>
                <w:highlight w:val="yellow"/>
                <w:lang w:eastAsia="ja-JP"/>
              </w:rPr>
              <w:t xml:space="preserve">evaluated in </w:t>
            </w:r>
            <w:r w:rsidR="004950F8" w:rsidRPr="00394DDB">
              <w:rPr>
                <w:rFonts w:ascii="Arial" w:eastAsia="MS Mincho" w:hAnsi="Arial" w:cs="Arial"/>
                <w:bCs/>
                <w:sz w:val="24"/>
                <w:szCs w:val="24"/>
                <w:highlight w:val="yellow"/>
                <w:lang w:eastAsia="ja-JP"/>
              </w:rPr>
              <w:t>R1-1711215</w:t>
            </w:r>
            <w:r w:rsidRPr="00394DDB">
              <w:rPr>
                <w:rFonts w:ascii="Arial" w:eastAsia="MS Mincho" w:hAnsi="Arial" w:cs="Arial"/>
                <w:bCs/>
                <w:sz w:val="24"/>
                <w:szCs w:val="24"/>
                <w:highlight w:val="yellow"/>
                <w:lang w:eastAsia="ja-JP"/>
              </w:rPr>
              <w:t>)</w:t>
            </w:r>
          </w:p>
          <w:p w14:paraId="0FD3F55D" w14:textId="06BD1AEE" w:rsidR="00394DDB" w:rsidRPr="003E5CCE" w:rsidRDefault="00394DDB" w:rsidP="003E5CCE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5178A589" w14:textId="3DEEA1AC" w:rsidR="00394DDB" w:rsidRPr="003E5CCE" w:rsidRDefault="00394DDB" w:rsidP="003E5CCE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1C734DD1" w14:textId="6D3FA6CB" w:rsidR="00394DDB" w:rsidRPr="003E5CCE" w:rsidRDefault="00394DDB" w:rsidP="003E5CCE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0E7D04A0" w14:textId="0FA94EC5" w:rsidR="00394DDB" w:rsidRPr="003E5CCE" w:rsidRDefault="00394DDB" w:rsidP="003E5CCE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6D271C5A" w14:textId="49C46D7E" w:rsidR="00394DDB" w:rsidRPr="003E5CCE" w:rsidRDefault="00394DDB" w:rsidP="003E5CCE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1077ABAC" w14:textId="5D02A6C3" w:rsidR="00394DDB" w:rsidRPr="003E5CCE" w:rsidRDefault="00394DDB" w:rsidP="003E5CCE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5A01AC71" w14:textId="67705F3D" w:rsidR="00394DDB" w:rsidRPr="003E5CCE" w:rsidRDefault="00394DDB" w:rsidP="003E5CCE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0D41456B" w14:textId="097BA4DD" w:rsidR="00394DDB" w:rsidRPr="003E5CCE" w:rsidRDefault="00394DDB" w:rsidP="003E5CCE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1C10CF99" w14:textId="694B5152" w:rsidR="00394DDB" w:rsidRPr="003E5CCE" w:rsidRDefault="00394DDB" w:rsidP="003E5CCE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4BF8DD20" w14:textId="42203984" w:rsidR="00394DDB" w:rsidRPr="003E5CCE" w:rsidRDefault="00394DDB" w:rsidP="003E5CCE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2547E579" w14:textId="3F15CB2C" w:rsidR="00394DDB" w:rsidRPr="003E5CCE" w:rsidRDefault="00394DDB" w:rsidP="003E5CCE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523B2C6C" w14:textId="47771963" w:rsidR="00394DDB" w:rsidRPr="003E5CCE" w:rsidRDefault="00394DDB" w:rsidP="003E5CCE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4324006E" w14:textId="1E5F4216" w:rsidR="00394DDB" w:rsidRPr="003E5CCE" w:rsidRDefault="00394DDB" w:rsidP="003E5CCE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57314397" w14:textId="06FFCCC4" w:rsidR="00394DDB" w:rsidRPr="003E5CCE" w:rsidRDefault="00394DDB" w:rsidP="003E5CCE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17FAEA93" w14:textId="1CEE8F65" w:rsidR="00394DDB" w:rsidRPr="003E5CCE" w:rsidRDefault="00394DDB" w:rsidP="003E5CCE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</w:p>
        </w:tc>
      </w:tr>
      <w:tr w:rsidR="003E5CCE" w:rsidRPr="003E5CCE" w14:paraId="0C8C400F" w14:textId="77777777" w:rsidTr="00394DDB">
        <w:trPr>
          <w:trHeight w:val="294"/>
          <w:jc w:val="right"/>
        </w:trPr>
        <w:tc>
          <w:tcPr>
            <w:tcW w:w="9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tbl>
            <w:tblPr>
              <w:tblW w:w="9475" w:type="dxa"/>
              <w:jc w:val="right"/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631"/>
              <w:gridCol w:w="631"/>
              <w:gridCol w:w="631"/>
              <w:gridCol w:w="631"/>
              <w:gridCol w:w="631"/>
              <w:gridCol w:w="632"/>
              <w:gridCol w:w="632"/>
              <w:gridCol w:w="632"/>
              <w:gridCol w:w="632"/>
              <w:gridCol w:w="632"/>
              <w:gridCol w:w="632"/>
              <w:gridCol w:w="632"/>
              <w:gridCol w:w="632"/>
              <w:gridCol w:w="632"/>
              <w:gridCol w:w="632"/>
            </w:tblGrid>
            <w:tr w:rsidR="00A35055" w:rsidRPr="00A35055" w14:paraId="0EF31981" w14:textId="77777777" w:rsidTr="00A35055">
              <w:trPr>
                <w:trHeight w:val="269"/>
                <w:jc w:val="right"/>
              </w:trPr>
              <w:tc>
                <w:tcPr>
                  <w:tcW w:w="63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2CEE936E" w14:textId="77777777" w:rsidR="00394DDB" w:rsidRPr="00A35055" w:rsidRDefault="00A35055" w:rsidP="00A35055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A35055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</w:t>
                  </w:r>
                </w:p>
              </w:tc>
              <w:tc>
                <w:tcPr>
                  <w:tcW w:w="63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579AB096" w14:textId="77777777" w:rsidR="00394DDB" w:rsidRPr="00A35055" w:rsidRDefault="00A35055" w:rsidP="00A35055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A35055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2</w:t>
                  </w:r>
                </w:p>
              </w:tc>
              <w:tc>
                <w:tcPr>
                  <w:tcW w:w="63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64754B39" w14:textId="77777777" w:rsidR="00394DDB" w:rsidRPr="00A35055" w:rsidRDefault="00A35055" w:rsidP="00A35055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A35055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4</w:t>
                  </w:r>
                </w:p>
              </w:tc>
              <w:tc>
                <w:tcPr>
                  <w:tcW w:w="63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02D3B6A8" w14:textId="77777777" w:rsidR="00394DDB" w:rsidRPr="00A35055" w:rsidRDefault="00A35055" w:rsidP="00A35055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A35055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5</w:t>
                  </w:r>
                </w:p>
              </w:tc>
              <w:tc>
                <w:tcPr>
                  <w:tcW w:w="63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0F13028E" w14:textId="77777777" w:rsidR="00394DDB" w:rsidRPr="00A35055" w:rsidRDefault="00A35055" w:rsidP="00A35055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A35055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7</w:t>
                  </w:r>
                </w:p>
              </w:tc>
              <w:tc>
                <w:tcPr>
                  <w:tcW w:w="63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6755CBEA" w14:textId="77777777" w:rsidR="00394DDB" w:rsidRPr="00A35055" w:rsidRDefault="00A35055" w:rsidP="00A35055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A35055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8</w:t>
                  </w:r>
                </w:p>
              </w:tc>
              <w:tc>
                <w:tcPr>
                  <w:tcW w:w="63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617CC80B" w14:textId="77777777" w:rsidR="00394DDB" w:rsidRPr="00A35055" w:rsidRDefault="00A35055" w:rsidP="00A35055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A35055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9</w:t>
                  </w:r>
                </w:p>
              </w:tc>
              <w:tc>
                <w:tcPr>
                  <w:tcW w:w="63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0B132764" w14:textId="77777777" w:rsidR="00394DDB" w:rsidRPr="00A35055" w:rsidRDefault="00A35055" w:rsidP="00A35055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A35055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13</w:t>
                  </w:r>
                </w:p>
              </w:tc>
              <w:tc>
                <w:tcPr>
                  <w:tcW w:w="63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78DACF30" w14:textId="77777777" w:rsidR="00394DDB" w:rsidRPr="00A35055" w:rsidRDefault="00A35055" w:rsidP="00A35055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A35055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14</w:t>
                  </w:r>
                </w:p>
              </w:tc>
              <w:tc>
                <w:tcPr>
                  <w:tcW w:w="63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7D4B568D" w14:textId="77777777" w:rsidR="00394DDB" w:rsidRPr="00A35055" w:rsidRDefault="00A35055" w:rsidP="00A35055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A35055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17</w:t>
                  </w:r>
                </w:p>
              </w:tc>
              <w:tc>
                <w:tcPr>
                  <w:tcW w:w="63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4E4451A3" w14:textId="77777777" w:rsidR="00394DDB" w:rsidRPr="00A35055" w:rsidRDefault="00A35055" w:rsidP="00A35055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A35055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18</w:t>
                  </w:r>
                </w:p>
              </w:tc>
              <w:tc>
                <w:tcPr>
                  <w:tcW w:w="63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2DFCC224" w14:textId="77777777" w:rsidR="00394DDB" w:rsidRPr="00A35055" w:rsidRDefault="00A35055" w:rsidP="00A35055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A35055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20</w:t>
                  </w:r>
                </w:p>
              </w:tc>
              <w:tc>
                <w:tcPr>
                  <w:tcW w:w="63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54B0B672" w14:textId="77777777" w:rsidR="00394DDB" w:rsidRPr="00A35055" w:rsidRDefault="00A35055" w:rsidP="00A35055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A35055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23</w:t>
                  </w:r>
                </w:p>
              </w:tc>
              <w:tc>
                <w:tcPr>
                  <w:tcW w:w="63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1A540550" w14:textId="77777777" w:rsidR="00394DDB" w:rsidRPr="00A35055" w:rsidRDefault="00A35055" w:rsidP="00A35055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A35055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24</w:t>
                  </w:r>
                </w:p>
              </w:tc>
              <w:tc>
                <w:tcPr>
                  <w:tcW w:w="63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245C95FF" w14:textId="77777777" w:rsidR="00394DDB" w:rsidRPr="00A35055" w:rsidRDefault="00A35055" w:rsidP="00A35055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A35055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26</w:t>
                  </w:r>
                </w:p>
              </w:tc>
            </w:tr>
            <w:tr w:rsidR="00A35055" w:rsidRPr="00A35055" w14:paraId="0C5CCE3B" w14:textId="77777777" w:rsidTr="00A35055">
              <w:trPr>
                <w:trHeight w:val="269"/>
                <w:jc w:val="right"/>
              </w:trPr>
              <w:tc>
                <w:tcPr>
                  <w:tcW w:w="63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1F261061" w14:textId="77777777" w:rsidR="00394DDB" w:rsidRPr="00A35055" w:rsidRDefault="00A35055" w:rsidP="00A35055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A35055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27</w:t>
                  </w:r>
                </w:p>
              </w:tc>
              <w:tc>
                <w:tcPr>
                  <w:tcW w:w="63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124F1AA7" w14:textId="77777777" w:rsidR="00394DDB" w:rsidRPr="00A35055" w:rsidRDefault="00A35055" w:rsidP="00A35055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A35055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28</w:t>
                  </w:r>
                </w:p>
              </w:tc>
              <w:tc>
                <w:tcPr>
                  <w:tcW w:w="63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7FBE4218" w14:textId="77777777" w:rsidR="00394DDB" w:rsidRPr="00A35055" w:rsidRDefault="00A35055" w:rsidP="00A35055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A35055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29</w:t>
                  </w:r>
                </w:p>
              </w:tc>
              <w:tc>
                <w:tcPr>
                  <w:tcW w:w="63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40FA9339" w14:textId="77777777" w:rsidR="00394DDB" w:rsidRPr="00A35055" w:rsidRDefault="00A35055" w:rsidP="00A35055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A35055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30</w:t>
                  </w:r>
                </w:p>
              </w:tc>
              <w:tc>
                <w:tcPr>
                  <w:tcW w:w="63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67EEB8F6" w14:textId="77777777" w:rsidR="00394DDB" w:rsidRPr="00A35055" w:rsidRDefault="00A35055" w:rsidP="00A35055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A35055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31</w:t>
                  </w:r>
                </w:p>
              </w:tc>
              <w:tc>
                <w:tcPr>
                  <w:tcW w:w="63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4C3AAB9B" w14:textId="77777777" w:rsidR="00394DDB" w:rsidRPr="00A35055" w:rsidRDefault="00A35055" w:rsidP="00A35055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A35055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32</w:t>
                  </w:r>
                </w:p>
              </w:tc>
              <w:tc>
                <w:tcPr>
                  <w:tcW w:w="63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01D624EA" w14:textId="77777777" w:rsidR="00394DDB" w:rsidRPr="00A35055" w:rsidRDefault="00A35055" w:rsidP="00A35055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A35055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33</w:t>
                  </w:r>
                </w:p>
              </w:tc>
              <w:tc>
                <w:tcPr>
                  <w:tcW w:w="63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0F52E30D" w14:textId="77777777" w:rsidR="00394DDB" w:rsidRPr="00A35055" w:rsidRDefault="00A35055" w:rsidP="00A35055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A35055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34</w:t>
                  </w:r>
                </w:p>
              </w:tc>
              <w:tc>
                <w:tcPr>
                  <w:tcW w:w="63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79DD2C7C" w14:textId="77777777" w:rsidR="00394DDB" w:rsidRPr="00A35055" w:rsidRDefault="00A35055" w:rsidP="00A35055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A35055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39</w:t>
                  </w:r>
                </w:p>
              </w:tc>
              <w:tc>
                <w:tcPr>
                  <w:tcW w:w="63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35007BD2" w14:textId="77777777" w:rsidR="00394DDB" w:rsidRPr="00A35055" w:rsidRDefault="00A35055" w:rsidP="00A35055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A35055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41</w:t>
                  </w:r>
                </w:p>
              </w:tc>
              <w:tc>
                <w:tcPr>
                  <w:tcW w:w="63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6E9AFAFB" w14:textId="77777777" w:rsidR="00394DDB" w:rsidRPr="00A35055" w:rsidRDefault="00A35055" w:rsidP="00A35055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A35055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44</w:t>
                  </w:r>
                </w:p>
              </w:tc>
              <w:tc>
                <w:tcPr>
                  <w:tcW w:w="63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4A9B6B44" w14:textId="77777777" w:rsidR="00394DDB" w:rsidRPr="00A35055" w:rsidRDefault="00A35055" w:rsidP="00A35055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A35055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50</w:t>
                  </w:r>
                </w:p>
              </w:tc>
              <w:tc>
                <w:tcPr>
                  <w:tcW w:w="63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476EE1C0" w14:textId="77777777" w:rsidR="00394DDB" w:rsidRPr="00A35055" w:rsidRDefault="00A35055" w:rsidP="00A35055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A35055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53</w:t>
                  </w:r>
                </w:p>
              </w:tc>
              <w:tc>
                <w:tcPr>
                  <w:tcW w:w="63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03D7589F" w14:textId="77777777" w:rsidR="00394DDB" w:rsidRPr="00A35055" w:rsidRDefault="00A35055" w:rsidP="00A35055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A35055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56</w:t>
                  </w:r>
                </w:p>
              </w:tc>
              <w:tc>
                <w:tcPr>
                  <w:tcW w:w="63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776F8561" w14:textId="77777777" w:rsidR="00394DDB" w:rsidRPr="00A35055" w:rsidRDefault="00A35055" w:rsidP="00A35055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A35055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59</w:t>
                  </w:r>
                </w:p>
              </w:tc>
            </w:tr>
            <w:tr w:rsidR="00A35055" w:rsidRPr="00A35055" w14:paraId="713B76E9" w14:textId="77777777" w:rsidTr="00A35055">
              <w:trPr>
                <w:trHeight w:val="269"/>
                <w:jc w:val="right"/>
              </w:trPr>
              <w:tc>
                <w:tcPr>
                  <w:tcW w:w="63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5F6067CD" w14:textId="77777777" w:rsidR="00394DDB" w:rsidRPr="00A35055" w:rsidRDefault="00A35055" w:rsidP="00A35055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A35055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62</w:t>
                  </w:r>
                </w:p>
              </w:tc>
              <w:tc>
                <w:tcPr>
                  <w:tcW w:w="63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107B106C" w14:textId="77777777" w:rsidR="00394DDB" w:rsidRPr="00A35055" w:rsidRDefault="00A35055" w:rsidP="00A35055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A35055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63</w:t>
                  </w:r>
                </w:p>
              </w:tc>
              <w:tc>
                <w:tcPr>
                  <w:tcW w:w="63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5C31B6C1" w14:textId="77777777" w:rsidR="00394DDB" w:rsidRPr="00A35055" w:rsidRDefault="00A35055" w:rsidP="00A35055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A35055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64</w:t>
                  </w:r>
                </w:p>
              </w:tc>
              <w:tc>
                <w:tcPr>
                  <w:tcW w:w="63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7A3CFACD" w14:textId="77777777" w:rsidR="00394DDB" w:rsidRPr="00A35055" w:rsidRDefault="00A35055" w:rsidP="00A35055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A35055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65</w:t>
                  </w:r>
                </w:p>
              </w:tc>
              <w:tc>
                <w:tcPr>
                  <w:tcW w:w="63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106E91DF" w14:textId="77777777" w:rsidR="00394DDB" w:rsidRPr="00A35055" w:rsidRDefault="00A35055" w:rsidP="00A35055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A35055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66</w:t>
                  </w:r>
                </w:p>
              </w:tc>
              <w:tc>
                <w:tcPr>
                  <w:tcW w:w="63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7CDED42D" w14:textId="77777777" w:rsidR="00394DDB" w:rsidRPr="00A35055" w:rsidRDefault="00A35055" w:rsidP="00A35055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A35055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68</w:t>
                  </w:r>
                </w:p>
              </w:tc>
              <w:tc>
                <w:tcPr>
                  <w:tcW w:w="63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0B7EBD15" w14:textId="77777777" w:rsidR="00394DDB" w:rsidRPr="00A35055" w:rsidRDefault="00A35055" w:rsidP="00A35055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A35055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71</w:t>
                  </w:r>
                </w:p>
              </w:tc>
              <w:tc>
                <w:tcPr>
                  <w:tcW w:w="63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18289657" w14:textId="77777777" w:rsidR="00394DDB" w:rsidRPr="00A35055" w:rsidRDefault="00A35055" w:rsidP="00A35055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A35055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73</w:t>
                  </w:r>
                </w:p>
              </w:tc>
              <w:tc>
                <w:tcPr>
                  <w:tcW w:w="63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681C348F" w14:textId="77777777" w:rsidR="00394DDB" w:rsidRPr="00A35055" w:rsidRDefault="00A35055" w:rsidP="00A35055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A35055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74</w:t>
                  </w:r>
                </w:p>
              </w:tc>
              <w:tc>
                <w:tcPr>
                  <w:tcW w:w="63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1D19518E" w14:textId="77777777" w:rsidR="00394DDB" w:rsidRPr="00A35055" w:rsidRDefault="00A35055" w:rsidP="00A35055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A35055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75</w:t>
                  </w:r>
                </w:p>
              </w:tc>
              <w:tc>
                <w:tcPr>
                  <w:tcW w:w="63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6F5A74DF" w14:textId="77777777" w:rsidR="00394DDB" w:rsidRPr="00A35055" w:rsidRDefault="00A35055" w:rsidP="00A35055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A35055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78</w:t>
                  </w:r>
                </w:p>
              </w:tc>
              <w:tc>
                <w:tcPr>
                  <w:tcW w:w="63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7C42895E" w14:textId="77777777" w:rsidR="00394DDB" w:rsidRPr="00A35055" w:rsidRDefault="00A35055" w:rsidP="00A35055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A35055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79</w:t>
                  </w:r>
                </w:p>
              </w:tc>
              <w:tc>
                <w:tcPr>
                  <w:tcW w:w="63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1F9CCCD1" w14:textId="77777777" w:rsidR="00394DDB" w:rsidRPr="00A35055" w:rsidRDefault="00A35055" w:rsidP="00A35055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A35055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82</w:t>
                  </w:r>
                </w:p>
              </w:tc>
              <w:tc>
                <w:tcPr>
                  <w:tcW w:w="63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5D6A3688" w14:textId="77777777" w:rsidR="00394DDB" w:rsidRPr="00A35055" w:rsidRDefault="00A35055" w:rsidP="00A35055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A35055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85</w:t>
                  </w:r>
                </w:p>
              </w:tc>
              <w:tc>
                <w:tcPr>
                  <w:tcW w:w="63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4EBAD99F" w14:textId="77777777" w:rsidR="00394DDB" w:rsidRPr="00A35055" w:rsidRDefault="00A35055" w:rsidP="00A35055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A35055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87</w:t>
                  </w:r>
                </w:p>
              </w:tc>
            </w:tr>
            <w:tr w:rsidR="00A35055" w:rsidRPr="00A35055" w14:paraId="54980F84" w14:textId="77777777" w:rsidTr="00A35055">
              <w:trPr>
                <w:trHeight w:val="269"/>
                <w:jc w:val="right"/>
              </w:trPr>
              <w:tc>
                <w:tcPr>
                  <w:tcW w:w="63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114DB3CC" w14:textId="77777777" w:rsidR="00394DDB" w:rsidRPr="00A35055" w:rsidRDefault="00A35055" w:rsidP="00A35055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A35055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88</w:t>
                  </w:r>
                </w:p>
              </w:tc>
              <w:tc>
                <w:tcPr>
                  <w:tcW w:w="63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6CF742D8" w14:textId="77777777" w:rsidR="00394DDB" w:rsidRPr="00A35055" w:rsidRDefault="00A35055" w:rsidP="00A35055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A35055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92</w:t>
                  </w:r>
                </w:p>
              </w:tc>
              <w:tc>
                <w:tcPr>
                  <w:tcW w:w="63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64CC38F9" w14:textId="77777777" w:rsidR="00394DDB" w:rsidRPr="00A35055" w:rsidRDefault="00A35055" w:rsidP="00A35055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A35055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93</w:t>
                  </w:r>
                </w:p>
              </w:tc>
              <w:tc>
                <w:tcPr>
                  <w:tcW w:w="63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09B2A6DD" w14:textId="77777777" w:rsidR="00394DDB" w:rsidRPr="00A35055" w:rsidRDefault="00A35055" w:rsidP="00A35055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A35055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94</w:t>
                  </w:r>
                </w:p>
              </w:tc>
              <w:tc>
                <w:tcPr>
                  <w:tcW w:w="63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25B8302C" w14:textId="77777777" w:rsidR="00394DDB" w:rsidRPr="00A35055" w:rsidRDefault="00A35055" w:rsidP="00A35055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A35055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97</w:t>
                  </w:r>
                </w:p>
              </w:tc>
              <w:tc>
                <w:tcPr>
                  <w:tcW w:w="63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261CD131" w14:textId="77777777" w:rsidR="00394DDB" w:rsidRPr="00A35055" w:rsidRDefault="00A35055" w:rsidP="00A35055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A35055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101</w:t>
                  </w:r>
                </w:p>
              </w:tc>
              <w:tc>
                <w:tcPr>
                  <w:tcW w:w="63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3A920A09" w14:textId="77777777" w:rsidR="00394DDB" w:rsidRPr="00A35055" w:rsidRDefault="00A35055" w:rsidP="00A35055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A35055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103</w:t>
                  </w:r>
                </w:p>
              </w:tc>
              <w:tc>
                <w:tcPr>
                  <w:tcW w:w="63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0F97CED1" w14:textId="77777777" w:rsidR="00394DDB" w:rsidRPr="00A35055" w:rsidRDefault="00A35055" w:rsidP="00A35055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A35055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105</w:t>
                  </w:r>
                </w:p>
              </w:tc>
              <w:tc>
                <w:tcPr>
                  <w:tcW w:w="63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4DE5EFB5" w14:textId="77777777" w:rsidR="00394DDB" w:rsidRPr="00A35055" w:rsidRDefault="00A35055" w:rsidP="00A35055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A35055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106</w:t>
                  </w:r>
                </w:p>
              </w:tc>
              <w:tc>
                <w:tcPr>
                  <w:tcW w:w="63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0929CD0C" w14:textId="77777777" w:rsidR="00394DDB" w:rsidRPr="00A35055" w:rsidRDefault="00A35055" w:rsidP="00A35055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A35055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108</w:t>
                  </w:r>
                </w:p>
              </w:tc>
              <w:tc>
                <w:tcPr>
                  <w:tcW w:w="63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23ABF41E" w14:textId="77777777" w:rsidR="00394DDB" w:rsidRPr="00A35055" w:rsidRDefault="00A35055" w:rsidP="00A35055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A35055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109</w:t>
                  </w:r>
                </w:p>
              </w:tc>
              <w:tc>
                <w:tcPr>
                  <w:tcW w:w="63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16C0E390" w14:textId="77777777" w:rsidR="00394DDB" w:rsidRPr="00A35055" w:rsidRDefault="00A35055" w:rsidP="00A35055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A35055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110</w:t>
                  </w:r>
                </w:p>
              </w:tc>
              <w:tc>
                <w:tcPr>
                  <w:tcW w:w="63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00E6DBCA" w14:textId="77777777" w:rsidR="00394DDB" w:rsidRPr="00A35055" w:rsidRDefault="00A35055" w:rsidP="00A35055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A35055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113</w:t>
                  </w:r>
                </w:p>
              </w:tc>
              <w:tc>
                <w:tcPr>
                  <w:tcW w:w="63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338A8B02" w14:textId="77777777" w:rsidR="00394DDB" w:rsidRPr="00A35055" w:rsidRDefault="00A35055" w:rsidP="00A35055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A35055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115</w:t>
                  </w:r>
                </w:p>
              </w:tc>
              <w:tc>
                <w:tcPr>
                  <w:tcW w:w="63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65038F29" w14:textId="77777777" w:rsidR="00394DDB" w:rsidRPr="00A35055" w:rsidRDefault="00A35055" w:rsidP="00A35055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A35055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119</w:t>
                  </w:r>
                </w:p>
              </w:tc>
            </w:tr>
            <w:tr w:rsidR="00A35055" w:rsidRPr="00A35055" w14:paraId="27EA0F34" w14:textId="77777777" w:rsidTr="00A35055">
              <w:trPr>
                <w:trHeight w:val="269"/>
                <w:jc w:val="right"/>
              </w:trPr>
              <w:tc>
                <w:tcPr>
                  <w:tcW w:w="63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68982799" w14:textId="77777777" w:rsidR="00394DDB" w:rsidRPr="00A35055" w:rsidRDefault="00A35055" w:rsidP="00A35055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A35055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122</w:t>
                  </w:r>
                </w:p>
              </w:tc>
              <w:tc>
                <w:tcPr>
                  <w:tcW w:w="63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303400F5" w14:textId="77777777" w:rsidR="00394DDB" w:rsidRPr="00A35055" w:rsidRDefault="00A35055" w:rsidP="00A35055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A35055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129</w:t>
                  </w:r>
                </w:p>
              </w:tc>
              <w:tc>
                <w:tcPr>
                  <w:tcW w:w="63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561591D1" w14:textId="77777777" w:rsidR="00394DDB" w:rsidRPr="00A35055" w:rsidRDefault="00A35055" w:rsidP="00A35055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A35055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130</w:t>
                  </w:r>
                </w:p>
              </w:tc>
              <w:tc>
                <w:tcPr>
                  <w:tcW w:w="63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1487DE76" w14:textId="77777777" w:rsidR="00394DDB" w:rsidRPr="00A35055" w:rsidRDefault="00A35055" w:rsidP="00A35055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A35055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131</w:t>
                  </w:r>
                </w:p>
              </w:tc>
              <w:tc>
                <w:tcPr>
                  <w:tcW w:w="63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3B6E1F0C" w14:textId="77777777" w:rsidR="00394DDB" w:rsidRPr="00A35055" w:rsidRDefault="00A35055" w:rsidP="00A35055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A35055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133</w:t>
                  </w:r>
                </w:p>
              </w:tc>
              <w:tc>
                <w:tcPr>
                  <w:tcW w:w="63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0AA9E275" w14:textId="77777777" w:rsidR="00394DDB" w:rsidRPr="00A35055" w:rsidRDefault="00A35055" w:rsidP="00A35055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A35055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137</w:t>
                  </w:r>
                </w:p>
              </w:tc>
              <w:tc>
                <w:tcPr>
                  <w:tcW w:w="63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326166D7" w14:textId="77777777" w:rsidR="00394DDB" w:rsidRPr="00A35055" w:rsidRDefault="00A35055" w:rsidP="00A35055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A35055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140</w:t>
                  </w:r>
                </w:p>
              </w:tc>
              <w:tc>
                <w:tcPr>
                  <w:tcW w:w="63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5DB312C1" w14:textId="77777777" w:rsidR="00394DDB" w:rsidRPr="00A35055" w:rsidRDefault="00A35055" w:rsidP="00A35055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A35055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143</w:t>
                  </w:r>
                </w:p>
              </w:tc>
              <w:tc>
                <w:tcPr>
                  <w:tcW w:w="63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39E36F59" w14:textId="77777777" w:rsidR="00394DDB" w:rsidRPr="00A35055" w:rsidRDefault="00A35055" w:rsidP="00A35055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A35055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144</w:t>
                  </w:r>
                </w:p>
              </w:tc>
              <w:tc>
                <w:tcPr>
                  <w:tcW w:w="63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65337F1F" w14:textId="77777777" w:rsidR="00394DDB" w:rsidRPr="00A35055" w:rsidRDefault="00A35055" w:rsidP="00A35055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A35055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146</w:t>
                  </w:r>
                </w:p>
              </w:tc>
              <w:tc>
                <w:tcPr>
                  <w:tcW w:w="63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03A0C7A5" w14:textId="77777777" w:rsidR="00394DDB" w:rsidRPr="00A35055" w:rsidRDefault="00A35055" w:rsidP="00A35055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A35055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147</w:t>
                  </w:r>
                </w:p>
              </w:tc>
              <w:tc>
                <w:tcPr>
                  <w:tcW w:w="63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4A17B053" w14:textId="77777777" w:rsidR="00394DDB" w:rsidRPr="00A35055" w:rsidRDefault="00A35055" w:rsidP="00A35055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A35055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149</w:t>
                  </w:r>
                </w:p>
              </w:tc>
              <w:tc>
                <w:tcPr>
                  <w:tcW w:w="63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09D44084" w14:textId="77777777" w:rsidR="00394DDB" w:rsidRPr="00A35055" w:rsidRDefault="00A35055" w:rsidP="00A35055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A35055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156</w:t>
                  </w:r>
                </w:p>
              </w:tc>
              <w:tc>
                <w:tcPr>
                  <w:tcW w:w="63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2EBBABB2" w14:textId="77777777" w:rsidR="00394DDB" w:rsidRPr="00A35055" w:rsidRDefault="00A35055" w:rsidP="00A35055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A35055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159</w:t>
                  </w:r>
                </w:p>
              </w:tc>
              <w:tc>
                <w:tcPr>
                  <w:tcW w:w="63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70B697CA" w14:textId="77777777" w:rsidR="00394DDB" w:rsidRPr="00A35055" w:rsidRDefault="00A35055" w:rsidP="00A35055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A35055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163</w:t>
                  </w:r>
                </w:p>
              </w:tc>
            </w:tr>
            <w:tr w:rsidR="00A35055" w:rsidRPr="00A35055" w14:paraId="46798000" w14:textId="77777777" w:rsidTr="00A35055">
              <w:trPr>
                <w:trHeight w:val="269"/>
                <w:jc w:val="right"/>
              </w:trPr>
              <w:tc>
                <w:tcPr>
                  <w:tcW w:w="63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59560A3E" w14:textId="77777777" w:rsidR="00394DDB" w:rsidRPr="00A35055" w:rsidRDefault="00A35055" w:rsidP="00A35055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A35055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164</w:t>
                  </w:r>
                </w:p>
              </w:tc>
              <w:tc>
                <w:tcPr>
                  <w:tcW w:w="63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54D3C9E2" w14:textId="77777777" w:rsidR="00394DDB" w:rsidRPr="00A35055" w:rsidRDefault="00A35055" w:rsidP="00A35055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A35055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165</w:t>
                  </w:r>
                </w:p>
              </w:tc>
              <w:tc>
                <w:tcPr>
                  <w:tcW w:w="63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5BF4C961" w14:textId="77777777" w:rsidR="00394DDB" w:rsidRPr="00A35055" w:rsidRDefault="00A35055" w:rsidP="00A35055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A35055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166</w:t>
                  </w:r>
                </w:p>
              </w:tc>
              <w:tc>
                <w:tcPr>
                  <w:tcW w:w="63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58DE65C1" w14:textId="77777777" w:rsidR="00394DDB" w:rsidRPr="00A35055" w:rsidRDefault="00A35055" w:rsidP="00A35055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A35055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168</w:t>
                  </w:r>
                </w:p>
              </w:tc>
              <w:tc>
                <w:tcPr>
                  <w:tcW w:w="63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66F27CF2" w14:textId="77777777" w:rsidR="00394DDB" w:rsidRPr="00A35055" w:rsidRDefault="00A35055" w:rsidP="00A35055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A35055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169</w:t>
                  </w:r>
                </w:p>
              </w:tc>
              <w:tc>
                <w:tcPr>
                  <w:tcW w:w="63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7FB035F6" w14:textId="77777777" w:rsidR="00394DDB" w:rsidRPr="00A35055" w:rsidRDefault="00A35055" w:rsidP="00A35055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A35055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173</w:t>
                  </w:r>
                </w:p>
              </w:tc>
              <w:tc>
                <w:tcPr>
                  <w:tcW w:w="63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26132DB5" w14:textId="77777777" w:rsidR="00394DDB" w:rsidRPr="00A35055" w:rsidRDefault="00A35055" w:rsidP="00A35055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A35055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174</w:t>
                  </w:r>
                </w:p>
              </w:tc>
              <w:tc>
                <w:tcPr>
                  <w:tcW w:w="63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48CD3EA9" w14:textId="77777777" w:rsidR="00394DDB" w:rsidRPr="00A35055" w:rsidRDefault="00A35055" w:rsidP="00A35055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A35055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176</w:t>
                  </w:r>
                </w:p>
              </w:tc>
              <w:tc>
                <w:tcPr>
                  <w:tcW w:w="63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04E9C54C" w14:textId="77777777" w:rsidR="00394DDB" w:rsidRPr="00A35055" w:rsidRDefault="00A35055" w:rsidP="00A35055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A35055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178</w:t>
                  </w:r>
                </w:p>
              </w:tc>
              <w:tc>
                <w:tcPr>
                  <w:tcW w:w="63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1742974E" w14:textId="77777777" w:rsidR="00394DDB" w:rsidRPr="00A35055" w:rsidRDefault="00A35055" w:rsidP="00A35055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A35055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179</w:t>
                  </w:r>
                </w:p>
              </w:tc>
              <w:tc>
                <w:tcPr>
                  <w:tcW w:w="63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70B342A1" w14:textId="77777777" w:rsidR="00394DDB" w:rsidRPr="00A35055" w:rsidRDefault="00A35055" w:rsidP="00A35055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A35055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181</w:t>
                  </w:r>
                </w:p>
              </w:tc>
              <w:tc>
                <w:tcPr>
                  <w:tcW w:w="63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28101CA4" w14:textId="77777777" w:rsidR="00394DDB" w:rsidRPr="00A35055" w:rsidRDefault="00A35055" w:rsidP="00A35055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A35055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183</w:t>
                  </w:r>
                </w:p>
              </w:tc>
              <w:tc>
                <w:tcPr>
                  <w:tcW w:w="63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0D2786B0" w14:textId="77777777" w:rsidR="00394DDB" w:rsidRPr="00A35055" w:rsidRDefault="00A35055" w:rsidP="00A35055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A35055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186</w:t>
                  </w:r>
                </w:p>
              </w:tc>
              <w:tc>
                <w:tcPr>
                  <w:tcW w:w="63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4066CFE0" w14:textId="77777777" w:rsidR="00394DDB" w:rsidRPr="00A35055" w:rsidRDefault="00A35055" w:rsidP="00A35055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A35055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187</w:t>
                  </w:r>
                </w:p>
              </w:tc>
              <w:tc>
                <w:tcPr>
                  <w:tcW w:w="63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43419838" w14:textId="77777777" w:rsidR="00394DDB" w:rsidRPr="00A35055" w:rsidRDefault="00A35055" w:rsidP="00A35055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A35055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188</w:t>
                  </w:r>
                </w:p>
              </w:tc>
            </w:tr>
            <w:tr w:rsidR="00A35055" w:rsidRPr="00A35055" w14:paraId="1C80068A" w14:textId="77777777" w:rsidTr="00A35055">
              <w:trPr>
                <w:trHeight w:val="269"/>
                <w:jc w:val="right"/>
              </w:trPr>
              <w:tc>
                <w:tcPr>
                  <w:tcW w:w="63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3E3049CE" w14:textId="77777777" w:rsidR="00394DDB" w:rsidRPr="00A35055" w:rsidRDefault="00A35055" w:rsidP="00A35055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A35055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189</w:t>
                  </w:r>
                </w:p>
              </w:tc>
              <w:tc>
                <w:tcPr>
                  <w:tcW w:w="63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5D8C3A74" w14:textId="77777777" w:rsidR="00394DDB" w:rsidRPr="00A35055" w:rsidRDefault="00A35055" w:rsidP="00A35055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A35055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190</w:t>
                  </w:r>
                </w:p>
              </w:tc>
              <w:tc>
                <w:tcPr>
                  <w:tcW w:w="63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67AB4D14" w14:textId="77777777" w:rsidR="00394DDB" w:rsidRPr="00A35055" w:rsidRDefault="00A35055" w:rsidP="00A35055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A35055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196</w:t>
                  </w:r>
                </w:p>
              </w:tc>
              <w:tc>
                <w:tcPr>
                  <w:tcW w:w="63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31B8E969" w14:textId="77777777" w:rsidR="00394DDB" w:rsidRPr="00A35055" w:rsidRDefault="00A35055" w:rsidP="00A35055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A35055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198</w:t>
                  </w:r>
                </w:p>
              </w:tc>
              <w:tc>
                <w:tcPr>
                  <w:tcW w:w="63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1DDF1F43" w14:textId="77777777" w:rsidR="00394DDB" w:rsidRPr="00A35055" w:rsidRDefault="00A35055" w:rsidP="00A35055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24337A">
                    <w:rPr>
                      <w:rFonts w:ascii="Arial" w:eastAsia="MS Mincho" w:hAnsi="Arial" w:cs="Arial" w:hint="eastAsia"/>
                      <w:b/>
                      <w:bCs/>
                      <w:color w:val="FF0000"/>
                      <w:sz w:val="22"/>
                      <w:szCs w:val="22"/>
                      <w:lang w:eastAsia="ja-JP"/>
                    </w:rPr>
                    <w:t>200</w:t>
                  </w:r>
                </w:p>
              </w:tc>
              <w:tc>
                <w:tcPr>
                  <w:tcW w:w="63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13BF1713" w14:textId="77777777" w:rsidR="00394DDB" w:rsidRPr="00A35055" w:rsidRDefault="00A35055" w:rsidP="00A35055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A35055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0</w:t>
                  </w:r>
                </w:p>
              </w:tc>
              <w:tc>
                <w:tcPr>
                  <w:tcW w:w="63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24E4DD31" w14:textId="77777777" w:rsidR="00394DDB" w:rsidRPr="00A35055" w:rsidRDefault="00A35055" w:rsidP="00A35055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A35055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3</w:t>
                  </w:r>
                </w:p>
              </w:tc>
              <w:tc>
                <w:tcPr>
                  <w:tcW w:w="63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7B06577F" w14:textId="77777777" w:rsidR="00394DDB" w:rsidRPr="00A35055" w:rsidRDefault="00A35055" w:rsidP="00A35055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A35055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6</w:t>
                  </w:r>
                </w:p>
              </w:tc>
              <w:tc>
                <w:tcPr>
                  <w:tcW w:w="63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3D5793E7" w14:textId="77777777" w:rsidR="00394DDB" w:rsidRPr="00A35055" w:rsidRDefault="00A35055" w:rsidP="00A35055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A35055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10</w:t>
                  </w:r>
                </w:p>
              </w:tc>
              <w:tc>
                <w:tcPr>
                  <w:tcW w:w="63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63D1ECFE" w14:textId="77777777" w:rsidR="00394DDB" w:rsidRPr="00A35055" w:rsidRDefault="00A35055" w:rsidP="00A35055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A35055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15</w:t>
                  </w:r>
                </w:p>
              </w:tc>
              <w:tc>
                <w:tcPr>
                  <w:tcW w:w="63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077DB195" w14:textId="77777777" w:rsidR="00394DDB" w:rsidRPr="00A35055" w:rsidRDefault="00A35055" w:rsidP="00A35055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A35055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19</w:t>
                  </w:r>
                </w:p>
              </w:tc>
              <w:tc>
                <w:tcPr>
                  <w:tcW w:w="63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7C12446B" w14:textId="77777777" w:rsidR="00394DDB" w:rsidRPr="00A35055" w:rsidRDefault="00A35055" w:rsidP="00A35055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A35055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21</w:t>
                  </w:r>
                </w:p>
              </w:tc>
              <w:tc>
                <w:tcPr>
                  <w:tcW w:w="63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63D7ABEA" w14:textId="77777777" w:rsidR="00394DDB" w:rsidRPr="00A35055" w:rsidRDefault="00A35055" w:rsidP="00A35055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A35055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25</w:t>
                  </w:r>
                </w:p>
              </w:tc>
              <w:tc>
                <w:tcPr>
                  <w:tcW w:w="63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63EB1130" w14:textId="77777777" w:rsidR="00394DDB" w:rsidRPr="00A35055" w:rsidRDefault="00A35055" w:rsidP="00A35055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A35055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35</w:t>
                  </w:r>
                </w:p>
              </w:tc>
              <w:tc>
                <w:tcPr>
                  <w:tcW w:w="63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4BFF4ED4" w14:textId="77777777" w:rsidR="00394DDB" w:rsidRPr="00A35055" w:rsidRDefault="00A35055" w:rsidP="00A35055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A35055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40</w:t>
                  </w:r>
                </w:p>
              </w:tc>
            </w:tr>
            <w:tr w:rsidR="00A35055" w:rsidRPr="00A35055" w14:paraId="654DBF04" w14:textId="77777777" w:rsidTr="00A35055">
              <w:trPr>
                <w:trHeight w:val="269"/>
                <w:jc w:val="right"/>
              </w:trPr>
              <w:tc>
                <w:tcPr>
                  <w:tcW w:w="63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7687A8B5" w14:textId="77777777" w:rsidR="00394DDB" w:rsidRPr="00A35055" w:rsidRDefault="00A35055" w:rsidP="00A35055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A35055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42</w:t>
                  </w:r>
                </w:p>
              </w:tc>
              <w:tc>
                <w:tcPr>
                  <w:tcW w:w="63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4D601A05" w14:textId="77777777" w:rsidR="00394DDB" w:rsidRPr="00A35055" w:rsidRDefault="00A35055" w:rsidP="00A35055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A35055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45</w:t>
                  </w:r>
                </w:p>
              </w:tc>
              <w:tc>
                <w:tcPr>
                  <w:tcW w:w="63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7AD30BCD" w14:textId="77777777" w:rsidR="00394DDB" w:rsidRPr="00A35055" w:rsidRDefault="00A35055" w:rsidP="00A35055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A35055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51</w:t>
                  </w:r>
                </w:p>
              </w:tc>
              <w:tc>
                <w:tcPr>
                  <w:tcW w:w="63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0D78BD73" w14:textId="77777777" w:rsidR="00394DDB" w:rsidRPr="00A35055" w:rsidRDefault="00A35055" w:rsidP="00A35055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A35055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54</w:t>
                  </w:r>
                </w:p>
              </w:tc>
              <w:tc>
                <w:tcPr>
                  <w:tcW w:w="63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6C088F8F" w14:textId="77777777" w:rsidR="00394DDB" w:rsidRPr="00A35055" w:rsidRDefault="00A35055" w:rsidP="00A35055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A35055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57</w:t>
                  </w:r>
                </w:p>
              </w:tc>
              <w:tc>
                <w:tcPr>
                  <w:tcW w:w="63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1F78564A" w14:textId="77777777" w:rsidR="00394DDB" w:rsidRPr="00A35055" w:rsidRDefault="00A35055" w:rsidP="00A35055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A35055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60</w:t>
                  </w:r>
                </w:p>
              </w:tc>
              <w:tc>
                <w:tcPr>
                  <w:tcW w:w="63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66931997" w14:textId="77777777" w:rsidR="00394DDB" w:rsidRPr="00A35055" w:rsidRDefault="00A35055" w:rsidP="00A35055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A35055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67</w:t>
                  </w:r>
                </w:p>
              </w:tc>
              <w:tc>
                <w:tcPr>
                  <w:tcW w:w="63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3449A55A" w14:textId="77777777" w:rsidR="00394DDB" w:rsidRPr="00A35055" w:rsidRDefault="00A35055" w:rsidP="00A35055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A35055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69</w:t>
                  </w:r>
                </w:p>
              </w:tc>
              <w:tc>
                <w:tcPr>
                  <w:tcW w:w="63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08592BF7" w14:textId="77777777" w:rsidR="00394DDB" w:rsidRPr="00A35055" w:rsidRDefault="00A35055" w:rsidP="00A35055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A35055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72</w:t>
                  </w:r>
                </w:p>
              </w:tc>
              <w:tc>
                <w:tcPr>
                  <w:tcW w:w="63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5FF85408" w14:textId="77777777" w:rsidR="00394DDB" w:rsidRPr="00A35055" w:rsidRDefault="00A35055" w:rsidP="00A35055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A35055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76</w:t>
                  </w:r>
                </w:p>
              </w:tc>
              <w:tc>
                <w:tcPr>
                  <w:tcW w:w="63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54BCA4AD" w14:textId="77777777" w:rsidR="00394DDB" w:rsidRPr="00A35055" w:rsidRDefault="00A35055" w:rsidP="00A35055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A35055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80</w:t>
                  </w:r>
                </w:p>
              </w:tc>
              <w:tc>
                <w:tcPr>
                  <w:tcW w:w="63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64065EA8" w14:textId="77777777" w:rsidR="00394DDB" w:rsidRPr="00A35055" w:rsidRDefault="00A35055" w:rsidP="00A35055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A35055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83</w:t>
                  </w:r>
                </w:p>
              </w:tc>
              <w:tc>
                <w:tcPr>
                  <w:tcW w:w="63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636A3CC1" w14:textId="77777777" w:rsidR="00394DDB" w:rsidRPr="00A35055" w:rsidRDefault="00A35055" w:rsidP="00A35055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A35055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86</w:t>
                  </w:r>
                </w:p>
              </w:tc>
              <w:tc>
                <w:tcPr>
                  <w:tcW w:w="63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7DA99D43" w14:textId="77777777" w:rsidR="00394DDB" w:rsidRPr="00A35055" w:rsidRDefault="00A35055" w:rsidP="00A35055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A35055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89</w:t>
                  </w:r>
                </w:p>
              </w:tc>
              <w:tc>
                <w:tcPr>
                  <w:tcW w:w="63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6F031BC8" w14:textId="77777777" w:rsidR="00394DDB" w:rsidRPr="00A35055" w:rsidRDefault="00A35055" w:rsidP="00A35055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A35055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95</w:t>
                  </w:r>
                </w:p>
              </w:tc>
            </w:tr>
            <w:tr w:rsidR="00A35055" w:rsidRPr="00A35055" w14:paraId="0DD09CA4" w14:textId="77777777" w:rsidTr="00A35055">
              <w:trPr>
                <w:trHeight w:val="269"/>
                <w:jc w:val="right"/>
              </w:trPr>
              <w:tc>
                <w:tcPr>
                  <w:tcW w:w="63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72A5E3ED" w14:textId="77777777" w:rsidR="00394DDB" w:rsidRPr="00A35055" w:rsidRDefault="00A35055" w:rsidP="00A35055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A35055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98</w:t>
                  </w:r>
                </w:p>
              </w:tc>
              <w:tc>
                <w:tcPr>
                  <w:tcW w:w="63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6125F561" w14:textId="77777777" w:rsidR="00394DDB" w:rsidRPr="00A35055" w:rsidRDefault="00A35055" w:rsidP="00A35055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A35055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102</w:t>
                  </w:r>
                </w:p>
              </w:tc>
              <w:tc>
                <w:tcPr>
                  <w:tcW w:w="63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084374DD" w14:textId="77777777" w:rsidR="00394DDB" w:rsidRPr="00A35055" w:rsidRDefault="00A35055" w:rsidP="00A35055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A35055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104</w:t>
                  </w:r>
                </w:p>
              </w:tc>
              <w:tc>
                <w:tcPr>
                  <w:tcW w:w="63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1EE707F9" w14:textId="77777777" w:rsidR="00394DDB" w:rsidRPr="00A35055" w:rsidRDefault="00A35055" w:rsidP="00A35055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A35055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107</w:t>
                  </w:r>
                </w:p>
              </w:tc>
              <w:tc>
                <w:tcPr>
                  <w:tcW w:w="63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20298C16" w14:textId="77777777" w:rsidR="00394DDB" w:rsidRPr="00A35055" w:rsidRDefault="00A35055" w:rsidP="00A35055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A35055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111</w:t>
                  </w:r>
                </w:p>
              </w:tc>
              <w:tc>
                <w:tcPr>
                  <w:tcW w:w="63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74EFFD68" w14:textId="77777777" w:rsidR="00394DDB" w:rsidRPr="00A35055" w:rsidRDefault="00A35055" w:rsidP="00A35055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A35055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114</w:t>
                  </w:r>
                </w:p>
              </w:tc>
              <w:tc>
                <w:tcPr>
                  <w:tcW w:w="63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35D981AF" w14:textId="77777777" w:rsidR="00394DDB" w:rsidRPr="00A35055" w:rsidRDefault="00A35055" w:rsidP="00A35055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A35055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116</w:t>
                  </w:r>
                </w:p>
              </w:tc>
              <w:tc>
                <w:tcPr>
                  <w:tcW w:w="63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7450D6A3" w14:textId="77777777" w:rsidR="00394DDB" w:rsidRPr="00A35055" w:rsidRDefault="00A35055" w:rsidP="00A35055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A35055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120</w:t>
                  </w:r>
                </w:p>
              </w:tc>
              <w:tc>
                <w:tcPr>
                  <w:tcW w:w="63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5C4710AB" w14:textId="77777777" w:rsidR="00394DDB" w:rsidRPr="00A35055" w:rsidRDefault="00A35055" w:rsidP="00A35055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A35055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123</w:t>
                  </w:r>
                </w:p>
              </w:tc>
              <w:tc>
                <w:tcPr>
                  <w:tcW w:w="63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2D5747B7" w14:textId="77777777" w:rsidR="00394DDB" w:rsidRPr="00A35055" w:rsidRDefault="00A35055" w:rsidP="00A35055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A35055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132</w:t>
                  </w:r>
                </w:p>
              </w:tc>
              <w:tc>
                <w:tcPr>
                  <w:tcW w:w="63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0866F7EC" w14:textId="77777777" w:rsidR="00394DDB" w:rsidRPr="00A35055" w:rsidRDefault="00A35055" w:rsidP="00A35055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A35055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134</w:t>
                  </w:r>
                </w:p>
              </w:tc>
              <w:tc>
                <w:tcPr>
                  <w:tcW w:w="63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7141D44D" w14:textId="77777777" w:rsidR="00394DDB" w:rsidRPr="00A35055" w:rsidRDefault="00A35055" w:rsidP="00A35055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A35055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138</w:t>
                  </w:r>
                </w:p>
              </w:tc>
              <w:tc>
                <w:tcPr>
                  <w:tcW w:w="63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057A7753" w14:textId="77777777" w:rsidR="00394DDB" w:rsidRPr="00A35055" w:rsidRDefault="00A35055" w:rsidP="00A35055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A35055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141</w:t>
                  </w:r>
                </w:p>
              </w:tc>
              <w:tc>
                <w:tcPr>
                  <w:tcW w:w="63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46406D77" w14:textId="77777777" w:rsidR="00394DDB" w:rsidRPr="00A35055" w:rsidRDefault="00A35055" w:rsidP="00A35055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A35055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145</w:t>
                  </w:r>
                </w:p>
              </w:tc>
              <w:tc>
                <w:tcPr>
                  <w:tcW w:w="63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30B43E8E" w14:textId="77777777" w:rsidR="00394DDB" w:rsidRPr="00A35055" w:rsidRDefault="00A35055" w:rsidP="00A35055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A35055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148</w:t>
                  </w:r>
                </w:p>
              </w:tc>
            </w:tr>
            <w:tr w:rsidR="00A35055" w:rsidRPr="00A35055" w14:paraId="4292A4CF" w14:textId="77777777" w:rsidTr="00A35055">
              <w:trPr>
                <w:trHeight w:val="269"/>
                <w:jc w:val="right"/>
              </w:trPr>
              <w:tc>
                <w:tcPr>
                  <w:tcW w:w="63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1715E4E5" w14:textId="77777777" w:rsidR="00394DDB" w:rsidRPr="00A35055" w:rsidRDefault="00A35055" w:rsidP="00A35055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A35055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150</w:t>
                  </w:r>
                </w:p>
              </w:tc>
              <w:tc>
                <w:tcPr>
                  <w:tcW w:w="63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3DFAEA33" w14:textId="77777777" w:rsidR="00394DDB" w:rsidRPr="00A35055" w:rsidRDefault="00A35055" w:rsidP="00A35055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A35055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157</w:t>
                  </w:r>
                </w:p>
              </w:tc>
              <w:tc>
                <w:tcPr>
                  <w:tcW w:w="63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5DF78B87" w14:textId="77777777" w:rsidR="00394DDB" w:rsidRPr="00A35055" w:rsidRDefault="00A35055" w:rsidP="00A35055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A35055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160</w:t>
                  </w:r>
                </w:p>
              </w:tc>
              <w:tc>
                <w:tcPr>
                  <w:tcW w:w="63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7CB0B48C" w14:textId="77777777" w:rsidR="00394DDB" w:rsidRPr="00A35055" w:rsidRDefault="00A35055" w:rsidP="00A35055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A35055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167</w:t>
                  </w:r>
                </w:p>
              </w:tc>
              <w:tc>
                <w:tcPr>
                  <w:tcW w:w="63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220B5E64" w14:textId="77777777" w:rsidR="00394DDB" w:rsidRPr="00A35055" w:rsidRDefault="00A35055" w:rsidP="00A35055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A35055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170</w:t>
                  </w:r>
                </w:p>
              </w:tc>
              <w:tc>
                <w:tcPr>
                  <w:tcW w:w="63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2930DBA6" w14:textId="77777777" w:rsidR="00394DDB" w:rsidRPr="00A35055" w:rsidRDefault="00A35055" w:rsidP="00A35055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A35055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175</w:t>
                  </w:r>
                </w:p>
              </w:tc>
              <w:tc>
                <w:tcPr>
                  <w:tcW w:w="63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5267476B" w14:textId="77777777" w:rsidR="00394DDB" w:rsidRPr="00A35055" w:rsidRDefault="00A35055" w:rsidP="00A35055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A35055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177</w:t>
                  </w:r>
                </w:p>
              </w:tc>
              <w:tc>
                <w:tcPr>
                  <w:tcW w:w="63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5F2BC516" w14:textId="77777777" w:rsidR="00394DDB" w:rsidRPr="00A35055" w:rsidRDefault="00A35055" w:rsidP="00A35055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A35055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180</w:t>
                  </w:r>
                </w:p>
              </w:tc>
              <w:tc>
                <w:tcPr>
                  <w:tcW w:w="63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2D34C871" w14:textId="77777777" w:rsidR="00394DDB" w:rsidRPr="00A35055" w:rsidRDefault="00A35055" w:rsidP="00A35055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A35055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182</w:t>
                  </w:r>
                </w:p>
              </w:tc>
              <w:tc>
                <w:tcPr>
                  <w:tcW w:w="63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5CFA5CA8" w14:textId="77777777" w:rsidR="00394DDB" w:rsidRPr="00A35055" w:rsidRDefault="00A35055" w:rsidP="00A35055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A35055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184</w:t>
                  </w:r>
                </w:p>
              </w:tc>
              <w:tc>
                <w:tcPr>
                  <w:tcW w:w="63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0BC18F6C" w14:textId="77777777" w:rsidR="00394DDB" w:rsidRPr="00A35055" w:rsidRDefault="00A35055" w:rsidP="00A35055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A35055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191</w:t>
                  </w:r>
                </w:p>
              </w:tc>
              <w:tc>
                <w:tcPr>
                  <w:tcW w:w="63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1BA7D56A" w14:textId="77777777" w:rsidR="00394DDB" w:rsidRPr="00A35055" w:rsidRDefault="00A35055" w:rsidP="00A35055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A35055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197</w:t>
                  </w:r>
                </w:p>
              </w:tc>
              <w:tc>
                <w:tcPr>
                  <w:tcW w:w="63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10B2F94F" w14:textId="77777777" w:rsidR="00394DDB" w:rsidRPr="00A35055" w:rsidRDefault="00A35055" w:rsidP="00A35055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A35055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199</w:t>
                  </w:r>
                </w:p>
              </w:tc>
              <w:tc>
                <w:tcPr>
                  <w:tcW w:w="63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3D130F36" w14:textId="77777777" w:rsidR="00394DDB" w:rsidRPr="00A35055" w:rsidRDefault="00A35055" w:rsidP="00A35055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24337A">
                    <w:rPr>
                      <w:rFonts w:ascii="Arial" w:eastAsia="MS Mincho" w:hAnsi="Arial" w:cs="Arial" w:hint="eastAsia"/>
                      <w:b/>
                      <w:bCs/>
                      <w:color w:val="FF0000"/>
                      <w:sz w:val="22"/>
                      <w:szCs w:val="22"/>
                      <w:lang w:eastAsia="ja-JP"/>
                    </w:rPr>
                    <w:t>201</w:t>
                  </w:r>
                </w:p>
              </w:tc>
              <w:tc>
                <w:tcPr>
                  <w:tcW w:w="63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1F3B5759" w14:textId="77777777" w:rsidR="00394DDB" w:rsidRPr="00A35055" w:rsidRDefault="00A35055" w:rsidP="00A35055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A35055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11</w:t>
                  </w:r>
                </w:p>
              </w:tc>
            </w:tr>
            <w:tr w:rsidR="00A35055" w:rsidRPr="00A35055" w14:paraId="0F2CA74E" w14:textId="77777777" w:rsidTr="00A35055">
              <w:trPr>
                <w:trHeight w:val="269"/>
                <w:jc w:val="right"/>
              </w:trPr>
              <w:tc>
                <w:tcPr>
                  <w:tcW w:w="63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0EC96AE0" w14:textId="77777777" w:rsidR="00394DDB" w:rsidRPr="00A35055" w:rsidRDefault="00A35055" w:rsidP="00A35055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A35055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16</w:t>
                  </w:r>
                </w:p>
              </w:tc>
              <w:tc>
                <w:tcPr>
                  <w:tcW w:w="63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6015C666" w14:textId="77777777" w:rsidR="00394DDB" w:rsidRPr="00A35055" w:rsidRDefault="00A35055" w:rsidP="00A35055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A35055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22</w:t>
                  </w:r>
                </w:p>
              </w:tc>
              <w:tc>
                <w:tcPr>
                  <w:tcW w:w="63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3E692BA5" w14:textId="77777777" w:rsidR="00394DDB" w:rsidRPr="00A35055" w:rsidRDefault="00A35055" w:rsidP="00A35055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A35055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36</w:t>
                  </w:r>
                </w:p>
              </w:tc>
              <w:tc>
                <w:tcPr>
                  <w:tcW w:w="63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63BC24B1" w14:textId="77777777" w:rsidR="00394DDB" w:rsidRPr="00A35055" w:rsidRDefault="00A35055" w:rsidP="00A35055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A35055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43</w:t>
                  </w:r>
                </w:p>
              </w:tc>
              <w:tc>
                <w:tcPr>
                  <w:tcW w:w="63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43D88CA4" w14:textId="77777777" w:rsidR="00394DDB" w:rsidRPr="00A35055" w:rsidRDefault="00A35055" w:rsidP="00A35055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A35055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46</w:t>
                  </w:r>
                </w:p>
              </w:tc>
              <w:tc>
                <w:tcPr>
                  <w:tcW w:w="63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65985075" w14:textId="77777777" w:rsidR="00394DDB" w:rsidRPr="00A35055" w:rsidRDefault="00A35055" w:rsidP="00A35055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A35055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52</w:t>
                  </w:r>
                </w:p>
              </w:tc>
              <w:tc>
                <w:tcPr>
                  <w:tcW w:w="63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1F539363" w14:textId="77777777" w:rsidR="00394DDB" w:rsidRPr="00A35055" w:rsidRDefault="00A35055" w:rsidP="00A35055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A35055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55</w:t>
                  </w:r>
                </w:p>
              </w:tc>
              <w:tc>
                <w:tcPr>
                  <w:tcW w:w="63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644A129B" w14:textId="77777777" w:rsidR="00394DDB" w:rsidRPr="00A35055" w:rsidRDefault="00A35055" w:rsidP="00A35055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A35055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58</w:t>
                  </w:r>
                </w:p>
              </w:tc>
              <w:tc>
                <w:tcPr>
                  <w:tcW w:w="63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08B8B5C1" w14:textId="77777777" w:rsidR="00394DDB" w:rsidRPr="00A35055" w:rsidRDefault="00A35055" w:rsidP="00A35055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A35055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61</w:t>
                  </w:r>
                </w:p>
              </w:tc>
              <w:tc>
                <w:tcPr>
                  <w:tcW w:w="63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312160BD" w14:textId="77777777" w:rsidR="00394DDB" w:rsidRPr="00A35055" w:rsidRDefault="00A35055" w:rsidP="00A35055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A35055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70</w:t>
                  </w:r>
                </w:p>
              </w:tc>
              <w:tc>
                <w:tcPr>
                  <w:tcW w:w="63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68891244" w14:textId="77777777" w:rsidR="00394DDB" w:rsidRPr="00A35055" w:rsidRDefault="00A35055" w:rsidP="00A35055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A35055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77</w:t>
                  </w:r>
                </w:p>
              </w:tc>
              <w:tc>
                <w:tcPr>
                  <w:tcW w:w="63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6D8EB236" w14:textId="77777777" w:rsidR="00394DDB" w:rsidRPr="00A35055" w:rsidRDefault="00A35055" w:rsidP="00A35055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A35055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81</w:t>
                  </w:r>
                </w:p>
              </w:tc>
              <w:tc>
                <w:tcPr>
                  <w:tcW w:w="63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1657B6F5" w14:textId="77777777" w:rsidR="00394DDB" w:rsidRPr="00A35055" w:rsidRDefault="00A35055" w:rsidP="00A35055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A35055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84</w:t>
                  </w:r>
                </w:p>
              </w:tc>
              <w:tc>
                <w:tcPr>
                  <w:tcW w:w="63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3E1299B7" w14:textId="77777777" w:rsidR="00394DDB" w:rsidRPr="00A35055" w:rsidRDefault="00A35055" w:rsidP="00A35055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A35055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90</w:t>
                  </w:r>
                </w:p>
              </w:tc>
              <w:tc>
                <w:tcPr>
                  <w:tcW w:w="63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6A9FCA9C" w14:textId="77777777" w:rsidR="00394DDB" w:rsidRPr="00A35055" w:rsidRDefault="00A35055" w:rsidP="00A35055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A35055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96</w:t>
                  </w:r>
                </w:p>
              </w:tc>
            </w:tr>
            <w:tr w:rsidR="00A35055" w:rsidRPr="00A35055" w14:paraId="412783EE" w14:textId="77777777" w:rsidTr="00A35055">
              <w:trPr>
                <w:trHeight w:val="269"/>
                <w:jc w:val="right"/>
              </w:trPr>
              <w:tc>
                <w:tcPr>
                  <w:tcW w:w="63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3F1B0CA4" w14:textId="77777777" w:rsidR="00394DDB" w:rsidRPr="00A35055" w:rsidRDefault="00A35055" w:rsidP="00A35055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A35055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99</w:t>
                  </w:r>
                </w:p>
              </w:tc>
              <w:tc>
                <w:tcPr>
                  <w:tcW w:w="63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0BC0B6FD" w14:textId="77777777" w:rsidR="00394DDB" w:rsidRPr="00A35055" w:rsidRDefault="00A35055" w:rsidP="00A35055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A35055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112</w:t>
                  </w:r>
                </w:p>
              </w:tc>
              <w:tc>
                <w:tcPr>
                  <w:tcW w:w="63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7B38BF5B" w14:textId="77777777" w:rsidR="00394DDB" w:rsidRPr="00A35055" w:rsidRDefault="00A35055" w:rsidP="00A35055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A35055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117</w:t>
                  </w:r>
                </w:p>
              </w:tc>
              <w:tc>
                <w:tcPr>
                  <w:tcW w:w="63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4B11EFC8" w14:textId="77777777" w:rsidR="00394DDB" w:rsidRPr="00A35055" w:rsidRDefault="00A35055" w:rsidP="00A35055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A35055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121</w:t>
                  </w:r>
                </w:p>
              </w:tc>
              <w:tc>
                <w:tcPr>
                  <w:tcW w:w="63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0A28B0E3" w14:textId="77777777" w:rsidR="00394DDB" w:rsidRPr="00A35055" w:rsidRDefault="00A35055" w:rsidP="00A35055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A35055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124</w:t>
                  </w:r>
                </w:p>
              </w:tc>
              <w:tc>
                <w:tcPr>
                  <w:tcW w:w="63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5616B726" w14:textId="77777777" w:rsidR="00394DDB" w:rsidRPr="00A35055" w:rsidRDefault="00A35055" w:rsidP="00A35055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A35055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135</w:t>
                  </w:r>
                </w:p>
              </w:tc>
              <w:tc>
                <w:tcPr>
                  <w:tcW w:w="63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407D1FF8" w14:textId="77777777" w:rsidR="00394DDB" w:rsidRPr="00A35055" w:rsidRDefault="00A35055" w:rsidP="00A35055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A35055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139</w:t>
                  </w:r>
                </w:p>
              </w:tc>
              <w:tc>
                <w:tcPr>
                  <w:tcW w:w="63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1B404DE7" w14:textId="77777777" w:rsidR="00394DDB" w:rsidRPr="00A35055" w:rsidRDefault="00A35055" w:rsidP="00A35055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A35055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142</w:t>
                  </w:r>
                </w:p>
              </w:tc>
              <w:tc>
                <w:tcPr>
                  <w:tcW w:w="63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0CF96479" w14:textId="77777777" w:rsidR="00394DDB" w:rsidRPr="00A35055" w:rsidRDefault="00A35055" w:rsidP="00A35055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A35055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151</w:t>
                  </w:r>
                </w:p>
              </w:tc>
              <w:tc>
                <w:tcPr>
                  <w:tcW w:w="63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5690295B" w14:textId="77777777" w:rsidR="00394DDB" w:rsidRPr="00A35055" w:rsidRDefault="00A35055" w:rsidP="00A35055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A35055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158</w:t>
                  </w:r>
                </w:p>
              </w:tc>
              <w:tc>
                <w:tcPr>
                  <w:tcW w:w="63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738F791F" w14:textId="77777777" w:rsidR="00394DDB" w:rsidRPr="00A35055" w:rsidRDefault="00A35055" w:rsidP="00A35055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A35055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161</w:t>
                  </w:r>
                </w:p>
              </w:tc>
              <w:tc>
                <w:tcPr>
                  <w:tcW w:w="63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62269E22" w14:textId="77777777" w:rsidR="00394DDB" w:rsidRPr="00A35055" w:rsidRDefault="00A35055" w:rsidP="00A35055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A35055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171</w:t>
                  </w:r>
                </w:p>
              </w:tc>
              <w:tc>
                <w:tcPr>
                  <w:tcW w:w="63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7E8D7290" w14:textId="77777777" w:rsidR="00394DDB" w:rsidRPr="00A35055" w:rsidRDefault="00A35055" w:rsidP="00A35055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A35055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185</w:t>
                  </w:r>
                </w:p>
              </w:tc>
              <w:tc>
                <w:tcPr>
                  <w:tcW w:w="63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1370F3F4" w14:textId="77777777" w:rsidR="00394DDB" w:rsidRPr="00A35055" w:rsidRDefault="00A35055" w:rsidP="00A35055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A35055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192</w:t>
                  </w:r>
                </w:p>
              </w:tc>
              <w:tc>
                <w:tcPr>
                  <w:tcW w:w="63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6F4B91DB" w14:textId="77777777" w:rsidR="00394DDB" w:rsidRPr="00A35055" w:rsidRDefault="00A35055" w:rsidP="00A35055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24337A">
                    <w:rPr>
                      <w:rFonts w:ascii="Arial" w:eastAsia="MS Mincho" w:hAnsi="Arial" w:cs="Arial" w:hint="eastAsia"/>
                      <w:b/>
                      <w:bCs/>
                      <w:color w:val="FF0000"/>
                      <w:sz w:val="22"/>
                      <w:szCs w:val="22"/>
                      <w:lang w:eastAsia="ja-JP"/>
                    </w:rPr>
                    <w:t>202</w:t>
                  </w:r>
                </w:p>
              </w:tc>
            </w:tr>
            <w:tr w:rsidR="00A35055" w:rsidRPr="00A35055" w14:paraId="4BFE0D26" w14:textId="77777777" w:rsidTr="00A35055">
              <w:trPr>
                <w:trHeight w:val="269"/>
                <w:jc w:val="right"/>
              </w:trPr>
              <w:tc>
                <w:tcPr>
                  <w:tcW w:w="63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23FD2797" w14:textId="77777777" w:rsidR="00394DDB" w:rsidRPr="00A35055" w:rsidRDefault="00A35055" w:rsidP="00A35055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A35055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12</w:t>
                  </w:r>
                </w:p>
              </w:tc>
              <w:tc>
                <w:tcPr>
                  <w:tcW w:w="63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41E4956F" w14:textId="77777777" w:rsidR="00394DDB" w:rsidRPr="00A35055" w:rsidRDefault="00A35055" w:rsidP="00A35055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A35055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37</w:t>
                  </w:r>
                </w:p>
              </w:tc>
              <w:tc>
                <w:tcPr>
                  <w:tcW w:w="63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7945AB65" w14:textId="77777777" w:rsidR="00394DDB" w:rsidRPr="00A35055" w:rsidRDefault="00A35055" w:rsidP="00A35055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A35055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38</w:t>
                  </w:r>
                </w:p>
              </w:tc>
              <w:tc>
                <w:tcPr>
                  <w:tcW w:w="63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00CD4D5D" w14:textId="77777777" w:rsidR="00394DDB" w:rsidRPr="00A35055" w:rsidRDefault="00A35055" w:rsidP="00A35055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A35055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47</w:t>
                  </w:r>
                </w:p>
              </w:tc>
              <w:tc>
                <w:tcPr>
                  <w:tcW w:w="63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5F1D8C13" w14:textId="77777777" w:rsidR="00394DDB" w:rsidRPr="00A35055" w:rsidRDefault="00A35055" w:rsidP="00A35055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A35055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48</w:t>
                  </w:r>
                </w:p>
              </w:tc>
              <w:tc>
                <w:tcPr>
                  <w:tcW w:w="63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0B93A3F3" w14:textId="77777777" w:rsidR="00394DDB" w:rsidRPr="00A35055" w:rsidRDefault="00A35055" w:rsidP="00A35055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A35055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49</w:t>
                  </w:r>
                </w:p>
              </w:tc>
              <w:tc>
                <w:tcPr>
                  <w:tcW w:w="63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3A056790" w14:textId="77777777" w:rsidR="00394DDB" w:rsidRPr="00A35055" w:rsidRDefault="00A35055" w:rsidP="00A35055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A35055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91</w:t>
                  </w:r>
                </w:p>
              </w:tc>
              <w:tc>
                <w:tcPr>
                  <w:tcW w:w="63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7C62C152" w14:textId="77777777" w:rsidR="00394DDB" w:rsidRPr="00A35055" w:rsidRDefault="00A35055" w:rsidP="00A35055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A35055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100</w:t>
                  </w:r>
                </w:p>
              </w:tc>
              <w:tc>
                <w:tcPr>
                  <w:tcW w:w="63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739F67F6" w14:textId="77777777" w:rsidR="00394DDB" w:rsidRPr="00A35055" w:rsidRDefault="00A35055" w:rsidP="00A35055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A35055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118</w:t>
                  </w:r>
                </w:p>
              </w:tc>
              <w:tc>
                <w:tcPr>
                  <w:tcW w:w="63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45644E44" w14:textId="77777777" w:rsidR="00394DDB" w:rsidRPr="00A35055" w:rsidRDefault="00A35055" w:rsidP="00A35055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A35055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125</w:t>
                  </w:r>
                </w:p>
              </w:tc>
              <w:tc>
                <w:tcPr>
                  <w:tcW w:w="63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341B50F5" w14:textId="77777777" w:rsidR="00394DDB" w:rsidRPr="00A35055" w:rsidRDefault="00A35055" w:rsidP="00A35055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A35055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126</w:t>
                  </w:r>
                </w:p>
              </w:tc>
              <w:tc>
                <w:tcPr>
                  <w:tcW w:w="63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16FDA112" w14:textId="77777777" w:rsidR="00394DDB" w:rsidRPr="00A35055" w:rsidRDefault="00A35055" w:rsidP="00A35055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A35055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127</w:t>
                  </w:r>
                </w:p>
              </w:tc>
              <w:tc>
                <w:tcPr>
                  <w:tcW w:w="63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1B18EFC1" w14:textId="77777777" w:rsidR="00394DDB" w:rsidRPr="00A35055" w:rsidRDefault="00A35055" w:rsidP="00A35055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A35055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128</w:t>
                  </w:r>
                </w:p>
              </w:tc>
              <w:tc>
                <w:tcPr>
                  <w:tcW w:w="63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26B28C24" w14:textId="77777777" w:rsidR="00394DDB" w:rsidRPr="00A35055" w:rsidRDefault="00A35055" w:rsidP="00A35055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A35055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136</w:t>
                  </w:r>
                </w:p>
              </w:tc>
              <w:tc>
                <w:tcPr>
                  <w:tcW w:w="63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2AB7106E" w14:textId="77777777" w:rsidR="00394DDB" w:rsidRPr="00A35055" w:rsidRDefault="00A35055" w:rsidP="00A35055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A35055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152</w:t>
                  </w:r>
                </w:p>
              </w:tc>
            </w:tr>
            <w:tr w:rsidR="00A35055" w:rsidRPr="00A35055" w14:paraId="356AA87F" w14:textId="77777777" w:rsidTr="00A35055">
              <w:trPr>
                <w:trHeight w:val="269"/>
                <w:jc w:val="right"/>
              </w:trPr>
              <w:tc>
                <w:tcPr>
                  <w:tcW w:w="63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6C4B45B1" w14:textId="77777777" w:rsidR="00394DDB" w:rsidRPr="00A35055" w:rsidRDefault="00A35055" w:rsidP="00A35055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A35055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153</w:t>
                  </w:r>
                </w:p>
              </w:tc>
              <w:tc>
                <w:tcPr>
                  <w:tcW w:w="63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1EBD7DCE" w14:textId="77777777" w:rsidR="00394DDB" w:rsidRPr="00A35055" w:rsidRDefault="00A35055" w:rsidP="00A35055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A35055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154</w:t>
                  </w:r>
                </w:p>
              </w:tc>
              <w:tc>
                <w:tcPr>
                  <w:tcW w:w="63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66900DE4" w14:textId="77777777" w:rsidR="00394DDB" w:rsidRPr="00A35055" w:rsidRDefault="00A35055" w:rsidP="00A35055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A35055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155</w:t>
                  </w:r>
                </w:p>
              </w:tc>
              <w:tc>
                <w:tcPr>
                  <w:tcW w:w="63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3F71DDA9" w14:textId="77777777" w:rsidR="00394DDB" w:rsidRPr="00A35055" w:rsidRDefault="00A35055" w:rsidP="00A35055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A35055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162</w:t>
                  </w:r>
                </w:p>
              </w:tc>
              <w:tc>
                <w:tcPr>
                  <w:tcW w:w="63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0E518393" w14:textId="77777777" w:rsidR="00394DDB" w:rsidRPr="00A35055" w:rsidRDefault="00A35055" w:rsidP="00A35055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A35055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172</w:t>
                  </w:r>
                </w:p>
              </w:tc>
              <w:tc>
                <w:tcPr>
                  <w:tcW w:w="63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68315672" w14:textId="77777777" w:rsidR="00394DDB" w:rsidRPr="00A35055" w:rsidRDefault="00A35055" w:rsidP="00A35055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A35055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193</w:t>
                  </w:r>
                </w:p>
              </w:tc>
              <w:tc>
                <w:tcPr>
                  <w:tcW w:w="63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47CE4E85" w14:textId="77777777" w:rsidR="00394DDB" w:rsidRPr="00A35055" w:rsidRDefault="00A35055" w:rsidP="00A35055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A35055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194</w:t>
                  </w:r>
                </w:p>
              </w:tc>
              <w:tc>
                <w:tcPr>
                  <w:tcW w:w="63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50A72EDD" w14:textId="77777777" w:rsidR="00394DDB" w:rsidRPr="00A35055" w:rsidRDefault="00A35055" w:rsidP="00A35055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A35055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195</w:t>
                  </w:r>
                </w:p>
              </w:tc>
              <w:tc>
                <w:tcPr>
                  <w:tcW w:w="63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38BDB95D" w14:textId="77777777" w:rsidR="00394DDB" w:rsidRPr="0024337A" w:rsidRDefault="00A35055" w:rsidP="00A35055">
                  <w:pPr>
                    <w:spacing w:after="0"/>
                    <w:jc w:val="both"/>
                    <w:rPr>
                      <w:rFonts w:ascii="Arial" w:eastAsia="MS Mincho" w:hAnsi="Arial" w:cs="Arial"/>
                      <w:color w:val="FF0000"/>
                      <w:sz w:val="22"/>
                      <w:szCs w:val="22"/>
                      <w:lang w:eastAsia="ja-JP"/>
                    </w:rPr>
                  </w:pPr>
                  <w:r w:rsidRPr="0024337A">
                    <w:rPr>
                      <w:rFonts w:ascii="Arial" w:eastAsia="MS Mincho" w:hAnsi="Arial" w:cs="Arial" w:hint="eastAsia"/>
                      <w:b/>
                      <w:bCs/>
                      <w:color w:val="FF0000"/>
                      <w:sz w:val="22"/>
                      <w:szCs w:val="22"/>
                      <w:lang w:eastAsia="ja-JP"/>
                    </w:rPr>
                    <w:t>203</w:t>
                  </w:r>
                </w:p>
              </w:tc>
              <w:tc>
                <w:tcPr>
                  <w:tcW w:w="63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617CFFE5" w14:textId="77777777" w:rsidR="00394DDB" w:rsidRPr="0024337A" w:rsidRDefault="00A35055" w:rsidP="00A35055">
                  <w:pPr>
                    <w:spacing w:after="0"/>
                    <w:jc w:val="both"/>
                    <w:rPr>
                      <w:rFonts w:ascii="Arial" w:eastAsia="MS Mincho" w:hAnsi="Arial" w:cs="Arial"/>
                      <w:color w:val="FF0000"/>
                      <w:sz w:val="22"/>
                      <w:szCs w:val="22"/>
                      <w:lang w:eastAsia="ja-JP"/>
                    </w:rPr>
                  </w:pPr>
                  <w:r w:rsidRPr="0024337A">
                    <w:rPr>
                      <w:rFonts w:ascii="Arial" w:eastAsia="MS Mincho" w:hAnsi="Arial" w:cs="Arial" w:hint="eastAsia"/>
                      <w:b/>
                      <w:bCs/>
                      <w:color w:val="FF0000"/>
                      <w:sz w:val="22"/>
                      <w:szCs w:val="22"/>
                      <w:lang w:eastAsia="ja-JP"/>
                    </w:rPr>
                    <w:t>204</w:t>
                  </w:r>
                </w:p>
              </w:tc>
              <w:tc>
                <w:tcPr>
                  <w:tcW w:w="63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1371EF9A" w14:textId="77777777" w:rsidR="00394DDB" w:rsidRPr="0024337A" w:rsidRDefault="00A35055" w:rsidP="00A35055">
                  <w:pPr>
                    <w:spacing w:after="0"/>
                    <w:jc w:val="both"/>
                    <w:rPr>
                      <w:rFonts w:ascii="Arial" w:eastAsia="MS Mincho" w:hAnsi="Arial" w:cs="Arial"/>
                      <w:color w:val="FF0000"/>
                      <w:sz w:val="22"/>
                      <w:szCs w:val="22"/>
                      <w:lang w:eastAsia="ja-JP"/>
                    </w:rPr>
                  </w:pPr>
                  <w:r w:rsidRPr="0024337A">
                    <w:rPr>
                      <w:rFonts w:ascii="Arial" w:eastAsia="MS Mincho" w:hAnsi="Arial" w:cs="Arial" w:hint="eastAsia"/>
                      <w:b/>
                      <w:bCs/>
                      <w:color w:val="FF0000"/>
                      <w:sz w:val="22"/>
                      <w:szCs w:val="22"/>
                      <w:lang w:eastAsia="ja-JP"/>
                    </w:rPr>
                    <w:t>205</w:t>
                  </w:r>
                </w:p>
              </w:tc>
              <w:tc>
                <w:tcPr>
                  <w:tcW w:w="63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1501A0A5" w14:textId="77777777" w:rsidR="00394DDB" w:rsidRPr="0024337A" w:rsidRDefault="00A35055" w:rsidP="00A35055">
                  <w:pPr>
                    <w:spacing w:after="0"/>
                    <w:jc w:val="both"/>
                    <w:rPr>
                      <w:rFonts w:ascii="Arial" w:eastAsia="MS Mincho" w:hAnsi="Arial" w:cs="Arial"/>
                      <w:color w:val="FF0000"/>
                      <w:sz w:val="22"/>
                      <w:szCs w:val="22"/>
                      <w:lang w:eastAsia="ja-JP"/>
                    </w:rPr>
                  </w:pPr>
                  <w:r w:rsidRPr="0024337A">
                    <w:rPr>
                      <w:rFonts w:ascii="Arial" w:eastAsia="MS Mincho" w:hAnsi="Arial" w:cs="Arial" w:hint="eastAsia"/>
                      <w:b/>
                      <w:bCs/>
                      <w:color w:val="FF0000"/>
                      <w:sz w:val="22"/>
                      <w:szCs w:val="22"/>
                      <w:lang w:eastAsia="ja-JP"/>
                    </w:rPr>
                    <w:t>206</w:t>
                  </w:r>
                </w:p>
              </w:tc>
              <w:tc>
                <w:tcPr>
                  <w:tcW w:w="63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7A7C882B" w14:textId="77777777" w:rsidR="00394DDB" w:rsidRPr="0024337A" w:rsidRDefault="00A35055" w:rsidP="00A35055">
                  <w:pPr>
                    <w:spacing w:after="0"/>
                    <w:jc w:val="both"/>
                    <w:rPr>
                      <w:rFonts w:ascii="Arial" w:eastAsia="MS Mincho" w:hAnsi="Arial" w:cs="Arial"/>
                      <w:color w:val="FF0000"/>
                      <w:sz w:val="22"/>
                      <w:szCs w:val="22"/>
                      <w:lang w:eastAsia="ja-JP"/>
                    </w:rPr>
                  </w:pPr>
                  <w:r w:rsidRPr="0024337A">
                    <w:rPr>
                      <w:rFonts w:ascii="Arial" w:eastAsia="MS Mincho" w:hAnsi="Arial" w:cs="Arial" w:hint="eastAsia"/>
                      <w:b/>
                      <w:bCs/>
                      <w:color w:val="FF0000"/>
                      <w:sz w:val="22"/>
                      <w:szCs w:val="22"/>
                      <w:lang w:eastAsia="ja-JP"/>
                    </w:rPr>
                    <w:t>207</w:t>
                  </w:r>
                </w:p>
              </w:tc>
              <w:tc>
                <w:tcPr>
                  <w:tcW w:w="63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1680DC99" w14:textId="77777777" w:rsidR="00394DDB" w:rsidRPr="0024337A" w:rsidRDefault="00A35055" w:rsidP="00A35055">
                  <w:pPr>
                    <w:spacing w:after="0"/>
                    <w:jc w:val="both"/>
                    <w:rPr>
                      <w:rFonts w:ascii="Arial" w:eastAsia="MS Mincho" w:hAnsi="Arial" w:cs="Arial"/>
                      <w:color w:val="FF0000"/>
                      <w:sz w:val="22"/>
                      <w:szCs w:val="22"/>
                      <w:lang w:eastAsia="ja-JP"/>
                    </w:rPr>
                  </w:pPr>
                  <w:r w:rsidRPr="0024337A">
                    <w:rPr>
                      <w:rFonts w:ascii="Arial" w:eastAsia="MS Mincho" w:hAnsi="Arial" w:cs="Arial" w:hint="eastAsia"/>
                      <w:b/>
                      <w:bCs/>
                      <w:color w:val="FF0000"/>
                      <w:sz w:val="22"/>
                      <w:szCs w:val="22"/>
                      <w:lang w:eastAsia="ja-JP"/>
                    </w:rPr>
                    <w:t>208</w:t>
                  </w:r>
                </w:p>
              </w:tc>
              <w:tc>
                <w:tcPr>
                  <w:tcW w:w="63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689BA089" w14:textId="77777777" w:rsidR="00394DDB" w:rsidRPr="0024337A" w:rsidRDefault="00A35055" w:rsidP="00A35055">
                  <w:pPr>
                    <w:spacing w:after="0"/>
                    <w:jc w:val="both"/>
                    <w:rPr>
                      <w:rFonts w:ascii="Arial" w:eastAsia="MS Mincho" w:hAnsi="Arial" w:cs="Arial"/>
                      <w:color w:val="FF0000"/>
                      <w:sz w:val="22"/>
                      <w:szCs w:val="22"/>
                      <w:lang w:eastAsia="ja-JP"/>
                    </w:rPr>
                  </w:pPr>
                  <w:r w:rsidRPr="0024337A">
                    <w:rPr>
                      <w:rFonts w:ascii="Arial" w:eastAsia="MS Mincho" w:hAnsi="Arial" w:cs="Arial" w:hint="eastAsia"/>
                      <w:b/>
                      <w:bCs/>
                      <w:color w:val="FF0000"/>
                      <w:sz w:val="22"/>
                      <w:szCs w:val="22"/>
                      <w:lang w:eastAsia="ja-JP"/>
                    </w:rPr>
                    <w:t>209</w:t>
                  </w:r>
                </w:p>
              </w:tc>
            </w:tr>
            <w:tr w:rsidR="00A35055" w:rsidRPr="00A35055" w14:paraId="15C97432" w14:textId="77777777" w:rsidTr="00A35055">
              <w:trPr>
                <w:trHeight w:val="269"/>
                <w:jc w:val="right"/>
              </w:trPr>
              <w:tc>
                <w:tcPr>
                  <w:tcW w:w="63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57CEEC39" w14:textId="77777777" w:rsidR="00394DDB" w:rsidRPr="0024337A" w:rsidRDefault="00A35055" w:rsidP="00A35055">
                  <w:pPr>
                    <w:spacing w:after="0"/>
                    <w:jc w:val="both"/>
                    <w:rPr>
                      <w:rFonts w:ascii="Arial" w:eastAsia="MS Mincho" w:hAnsi="Arial" w:cs="Arial"/>
                      <w:color w:val="FF0000"/>
                      <w:sz w:val="22"/>
                      <w:szCs w:val="22"/>
                      <w:lang w:eastAsia="ja-JP"/>
                    </w:rPr>
                  </w:pPr>
                  <w:r w:rsidRPr="0024337A">
                    <w:rPr>
                      <w:rFonts w:ascii="Arial" w:eastAsia="MS Mincho" w:hAnsi="Arial" w:cs="Arial" w:hint="eastAsia"/>
                      <w:b/>
                      <w:bCs/>
                      <w:color w:val="FF0000"/>
                      <w:sz w:val="22"/>
                      <w:szCs w:val="22"/>
                      <w:lang w:eastAsia="ja-JP"/>
                    </w:rPr>
                    <w:t>210</w:t>
                  </w:r>
                </w:p>
              </w:tc>
              <w:tc>
                <w:tcPr>
                  <w:tcW w:w="63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3849299D" w14:textId="77777777" w:rsidR="00394DDB" w:rsidRPr="0024337A" w:rsidRDefault="00A35055" w:rsidP="00A35055">
                  <w:pPr>
                    <w:spacing w:after="0"/>
                    <w:jc w:val="both"/>
                    <w:rPr>
                      <w:rFonts w:ascii="Arial" w:eastAsia="MS Mincho" w:hAnsi="Arial" w:cs="Arial"/>
                      <w:color w:val="FF0000"/>
                      <w:sz w:val="22"/>
                      <w:szCs w:val="22"/>
                      <w:lang w:eastAsia="ja-JP"/>
                    </w:rPr>
                  </w:pPr>
                  <w:r w:rsidRPr="0024337A">
                    <w:rPr>
                      <w:rFonts w:ascii="Arial" w:eastAsia="MS Mincho" w:hAnsi="Arial" w:cs="Arial" w:hint="eastAsia"/>
                      <w:b/>
                      <w:bCs/>
                      <w:color w:val="FF0000"/>
                      <w:sz w:val="22"/>
                      <w:szCs w:val="22"/>
                      <w:lang w:eastAsia="ja-JP"/>
                    </w:rPr>
                    <w:t>211</w:t>
                  </w:r>
                </w:p>
              </w:tc>
              <w:tc>
                <w:tcPr>
                  <w:tcW w:w="63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69CE3CE1" w14:textId="77777777" w:rsidR="00394DDB" w:rsidRPr="0024337A" w:rsidRDefault="00A35055" w:rsidP="00A35055">
                  <w:pPr>
                    <w:spacing w:after="0"/>
                    <w:jc w:val="both"/>
                    <w:rPr>
                      <w:rFonts w:ascii="Arial" w:eastAsia="MS Mincho" w:hAnsi="Arial" w:cs="Arial"/>
                      <w:color w:val="FF0000"/>
                      <w:sz w:val="22"/>
                      <w:szCs w:val="22"/>
                      <w:lang w:eastAsia="ja-JP"/>
                    </w:rPr>
                  </w:pPr>
                  <w:r w:rsidRPr="0024337A">
                    <w:rPr>
                      <w:rFonts w:ascii="Arial" w:eastAsia="MS Mincho" w:hAnsi="Arial" w:cs="Arial" w:hint="eastAsia"/>
                      <w:b/>
                      <w:bCs/>
                      <w:color w:val="FF0000"/>
                      <w:sz w:val="22"/>
                      <w:szCs w:val="22"/>
                      <w:lang w:eastAsia="ja-JP"/>
                    </w:rPr>
                    <w:t>212</w:t>
                  </w:r>
                </w:p>
              </w:tc>
              <w:tc>
                <w:tcPr>
                  <w:tcW w:w="63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28028391" w14:textId="77777777" w:rsidR="00394DDB" w:rsidRPr="0024337A" w:rsidRDefault="00A35055" w:rsidP="00A35055">
                  <w:pPr>
                    <w:spacing w:after="0"/>
                    <w:jc w:val="both"/>
                    <w:rPr>
                      <w:rFonts w:ascii="Arial" w:eastAsia="MS Mincho" w:hAnsi="Arial" w:cs="Arial"/>
                      <w:color w:val="FF0000"/>
                      <w:sz w:val="22"/>
                      <w:szCs w:val="22"/>
                      <w:lang w:eastAsia="ja-JP"/>
                    </w:rPr>
                  </w:pPr>
                  <w:r w:rsidRPr="0024337A">
                    <w:rPr>
                      <w:rFonts w:ascii="Arial" w:eastAsia="MS Mincho" w:hAnsi="Arial" w:cs="Arial" w:hint="eastAsia"/>
                      <w:b/>
                      <w:bCs/>
                      <w:color w:val="FF0000"/>
                      <w:sz w:val="22"/>
                      <w:szCs w:val="22"/>
                      <w:lang w:eastAsia="ja-JP"/>
                    </w:rPr>
                    <w:t>213</w:t>
                  </w:r>
                </w:p>
              </w:tc>
              <w:tc>
                <w:tcPr>
                  <w:tcW w:w="63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037E26E0" w14:textId="77777777" w:rsidR="00394DDB" w:rsidRPr="0024337A" w:rsidRDefault="00A35055" w:rsidP="00A35055">
                  <w:pPr>
                    <w:spacing w:after="0"/>
                    <w:jc w:val="both"/>
                    <w:rPr>
                      <w:rFonts w:ascii="Arial" w:eastAsia="MS Mincho" w:hAnsi="Arial" w:cs="Arial"/>
                      <w:color w:val="FF0000"/>
                      <w:sz w:val="22"/>
                      <w:szCs w:val="22"/>
                      <w:lang w:eastAsia="ja-JP"/>
                    </w:rPr>
                  </w:pPr>
                  <w:r w:rsidRPr="0024337A">
                    <w:rPr>
                      <w:rFonts w:ascii="Arial" w:eastAsia="MS Mincho" w:hAnsi="Arial" w:cs="Arial" w:hint="eastAsia"/>
                      <w:b/>
                      <w:bCs/>
                      <w:color w:val="FF0000"/>
                      <w:sz w:val="22"/>
                      <w:szCs w:val="22"/>
                      <w:lang w:eastAsia="ja-JP"/>
                    </w:rPr>
                    <w:t>214</w:t>
                  </w:r>
                </w:p>
              </w:tc>
              <w:tc>
                <w:tcPr>
                  <w:tcW w:w="63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19A600A5" w14:textId="77777777" w:rsidR="00394DDB" w:rsidRPr="0024337A" w:rsidRDefault="00A35055" w:rsidP="00A35055">
                  <w:pPr>
                    <w:spacing w:after="0"/>
                    <w:jc w:val="both"/>
                    <w:rPr>
                      <w:rFonts w:ascii="Arial" w:eastAsia="MS Mincho" w:hAnsi="Arial" w:cs="Arial"/>
                      <w:color w:val="FF0000"/>
                      <w:sz w:val="22"/>
                      <w:szCs w:val="22"/>
                      <w:lang w:eastAsia="ja-JP"/>
                    </w:rPr>
                  </w:pPr>
                  <w:r w:rsidRPr="0024337A">
                    <w:rPr>
                      <w:rFonts w:ascii="Arial" w:eastAsia="MS Mincho" w:hAnsi="Arial" w:cs="Arial" w:hint="eastAsia"/>
                      <w:b/>
                      <w:bCs/>
                      <w:color w:val="FF0000"/>
                      <w:sz w:val="22"/>
                      <w:szCs w:val="22"/>
                      <w:lang w:eastAsia="ja-JP"/>
                    </w:rPr>
                    <w:t>215</w:t>
                  </w:r>
                </w:p>
              </w:tc>
              <w:tc>
                <w:tcPr>
                  <w:tcW w:w="63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1073864C" w14:textId="77777777" w:rsidR="00394DDB" w:rsidRPr="0024337A" w:rsidRDefault="00A35055" w:rsidP="00A35055">
                  <w:pPr>
                    <w:spacing w:after="0"/>
                    <w:jc w:val="both"/>
                    <w:rPr>
                      <w:rFonts w:ascii="Arial" w:eastAsia="MS Mincho" w:hAnsi="Arial" w:cs="Arial"/>
                      <w:color w:val="FF0000"/>
                      <w:sz w:val="22"/>
                      <w:szCs w:val="22"/>
                      <w:lang w:eastAsia="ja-JP"/>
                    </w:rPr>
                  </w:pPr>
                  <w:r w:rsidRPr="0024337A">
                    <w:rPr>
                      <w:rFonts w:ascii="Arial" w:eastAsia="MS Mincho" w:hAnsi="Arial" w:cs="Arial" w:hint="eastAsia"/>
                      <w:b/>
                      <w:bCs/>
                      <w:color w:val="FF0000"/>
                      <w:sz w:val="22"/>
                      <w:szCs w:val="22"/>
                      <w:lang w:eastAsia="ja-JP"/>
                    </w:rPr>
                    <w:t>216</w:t>
                  </w:r>
                </w:p>
              </w:tc>
              <w:tc>
                <w:tcPr>
                  <w:tcW w:w="63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3AF3C89B" w14:textId="77777777" w:rsidR="00394DDB" w:rsidRPr="0024337A" w:rsidRDefault="00A35055" w:rsidP="00A35055">
                  <w:pPr>
                    <w:spacing w:after="0"/>
                    <w:jc w:val="both"/>
                    <w:rPr>
                      <w:rFonts w:ascii="Arial" w:eastAsia="MS Mincho" w:hAnsi="Arial" w:cs="Arial"/>
                      <w:color w:val="FF0000"/>
                      <w:sz w:val="22"/>
                      <w:szCs w:val="22"/>
                      <w:lang w:eastAsia="ja-JP"/>
                    </w:rPr>
                  </w:pPr>
                  <w:r w:rsidRPr="0024337A">
                    <w:rPr>
                      <w:rFonts w:ascii="Arial" w:eastAsia="MS Mincho" w:hAnsi="Arial" w:cs="Arial" w:hint="eastAsia"/>
                      <w:b/>
                      <w:bCs/>
                      <w:color w:val="FF0000"/>
                      <w:sz w:val="22"/>
                      <w:szCs w:val="22"/>
                      <w:lang w:eastAsia="ja-JP"/>
                    </w:rPr>
                    <w:t>217</w:t>
                  </w:r>
                </w:p>
              </w:tc>
              <w:tc>
                <w:tcPr>
                  <w:tcW w:w="63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3563C896" w14:textId="77777777" w:rsidR="00394DDB" w:rsidRPr="0024337A" w:rsidRDefault="00A35055" w:rsidP="00A35055">
                  <w:pPr>
                    <w:spacing w:after="0"/>
                    <w:jc w:val="both"/>
                    <w:rPr>
                      <w:rFonts w:ascii="Arial" w:eastAsia="MS Mincho" w:hAnsi="Arial" w:cs="Arial"/>
                      <w:color w:val="FF0000"/>
                      <w:sz w:val="22"/>
                      <w:szCs w:val="22"/>
                      <w:lang w:eastAsia="ja-JP"/>
                    </w:rPr>
                  </w:pPr>
                  <w:r w:rsidRPr="0024337A">
                    <w:rPr>
                      <w:rFonts w:ascii="Arial" w:eastAsia="MS Mincho" w:hAnsi="Arial" w:cs="Arial" w:hint="eastAsia"/>
                      <w:b/>
                      <w:bCs/>
                      <w:color w:val="FF0000"/>
                      <w:sz w:val="22"/>
                      <w:szCs w:val="22"/>
                      <w:lang w:eastAsia="ja-JP"/>
                    </w:rPr>
                    <w:t>218</w:t>
                  </w:r>
                </w:p>
              </w:tc>
              <w:tc>
                <w:tcPr>
                  <w:tcW w:w="63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5012FA02" w14:textId="77777777" w:rsidR="00A35055" w:rsidRPr="0024337A" w:rsidRDefault="00A35055" w:rsidP="00A35055">
                  <w:pPr>
                    <w:spacing w:after="0"/>
                    <w:jc w:val="both"/>
                    <w:rPr>
                      <w:rFonts w:ascii="Arial" w:eastAsia="MS Mincho" w:hAnsi="Arial" w:cs="Arial"/>
                      <w:color w:val="FF0000"/>
                      <w:sz w:val="22"/>
                      <w:szCs w:val="22"/>
                      <w:lang w:eastAsia="ja-JP"/>
                    </w:rPr>
                  </w:pPr>
                </w:p>
              </w:tc>
              <w:tc>
                <w:tcPr>
                  <w:tcW w:w="63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030DFE90" w14:textId="77777777" w:rsidR="00A35055" w:rsidRPr="0024337A" w:rsidRDefault="00A35055" w:rsidP="00A35055">
                  <w:pPr>
                    <w:spacing w:after="0"/>
                    <w:jc w:val="both"/>
                    <w:rPr>
                      <w:rFonts w:ascii="Arial" w:eastAsia="MS Mincho" w:hAnsi="Arial" w:cs="Arial"/>
                      <w:color w:val="FF0000"/>
                      <w:sz w:val="22"/>
                      <w:szCs w:val="22"/>
                      <w:lang w:eastAsia="ja-JP"/>
                    </w:rPr>
                  </w:pPr>
                </w:p>
              </w:tc>
              <w:tc>
                <w:tcPr>
                  <w:tcW w:w="63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4AEB9A00" w14:textId="77777777" w:rsidR="00A35055" w:rsidRPr="0024337A" w:rsidRDefault="00A35055" w:rsidP="00A35055">
                  <w:pPr>
                    <w:spacing w:after="0"/>
                    <w:jc w:val="both"/>
                    <w:rPr>
                      <w:rFonts w:ascii="Arial" w:eastAsia="MS Mincho" w:hAnsi="Arial" w:cs="Arial"/>
                      <w:color w:val="FF0000"/>
                      <w:sz w:val="22"/>
                      <w:szCs w:val="22"/>
                      <w:lang w:eastAsia="ja-JP"/>
                    </w:rPr>
                  </w:pPr>
                </w:p>
              </w:tc>
              <w:tc>
                <w:tcPr>
                  <w:tcW w:w="63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4B7FDAFA" w14:textId="77777777" w:rsidR="00A35055" w:rsidRPr="0024337A" w:rsidRDefault="00A35055" w:rsidP="00A35055">
                  <w:pPr>
                    <w:spacing w:after="0"/>
                    <w:jc w:val="both"/>
                    <w:rPr>
                      <w:rFonts w:ascii="Arial" w:eastAsia="MS Mincho" w:hAnsi="Arial" w:cs="Arial"/>
                      <w:color w:val="FF0000"/>
                      <w:sz w:val="22"/>
                      <w:szCs w:val="22"/>
                      <w:lang w:eastAsia="ja-JP"/>
                    </w:rPr>
                  </w:pPr>
                </w:p>
              </w:tc>
              <w:tc>
                <w:tcPr>
                  <w:tcW w:w="63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030085A9" w14:textId="77777777" w:rsidR="00A35055" w:rsidRPr="0024337A" w:rsidRDefault="00A35055" w:rsidP="00A35055">
                  <w:pPr>
                    <w:spacing w:after="0"/>
                    <w:jc w:val="both"/>
                    <w:rPr>
                      <w:rFonts w:ascii="Arial" w:eastAsia="MS Mincho" w:hAnsi="Arial" w:cs="Arial"/>
                      <w:color w:val="FF0000"/>
                      <w:sz w:val="22"/>
                      <w:szCs w:val="22"/>
                      <w:lang w:eastAsia="ja-JP"/>
                    </w:rPr>
                  </w:pPr>
                </w:p>
              </w:tc>
              <w:tc>
                <w:tcPr>
                  <w:tcW w:w="63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461459E5" w14:textId="77777777" w:rsidR="00A35055" w:rsidRPr="0024337A" w:rsidRDefault="00A35055" w:rsidP="00A35055">
                  <w:pPr>
                    <w:spacing w:after="0"/>
                    <w:jc w:val="both"/>
                    <w:rPr>
                      <w:rFonts w:ascii="Arial" w:eastAsia="MS Mincho" w:hAnsi="Arial" w:cs="Arial"/>
                      <w:color w:val="FF0000"/>
                      <w:sz w:val="22"/>
                      <w:szCs w:val="22"/>
                      <w:lang w:eastAsia="ja-JP"/>
                    </w:rPr>
                  </w:pPr>
                </w:p>
              </w:tc>
            </w:tr>
          </w:tbl>
          <w:p w14:paraId="47B2EF55" w14:textId="30EC26E7" w:rsidR="00394DDB" w:rsidRPr="003E5CCE" w:rsidRDefault="00394DDB" w:rsidP="003E5CCE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36946765" w14:textId="089AAD04" w:rsidR="00394DDB" w:rsidRPr="003E5CCE" w:rsidRDefault="00394DDB" w:rsidP="003E5CCE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764F6D86" w14:textId="67B0E6FF" w:rsidR="00394DDB" w:rsidRPr="003E5CCE" w:rsidRDefault="00394DDB" w:rsidP="003E5CCE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602993BB" w14:textId="1F284A23" w:rsidR="00394DDB" w:rsidRPr="003E5CCE" w:rsidRDefault="00394DDB" w:rsidP="003E5CCE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361555E9" w14:textId="141906D8" w:rsidR="00394DDB" w:rsidRPr="003E5CCE" w:rsidRDefault="00394DDB" w:rsidP="003E5CCE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6B8D917A" w14:textId="6C79B4C6" w:rsidR="00394DDB" w:rsidRPr="003E5CCE" w:rsidRDefault="00394DDB" w:rsidP="003E5CCE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3112DA40" w14:textId="707FA8C0" w:rsidR="00394DDB" w:rsidRPr="003E5CCE" w:rsidRDefault="00394DDB" w:rsidP="003E5CCE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3B4B9680" w14:textId="6EF96409" w:rsidR="00394DDB" w:rsidRPr="003E5CCE" w:rsidRDefault="00394DDB" w:rsidP="003E5CCE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5DD990C1" w14:textId="560A94C0" w:rsidR="00394DDB" w:rsidRPr="003E5CCE" w:rsidRDefault="00394DDB" w:rsidP="003E5CCE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7E93174C" w14:textId="79A55068" w:rsidR="00394DDB" w:rsidRPr="003E5CCE" w:rsidRDefault="00394DDB" w:rsidP="003E5CCE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6BF1C0FB" w14:textId="709AB1D6" w:rsidR="00394DDB" w:rsidRPr="003E5CCE" w:rsidRDefault="00394DDB" w:rsidP="003E5CCE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34855F7C" w14:textId="7F4AB8A6" w:rsidR="00394DDB" w:rsidRPr="003E5CCE" w:rsidRDefault="00394DDB" w:rsidP="003E5CCE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7BACED16" w14:textId="5CA69FBB" w:rsidR="00394DDB" w:rsidRPr="003E5CCE" w:rsidRDefault="00394DDB" w:rsidP="003E5CCE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34106B6A" w14:textId="76169D8A" w:rsidR="00394DDB" w:rsidRPr="003E5CCE" w:rsidRDefault="00394DDB" w:rsidP="003E5CCE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74F59619" w14:textId="1FBECEF7" w:rsidR="00394DDB" w:rsidRPr="003E5CCE" w:rsidRDefault="00394DDB" w:rsidP="003E5CCE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</w:p>
        </w:tc>
      </w:tr>
      <w:tr w:rsidR="003E5CCE" w:rsidRPr="003E5CCE" w14:paraId="3D796914" w14:textId="77777777" w:rsidTr="00394DDB">
        <w:trPr>
          <w:trHeight w:val="294"/>
          <w:jc w:val="right"/>
        </w:trPr>
        <w:tc>
          <w:tcPr>
            <w:tcW w:w="9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1B5BC3A8" w14:textId="77777777" w:rsidR="00394DDB" w:rsidRDefault="00394DDB" w:rsidP="003E5CCE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</w:p>
          <w:p w14:paraId="2A6DD4A8" w14:textId="77777777" w:rsidR="0024337A" w:rsidRDefault="0024337A" w:rsidP="003E5CCE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</w:p>
          <w:p w14:paraId="7B824667" w14:textId="3BE41EC4" w:rsidR="0024337A" w:rsidRPr="003E5CCE" w:rsidRDefault="0024337A" w:rsidP="003E5CCE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4FD3DE25" w14:textId="3B1F53F1" w:rsidR="00394DDB" w:rsidRPr="003E5CCE" w:rsidRDefault="00394DDB" w:rsidP="003E5CCE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0DFE0D88" w14:textId="0C9E974E" w:rsidR="00394DDB" w:rsidRPr="003E5CCE" w:rsidRDefault="00394DDB" w:rsidP="003E5CCE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6659D6F2" w14:textId="7CCE2CEE" w:rsidR="00394DDB" w:rsidRPr="003E5CCE" w:rsidRDefault="00394DDB" w:rsidP="003E5CCE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1F97F921" w14:textId="131DE45B" w:rsidR="00394DDB" w:rsidRPr="003E5CCE" w:rsidRDefault="00394DDB" w:rsidP="003E5CCE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243D1A17" w14:textId="329ED9FF" w:rsidR="00394DDB" w:rsidRPr="003E5CCE" w:rsidRDefault="00394DDB" w:rsidP="003E5CCE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571EB98C" w14:textId="1D6B2609" w:rsidR="00394DDB" w:rsidRPr="003E5CCE" w:rsidRDefault="00394DDB" w:rsidP="003E5CCE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50C11DDA" w14:textId="1F4E6450" w:rsidR="00394DDB" w:rsidRPr="003E5CCE" w:rsidRDefault="00394DDB" w:rsidP="003E5CCE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1BA326EA" w14:textId="21D263E1" w:rsidR="00394DDB" w:rsidRPr="003E5CCE" w:rsidRDefault="00394DDB" w:rsidP="003E5CCE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5D189601" w14:textId="6E67DE91" w:rsidR="00394DDB" w:rsidRPr="003E5CCE" w:rsidRDefault="00394DDB" w:rsidP="003E5CCE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133F8AA5" w14:textId="76CB401F" w:rsidR="00394DDB" w:rsidRPr="003E5CCE" w:rsidRDefault="00394DDB" w:rsidP="003E5CCE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07B68D19" w14:textId="6F4CF7CC" w:rsidR="00394DDB" w:rsidRPr="003E5CCE" w:rsidRDefault="00394DDB" w:rsidP="003E5CCE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014FB18E" w14:textId="5E75FBE2" w:rsidR="00394DDB" w:rsidRPr="003E5CCE" w:rsidRDefault="00394DDB" w:rsidP="003E5CCE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695B5446" w14:textId="23646B52" w:rsidR="00394DDB" w:rsidRPr="003E5CCE" w:rsidRDefault="00394DDB" w:rsidP="003E5CCE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6FBCEA67" w14:textId="6E9D4B73" w:rsidR="00394DDB" w:rsidRPr="003E5CCE" w:rsidRDefault="00394DDB" w:rsidP="003E5CCE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</w:p>
        </w:tc>
      </w:tr>
      <w:tr w:rsidR="003E5CCE" w:rsidRPr="003E5CCE" w14:paraId="2A966CDA" w14:textId="77777777" w:rsidTr="00394DDB">
        <w:trPr>
          <w:trHeight w:val="294"/>
          <w:jc w:val="right"/>
        </w:trPr>
        <w:tc>
          <w:tcPr>
            <w:tcW w:w="9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75C10140" w14:textId="4C029FAA" w:rsidR="00394DDB" w:rsidRPr="003E5CCE" w:rsidRDefault="00394DDB" w:rsidP="003E5CCE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0859DE0D" w14:textId="09318687" w:rsidR="00394DDB" w:rsidRPr="003E5CCE" w:rsidRDefault="00394DDB" w:rsidP="003E5CCE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7AA85E7A" w14:textId="52B87371" w:rsidR="00394DDB" w:rsidRPr="003E5CCE" w:rsidRDefault="00394DDB" w:rsidP="003E5CCE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283D72A5" w14:textId="268EE373" w:rsidR="00394DDB" w:rsidRPr="003E5CCE" w:rsidRDefault="00394DDB" w:rsidP="003E5CCE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5863F53D" w14:textId="1DAA3A64" w:rsidR="00394DDB" w:rsidRPr="003E5CCE" w:rsidRDefault="00394DDB" w:rsidP="003E5CCE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0DC40213" w14:textId="416D6AE2" w:rsidR="00394DDB" w:rsidRPr="003E5CCE" w:rsidRDefault="00394DDB" w:rsidP="003E5CCE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33904F5F" w14:textId="6F2389E1" w:rsidR="00394DDB" w:rsidRPr="003E5CCE" w:rsidRDefault="00394DDB" w:rsidP="003E5CCE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4241B964" w14:textId="38BABE4E" w:rsidR="00394DDB" w:rsidRPr="003E5CCE" w:rsidRDefault="00394DDB" w:rsidP="003E5CCE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6E720EE9" w14:textId="5655E839" w:rsidR="00394DDB" w:rsidRPr="003E5CCE" w:rsidRDefault="00394DDB" w:rsidP="003E5CCE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28B2FBD4" w14:textId="3F2700C9" w:rsidR="00394DDB" w:rsidRPr="003E5CCE" w:rsidRDefault="00394DDB" w:rsidP="003E5CCE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7573BF2A" w14:textId="4BD4D61D" w:rsidR="00394DDB" w:rsidRPr="003E5CCE" w:rsidRDefault="00394DDB" w:rsidP="003E5CCE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7479B593" w14:textId="4D6F8F2F" w:rsidR="00394DDB" w:rsidRPr="003E5CCE" w:rsidRDefault="00394DDB" w:rsidP="003E5CCE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7C37CA40" w14:textId="06498492" w:rsidR="00394DDB" w:rsidRPr="003E5CCE" w:rsidRDefault="00394DDB" w:rsidP="003E5CCE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0356F137" w14:textId="0E5C4ED9" w:rsidR="00394DDB" w:rsidRPr="003E5CCE" w:rsidRDefault="00394DDB" w:rsidP="003E5CCE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3970771D" w14:textId="397D135B" w:rsidR="00394DDB" w:rsidRPr="003E5CCE" w:rsidRDefault="00394DDB" w:rsidP="003E5CCE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</w:p>
        </w:tc>
      </w:tr>
      <w:tr w:rsidR="003E5CCE" w:rsidRPr="003E5CCE" w14:paraId="04D497ED" w14:textId="77777777" w:rsidTr="00394DDB">
        <w:trPr>
          <w:trHeight w:val="294"/>
          <w:jc w:val="right"/>
        </w:trPr>
        <w:tc>
          <w:tcPr>
            <w:tcW w:w="9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7E5A0455" w14:textId="77777777" w:rsidR="0024337A" w:rsidRDefault="0024337A" w:rsidP="0024337A">
            <w:pPr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proofErr w:type="spellStart"/>
            <w:r w:rsidRPr="0024337A"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  <w:t>Interleaver</w:t>
            </w:r>
            <w:proofErr w:type="spellEnd"/>
            <w:r w:rsidRPr="0024337A"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  <w:t xml:space="preserve"> for CRC=0xE18BB (proposed)</w:t>
            </w:r>
          </w:p>
          <w:p w14:paraId="5283F597" w14:textId="77777777" w:rsidR="0024337A" w:rsidRPr="0024337A" w:rsidRDefault="0024337A" w:rsidP="0024337A">
            <w:pPr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</w:p>
          <w:tbl>
            <w:tblPr>
              <w:tblW w:w="9525" w:type="dxa"/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635"/>
              <w:gridCol w:w="635"/>
              <w:gridCol w:w="635"/>
              <w:gridCol w:w="635"/>
              <w:gridCol w:w="635"/>
              <w:gridCol w:w="635"/>
              <w:gridCol w:w="635"/>
              <w:gridCol w:w="635"/>
              <w:gridCol w:w="635"/>
              <w:gridCol w:w="635"/>
              <w:gridCol w:w="635"/>
              <w:gridCol w:w="635"/>
              <w:gridCol w:w="635"/>
              <w:gridCol w:w="635"/>
              <w:gridCol w:w="635"/>
            </w:tblGrid>
            <w:tr w:rsidR="0024337A" w:rsidRPr="0024337A" w14:paraId="5FDF6FF7" w14:textId="77777777" w:rsidTr="0024337A">
              <w:trPr>
                <w:trHeight w:val="123"/>
              </w:trPr>
              <w:tc>
                <w:tcPr>
                  <w:tcW w:w="6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5BD4C58A" w14:textId="77777777" w:rsidR="00394DDB" w:rsidRPr="0024337A" w:rsidRDefault="0024337A" w:rsidP="0024337A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4"/>
                      <w:szCs w:val="24"/>
                      <w:lang w:eastAsia="ja-JP"/>
                    </w:rPr>
                  </w:pPr>
                  <w:r w:rsidRPr="0024337A">
                    <w:rPr>
                      <w:rFonts w:ascii="Arial" w:eastAsia="MS Mincho" w:hAnsi="Arial" w:cs="Arial" w:hint="eastAsia"/>
                      <w:sz w:val="24"/>
                      <w:szCs w:val="24"/>
                      <w:lang w:eastAsia="ja-JP"/>
                    </w:rPr>
                    <w:t>0</w:t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0CAB1AEC" w14:textId="77777777" w:rsidR="00394DDB" w:rsidRPr="0024337A" w:rsidRDefault="0024337A" w:rsidP="0024337A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4"/>
                      <w:szCs w:val="24"/>
                      <w:lang w:eastAsia="ja-JP"/>
                    </w:rPr>
                  </w:pPr>
                  <w:r w:rsidRPr="0024337A">
                    <w:rPr>
                      <w:rFonts w:ascii="Arial" w:eastAsia="MS Mincho" w:hAnsi="Arial" w:cs="Arial" w:hint="eastAsia"/>
                      <w:sz w:val="24"/>
                      <w:szCs w:val="24"/>
                      <w:lang w:eastAsia="ja-JP"/>
                    </w:rPr>
                    <w:t>3</w:t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1B3496C5" w14:textId="77777777" w:rsidR="00394DDB" w:rsidRPr="0024337A" w:rsidRDefault="0024337A" w:rsidP="0024337A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4"/>
                      <w:szCs w:val="24"/>
                      <w:lang w:eastAsia="ja-JP"/>
                    </w:rPr>
                  </w:pPr>
                  <w:r w:rsidRPr="0024337A">
                    <w:rPr>
                      <w:rFonts w:ascii="Arial" w:eastAsia="MS Mincho" w:hAnsi="Arial" w:cs="Arial" w:hint="eastAsia"/>
                      <w:sz w:val="24"/>
                      <w:szCs w:val="24"/>
                      <w:lang w:eastAsia="ja-JP"/>
                    </w:rPr>
                    <w:t>4</w:t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4B88BE89" w14:textId="77777777" w:rsidR="00394DDB" w:rsidRPr="0024337A" w:rsidRDefault="0024337A" w:rsidP="0024337A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4"/>
                      <w:szCs w:val="24"/>
                      <w:lang w:eastAsia="ja-JP"/>
                    </w:rPr>
                  </w:pPr>
                  <w:r w:rsidRPr="0024337A">
                    <w:rPr>
                      <w:rFonts w:ascii="Arial" w:eastAsia="MS Mincho" w:hAnsi="Arial" w:cs="Arial" w:hint="eastAsia"/>
                      <w:sz w:val="24"/>
                      <w:szCs w:val="24"/>
                      <w:lang w:eastAsia="ja-JP"/>
                    </w:rPr>
                    <w:t>5</w:t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580265BC" w14:textId="77777777" w:rsidR="00394DDB" w:rsidRPr="0024337A" w:rsidRDefault="0024337A" w:rsidP="0024337A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4"/>
                      <w:szCs w:val="24"/>
                      <w:lang w:eastAsia="ja-JP"/>
                    </w:rPr>
                  </w:pPr>
                  <w:r w:rsidRPr="0024337A">
                    <w:rPr>
                      <w:rFonts w:ascii="Arial" w:eastAsia="MS Mincho" w:hAnsi="Arial" w:cs="Arial" w:hint="eastAsia"/>
                      <w:sz w:val="24"/>
                      <w:szCs w:val="24"/>
                      <w:lang w:eastAsia="ja-JP"/>
                    </w:rPr>
                    <w:t>8</w:t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6F05C093" w14:textId="77777777" w:rsidR="00394DDB" w:rsidRPr="0024337A" w:rsidRDefault="0024337A" w:rsidP="0024337A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4"/>
                      <w:szCs w:val="24"/>
                      <w:lang w:eastAsia="ja-JP"/>
                    </w:rPr>
                  </w:pPr>
                  <w:r w:rsidRPr="0024337A">
                    <w:rPr>
                      <w:rFonts w:ascii="Arial" w:eastAsia="MS Mincho" w:hAnsi="Arial" w:cs="Arial" w:hint="eastAsia"/>
                      <w:sz w:val="24"/>
                      <w:szCs w:val="24"/>
                      <w:lang w:eastAsia="ja-JP"/>
                    </w:rPr>
                    <w:t>9</w:t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4AB9BB17" w14:textId="77777777" w:rsidR="00394DDB" w:rsidRPr="0024337A" w:rsidRDefault="0024337A" w:rsidP="0024337A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4"/>
                      <w:szCs w:val="24"/>
                      <w:lang w:eastAsia="ja-JP"/>
                    </w:rPr>
                  </w:pPr>
                  <w:r w:rsidRPr="0024337A">
                    <w:rPr>
                      <w:rFonts w:ascii="Arial" w:eastAsia="MS Mincho" w:hAnsi="Arial" w:cs="Arial" w:hint="eastAsia"/>
                      <w:sz w:val="24"/>
                      <w:szCs w:val="24"/>
                      <w:lang w:eastAsia="ja-JP"/>
                    </w:rPr>
                    <w:t>10</w:t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524B4C94" w14:textId="77777777" w:rsidR="00394DDB" w:rsidRPr="0024337A" w:rsidRDefault="0024337A" w:rsidP="0024337A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4"/>
                      <w:szCs w:val="24"/>
                      <w:lang w:eastAsia="ja-JP"/>
                    </w:rPr>
                  </w:pPr>
                  <w:r w:rsidRPr="0024337A">
                    <w:rPr>
                      <w:rFonts w:ascii="Arial" w:eastAsia="MS Mincho" w:hAnsi="Arial" w:cs="Arial" w:hint="eastAsia"/>
                      <w:sz w:val="24"/>
                      <w:szCs w:val="24"/>
                      <w:lang w:eastAsia="ja-JP"/>
                    </w:rPr>
                    <w:t>12</w:t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2DC5A0D5" w14:textId="77777777" w:rsidR="00394DDB" w:rsidRPr="0024337A" w:rsidRDefault="0024337A" w:rsidP="0024337A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4"/>
                      <w:szCs w:val="24"/>
                      <w:lang w:eastAsia="ja-JP"/>
                    </w:rPr>
                  </w:pPr>
                  <w:r w:rsidRPr="0024337A">
                    <w:rPr>
                      <w:rFonts w:ascii="Arial" w:eastAsia="MS Mincho" w:hAnsi="Arial" w:cs="Arial" w:hint="eastAsia"/>
                      <w:sz w:val="24"/>
                      <w:szCs w:val="24"/>
                      <w:lang w:eastAsia="ja-JP"/>
                    </w:rPr>
                    <w:t>14</w:t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11B7E7C5" w14:textId="77777777" w:rsidR="00394DDB" w:rsidRPr="0024337A" w:rsidRDefault="0024337A" w:rsidP="0024337A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4"/>
                      <w:szCs w:val="24"/>
                      <w:lang w:eastAsia="ja-JP"/>
                    </w:rPr>
                  </w:pPr>
                  <w:r w:rsidRPr="0024337A">
                    <w:rPr>
                      <w:rFonts w:ascii="Arial" w:eastAsia="MS Mincho" w:hAnsi="Arial" w:cs="Arial" w:hint="eastAsia"/>
                      <w:sz w:val="24"/>
                      <w:szCs w:val="24"/>
                      <w:lang w:eastAsia="ja-JP"/>
                    </w:rPr>
                    <w:t>18</w:t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5743229E" w14:textId="77777777" w:rsidR="00394DDB" w:rsidRPr="0024337A" w:rsidRDefault="0024337A" w:rsidP="0024337A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4"/>
                      <w:szCs w:val="24"/>
                      <w:lang w:eastAsia="ja-JP"/>
                    </w:rPr>
                  </w:pPr>
                  <w:r w:rsidRPr="0024337A">
                    <w:rPr>
                      <w:rFonts w:ascii="Arial" w:eastAsia="MS Mincho" w:hAnsi="Arial" w:cs="Arial" w:hint="eastAsia"/>
                      <w:sz w:val="24"/>
                      <w:szCs w:val="24"/>
                      <w:lang w:eastAsia="ja-JP"/>
                    </w:rPr>
                    <w:t>19</w:t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4593EE20" w14:textId="77777777" w:rsidR="00394DDB" w:rsidRPr="0024337A" w:rsidRDefault="0024337A" w:rsidP="0024337A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4"/>
                      <w:szCs w:val="24"/>
                      <w:lang w:eastAsia="ja-JP"/>
                    </w:rPr>
                  </w:pPr>
                  <w:r w:rsidRPr="0024337A">
                    <w:rPr>
                      <w:rFonts w:ascii="Arial" w:eastAsia="MS Mincho" w:hAnsi="Arial" w:cs="Arial" w:hint="eastAsia"/>
                      <w:sz w:val="24"/>
                      <w:szCs w:val="24"/>
                      <w:lang w:eastAsia="ja-JP"/>
                    </w:rPr>
                    <w:t>23</w:t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57231C96" w14:textId="77777777" w:rsidR="00394DDB" w:rsidRPr="0024337A" w:rsidRDefault="0024337A" w:rsidP="0024337A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4"/>
                      <w:szCs w:val="24"/>
                      <w:lang w:eastAsia="ja-JP"/>
                    </w:rPr>
                  </w:pPr>
                  <w:r w:rsidRPr="0024337A">
                    <w:rPr>
                      <w:rFonts w:ascii="Arial" w:eastAsia="MS Mincho" w:hAnsi="Arial" w:cs="Arial" w:hint="eastAsia"/>
                      <w:sz w:val="24"/>
                      <w:szCs w:val="24"/>
                      <w:lang w:eastAsia="ja-JP"/>
                    </w:rPr>
                    <w:t>25</w:t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790C93F6" w14:textId="77777777" w:rsidR="00394DDB" w:rsidRPr="0024337A" w:rsidRDefault="0024337A" w:rsidP="0024337A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4"/>
                      <w:szCs w:val="24"/>
                      <w:lang w:eastAsia="ja-JP"/>
                    </w:rPr>
                  </w:pPr>
                  <w:r w:rsidRPr="0024337A">
                    <w:rPr>
                      <w:rFonts w:ascii="Arial" w:eastAsia="MS Mincho" w:hAnsi="Arial" w:cs="Arial" w:hint="eastAsia"/>
                      <w:sz w:val="24"/>
                      <w:szCs w:val="24"/>
                      <w:lang w:eastAsia="ja-JP"/>
                    </w:rPr>
                    <w:t>30</w:t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72952CAA" w14:textId="77777777" w:rsidR="00394DDB" w:rsidRPr="0024337A" w:rsidRDefault="0024337A" w:rsidP="0024337A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4"/>
                      <w:szCs w:val="24"/>
                      <w:lang w:eastAsia="ja-JP"/>
                    </w:rPr>
                  </w:pPr>
                  <w:r w:rsidRPr="0024337A">
                    <w:rPr>
                      <w:rFonts w:ascii="Arial" w:eastAsia="MS Mincho" w:hAnsi="Arial" w:cs="Arial" w:hint="eastAsia"/>
                      <w:sz w:val="24"/>
                      <w:szCs w:val="24"/>
                      <w:lang w:eastAsia="ja-JP"/>
                    </w:rPr>
                    <w:t>35</w:t>
                  </w:r>
                </w:p>
              </w:tc>
            </w:tr>
            <w:tr w:rsidR="0024337A" w:rsidRPr="0024337A" w14:paraId="057BF391" w14:textId="77777777" w:rsidTr="0024337A">
              <w:trPr>
                <w:trHeight w:val="123"/>
              </w:trPr>
              <w:tc>
                <w:tcPr>
                  <w:tcW w:w="6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19D73A76" w14:textId="77777777" w:rsidR="00394DDB" w:rsidRPr="0024337A" w:rsidRDefault="0024337A" w:rsidP="0024337A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4"/>
                      <w:szCs w:val="24"/>
                      <w:lang w:eastAsia="ja-JP"/>
                    </w:rPr>
                  </w:pPr>
                  <w:r w:rsidRPr="0024337A">
                    <w:rPr>
                      <w:rFonts w:ascii="Arial" w:eastAsia="MS Mincho" w:hAnsi="Arial" w:cs="Arial" w:hint="eastAsia"/>
                      <w:sz w:val="24"/>
                      <w:szCs w:val="24"/>
                      <w:lang w:eastAsia="ja-JP"/>
                    </w:rPr>
                    <w:t>39</w:t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70EA91A3" w14:textId="77777777" w:rsidR="00394DDB" w:rsidRPr="0024337A" w:rsidRDefault="0024337A" w:rsidP="0024337A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4"/>
                      <w:szCs w:val="24"/>
                      <w:lang w:eastAsia="ja-JP"/>
                    </w:rPr>
                  </w:pPr>
                  <w:r w:rsidRPr="0024337A">
                    <w:rPr>
                      <w:rFonts w:ascii="Arial" w:eastAsia="MS Mincho" w:hAnsi="Arial" w:cs="Arial" w:hint="eastAsia"/>
                      <w:sz w:val="24"/>
                      <w:szCs w:val="24"/>
                      <w:lang w:eastAsia="ja-JP"/>
                    </w:rPr>
                    <w:t>40</w:t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71E21312" w14:textId="77777777" w:rsidR="00394DDB" w:rsidRPr="0024337A" w:rsidRDefault="0024337A" w:rsidP="0024337A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4"/>
                      <w:szCs w:val="24"/>
                      <w:lang w:eastAsia="ja-JP"/>
                    </w:rPr>
                  </w:pPr>
                  <w:r w:rsidRPr="0024337A">
                    <w:rPr>
                      <w:rFonts w:ascii="Arial" w:eastAsia="MS Mincho" w:hAnsi="Arial" w:cs="Arial" w:hint="eastAsia"/>
                      <w:sz w:val="24"/>
                      <w:szCs w:val="24"/>
                      <w:lang w:eastAsia="ja-JP"/>
                    </w:rPr>
                    <w:t>41</w:t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0902994C" w14:textId="77777777" w:rsidR="00394DDB" w:rsidRPr="0024337A" w:rsidRDefault="0024337A" w:rsidP="0024337A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4"/>
                      <w:szCs w:val="24"/>
                      <w:lang w:eastAsia="ja-JP"/>
                    </w:rPr>
                  </w:pPr>
                  <w:r w:rsidRPr="0024337A">
                    <w:rPr>
                      <w:rFonts w:ascii="Arial" w:eastAsia="MS Mincho" w:hAnsi="Arial" w:cs="Arial" w:hint="eastAsia"/>
                      <w:sz w:val="24"/>
                      <w:szCs w:val="24"/>
                      <w:lang w:eastAsia="ja-JP"/>
                    </w:rPr>
                    <w:t>43</w:t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43BFA08C" w14:textId="77777777" w:rsidR="00394DDB" w:rsidRPr="0024337A" w:rsidRDefault="0024337A" w:rsidP="0024337A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4"/>
                      <w:szCs w:val="24"/>
                      <w:lang w:eastAsia="ja-JP"/>
                    </w:rPr>
                  </w:pPr>
                  <w:r w:rsidRPr="0024337A">
                    <w:rPr>
                      <w:rFonts w:ascii="Arial" w:eastAsia="MS Mincho" w:hAnsi="Arial" w:cs="Arial" w:hint="eastAsia"/>
                      <w:sz w:val="24"/>
                      <w:szCs w:val="24"/>
                      <w:lang w:eastAsia="ja-JP"/>
                    </w:rPr>
                    <w:t>44</w:t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297EED95" w14:textId="77777777" w:rsidR="00394DDB" w:rsidRPr="0024337A" w:rsidRDefault="0024337A" w:rsidP="0024337A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4"/>
                      <w:szCs w:val="24"/>
                      <w:lang w:eastAsia="ja-JP"/>
                    </w:rPr>
                  </w:pPr>
                  <w:r w:rsidRPr="0024337A">
                    <w:rPr>
                      <w:rFonts w:ascii="Arial" w:eastAsia="MS Mincho" w:hAnsi="Arial" w:cs="Arial" w:hint="eastAsia"/>
                      <w:sz w:val="24"/>
                      <w:szCs w:val="24"/>
                      <w:lang w:eastAsia="ja-JP"/>
                    </w:rPr>
                    <w:t>45</w:t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056D34FD" w14:textId="77777777" w:rsidR="00394DDB" w:rsidRPr="0024337A" w:rsidRDefault="0024337A" w:rsidP="0024337A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4"/>
                      <w:szCs w:val="24"/>
                      <w:lang w:eastAsia="ja-JP"/>
                    </w:rPr>
                  </w:pPr>
                  <w:r w:rsidRPr="0024337A">
                    <w:rPr>
                      <w:rFonts w:ascii="Arial" w:eastAsia="MS Mincho" w:hAnsi="Arial" w:cs="Arial" w:hint="eastAsia"/>
                      <w:sz w:val="24"/>
                      <w:szCs w:val="24"/>
                      <w:lang w:eastAsia="ja-JP"/>
                    </w:rPr>
                    <w:t>46</w:t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499688CE" w14:textId="77777777" w:rsidR="00394DDB" w:rsidRPr="0024337A" w:rsidRDefault="0024337A" w:rsidP="0024337A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4"/>
                      <w:szCs w:val="24"/>
                      <w:lang w:eastAsia="ja-JP"/>
                    </w:rPr>
                  </w:pPr>
                  <w:r w:rsidRPr="0024337A">
                    <w:rPr>
                      <w:rFonts w:ascii="Arial" w:eastAsia="MS Mincho" w:hAnsi="Arial" w:cs="Arial" w:hint="eastAsia"/>
                      <w:sz w:val="24"/>
                      <w:szCs w:val="24"/>
                      <w:lang w:eastAsia="ja-JP"/>
                    </w:rPr>
                    <w:t>48</w:t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2F0B17D6" w14:textId="77777777" w:rsidR="00394DDB" w:rsidRPr="0024337A" w:rsidRDefault="0024337A" w:rsidP="0024337A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4"/>
                      <w:szCs w:val="24"/>
                      <w:lang w:eastAsia="ja-JP"/>
                    </w:rPr>
                  </w:pPr>
                  <w:r w:rsidRPr="0024337A">
                    <w:rPr>
                      <w:rFonts w:ascii="Arial" w:eastAsia="MS Mincho" w:hAnsi="Arial" w:cs="Arial" w:hint="eastAsia"/>
                      <w:sz w:val="24"/>
                      <w:szCs w:val="24"/>
                      <w:lang w:eastAsia="ja-JP"/>
                    </w:rPr>
                    <w:t>49</w:t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579E2DC7" w14:textId="77777777" w:rsidR="00394DDB" w:rsidRPr="0024337A" w:rsidRDefault="0024337A" w:rsidP="0024337A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4"/>
                      <w:szCs w:val="24"/>
                      <w:lang w:eastAsia="ja-JP"/>
                    </w:rPr>
                  </w:pPr>
                  <w:r w:rsidRPr="0024337A">
                    <w:rPr>
                      <w:rFonts w:ascii="Arial" w:eastAsia="MS Mincho" w:hAnsi="Arial" w:cs="Arial" w:hint="eastAsia"/>
                      <w:sz w:val="24"/>
                      <w:szCs w:val="24"/>
                      <w:lang w:eastAsia="ja-JP"/>
                    </w:rPr>
                    <w:t>50</w:t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6A4F1E9B" w14:textId="77777777" w:rsidR="00394DDB" w:rsidRPr="0024337A" w:rsidRDefault="0024337A" w:rsidP="0024337A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4"/>
                      <w:szCs w:val="24"/>
                      <w:lang w:eastAsia="ja-JP"/>
                    </w:rPr>
                  </w:pPr>
                  <w:r w:rsidRPr="0024337A">
                    <w:rPr>
                      <w:rFonts w:ascii="Arial" w:eastAsia="MS Mincho" w:hAnsi="Arial" w:cs="Arial" w:hint="eastAsia"/>
                      <w:sz w:val="24"/>
                      <w:szCs w:val="24"/>
                      <w:lang w:eastAsia="ja-JP"/>
                    </w:rPr>
                    <w:t>57</w:t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78560F0D" w14:textId="77777777" w:rsidR="00394DDB" w:rsidRPr="0024337A" w:rsidRDefault="0024337A" w:rsidP="0024337A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4"/>
                      <w:szCs w:val="24"/>
                      <w:lang w:eastAsia="ja-JP"/>
                    </w:rPr>
                  </w:pPr>
                  <w:r w:rsidRPr="0024337A">
                    <w:rPr>
                      <w:rFonts w:ascii="Arial" w:eastAsia="MS Mincho" w:hAnsi="Arial" w:cs="Arial" w:hint="eastAsia"/>
                      <w:sz w:val="24"/>
                      <w:szCs w:val="24"/>
                      <w:lang w:eastAsia="ja-JP"/>
                    </w:rPr>
                    <w:t>58</w:t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188C5166" w14:textId="77777777" w:rsidR="00394DDB" w:rsidRPr="0024337A" w:rsidRDefault="0024337A" w:rsidP="0024337A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4"/>
                      <w:szCs w:val="24"/>
                      <w:lang w:eastAsia="ja-JP"/>
                    </w:rPr>
                  </w:pPr>
                  <w:r w:rsidRPr="0024337A">
                    <w:rPr>
                      <w:rFonts w:ascii="Arial" w:eastAsia="MS Mincho" w:hAnsi="Arial" w:cs="Arial" w:hint="eastAsia"/>
                      <w:sz w:val="24"/>
                      <w:szCs w:val="24"/>
                      <w:lang w:eastAsia="ja-JP"/>
                    </w:rPr>
                    <w:t>60</w:t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5A1B6A47" w14:textId="77777777" w:rsidR="00394DDB" w:rsidRPr="0024337A" w:rsidRDefault="0024337A" w:rsidP="0024337A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4"/>
                      <w:szCs w:val="24"/>
                      <w:lang w:eastAsia="ja-JP"/>
                    </w:rPr>
                  </w:pPr>
                  <w:r w:rsidRPr="0024337A">
                    <w:rPr>
                      <w:rFonts w:ascii="Arial" w:eastAsia="MS Mincho" w:hAnsi="Arial" w:cs="Arial" w:hint="eastAsia"/>
                      <w:sz w:val="24"/>
                      <w:szCs w:val="24"/>
                      <w:lang w:eastAsia="ja-JP"/>
                    </w:rPr>
                    <w:t>61</w:t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68C916C8" w14:textId="77777777" w:rsidR="00394DDB" w:rsidRPr="0024337A" w:rsidRDefault="0024337A" w:rsidP="0024337A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4"/>
                      <w:szCs w:val="24"/>
                      <w:lang w:eastAsia="ja-JP"/>
                    </w:rPr>
                  </w:pPr>
                  <w:r w:rsidRPr="0024337A">
                    <w:rPr>
                      <w:rFonts w:ascii="Arial" w:eastAsia="MS Mincho" w:hAnsi="Arial" w:cs="Arial" w:hint="eastAsia"/>
                      <w:sz w:val="24"/>
                      <w:szCs w:val="24"/>
                      <w:lang w:eastAsia="ja-JP"/>
                    </w:rPr>
                    <w:t>62</w:t>
                  </w:r>
                </w:p>
              </w:tc>
            </w:tr>
            <w:tr w:rsidR="0024337A" w:rsidRPr="0024337A" w14:paraId="1F562B4E" w14:textId="77777777" w:rsidTr="0024337A">
              <w:trPr>
                <w:trHeight w:val="123"/>
              </w:trPr>
              <w:tc>
                <w:tcPr>
                  <w:tcW w:w="6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7F3BAD48" w14:textId="77777777" w:rsidR="00394DDB" w:rsidRPr="0024337A" w:rsidRDefault="0024337A" w:rsidP="0024337A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4"/>
                      <w:szCs w:val="24"/>
                      <w:lang w:eastAsia="ja-JP"/>
                    </w:rPr>
                  </w:pPr>
                  <w:r w:rsidRPr="0024337A">
                    <w:rPr>
                      <w:rFonts w:ascii="Arial" w:eastAsia="MS Mincho" w:hAnsi="Arial" w:cs="Arial" w:hint="eastAsia"/>
                      <w:sz w:val="24"/>
                      <w:szCs w:val="24"/>
                      <w:lang w:eastAsia="ja-JP"/>
                    </w:rPr>
                    <w:t>64</w:t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2F73986C" w14:textId="77777777" w:rsidR="00394DDB" w:rsidRPr="0024337A" w:rsidRDefault="0024337A" w:rsidP="0024337A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4"/>
                      <w:szCs w:val="24"/>
                      <w:lang w:eastAsia="ja-JP"/>
                    </w:rPr>
                  </w:pPr>
                  <w:r w:rsidRPr="0024337A">
                    <w:rPr>
                      <w:rFonts w:ascii="Arial" w:eastAsia="MS Mincho" w:hAnsi="Arial" w:cs="Arial" w:hint="eastAsia"/>
                      <w:sz w:val="24"/>
                      <w:szCs w:val="24"/>
                      <w:lang w:eastAsia="ja-JP"/>
                    </w:rPr>
                    <w:t>65</w:t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00AB250E" w14:textId="77777777" w:rsidR="00394DDB" w:rsidRPr="0024337A" w:rsidRDefault="0024337A" w:rsidP="0024337A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4"/>
                      <w:szCs w:val="24"/>
                      <w:lang w:eastAsia="ja-JP"/>
                    </w:rPr>
                  </w:pPr>
                  <w:r w:rsidRPr="0024337A">
                    <w:rPr>
                      <w:rFonts w:ascii="Arial" w:eastAsia="MS Mincho" w:hAnsi="Arial" w:cs="Arial" w:hint="eastAsia"/>
                      <w:sz w:val="24"/>
                      <w:szCs w:val="24"/>
                      <w:lang w:eastAsia="ja-JP"/>
                    </w:rPr>
                    <w:t>66</w:t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40B937F1" w14:textId="77777777" w:rsidR="00394DDB" w:rsidRPr="0024337A" w:rsidRDefault="0024337A" w:rsidP="0024337A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4"/>
                      <w:szCs w:val="24"/>
                      <w:lang w:eastAsia="ja-JP"/>
                    </w:rPr>
                  </w:pPr>
                  <w:r w:rsidRPr="0024337A">
                    <w:rPr>
                      <w:rFonts w:ascii="Arial" w:eastAsia="MS Mincho" w:hAnsi="Arial" w:cs="Arial" w:hint="eastAsia"/>
                      <w:sz w:val="24"/>
                      <w:szCs w:val="24"/>
                      <w:lang w:eastAsia="ja-JP"/>
                    </w:rPr>
                    <w:t>67</w:t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1CA3F8B0" w14:textId="77777777" w:rsidR="00394DDB" w:rsidRPr="0024337A" w:rsidRDefault="0024337A" w:rsidP="0024337A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4"/>
                      <w:szCs w:val="24"/>
                      <w:lang w:eastAsia="ja-JP"/>
                    </w:rPr>
                  </w:pPr>
                  <w:r w:rsidRPr="0024337A">
                    <w:rPr>
                      <w:rFonts w:ascii="Arial" w:eastAsia="MS Mincho" w:hAnsi="Arial" w:cs="Arial" w:hint="eastAsia"/>
                      <w:sz w:val="24"/>
                      <w:szCs w:val="24"/>
                      <w:lang w:eastAsia="ja-JP"/>
                    </w:rPr>
                    <w:t>68</w:t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59883899" w14:textId="77777777" w:rsidR="00394DDB" w:rsidRPr="0024337A" w:rsidRDefault="0024337A" w:rsidP="0024337A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4"/>
                      <w:szCs w:val="24"/>
                      <w:lang w:eastAsia="ja-JP"/>
                    </w:rPr>
                  </w:pPr>
                  <w:r w:rsidRPr="0024337A">
                    <w:rPr>
                      <w:rFonts w:ascii="Arial" w:eastAsia="MS Mincho" w:hAnsi="Arial" w:cs="Arial" w:hint="eastAsia"/>
                      <w:sz w:val="24"/>
                      <w:szCs w:val="24"/>
                      <w:lang w:eastAsia="ja-JP"/>
                    </w:rPr>
                    <w:t>71</w:t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59F03C6B" w14:textId="77777777" w:rsidR="00394DDB" w:rsidRPr="0024337A" w:rsidRDefault="0024337A" w:rsidP="0024337A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4"/>
                      <w:szCs w:val="24"/>
                      <w:lang w:eastAsia="ja-JP"/>
                    </w:rPr>
                  </w:pPr>
                  <w:r w:rsidRPr="0024337A">
                    <w:rPr>
                      <w:rFonts w:ascii="Arial" w:eastAsia="MS Mincho" w:hAnsi="Arial" w:cs="Arial" w:hint="eastAsia"/>
                      <w:sz w:val="24"/>
                      <w:szCs w:val="24"/>
                      <w:lang w:eastAsia="ja-JP"/>
                    </w:rPr>
                    <w:t>75</w:t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704AB1DB" w14:textId="77777777" w:rsidR="00394DDB" w:rsidRPr="0024337A" w:rsidRDefault="0024337A" w:rsidP="0024337A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4"/>
                      <w:szCs w:val="24"/>
                      <w:lang w:eastAsia="ja-JP"/>
                    </w:rPr>
                  </w:pPr>
                  <w:r w:rsidRPr="0024337A">
                    <w:rPr>
                      <w:rFonts w:ascii="Arial" w:eastAsia="MS Mincho" w:hAnsi="Arial" w:cs="Arial" w:hint="eastAsia"/>
                      <w:sz w:val="24"/>
                      <w:szCs w:val="24"/>
                      <w:lang w:eastAsia="ja-JP"/>
                    </w:rPr>
                    <w:t>84</w:t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7C96085B" w14:textId="77777777" w:rsidR="00394DDB" w:rsidRPr="0024337A" w:rsidRDefault="0024337A" w:rsidP="0024337A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4"/>
                      <w:szCs w:val="24"/>
                      <w:lang w:eastAsia="ja-JP"/>
                    </w:rPr>
                  </w:pPr>
                  <w:r w:rsidRPr="0024337A">
                    <w:rPr>
                      <w:rFonts w:ascii="Arial" w:eastAsia="MS Mincho" w:hAnsi="Arial" w:cs="Arial" w:hint="eastAsia"/>
                      <w:sz w:val="24"/>
                      <w:szCs w:val="24"/>
                      <w:lang w:eastAsia="ja-JP"/>
                    </w:rPr>
                    <w:t>86</w:t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22CB772F" w14:textId="77777777" w:rsidR="00394DDB" w:rsidRPr="0024337A" w:rsidRDefault="0024337A" w:rsidP="0024337A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4"/>
                      <w:szCs w:val="24"/>
                      <w:lang w:eastAsia="ja-JP"/>
                    </w:rPr>
                  </w:pPr>
                  <w:r w:rsidRPr="0024337A">
                    <w:rPr>
                      <w:rFonts w:ascii="Arial" w:eastAsia="MS Mincho" w:hAnsi="Arial" w:cs="Arial" w:hint="eastAsia"/>
                      <w:sz w:val="24"/>
                      <w:szCs w:val="24"/>
                      <w:lang w:eastAsia="ja-JP"/>
                    </w:rPr>
                    <w:t>89</w:t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72A7FDBE" w14:textId="77777777" w:rsidR="00394DDB" w:rsidRPr="0024337A" w:rsidRDefault="0024337A" w:rsidP="0024337A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4"/>
                      <w:szCs w:val="24"/>
                      <w:lang w:eastAsia="ja-JP"/>
                    </w:rPr>
                  </w:pPr>
                  <w:r w:rsidRPr="0024337A">
                    <w:rPr>
                      <w:rFonts w:ascii="Arial" w:eastAsia="MS Mincho" w:hAnsi="Arial" w:cs="Arial" w:hint="eastAsia"/>
                      <w:sz w:val="24"/>
                      <w:szCs w:val="24"/>
                      <w:lang w:eastAsia="ja-JP"/>
                    </w:rPr>
                    <w:t>90</w:t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31BE60A7" w14:textId="77777777" w:rsidR="00394DDB" w:rsidRPr="0024337A" w:rsidRDefault="0024337A" w:rsidP="0024337A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4"/>
                      <w:szCs w:val="24"/>
                      <w:lang w:eastAsia="ja-JP"/>
                    </w:rPr>
                  </w:pPr>
                  <w:r w:rsidRPr="0024337A">
                    <w:rPr>
                      <w:rFonts w:ascii="Arial" w:eastAsia="MS Mincho" w:hAnsi="Arial" w:cs="Arial" w:hint="eastAsia"/>
                      <w:sz w:val="24"/>
                      <w:szCs w:val="24"/>
                      <w:lang w:eastAsia="ja-JP"/>
                    </w:rPr>
                    <w:t>91</w:t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6F8EBF75" w14:textId="77777777" w:rsidR="00394DDB" w:rsidRPr="0024337A" w:rsidRDefault="0024337A" w:rsidP="0024337A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4"/>
                      <w:szCs w:val="24"/>
                      <w:lang w:eastAsia="ja-JP"/>
                    </w:rPr>
                  </w:pPr>
                  <w:r w:rsidRPr="0024337A">
                    <w:rPr>
                      <w:rFonts w:ascii="Arial" w:eastAsia="MS Mincho" w:hAnsi="Arial" w:cs="Arial" w:hint="eastAsia"/>
                      <w:sz w:val="24"/>
                      <w:szCs w:val="24"/>
                      <w:lang w:eastAsia="ja-JP"/>
                    </w:rPr>
                    <w:t>92</w:t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5253CEB5" w14:textId="77777777" w:rsidR="00394DDB" w:rsidRPr="0024337A" w:rsidRDefault="0024337A" w:rsidP="0024337A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4"/>
                      <w:szCs w:val="24"/>
                      <w:lang w:eastAsia="ja-JP"/>
                    </w:rPr>
                  </w:pPr>
                  <w:r w:rsidRPr="0024337A">
                    <w:rPr>
                      <w:rFonts w:ascii="Arial" w:eastAsia="MS Mincho" w:hAnsi="Arial" w:cs="Arial" w:hint="eastAsia"/>
                      <w:sz w:val="24"/>
                      <w:szCs w:val="24"/>
                      <w:lang w:eastAsia="ja-JP"/>
                    </w:rPr>
                    <w:t>93</w:t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742DE279" w14:textId="77777777" w:rsidR="00394DDB" w:rsidRPr="0024337A" w:rsidRDefault="0024337A" w:rsidP="0024337A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4"/>
                      <w:szCs w:val="24"/>
                      <w:lang w:eastAsia="ja-JP"/>
                    </w:rPr>
                  </w:pPr>
                  <w:r w:rsidRPr="0024337A">
                    <w:rPr>
                      <w:rFonts w:ascii="Arial" w:eastAsia="MS Mincho" w:hAnsi="Arial" w:cs="Arial" w:hint="eastAsia"/>
                      <w:sz w:val="24"/>
                      <w:szCs w:val="24"/>
                      <w:lang w:eastAsia="ja-JP"/>
                    </w:rPr>
                    <w:t>94</w:t>
                  </w:r>
                </w:p>
              </w:tc>
            </w:tr>
            <w:tr w:rsidR="0024337A" w:rsidRPr="0024337A" w14:paraId="0D9FCFED" w14:textId="77777777" w:rsidTr="0024337A">
              <w:trPr>
                <w:trHeight w:val="123"/>
              </w:trPr>
              <w:tc>
                <w:tcPr>
                  <w:tcW w:w="6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47C7FFAA" w14:textId="77777777" w:rsidR="00394DDB" w:rsidRPr="0024337A" w:rsidRDefault="0024337A" w:rsidP="0024337A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4"/>
                      <w:szCs w:val="24"/>
                      <w:lang w:eastAsia="ja-JP"/>
                    </w:rPr>
                  </w:pPr>
                  <w:r w:rsidRPr="0024337A">
                    <w:rPr>
                      <w:rFonts w:ascii="Arial" w:eastAsia="MS Mincho" w:hAnsi="Arial" w:cs="Arial" w:hint="eastAsia"/>
                      <w:sz w:val="24"/>
                      <w:szCs w:val="24"/>
                      <w:lang w:eastAsia="ja-JP"/>
                    </w:rPr>
                    <w:t>95</w:t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5EA7FCAA" w14:textId="77777777" w:rsidR="00394DDB" w:rsidRPr="0024337A" w:rsidRDefault="0024337A" w:rsidP="0024337A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4"/>
                      <w:szCs w:val="24"/>
                      <w:lang w:eastAsia="ja-JP"/>
                    </w:rPr>
                  </w:pPr>
                  <w:r w:rsidRPr="0024337A">
                    <w:rPr>
                      <w:rFonts w:ascii="Arial" w:eastAsia="MS Mincho" w:hAnsi="Arial" w:cs="Arial" w:hint="eastAsia"/>
                      <w:sz w:val="24"/>
                      <w:szCs w:val="24"/>
                      <w:lang w:eastAsia="ja-JP"/>
                    </w:rPr>
                    <w:t>97</w:t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6D94F2C7" w14:textId="77777777" w:rsidR="00394DDB" w:rsidRPr="0024337A" w:rsidRDefault="0024337A" w:rsidP="0024337A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4"/>
                      <w:szCs w:val="24"/>
                      <w:lang w:eastAsia="ja-JP"/>
                    </w:rPr>
                  </w:pPr>
                  <w:r w:rsidRPr="0024337A">
                    <w:rPr>
                      <w:rFonts w:ascii="Arial" w:eastAsia="MS Mincho" w:hAnsi="Arial" w:cs="Arial" w:hint="eastAsia"/>
                      <w:sz w:val="24"/>
                      <w:szCs w:val="24"/>
                      <w:lang w:eastAsia="ja-JP"/>
                    </w:rPr>
                    <w:t>99</w:t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0632A126" w14:textId="77777777" w:rsidR="00394DDB" w:rsidRPr="0024337A" w:rsidRDefault="0024337A" w:rsidP="0024337A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4"/>
                      <w:szCs w:val="24"/>
                      <w:lang w:eastAsia="ja-JP"/>
                    </w:rPr>
                  </w:pPr>
                  <w:r w:rsidRPr="0024337A">
                    <w:rPr>
                      <w:rFonts w:ascii="Arial" w:eastAsia="MS Mincho" w:hAnsi="Arial" w:cs="Arial" w:hint="eastAsia"/>
                      <w:sz w:val="24"/>
                      <w:szCs w:val="24"/>
                      <w:lang w:eastAsia="ja-JP"/>
                    </w:rPr>
                    <w:t>100</w:t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5F5CF503" w14:textId="77777777" w:rsidR="00394DDB" w:rsidRPr="0024337A" w:rsidRDefault="0024337A" w:rsidP="0024337A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4"/>
                      <w:szCs w:val="24"/>
                      <w:lang w:eastAsia="ja-JP"/>
                    </w:rPr>
                  </w:pPr>
                  <w:r w:rsidRPr="0024337A">
                    <w:rPr>
                      <w:rFonts w:ascii="Arial" w:eastAsia="MS Mincho" w:hAnsi="Arial" w:cs="Arial" w:hint="eastAsia"/>
                      <w:sz w:val="24"/>
                      <w:szCs w:val="24"/>
                      <w:lang w:eastAsia="ja-JP"/>
                    </w:rPr>
                    <w:t>111</w:t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0C305580" w14:textId="77777777" w:rsidR="00394DDB" w:rsidRPr="0024337A" w:rsidRDefault="0024337A" w:rsidP="0024337A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4"/>
                      <w:szCs w:val="24"/>
                      <w:lang w:eastAsia="ja-JP"/>
                    </w:rPr>
                  </w:pPr>
                  <w:r w:rsidRPr="0024337A">
                    <w:rPr>
                      <w:rFonts w:ascii="Arial" w:eastAsia="MS Mincho" w:hAnsi="Arial" w:cs="Arial" w:hint="eastAsia"/>
                      <w:sz w:val="24"/>
                      <w:szCs w:val="24"/>
                      <w:lang w:eastAsia="ja-JP"/>
                    </w:rPr>
                    <w:t>112</w:t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354CC812" w14:textId="77777777" w:rsidR="00394DDB" w:rsidRPr="0024337A" w:rsidRDefault="0024337A" w:rsidP="0024337A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4"/>
                      <w:szCs w:val="24"/>
                      <w:lang w:eastAsia="ja-JP"/>
                    </w:rPr>
                  </w:pPr>
                  <w:r w:rsidRPr="0024337A">
                    <w:rPr>
                      <w:rFonts w:ascii="Arial" w:eastAsia="MS Mincho" w:hAnsi="Arial" w:cs="Arial" w:hint="eastAsia"/>
                      <w:sz w:val="24"/>
                      <w:szCs w:val="24"/>
                      <w:lang w:eastAsia="ja-JP"/>
                    </w:rPr>
                    <w:t>113</w:t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5DA439B2" w14:textId="77777777" w:rsidR="00394DDB" w:rsidRPr="0024337A" w:rsidRDefault="0024337A" w:rsidP="0024337A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4"/>
                      <w:szCs w:val="24"/>
                      <w:lang w:eastAsia="ja-JP"/>
                    </w:rPr>
                  </w:pPr>
                  <w:r w:rsidRPr="0024337A">
                    <w:rPr>
                      <w:rFonts w:ascii="Arial" w:eastAsia="MS Mincho" w:hAnsi="Arial" w:cs="Arial" w:hint="eastAsia"/>
                      <w:sz w:val="24"/>
                      <w:szCs w:val="24"/>
                      <w:lang w:eastAsia="ja-JP"/>
                    </w:rPr>
                    <w:t>115</w:t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004655BB" w14:textId="77777777" w:rsidR="00394DDB" w:rsidRPr="0024337A" w:rsidRDefault="0024337A" w:rsidP="0024337A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4"/>
                      <w:szCs w:val="24"/>
                      <w:lang w:eastAsia="ja-JP"/>
                    </w:rPr>
                  </w:pPr>
                  <w:r w:rsidRPr="0024337A">
                    <w:rPr>
                      <w:rFonts w:ascii="Arial" w:eastAsia="MS Mincho" w:hAnsi="Arial" w:cs="Arial" w:hint="eastAsia"/>
                      <w:sz w:val="24"/>
                      <w:szCs w:val="24"/>
                      <w:lang w:eastAsia="ja-JP"/>
                    </w:rPr>
                    <w:t>118</w:t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2553A846" w14:textId="77777777" w:rsidR="00394DDB" w:rsidRPr="0024337A" w:rsidRDefault="0024337A" w:rsidP="0024337A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4"/>
                      <w:szCs w:val="24"/>
                      <w:lang w:eastAsia="ja-JP"/>
                    </w:rPr>
                  </w:pPr>
                  <w:r w:rsidRPr="0024337A">
                    <w:rPr>
                      <w:rFonts w:ascii="Arial" w:eastAsia="MS Mincho" w:hAnsi="Arial" w:cs="Arial" w:hint="eastAsia"/>
                      <w:sz w:val="24"/>
                      <w:szCs w:val="24"/>
                      <w:lang w:eastAsia="ja-JP"/>
                    </w:rPr>
                    <w:t>121</w:t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156B47E5" w14:textId="77777777" w:rsidR="00394DDB" w:rsidRPr="0024337A" w:rsidRDefault="0024337A" w:rsidP="0024337A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4"/>
                      <w:szCs w:val="24"/>
                      <w:lang w:eastAsia="ja-JP"/>
                    </w:rPr>
                  </w:pPr>
                  <w:r w:rsidRPr="0024337A">
                    <w:rPr>
                      <w:rFonts w:ascii="Arial" w:eastAsia="MS Mincho" w:hAnsi="Arial" w:cs="Arial" w:hint="eastAsia"/>
                      <w:sz w:val="24"/>
                      <w:szCs w:val="24"/>
                      <w:lang w:eastAsia="ja-JP"/>
                    </w:rPr>
                    <w:t>123</w:t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4FB1E279" w14:textId="77777777" w:rsidR="00394DDB" w:rsidRPr="0024337A" w:rsidRDefault="0024337A" w:rsidP="0024337A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4"/>
                      <w:szCs w:val="24"/>
                      <w:lang w:eastAsia="ja-JP"/>
                    </w:rPr>
                  </w:pPr>
                  <w:r w:rsidRPr="0024337A">
                    <w:rPr>
                      <w:rFonts w:ascii="Arial" w:eastAsia="MS Mincho" w:hAnsi="Arial" w:cs="Arial" w:hint="eastAsia"/>
                      <w:sz w:val="24"/>
                      <w:szCs w:val="24"/>
                      <w:lang w:eastAsia="ja-JP"/>
                    </w:rPr>
                    <w:t>125</w:t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764A2454" w14:textId="77777777" w:rsidR="00394DDB" w:rsidRPr="0024337A" w:rsidRDefault="0024337A" w:rsidP="0024337A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4"/>
                      <w:szCs w:val="24"/>
                      <w:lang w:eastAsia="ja-JP"/>
                    </w:rPr>
                  </w:pPr>
                  <w:r w:rsidRPr="0024337A">
                    <w:rPr>
                      <w:rFonts w:ascii="Arial" w:eastAsia="MS Mincho" w:hAnsi="Arial" w:cs="Arial" w:hint="eastAsia"/>
                      <w:sz w:val="24"/>
                      <w:szCs w:val="24"/>
                      <w:lang w:eastAsia="ja-JP"/>
                    </w:rPr>
                    <w:t>138</w:t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1560ABB2" w14:textId="77777777" w:rsidR="00394DDB" w:rsidRPr="0024337A" w:rsidRDefault="0024337A" w:rsidP="0024337A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4"/>
                      <w:szCs w:val="24"/>
                      <w:lang w:eastAsia="ja-JP"/>
                    </w:rPr>
                  </w:pPr>
                  <w:r w:rsidRPr="0024337A">
                    <w:rPr>
                      <w:rFonts w:ascii="Arial" w:eastAsia="MS Mincho" w:hAnsi="Arial" w:cs="Arial" w:hint="eastAsia"/>
                      <w:sz w:val="24"/>
                      <w:szCs w:val="24"/>
                      <w:lang w:eastAsia="ja-JP"/>
                    </w:rPr>
                    <w:t>142</w:t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38A784D6" w14:textId="77777777" w:rsidR="00394DDB" w:rsidRPr="0024337A" w:rsidRDefault="0024337A" w:rsidP="0024337A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4"/>
                      <w:szCs w:val="24"/>
                      <w:lang w:eastAsia="ja-JP"/>
                    </w:rPr>
                  </w:pPr>
                  <w:r w:rsidRPr="0024337A">
                    <w:rPr>
                      <w:rFonts w:ascii="Arial" w:eastAsia="MS Mincho" w:hAnsi="Arial" w:cs="Arial" w:hint="eastAsia"/>
                      <w:sz w:val="24"/>
                      <w:szCs w:val="24"/>
                      <w:lang w:eastAsia="ja-JP"/>
                    </w:rPr>
                    <w:t>143</w:t>
                  </w:r>
                </w:p>
              </w:tc>
            </w:tr>
            <w:tr w:rsidR="0024337A" w:rsidRPr="0024337A" w14:paraId="52D5A5B1" w14:textId="77777777" w:rsidTr="0024337A">
              <w:trPr>
                <w:trHeight w:val="123"/>
              </w:trPr>
              <w:tc>
                <w:tcPr>
                  <w:tcW w:w="6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46F863D4" w14:textId="77777777" w:rsidR="00394DDB" w:rsidRPr="0024337A" w:rsidRDefault="0024337A" w:rsidP="0024337A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4"/>
                      <w:szCs w:val="24"/>
                      <w:lang w:eastAsia="ja-JP"/>
                    </w:rPr>
                  </w:pPr>
                  <w:r w:rsidRPr="0024337A">
                    <w:rPr>
                      <w:rFonts w:ascii="Arial" w:eastAsia="MS Mincho" w:hAnsi="Arial" w:cs="Arial" w:hint="eastAsia"/>
                      <w:sz w:val="24"/>
                      <w:szCs w:val="24"/>
                      <w:lang w:eastAsia="ja-JP"/>
                    </w:rPr>
                    <w:t>148</w:t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421AA6B7" w14:textId="77777777" w:rsidR="00394DDB" w:rsidRPr="0024337A" w:rsidRDefault="0024337A" w:rsidP="0024337A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4"/>
                      <w:szCs w:val="24"/>
                      <w:lang w:eastAsia="ja-JP"/>
                    </w:rPr>
                  </w:pPr>
                  <w:r w:rsidRPr="0024337A">
                    <w:rPr>
                      <w:rFonts w:ascii="Arial" w:eastAsia="MS Mincho" w:hAnsi="Arial" w:cs="Arial" w:hint="eastAsia"/>
                      <w:sz w:val="24"/>
                      <w:szCs w:val="24"/>
                      <w:lang w:eastAsia="ja-JP"/>
                    </w:rPr>
                    <w:t>149</w:t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137A8723" w14:textId="77777777" w:rsidR="00394DDB" w:rsidRPr="0024337A" w:rsidRDefault="0024337A" w:rsidP="0024337A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4"/>
                      <w:szCs w:val="24"/>
                      <w:lang w:eastAsia="ja-JP"/>
                    </w:rPr>
                  </w:pPr>
                  <w:r w:rsidRPr="0024337A">
                    <w:rPr>
                      <w:rFonts w:ascii="Arial" w:eastAsia="MS Mincho" w:hAnsi="Arial" w:cs="Arial" w:hint="eastAsia"/>
                      <w:sz w:val="24"/>
                      <w:szCs w:val="24"/>
                      <w:lang w:eastAsia="ja-JP"/>
                    </w:rPr>
                    <w:t>150</w:t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5E9EF639" w14:textId="77777777" w:rsidR="00394DDB" w:rsidRPr="0024337A" w:rsidRDefault="0024337A" w:rsidP="0024337A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4"/>
                      <w:szCs w:val="24"/>
                      <w:lang w:eastAsia="ja-JP"/>
                    </w:rPr>
                  </w:pPr>
                  <w:r w:rsidRPr="0024337A">
                    <w:rPr>
                      <w:rFonts w:ascii="Arial" w:eastAsia="MS Mincho" w:hAnsi="Arial" w:cs="Arial" w:hint="eastAsia"/>
                      <w:sz w:val="24"/>
                      <w:szCs w:val="24"/>
                      <w:lang w:eastAsia="ja-JP"/>
                    </w:rPr>
                    <w:t>165</w:t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1358BE81" w14:textId="77777777" w:rsidR="00394DDB" w:rsidRPr="0024337A" w:rsidRDefault="0024337A" w:rsidP="0024337A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4"/>
                      <w:szCs w:val="24"/>
                      <w:lang w:eastAsia="ja-JP"/>
                    </w:rPr>
                  </w:pPr>
                  <w:r w:rsidRPr="0024337A">
                    <w:rPr>
                      <w:rFonts w:ascii="Arial" w:eastAsia="MS Mincho" w:hAnsi="Arial" w:cs="Arial" w:hint="eastAsia"/>
                      <w:sz w:val="24"/>
                      <w:szCs w:val="24"/>
                      <w:lang w:eastAsia="ja-JP"/>
                    </w:rPr>
                    <w:t>166</w:t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4E910D84" w14:textId="77777777" w:rsidR="00394DDB" w:rsidRPr="0024337A" w:rsidRDefault="0024337A" w:rsidP="0024337A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4"/>
                      <w:szCs w:val="24"/>
                      <w:lang w:eastAsia="ja-JP"/>
                    </w:rPr>
                  </w:pPr>
                  <w:r w:rsidRPr="0024337A">
                    <w:rPr>
                      <w:rFonts w:ascii="Arial" w:eastAsia="MS Mincho" w:hAnsi="Arial" w:cs="Arial" w:hint="eastAsia"/>
                      <w:sz w:val="24"/>
                      <w:szCs w:val="24"/>
                      <w:lang w:eastAsia="ja-JP"/>
                    </w:rPr>
                    <w:t>168</w:t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2DC052B4" w14:textId="77777777" w:rsidR="00394DDB" w:rsidRPr="0024337A" w:rsidRDefault="0024337A" w:rsidP="0024337A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4"/>
                      <w:szCs w:val="24"/>
                      <w:lang w:eastAsia="ja-JP"/>
                    </w:rPr>
                  </w:pPr>
                  <w:r w:rsidRPr="0024337A">
                    <w:rPr>
                      <w:rFonts w:ascii="Arial" w:eastAsia="MS Mincho" w:hAnsi="Arial" w:cs="Arial" w:hint="eastAsia"/>
                      <w:sz w:val="24"/>
                      <w:szCs w:val="24"/>
                      <w:lang w:eastAsia="ja-JP"/>
                    </w:rPr>
                    <w:t>175</w:t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46317D63" w14:textId="77777777" w:rsidR="00394DDB" w:rsidRPr="0024337A" w:rsidRDefault="0024337A" w:rsidP="0024337A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4"/>
                      <w:szCs w:val="24"/>
                      <w:lang w:eastAsia="ja-JP"/>
                    </w:rPr>
                  </w:pPr>
                  <w:r w:rsidRPr="0024337A">
                    <w:rPr>
                      <w:rFonts w:ascii="Arial" w:eastAsia="MS Mincho" w:hAnsi="Arial" w:cs="Arial" w:hint="eastAsia"/>
                      <w:sz w:val="24"/>
                      <w:szCs w:val="24"/>
                      <w:lang w:eastAsia="ja-JP"/>
                    </w:rPr>
                    <w:t>192</w:t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73A40911" w14:textId="77777777" w:rsidR="00394DDB" w:rsidRPr="0024337A" w:rsidRDefault="0024337A" w:rsidP="0024337A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4"/>
                      <w:szCs w:val="24"/>
                      <w:lang w:eastAsia="ja-JP"/>
                    </w:rPr>
                  </w:pPr>
                  <w:r w:rsidRPr="0024337A">
                    <w:rPr>
                      <w:rFonts w:ascii="Arial" w:eastAsia="MS Mincho" w:hAnsi="Arial" w:cs="Arial" w:hint="eastAsia"/>
                      <w:sz w:val="24"/>
                      <w:szCs w:val="24"/>
                      <w:lang w:eastAsia="ja-JP"/>
                    </w:rPr>
                    <w:t>194</w:t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76FCC3AA" w14:textId="77777777" w:rsidR="00394DDB" w:rsidRPr="0024337A" w:rsidRDefault="0024337A" w:rsidP="0024337A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4"/>
                      <w:szCs w:val="24"/>
                      <w:lang w:eastAsia="ja-JP"/>
                    </w:rPr>
                  </w:pPr>
                  <w:r w:rsidRPr="0024337A">
                    <w:rPr>
                      <w:rFonts w:ascii="Arial" w:eastAsia="MS Mincho" w:hAnsi="Arial" w:cs="Arial" w:hint="eastAsia"/>
                      <w:sz w:val="24"/>
                      <w:szCs w:val="24"/>
                      <w:lang w:eastAsia="ja-JP"/>
                    </w:rPr>
                    <w:t>196</w:t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59EB3F93" w14:textId="77777777" w:rsidR="00394DDB" w:rsidRPr="0024337A" w:rsidRDefault="0024337A" w:rsidP="0024337A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4"/>
                      <w:szCs w:val="24"/>
                      <w:lang w:eastAsia="ja-JP"/>
                    </w:rPr>
                  </w:pPr>
                  <w:r w:rsidRPr="0024337A">
                    <w:rPr>
                      <w:rFonts w:ascii="Arial" w:eastAsia="MS Mincho" w:hAnsi="Arial" w:cs="Arial" w:hint="eastAsia"/>
                      <w:sz w:val="24"/>
                      <w:szCs w:val="24"/>
                      <w:lang w:eastAsia="ja-JP"/>
                    </w:rPr>
                    <w:t>197</w:t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30F2DD1E" w14:textId="77777777" w:rsidR="00394DDB" w:rsidRPr="0024337A" w:rsidRDefault="0024337A" w:rsidP="0024337A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4"/>
                      <w:szCs w:val="24"/>
                      <w:lang w:eastAsia="ja-JP"/>
                    </w:rPr>
                  </w:pPr>
                  <w:r w:rsidRPr="0024337A">
                    <w:rPr>
                      <w:rFonts w:ascii="Arial" w:eastAsia="MS Mincho" w:hAnsi="Arial" w:cs="Arial" w:hint="eastAsia"/>
                      <w:sz w:val="24"/>
                      <w:szCs w:val="24"/>
                      <w:lang w:eastAsia="ja-JP"/>
                    </w:rPr>
                    <w:t>199</w:t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7019A542" w14:textId="77777777" w:rsidR="00394DDB" w:rsidRPr="0024337A" w:rsidRDefault="0024337A" w:rsidP="0024337A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4"/>
                      <w:szCs w:val="24"/>
                      <w:lang w:eastAsia="ja-JP"/>
                    </w:rPr>
                  </w:pPr>
                  <w:r w:rsidRPr="0024337A">
                    <w:rPr>
                      <w:rFonts w:ascii="Arial" w:eastAsia="MS Mincho" w:hAnsi="Arial" w:cs="Arial" w:hint="eastAsia"/>
                      <w:b/>
                      <w:bCs/>
                      <w:color w:val="FF0000"/>
                      <w:sz w:val="24"/>
                      <w:szCs w:val="24"/>
                      <w:lang w:eastAsia="ja-JP"/>
                    </w:rPr>
                    <w:t>200</w:t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22E5BB41" w14:textId="77777777" w:rsidR="00394DDB" w:rsidRPr="0024337A" w:rsidRDefault="0024337A" w:rsidP="0024337A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4"/>
                      <w:szCs w:val="24"/>
                      <w:lang w:eastAsia="ja-JP"/>
                    </w:rPr>
                  </w:pPr>
                  <w:r w:rsidRPr="0024337A">
                    <w:rPr>
                      <w:rFonts w:ascii="Arial" w:eastAsia="MS Mincho" w:hAnsi="Arial" w:cs="Arial" w:hint="eastAsia"/>
                      <w:sz w:val="24"/>
                      <w:szCs w:val="24"/>
                      <w:lang w:eastAsia="ja-JP"/>
                    </w:rPr>
                    <w:t>1</w:t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624D8434" w14:textId="77777777" w:rsidR="00394DDB" w:rsidRPr="0024337A" w:rsidRDefault="0024337A" w:rsidP="0024337A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4"/>
                      <w:szCs w:val="24"/>
                      <w:lang w:eastAsia="ja-JP"/>
                    </w:rPr>
                  </w:pPr>
                  <w:r w:rsidRPr="0024337A">
                    <w:rPr>
                      <w:rFonts w:ascii="Arial" w:eastAsia="MS Mincho" w:hAnsi="Arial" w:cs="Arial" w:hint="eastAsia"/>
                      <w:sz w:val="24"/>
                      <w:szCs w:val="24"/>
                      <w:lang w:eastAsia="ja-JP"/>
                    </w:rPr>
                    <w:t>6</w:t>
                  </w:r>
                </w:p>
              </w:tc>
            </w:tr>
            <w:tr w:rsidR="0024337A" w:rsidRPr="0024337A" w14:paraId="5E911753" w14:textId="77777777" w:rsidTr="0024337A">
              <w:trPr>
                <w:trHeight w:val="123"/>
              </w:trPr>
              <w:tc>
                <w:tcPr>
                  <w:tcW w:w="6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6942593B" w14:textId="77777777" w:rsidR="00394DDB" w:rsidRPr="0024337A" w:rsidRDefault="0024337A" w:rsidP="0024337A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4"/>
                      <w:szCs w:val="24"/>
                      <w:lang w:eastAsia="ja-JP"/>
                    </w:rPr>
                  </w:pPr>
                  <w:r w:rsidRPr="0024337A">
                    <w:rPr>
                      <w:rFonts w:ascii="Arial" w:eastAsia="MS Mincho" w:hAnsi="Arial" w:cs="Arial" w:hint="eastAsia"/>
                      <w:sz w:val="24"/>
                      <w:szCs w:val="24"/>
                      <w:lang w:eastAsia="ja-JP"/>
                    </w:rPr>
                    <w:t>11</w:t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316615C9" w14:textId="77777777" w:rsidR="00394DDB" w:rsidRPr="0024337A" w:rsidRDefault="0024337A" w:rsidP="0024337A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4"/>
                      <w:szCs w:val="24"/>
                      <w:lang w:eastAsia="ja-JP"/>
                    </w:rPr>
                  </w:pPr>
                  <w:r w:rsidRPr="0024337A">
                    <w:rPr>
                      <w:rFonts w:ascii="Arial" w:eastAsia="MS Mincho" w:hAnsi="Arial" w:cs="Arial" w:hint="eastAsia"/>
                      <w:sz w:val="24"/>
                      <w:szCs w:val="24"/>
                      <w:lang w:eastAsia="ja-JP"/>
                    </w:rPr>
                    <w:t>13</w:t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345E8255" w14:textId="77777777" w:rsidR="00394DDB" w:rsidRPr="0024337A" w:rsidRDefault="0024337A" w:rsidP="0024337A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4"/>
                      <w:szCs w:val="24"/>
                      <w:lang w:eastAsia="ja-JP"/>
                    </w:rPr>
                  </w:pPr>
                  <w:r w:rsidRPr="0024337A">
                    <w:rPr>
                      <w:rFonts w:ascii="Arial" w:eastAsia="MS Mincho" w:hAnsi="Arial" w:cs="Arial" w:hint="eastAsia"/>
                      <w:sz w:val="24"/>
                      <w:szCs w:val="24"/>
                      <w:lang w:eastAsia="ja-JP"/>
                    </w:rPr>
                    <w:t>15</w:t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28BAC734" w14:textId="77777777" w:rsidR="00394DDB" w:rsidRPr="0024337A" w:rsidRDefault="0024337A" w:rsidP="0024337A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4"/>
                      <w:szCs w:val="24"/>
                      <w:lang w:eastAsia="ja-JP"/>
                    </w:rPr>
                  </w:pPr>
                  <w:r w:rsidRPr="0024337A">
                    <w:rPr>
                      <w:rFonts w:ascii="Arial" w:eastAsia="MS Mincho" w:hAnsi="Arial" w:cs="Arial" w:hint="eastAsia"/>
                      <w:sz w:val="24"/>
                      <w:szCs w:val="24"/>
                      <w:lang w:eastAsia="ja-JP"/>
                    </w:rPr>
                    <w:t>20</w:t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2078E4F1" w14:textId="77777777" w:rsidR="00394DDB" w:rsidRPr="0024337A" w:rsidRDefault="0024337A" w:rsidP="0024337A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4"/>
                      <w:szCs w:val="24"/>
                      <w:lang w:eastAsia="ja-JP"/>
                    </w:rPr>
                  </w:pPr>
                  <w:r w:rsidRPr="0024337A">
                    <w:rPr>
                      <w:rFonts w:ascii="Arial" w:eastAsia="MS Mincho" w:hAnsi="Arial" w:cs="Arial" w:hint="eastAsia"/>
                      <w:sz w:val="24"/>
                      <w:szCs w:val="24"/>
                      <w:lang w:eastAsia="ja-JP"/>
                    </w:rPr>
                    <w:t>24</w:t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58F3BD3A" w14:textId="77777777" w:rsidR="00394DDB" w:rsidRPr="0024337A" w:rsidRDefault="0024337A" w:rsidP="0024337A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4"/>
                      <w:szCs w:val="24"/>
                      <w:lang w:eastAsia="ja-JP"/>
                    </w:rPr>
                  </w:pPr>
                  <w:r w:rsidRPr="0024337A">
                    <w:rPr>
                      <w:rFonts w:ascii="Arial" w:eastAsia="MS Mincho" w:hAnsi="Arial" w:cs="Arial" w:hint="eastAsia"/>
                      <w:sz w:val="24"/>
                      <w:szCs w:val="24"/>
                      <w:lang w:eastAsia="ja-JP"/>
                    </w:rPr>
                    <w:t>26</w:t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19AF4572" w14:textId="77777777" w:rsidR="00394DDB" w:rsidRPr="0024337A" w:rsidRDefault="0024337A" w:rsidP="0024337A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4"/>
                      <w:szCs w:val="24"/>
                      <w:lang w:eastAsia="ja-JP"/>
                    </w:rPr>
                  </w:pPr>
                  <w:r w:rsidRPr="0024337A">
                    <w:rPr>
                      <w:rFonts w:ascii="Arial" w:eastAsia="MS Mincho" w:hAnsi="Arial" w:cs="Arial" w:hint="eastAsia"/>
                      <w:sz w:val="24"/>
                      <w:szCs w:val="24"/>
                      <w:lang w:eastAsia="ja-JP"/>
                    </w:rPr>
                    <w:t>31</w:t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7407E50D" w14:textId="77777777" w:rsidR="00394DDB" w:rsidRPr="0024337A" w:rsidRDefault="0024337A" w:rsidP="0024337A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4"/>
                      <w:szCs w:val="24"/>
                      <w:lang w:eastAsia="ja-JP"/>
                    </w:rPr>
                  </w:pPr>
                  <w:r w:rsidRPr="0024337A">
                    <w:rPr>
                      <w:rFonts w:ascii="Arial" w:eastAsia="MS Mincho" w:hAnsi="Arial" w:cs="Arial" w:hint="eastAsia"/>
                      <w:sz w:val="24"/>
                      <w:szCs w:val="24"/>
                      <w:lang w:eastAsia="ja-JP"/>
                    </w:rPr>
                    <w:t>36</w:t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6DEB1E3A" w14:textId="77777777" w:rsidR="00394DDB" w:rsidRPr="0024337A" w:rsidRDefault="0024337A" w:rsidP="0024337A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4"/>
                      <w:szCs w:val="24"/>
                      <w:lang w:eastAsia="ja-JP"/>
                    </w:rPr>
                  </w:pPr>
                  <w:r w:rsidRPr="0024337A">
                    <w:rPr>
                      <w:rFonts w:ascii="Arial" w:eastAsia="MS Mincho" w:hAnsi="Arial" w:cs="Arial" w:hint="eastAsia"/>
                      <w:sz w:val="24"/>
                      <w:szCs w:val="24"/>
                      <w:lang w:eastAsia="ja-JP"/>
                    </w:rPr>
                    <w:t>42</w:t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6FF396AC" w14:textId="77777777" w:rsidR="00394DDB" w:rsidRPr="0024337A" w:rsidRDefault="0024337A" w:rsidP="0024337A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4"/>
                      <w:szCs w:val="24"/>
                      <w:lang w:eastAsia="ja-JP"/>
                    </w:rPr>
                  </w:pPr>
                  <w:r w:rsidRPr="0024337A">
                    <w:rPr>
                      <w:rFonts w:ascii="Arial" w:eastAsia="MS Mincho" w:hAnsi="Arial" w:cs="Arial" w:hint="eastAsia"/>
                      <w:sz w:val="24"/>
                      <w:szCs w:val="24"/>
                      <w:lang w:eastAsia="ja-JP"/>
                    </w:rPr>
                    <w:t>47</w:t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6EE82B35" w14:textId="77777777" w:rsidR="00394DDB" w:rsidRPr="0024337A" w:rsidRDefault="0024337A" w:rsidP="0024337A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4"/>
                      <w:szCs w:val="24"/>
                      <w:lang w:eastAsia="ja-JP"/>
                    </w:rPr>
                  </w:pPr>
                  <w:r w:rsidRPr="0024337A">
                    <w:rPr>
                      <w:rFonts w:ascii="Arial" w:eastAsia="MS Mincho" w:hAnsi="Arial" w:cs="Arial" w:hint="eastAsia"/>
                      <w:sz w:val="24"/>
                      <w:szCs w:val="24"/>
                      <w:lang w:eastAsia="ja-JP"/>
                    </w:rPr>
                    <w:t>51</w:t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5BCE91A7" w14:textId="77777777" w:rsidR="00394DDB" w:rsidRPr="0024337A" w:rsidRDefault="0024337A" w:rsidP="0024337A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4"/>
                      <w:szCs w:val="24"/>
                      <w:lang w:eastAsia="ja-JP"/>
                    </w:rPr>
                  </w:pPr>
                  <w:r w:rsidRPr="0024337A">
                    <w:rPr>
                      <w:rFonts w:ascii="Arial" w:eastAsia="MS Mincho" w:hAnsi="Arial" w:cs="Arial" w:hint="eastAsia"/>
                      <w:sz w:val="24"/>
                      <w:szCs w:val="24"/>
                      <w:lang w:eastAsia="ja-JP"/>
                    </w:rPr>
                    <w:t>59</w:t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1EB6A82F" w14:textId="77777777" w:rsidR="00394DDB" w:rsidRPr="0024337A" w:rsidRDefault="0024337A" w:rsidP="0024337A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4"/>
                      <w:szCs w:val="24"/>
                      <w:lang w:eastAsia="ja-JP"/>
                    </w:rPr>
                  </w:pPr>
                  <w:r w:rsidRPr="0024337A">
                    <w:rPr>
                      <w:rFonts w:ascii="Arial" w:eastAsia="MS Mincho" w:hAnsi="Arial" w:cs="Arial" w:hint="eastAsia"/>
                      <w:sz w:val="24"/>
                      <w:szCs w:val="24"/>
                      <w:lang w:eastAsia="ja-JP"/>
                    </w:rPr>
                    <w:t>63</w:t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605ED7DB" w14:textId="77777777" w:rsidR="00394DDB" w:rsidRPr="0024337A" w:rsidRDefault="0024337A" w:rsidP="0024337A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4"/>
                      <w:szCs w:val="24"/>
                      <w:lang w:eastAsia="ja-JP"/>
                    </w:rPr>
                  </w:pPr>
                  <w:r w:rsidRPr="0024337A">
                    <w:rPr>
                      <w:rFonts w:ascii="Arial" w:eastAsia="MS Mincho" w:hAnsi="Arial" w:cs="Arial" w:hint="eastAsia"/>
                      <w:sz w:val="24"/>
                      <w:szCs w:val="24"/>
                      <w:lang w:eastAsia="ja-JP"/>
                    </w:rPr>
                    <w:t>69</w:t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318BE305" w14:textId="77777777" w:rsidR="00394DDB" w:rsidRPr="0024337A" w:rsidRDefault="0024337A" w:rsidP="0024337A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4"/>
                      <w:szCs w:val="24"/>
                      <w:lang w:eastAsia="ja-JP"/>
                    </w:rPr>
                  </w:pPr>
                  <w:r w:rsidRPr="0024337A">
                    <w:rPr>
                      <w:rFonts w:ascii="Arial" w:eastAsia="MS Mincho" w:hAnsi="Arial" w:cs="Arial" w:hint="eastAsia"/>
                      <w:sz w:val="24"/>
                      <w:szCs w:val="24"/>
                      <w:lang w:eastAsia="ja-JP"/>
                    </w:rPr>
                    <w:t>72</w:t>
                  </w:r>
                </w:p>
              </w:tc>
            </w:tr>
            <w:tr w:rsidR="0024337A" w:rsidRPr="0024337A" w14:paraId="5C7CDEB6" w14:textId="77777777" w:rsidTr="0024337A">
              <w:trPr>
                <w:trHeight w:val="123"/>
              </w:trPr>
              <w:tc>
                <w:tcPr>
                  <w:tcW w:w="6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7F38A331" w14:textId="77777777" w:rsidR="00394DDB" w:rsidRPr="0024337A" w:rsidRDefault="0024337A" w:rsidP="0024337A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4"/>
                      <w:szCs w:val="24"/>
                      <w:lang w:eastAsia="ja-JP"/>
                    </w:rPr>
                  </w:pPr>
                  <w:r w:rsidRPr="0024337A">
                    <w:rPr>
                      <w:rFonts w:ascii="Arial" w:eastAsia="MS Mincho" w:hAnsi="Arial" w:cs="Arial" w:hint="eastAsia"/>
                      <w:sz w:val="24"/>
                      <w:szCs w:val="24"/>
                      <w:lang w:eastAsia="ja-JP"/>
                    </w:rPr>
                    <w:t>76</w:t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3AD9790D" w14:textId="77777777" w:rsidR="00394DDB" w:rsidRPr="0024337A" w:rsidRDefault="0024337A" w:rsidP="0024337A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4"/>
                      <w:szCs w:val="24"/>
                      <w:lang w:eastAsia="ja-JP"/>
                    </w:rPr>
                  </w:pPr>
                  <w:r w:rsidRPr="0024337A">
                    <w:rPr>
                      <w:rFonts w:ascii="Arial" w:eastAsia="MS Mincho" w:hAnsi="Arial" w:cs="Arial" w:hint="eastAsia"/>
                      <w:sz w:val="24"/>
                      <w:szCs w:val="24"/>
                      <w:lang w:eastAsia="ja-JP"/>
                    </w:rPr>
                    <w:t>85</w:t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4405B0ED" w14:textId="77777777" w:rsidR="00394DDB" w:rsidRPr="0024337A" w:rsidRDefault="0024337A" w:rsidP="0024337A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4"/>
                      <w:szCs w:val="24"/>
                      <w:lang w:eastAsia="ja-JP"/>
                    </w:rPr>
                  </w:pPr>
                  <w:r w:rsidRPr="0024337A">
                    <w:rPr>
                      <w:rFonts w:ascii="Arial" w:eastAsia="MS Mincho" w:hAnsi="Arial" w:cs="Arial" w:hint="eastAsia"/>
                      <w:sz w:val="24"/>
                      <w:szCs w:val="24"/>
                      <w:lang w:eastAsia="ja-JP"/>
                    </w:rPr>
                    <w:t>87</w:t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29615FB2" w14:textId="77777777" w:rsidR="00394DDB" w:rsidRPr="0024337A" w:rsidRDefault="0024337A" w:rsidP="0024337A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4"/>
                      <w:szCs w:val="24"/>
                      <w:lang w:eastAsia="ja-JP"/>
                    </w:rPr>
                  </w:pPr>
                  <w:r w:rsidRPr="0024337A">
                    <w:rPr>
                      <w:rFonts w:ascii="Arial" w:eastAsia="MS Mincho" w:hAnsi="Arial" w:cs="Arial" w:hint="eastAsia"/>
                      <w:sz w:val="24"/>
                      <w:szCs w:val="24"/>
                      <w:lang w:eastAsia="ja-JP"/>
                    </w:rPr>
                    <w:t>96</w:t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17A10336" w14:textId="77777777" w:rsidR="00394DDB" w:rsidRPr="0024337A" w:rsidRDefault="0024337A" w:rsidP="0024337A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4"/>
                      <w:szCs w:val="24"/>
                      <w:lang w:eastAsia="ja-JP"/>
                    </w:rPr>
                  </w:pPr>
                  <w:r w:rsidRPr="0024337A">
                    <w:rPr>
                      <w:rFonts w:ascii="Arial" w:eastAsia="MS Mincho" w:hAnsi="Arial" w:cs="Arial" w:hint="eastAsia"/>
                      <w:sz w:val="24"/>
                      <w:szCs w:val="24"/>
                      <w:lang w:eastAsia="ja-JP"/>
                    </w:rPr>
                    <w:t>98</w:t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1704F667" w14:textId="77777777" w:rsidR="00394DDB" w:rsidRPr="0024337A" w:rsidRDefault="0024337A" w:rsidP="0024337A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4"/>
                      <w:szCs w:val="24"/>
                      <w:lang w:eastAsia="ja-JP"/>
                    </w:rPr>
                  </w:pPr>
                  <w:r w:rsidRPr="0024337A">
                    <w:rPr>
                      <w:rFonts w:ascii="Arial" w:eastAsia="MS Mincho" w:hAnsi="Arial" w:cs="Arial" w:hint="eastAsia"/>
                      <w:sz w:val="24"/>
                      <w:szCs w:val="24"/>
                      <w:lang w:eastAsia="ja-JP"/>
                    </w:rPr>
                    <w:t>101</w:t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346D8158" w14:textId="77777777" w:rsidR="00394DDB" w:rsidRPr="0024337A" w:rsidRDefault="0024337A" w:rsidP="0024337A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4"/>
                      <w:szCs w:val="24"/>
                      <w:lang w:eastAsia="ja-JP"/>
                    </w:rPr>
                  </w:pPr>
                  <w:r w:rsidRPr="0024337A">
                    <w:rPr>
                      <w:rFonts w:ascii="Arial" w:eastAsia="MS Mincho" w:hAnsi="Arial" w:cs="Arial" w:hint="eastAsia"/>
                      <w:sz w:val="24"/>
                      <w:szCs w:val="24"/>
                      <w:lang w:eastAsia="ja-JP"/>
                    </w:rPr>
                    <w:t>114</w:t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6807E216" w14:textId="77777777" w:rsidR="00394DDB" w:rsidRPr="0024337A" w:rsidRDefault="0024337A" w:rsidP="0024337A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4"/>
                      <w:szCs w:val="24"/>
                      <w:lang w:eastAsia="ja-JP"/>
                    </w:rPr>
                  </w:pPr>
                  <w:r w:rsidRPr="0024337A">
                    <w:rPr>
                      <w:rFonts w:ascii="Arial" w:eastAsia="MS Mincho" w:hAnsi="Arial" w:cs="Arial" w:hint="eastAsia"/>
                      <w:sz w:val="24"/>
                      <w:szCs w:val="24"/>
                      <w:lang w:eastAsia="ja-JP"/>
                    </w:rPr>
                    <w:t>116</w:t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11794D06" w14:textId="77777777" w:rsidR="00394DDB" w:rsidRPr="0024337A" w:rsidRDefault="0024337A" w:rsidP="0024337A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4"/>
                      <w:szCs w:val="24"/>
                      <w:lang w:eastAsia="ja-JP"/>
                    </w:rPr>
                  </w:pPr>
                  <w:r w:rsidRPr="0024337A">
                    <w:rPr>
                      <w:rFonts w:ascii="Arial" w:eastAsia="MS Mincho" w:hAnsi="Arial" w:cs="Arial" w:hint="eastAsia"/>
                      <w:sz w:val="24"/>
                      <w:szCs w:val="24"/>
                      <w:lang w:eastAsia="ja-JP"/>
                    </w:rPr>
                    <w:t>119</w:t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758C8949" w14:textId="77777777" w:rsidR="00394DDB" w:rsidRPr="0024337A" w:rsidRDefault="0024337A" w:rsidP="0024337A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4"/>
                      <w:szCs w:val="24"/>
                      <w:lang w:eastAsia="ja-JP"/>
                    </w:rPr>
                  </w:pPr>
                  <w:r w:rsidRPr="0024337A">
                    <w:rPr>
                      <w:rFonts w:ascii="Arial" w:eastAsia="MS Mincho" w:hAnsi="Arial" w:cs="Arial" w:hint="eastAsia"/>
                      <w:sz w:val="24"/>
                      <w:szCs w:val="24"/>
                      <w:lang w:eastAsia="ja-JP"/>
                    </w:rPr>
                    <w:t>122</w:t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2B7BB8DF" w14:textId="77777777" w:rsidR="00394DDB" w:rsidRPr="0024337A" w:rsidRDefault="0024337A" w:rsidP="0024337A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4"/>
                      <w:szCs w:val="24"/>
                      <w:lang w:eastAsia="ja-JP"/>
                    </w:rPr>
                  </w:pPr>
                  <w:r w:rsidRPr="0024337A">
                    <w:rPr>
                      <w:rFonts w:ascii="Arial" w:eastAsia="MS Mincho" w:hAnsi="Arial" w:cs="Arial" w:hint="eastAsia"/>
                      <w:sz w:val="24"/>
                      <w:szCs w:val="24"/>
                      <w:lang w:eastAsia="ja-JP"/>
                    </w:rPr>
                    <w:t>124</w:t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44700686" w14:textId="77777777" w:rsidR="00394DDB" w:rsidRPr="0024337A" w:rsidRDefault="0024337A" w:rsidP="0024337A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4"/>
                      <w:szCs w:val="24"/>
                      <w:lang w:eastAsia="ja-JP"/>
                    </w:rPr>
                  </w:pPr>
                  <w:r w:rsidRPr="0024337A">
                    <w:rPr>
                      <w:rFonts w:ascii="Arial" w:eastAsia="MS Mincho" w:hAnsi="Arial" w:cs="Arial" w:hint="eastAsia"/>
                      <w:sz w:val="24"/>
                      <w:szCs w:val="24"/>
                      <w:lang w:eastAsia="ja-JP"/>
                    </w:rPr>
                    <w:t>126</w:t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18B70F69" w14:textId="77777777" w:rsidR="00394DDB" w:rsidRPr="0024337A" w:rsidRDefault="0024337A" w:rsidP="0024337A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4"/>
                      <w:szCs w:val="24"/>
                      <w:lang w:eastAsia="ja-JP"/>
                    </w:rPr>
                  </w:pPr>
                  <w:r w:rsidRPr="0024337A">
                    <w:rPr>
                      <w:rFonts w:ascii="Arial" w:eastAsia="MS Mincho" w:hAnsi="Arial" w:cs="Arial" w:hint="eastAsia"/>
                      <w:sz w:val="24"/>
                      <w:szCs w:val="24"/>
                      <w:lang w:eastAsia="ja-JP"/>
                    </w:rPr>
                    <w:t>139</w:t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41D6E29F" w14:textId="77777777" w:rsidR="00394DDB" w:rsidRPr="0024337A" w:rsidRDefault="0024337A" w:rsidP="0024337A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4"/>
                      <w:szCs w:val="24"/>
                      <w:lang w:eastAsia="ja-JP"/>
                    </w:rPr>
                  </w:pPr>
                  <w:r w:rsidRPr="0024337A">
                    <w:rPr>
                      <w:rFonts w:ascii="Arial" w:eastAsia="MS Mincho" w:hAnsi="Arial" w:cs="Arial" w:hint="eastAsia"/>
                      <w:sz w:val="24"/>
                      <w:szCs w:val="24"/>
                      <w:lang w:eastAsia="ja-JP"/>
                    </w:rPr>
                    <w:t>144</w:t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6BC0BF6E" w14:textId="77777777" w:rsidR="00394DDB" w:rsidRPr="0024337A" w:rsidRDefault="0024337A" w:rsidP="0024337A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4"/>
                      <w:szCs w:val="24"/>
                      <w:lang w:eastAsia="ja-JP"/>
                    </w:rPr>
                  </w:pPr>
                  <w:r w:rsidRPr="0024337A">
                    <w:rPr>
                      <w:rFonts w:ascii="Arial" w:eastAsia="MS Mincho" w:hAnsi="Arial" w:cs="Arial" w:hint="eastAsia"/>
                      <w:sz w:val="24"/>
                      <w:szCs w:val="24"/>
                      <w:lang w:eastAsia="ja-JP"/>
                    </w:rPr>
                    <w:t>151</w:t>
                  </w:r>
                </w:p>
              </w:tc>
            </w:tr>
            <w:tr w:rsidR="0024337A" w:rsidRPr="0024337A" w14:paraId="6196C0CA" w14:textId="77777777" w:rsidTr="0024337A">
              <w:trPr>
                <w:trHeight w:val="123"/>
              </w:trPr>
              <w:tc>
                <w:tcPr>
                  <w:tcW w:w="6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3D78E0C8" w14:textId="77777777" w:rsidR="00394DDB" w:rsidRPr="0024337A" w:rsidRDefault="0024337A" w:rsidP="0024337A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4"/>
                      <w:szCs w:val="24"/>
                      <w:lang w:eastAsia="ja-JP"/>
                    </w:rPr>
                  </w:pPr>
                  <w:r w:rsidRPr="0024337A">
                    <w:rPr>
                      <w:rFonts w:ascii="Arial" w:eastAsia="MS Mincho" w:hAnsi="Arial" w:cs="Arial" w:hint="eastAsia"/>
                      <w:sz w:val="24"/>
                      <w:szCs w:val="24"/>
                      <w:lang w:eastAsia="ja-JP"/>
                    </w:rPr>
                    <w:t>167</w:t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61542B60" w14:textId="77777777" w:rsidR="00394DDB" w:rsidRPr="0024337A" w:rsidRDefault="0024337A" w:rsidP="0024337A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4"/>
                      <w:szCs w:val="24"/>
                      <w:lang w:eastAsia="ja-JP"/>
                    </w:rPr>
                  </w:pPr>
                  <w:r w:rsidRPr="0024337A">
                    <w:rPr>
                      <w:rFonts w:ascii="Arial" w:eastAsia="MS Mincho" w:hAnsi="Arial" w:cs="Arial" w:hint="eastAsia"/>
                      <w:sz w:val="24"/>
                      <w:szCs w:val="24"/>
                      <w:lang w:eastAsia="ja-JP"/>
                    </w:rPr>
                    <w:t>169</w:t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7510F017" w14:textId="77777777" w:rsidR="00394DDB" w:rsidRPr="0024337A" w:rsidRDefault="0024337A" w:rsidP="0024337A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4"/>
                      <w:szCs w:val="24"/>
                      <w:lang w:eastAsia="ja-JP"/>
                    </w:rPr>
                  </w:pPr>
                  <w:r w:rsidRPr="0024337A">
                    <w:rPr>
                      <w:rFonts w:ascii="Arial" w:eastAsia="MS Mincho" w:hAnsi="Arial" w:cs="Arial" w:hint="eastAsia"/>
                      <w:sz w:val="24"/>
                      <w:szCs w:val="24"/>
                      <w:lang w:eastAsia="ja-JP"/>
                    </w:rPr>
                    <w:t>176</w:t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25D7A9FA" w14:textId="77777777" w:rsidR="00394DDB" w:rsidRPr="0024337A" w:rsidRDefault="0024337A" w:rsidP="0024337A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4"/>
                      <w:szCs w:val="24"/>
                      <w:lang w:eastAsia="ja-JP"/>
                    </w:rPr>
                  </w:pPr>
                  <w:r w:rsidRPr="0024337A">
                    <w:rPr>
                      <w:rFonts w:ascii="Arial" w:eastAsia="MS Mincho" w:hAnsi="Arial" w:cs="Arial" w:hint="eastAsia"/>
                      <w:sz w:val="24"/>
                      <w:szCs w:val="24"/>
                      <w:lang w:eastAsia="ja-JP"/>
                    </w:rPr>
                    <w:t>193</w:t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5DA0ACD1" w14:textId="77777777" w:rsidR="00394DDB" w:rsidRPr="0024337A" w:rsidRDefault="0024337A" w:rsidP="0024337A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4"/>
                      <w:szCs w:val="24"/>
                      <w:lang w:eastAsia="ja-JP"/>
                    </w:rPr>
                  </w:pPr>
                  <w:r w:rsidRPr="0024337A">
                    <w:rPr>
                      <w:rFonts w:ascii="Arial" w:eastAsia="MS Mincho" w:hAnsi="Arial" w:cs="Arial" w:hint="eastAsia"/>
                      <w:sz w:val="24"/>
                      <w:szCs w:val="24"/>
                      <w:lang w:eastAsia="ja-JP"/>
                    </w:rPr>
                    <w:t>195</w:t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7812B553" w14:textId="77777777" w:rsidR="00394DDB" w:rsidRPr="0024337A" w:rsidRDefault="0024337A" w:rsidP="0024337A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4"/>
                      <w:szCs w:val="24"/>
                      <w:lang w:eastAsia="ja-JP"/>
                    </w:rPr>
                  </w:pPr>
                  <w:r w:rsidRPr="0024337A">
                    <w:rPr>
                      <w:rFonts w:ascii="Arial" w:eastAsia="MS Mincho" w:hAnsi="Arial" w:cs="Arial" w:hint="eastAsia"/>
                      <w:sz w:val="24"/>
                      <w:szCs w:val="24"/>
                      <w:lang w:eastAsia="ja-JP"/>
                    </w:rPr>
                    <w:t>198</w:t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00C32479" w14:textId="77777777" w:rsidR="00394DDB" w:rsidRPr="0024337A" w:rsidRDefault="0024337A" w:rsidP="0024337A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4"/>
                      <w:szCs w:val="24"/>
                      <w:lang w:eastAsia="ja-JP"/>
                    </w:rPr>
                  </w:pPr>
                  <w:r w:rsidRPr="0024337A">
                    <w:rPr>
                      <w:rFonts w:ascii="Arial" w:eastAsia="MS Mincho" w:hAnsi="Arial" w:cs="Arial" w:hint="eastAsia"/>
                      <w:b/>
                      <w:bCs/>
                      <w:color w:val="FF0000"/>
                      <w:sz w:val="24"/>
                      <w:szCs w:val="24"/>
                      <w:lang w:eastAsia="ja-JP"/>
                    </w:rPr>
                    <w:t>201</w:t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595AD80C" w14:textId="77777777" w:rsidR="00394DDB" w:rsidRPr="0024337A" w:rsidRDefault="0024337A" w:rsidP="0024337A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4"/>
                      <w:szCs w:val="24"/>
                      <w:lang w:eastAsia="ja-JP"/>
                    </w:rPr>
                  </w:pPr>
                  <w:r w:rsidRPr="0024337A">
                    <w:rPr>
                      <w:rFonts w:ascii="Arial" w:eastAsia="MS Mincho" w:hAnsi="Arial" w:cs="Arial" w:hint="eastAsia"/>
                      <w:sz w:val="24"/>
                      <w:szCs w:val="24"/>
                      <w:lang w:eastAsia="ja-JP"/>
                    </w:rPr>
                    <w:t>2</w:t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0D1F3701" w14:textId="77777777" w:rsidR="00394DDB" w:rsidRPr="0024337A" w:rsidRDefault="0024337A" w:rsidP="0024337A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4"/>
                      <w:szCs w:val="24"/>
                      <w:lang w:eastAsia="ja-JP"/>
                    </w:rPr>
                  </w:pPr>
                  <w:r w:rsidRPr="0024337A">
                    <w:rPr>
                      <w:rFonts w:ascii="Arial" w:eastAsia="MS Mincho" w:hAnsi="Arial" w:cs="Arial" w:hint="eastAsia"/>
                      <w:sz w:val="24"/>
                      <w:szCs w:val="24"/>
                      <w:lang w:eastAsia="ja-JP"/>
                    </w:rPr>
                    <w:t>7</w:t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018DDCDC" w14:textId="77777777" w:rsidR="00394DDB" w:rsidRPr="0024337A" w:rsidRDefault="0024337A" w:rsidP="0024337A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4"/>
                      <w:szCs w:val="24"/>
                      <w:lang w:eastAsia="ja-JP"/>
                    </w:rPr>
                  </w:pPr>
                  <w:r w:rsidRPr="0024337A">
                    <w:rPr>
                      <w:rFonts w:ascii="Arial" w:eastAsia="MS Mincho" w:hAnsi="Arial" w:cs="Arial" w:hint="eastAsia"/>
                      <w:sz w:val="24"/>
                      <w:szCs w:val="24"/>
                      <w:lang w:eastAsia="ja-JP"/>
                    </w:rPr>
                    <w:t>16</w:t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3A5E9FF1" w14:textId="77777777" w:rsidR="00394DDB" w:rsidRPr="0024337A" w:rsidRDefault="0024337A" w:rsidP="0024337A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4"/>
                      <w:szCs w:val="24"/>
                      <w:lang w:eastAsia="ja-JP"/>
                    </w:rPr>
                  </w:pPr>
                  <w:r w:rsidRPr="0024337A">
                    <w:rPr>
                      <w:rFonts w:ascii="Arial" w:eastAsia="MS Mincho" w:hAnsi="Arial" w:cs="Arial" w:hint="eastAsia"/>
                      <w:sz w:val="24"/>
                      <w:szCs w:val="24"/>
                      <w:lang w:eastAsia="ja-JP"/>
                    </w:rPr>
                    <w:t>21</w:t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5B2AA6FC" w14:textId="77777777" w:rsidR="00394DDB" w:rsidRPr="0024337A" w:rsidRDefault="0024337A" w:rsidP="0024337A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4"/>
                      <w:szCs w:val="24"/>
                      <w:lang w:eastAsia="ja-JP"/>
                    </w:rPr>
                  </w:pPr>
                  <w:r w:rsidRPr="0024337A">
                    <w:rPr>
                      <w:rFonts w:ascii="Arial" w:eastAsia="MS Mincho" w:hAnsi="Arial" w:cs="Arial" w:hint="eastAsia"/>
                      <w:sz w:val="24"/>
                      <w:szCs w:val="24"/>
                      <w:lang w:eastAsia="ja-JP"/>
                    </w:rPr>
                    <w:t>27</w:t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0E54ECF6" w14:textId="77777777" w:rsidR="00394DDB" w:rsidRPr="0024337A" w:rsidRDefault="0024337A" w:rsidP="0024337A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4"/>
                      <w:szCs w:val="24"/>
                      <w:lang w:eastAsia="ja-JP"/>
                    </w:rPr>
                  </w:pPr>
                  <w:r w:rsidRPr="0024337A">
                    <w:rPr>
                      <w:rFonts w:ascii="Arial" w:eastAsia="MS Mincho" w:hAnsi="Arial" w:cs="Arial" w:hint="eastAsia"/>
                      <w:sz w:val="24"/>
                      <w:szCs w:val="24"/>
                      <w:lang w:eastAsia="ja-JP"/>
                    </w:rPr>
                    <w:t>32</w:t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6B1363EB" w14:textId="77777777" w:rsidR="00394DDB" w:rsidRPr="0024337A" w:rsidRDefault="0024337A" w:rsidP="0024337A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4"/>
                      <w:szCs w:val="24"/>
                      <w:lang w:eastAsia="ja-JP"/>
                    </w:rPr>
                  </w:pPr>
                  <w:r w:rsidRPr="0024337A">
                    <w:rPr>
                      <w:rFonts w:ascii="Arial" w:eastAsia="MS Mincho" w:hAnsi="Arial" w:cs="Arial" w:hint="eastAsia"/>
                      <w:sz w:val="24"/>
                      <w:szCs w:val="24"/>
                      <w:lang w:eastAsia="ja-JP"/>
                    </w:rPr>
                    <w:t>37</w:t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61ED244E" w14:textId="77777777" w:rsidR="00394DDB" w:rsidRPr="0024337A" w:rsidRDefault="0024337A" w:rsidP="0024337A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4"/>
                      <w:szCs w:val="24"/>
                      <w:lang w:eastAsia="ja-JP"/>
                    </w:rPr>
                  </w:pPr>
                  <w:r w:rsidRPr="0024337A">
                    <w:rPr>
                      <w:rFonts w:ascii="Arial" w:eastAsia="MS Mincho" w:hAnsi="Arial" w:cs="Arial" w:hint="eastAsia"/>
                      <w:sz w:val="24"/>
                      <w:szCs w:val="24"/>
                      <w:lang w:eastAsia="ja-JP"/>
                    </w:rPr>
                    <w:t>52</w:t>
                  </w:r>
                </w:p>
              </w:tc>
            </w:tr>
            <w:tr w:rsidR="0024337A" w:rsidRPr="0024337A" w14:paraId="0CE23DD6" w14:textId="77777777" w:rsidTr="0024337A">
              <w:trPr>
                <w:trHeight w:val="123"/>
              </w:trPr>
              <w:tc>
                <w:tcPr>
                  <w:tcW w:w="6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6F6EFA45" w14:textId="77777777" w:rsidR="00394DDB" w:rsidRPr="0024337A" w:rsidRDefault="0024337A" w:rsidP="0024337A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4"/>
                      <w:szCs w:val="24"/>
                      <w:lang w:eastAsia="ja-JP"/>
                    </w:rPr>
                  </w:pPr>
                  <w:r w:rsidRPr="0024337A">
                    <w:rPr>
                      <w:rFonts w:ascii="Arial" w:eastAsia="MS Mincho" w:hAnsi="Arial" w:cs="Arial" w:hint="eastAsia"/>
                      <w:sz w:val="24"/>
                      <w:szCs w:val="24"/>
                      <w:lang w:eastAsia="ja-JP"/>
                    </w:rPr>
                    <w:t>70</w:t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0F8410B2" w14:textId="77777777" w:rsidR="00394DDB" w:rsidRPr="0024337A" w:rsidRDefault="0024337A" w:rsidP="0024337A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4"/>
                      <w:szCs w:val="24"/>
                      <w:lang w:eastAsia="ja-JP"/>
                    </w:rPr>
                  </w:pPr>
                  <w:r w:rsidRPr="0024337A">
                    <w:rPr>
                      <w:rFonts w:ascii="Arial" w:eastAsia="MS Mincho" w:hAnsi="Arial" w:cs="Arial" w:hint="eastAsia"/>
                      <w:sz w:val="24"/>
                      <w:szCs w:val="24"/>
                      <w:lang w:eastAsia="ja-JP"/>
                    </w:rPr>
                    <w:t>73</w:t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5881383B" w14:textId="77777777" w:rsidR="00394DDB" w:rsidRPr="0024337A" w:rsidRDefault="0024337A" w:rsidP="0024337A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4"/>
                      <w:szCs w:val="24"/>
                      <w:lang w:eastAsia="ja-JP"/>
                    </w:rPr>
                  </w:pPr>
                  <w:r w:rsidRPr="0024337A">
                    <w:rPr>
                      <w:rFonts w:ascii="Arial" w:eastAsia="MS Mincho" w:hAnsi="Arial" w:cs="Arial" w:hint="eastAsia"/>
                      <w:sz w:val="24"/>
                      <w:szCs w:val="24"/>
                      <w:lang w:eastAsia="ja-JP"/>
                    </w:rPr>
                    <w:t>77</w:t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705718C8" w14:textId="77777777" w:rsidR="00394DDB" w:rsidRPr="0024337A" w:rsidRDefault="0024337A" w:rsidP="0024337A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4"/>
                      <w:szCs w:val="24"/>
                      <w:lang w:eastAsia="ja-JP"/>
                    </w:rPr>
                  </w:pPr>
                  <w:r w:rsidRPr="0024337A">
                    <w:rPr>
                      <w:rFonts w:ascii="Arial" w:eastAsia="MS Mincho" w:hAnsi="Arial" w:cs="Arial" w:hint="eastAsia"/>
                      <w:sz w:val="24"/>
                      <w:szCs w:val="24"/>
                      <w:lang w:eastAsia="ja-JP"/>
                    </w:rPr>
                    <w:t>88</w:t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585E9954" w14:textId="77777777" w:rsidR="00394DDB" w:rsidRPr="0024337A" w:rsidRDefault="0024337A" w:rsidP="0024337A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4"/>
                      <w:szCs w:val="24"/>
                      <w:lang w:eastAsia="ja-JP"/>
                    </w:rPr>
                  </w:pPr>
                  <w:r w:rsidRPr="0024337A">
                    <w:rPr>
                      <w:rFonts w:ascii="Arial" w:eastAsia="MS Mincho" w:hAnsi="Arial" w:cs="Arial" w:hint="eastAsia"/>
                      <w:sz w:val="24"/>
                      <w:szCs w:val="24"/>
                      <w:lang w:eastAsia="ja-JP"/>
                    </w:rPr>
                    <w:t>102</w:t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402D2247" w14:textId="77777777" w:rsidR="00394DDB" w:rsidRPr="0024337A" w:rsidRDefault="0024337A" w:rsidP="0024337A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4"/>
                      <w:szCs w:val="24"/>
                      <w:lang w:eastAsia="ja-JP"/>
                    </w:rPr>
                  </w:pPr>
                  <w:r w:rsidRPr="0024337A">
                    <w:rPr>
                      <w:rFonts w:ascii="Arial" w:eastAsia="MS Mincho" w:hAnsi="Arial" w:cs="Arial" w:hint="eastAsia"/>
                      <w:sz w:val="24"/>
                      <w:szCs w:val="24"/>
                      <w:lang w:eastAsia="ja-JP"/>
                    </w:rPr>
                    <w:t>117</w:t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1E88D3D0" w14:textId="77777777" w:rsidR="00394DDB" w:rsidRPr="0024337A" w:rsidRDefault="0024337A" w:rsidP="0024337A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4"/>
                      <w:szCs w:val="24"/>
                      <w:lang w:eastAsia="ja-JP"/>
                    </w:rPr>
                  </w:pPr>
                  <w:r w:rsidRPr="0024337A">
                    <w:rPr>
                      <w:rFonts w:ascii="Arial" w:eastAsia="MS Mincho" w:hAnsi="Arial" w:cs="Arial" w:hint="eastAsia"/>
                      <w:sz w:val="24"/>
                      <w:szCs w:val="24"/>
                      <w:lang w:eastAsia="ja-JP"/>
                    </w:rPr>
                    <w:t>120</w:t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02329A20" w14:textId="77777777" w:rsidR="00394DDB" w:rsidRPr="0024337A" w:rsidRDefault="0024337A" w:rsidP="0024337A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4"/>
                      <w:szCs w:val="24"/>
                      <w:lang w:eastAsia="ja-JP"/>
                    </w:rPr>
                  </w:pPr>
                  <w:r w:rsidRPr="0024337A">
                    <w:rPr>
                      <w:rFonts w:ascii="Arial" w:eastAsia="MS Mincho" w:hAnsi="Arial" w:cs="Arial" w:hint="eastAsia"/>
                      <w:sz w:val="24"/>
                      <w:szCs w:val="24"/>
                      <w:lang w:eastAsia="ja-JP"/>
                    </w:rPr>
                    <w:t>127</w:t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6A4F5CA5" w14:textId="77777777" w:rsidR="00394DDB" w:rsidRPr="0024337A" w:rsidRDefault="0024337A" w:rsidP="0024337A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4"/>
                      <w:szCs w:val="24"/>
                      <w:lang w:eastAsia="ja-JP"/>
                    </w:rPr>
                  </w:pPr>
                  <w:r w:rsidRPr="0024337A">
                    <w:rPr>
                      <w:rFonts w:ascii="Arial" w:eastAsia="MS Mincho" w:hAnsi="Arial" w:cs="Arial" w:hint="eastAsia"/>
                      <w:sz w:val="24"/>
                      <w:szCs w:val="24"/>
                      <w:lang w:eastAsia="ja-JP"/>
                    </w:rPr>
                    <w:t>140</w:t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01A2076E" w14:textId="77777777" w:rsidR="00394DDB" w:rsidRPr="0024337A" w:rsidRDefault="0024337A" w:rsidP="0024337A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4"/>
                      <w:szCs w:val="24"/>
                      <w:lang w:eastAsia="ja-JP"/>
                    </w:rPr>
                  </w:pPr>
                  <w:r w:rsidRPr="0024337A">
                    <w:rPr>
                      <w:rFonts w:ascii="Arial" w:eastAsia="MS Mincho" w:hAnsi="Arial" w:cs="Arial" w:hint="eastAsia"/>
                      <w:sz w:val="24"/>
                      <w:szCs w:val="24"/>
                      <w:lang w:eastAsia="ja-JP"/>
                    </w:rPr>
                    <w:t>145</w:t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4003B724" w14:textId="77777777" w:rsidR="00394DDB" w:rsidRPr="0024337A" w:rsidRDefault="0024337A" w:rsidP="0024337A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4"/>
                      <w:szCs w:val="24"/>
                      <w:lang w:eastAsia="ja-JP"/>
                    </w:rPr>
                  </w:pPr>
                  <w:r w:rsidRPr="0024337A">
                    <w:rPr>
                      <w:rFonts w:ascii="Arial" w:eastAsia="MS Mincho" w:hAnsi="Arial" w:cs="Arial" w:hint="eastAsia"/>
                      <w:sz w:val="24"/>
                      <w:szCs w:val="24"/>
                      <w:lang w:eastAsia="ja-JP"/>
                    </w:rPr>
                    <w:t>152</w:t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6995B20C" w14:textId="77777777" w:rsidR="00394DDB" w:rsidRPr="0024337A" w:rsidRDefault="0024337A" w:rsidP="0024337A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4"/>
                      <w:szCs w:val="24"/>
                      <w:lang w:eastAsia="ja-JP"/>
                    </w:rPr>
                  </w:pPr>
                  <w:r w:rsidRPr="0024337A">
                    <w:rPr>
                      <w:rFonts w:ascii="Arial" w:eastAsia="MS Mincho" w:hAnsi="Arial" w:cs="Arial" w:hint="eastAsia"/>
                      <w:sz w:val="24"/>
                      <w:szCs w:val="24"/>
                      <w:lang w:eastAsia="ja-JP"/>
                    </w:rPr>
                    <w:t>170</w:t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2EDC7716" w14:textId="77777777" w:rsidR="00394DDB" w:rsidRPr="0024337A" w:rsidRDefault="0024337A" w:rsidP="0024337A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4"/>
                      <w:szCs w:val="24"/>
                      <w:lang w:eastAsia="ja-JP"/>
                    </w:rPr>
                  </w:pPr>
                  <w:r w:rsidRPr="0024337A">
                    <w:rPr>
                      <w:rFonts w:ascii="Arial" w:eastAsia="MS Mincho" w:hAnsi="Arial" w:cs="Arial" w:hint="eastAsia"/>
                      <w:sz w:val="24"/>
                      <w:szCs w:val="24"/>
                      <w:lang w:eastAsia="ja-JP"/>
                    </w:rPr>
                    <w:t>177</w:t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5AD16314" w14:textId="77777777" w:rsidR="00394DDB" w:rsidRPr="0024337A" w:rsidRDefault="0024337A" w:rsidP="0024337A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4"/>
                      <w:szCs w:val="24"/>
                      <w:lang w:eastAsia="ja-JP"/>
                    </w:rPr>
                  </w:pPr>
                  <w:r w:rsidRPr="0024337A">
                    <w:rPr>
                      <w:rFonts w:ascii="Arial" w:eastAsia="MS Mincho" w:hAnsi="Arial" w:cs="Arial" w:hint="eastAsia"/>
                      <w:b/>
                      <w:bCs/>
                      <w:color w:val="FF0000"/>
                      <w:sz w:val="24"/>
                      <w:szCs w:val="24"/>
                      <w:lang w:eastAsia="ja-JP"/>
                    </w:rPr>
                    <w:t>202</w:t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2DD2D92C" w14:textId="77777777" w:rsidR="00394DDB" w:rsidRPr="0024337A" w:rsidRDefault="0024337A" w:rsidP="0024337A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4"/>
                      <w:szCs w:val="24"/>
                      <w:lang w:eastAsia="ja-JP"/>
                    </w:rPr>
                  </w:pPr>
                  <w:r w:rsidRPr="0024337A">
                    <w:rPr>
                      <w:rFonts w:ascii="Arial" w:eastAsia="MS Mincho" w:hAnsi="Arial" w:cs="Arial" w:hint="eastAsia"/>
                      <w:sz w:val="24"/>
                      <w:szCs w:val="24"/>
                      <w:lang w:eastAsia="ja-JP"/>
                    </w:rPr>
                    <w:t>17</w:t>
                  </w:r>
                </w:p>
              </w:tc>
            </w:tr>
            <w:tr w:rsidR="0024337A" w:rsidRPr="0024337A" w14:paraId="33CD6C24" w14:textId="77777777" w:rsidTr="0024337A">
              <w:trPr>
                <w:trHeight w:val="123"/>
              </w:trPr>
              <w:tc>
                <w:tcPr>
                  <w:tcW w:w="6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5E6AEDD7" w14:textId="77777777" w:rsidR="00394DDB" w:rsidRPr="0024337A" w:rsidRDefault="0024337A" w:rsidP="0024337A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4"/>
                      <w:szCs w:val="24"/>
                      <w:lang w:eastAsia="ja-JP"/>
                    </w:rPr>
                  </w:pPr>
                  <w:r w:rsidRPr="0024337A">
                    <w:rPr>
                      <w:rFonts w:ascii="Arial" w:eastAsia="MS Mincho" w:hAnsi="Arial" w:cs="Arial" w:hint="eastAsia"/>
                      <w:sz w:val="24"/>
                      <w:szCs w:val="24"/>
                      <w:lang w:eastAsia="ja-JP"/>
                    </w:rPr>
                    <w:t>22</w:t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47334CA9" w14:textId="77777777" w:rsidR="00394DDB" w:rsidRPr="0024337A" w:rsidRDefault="0024337A" w:rsidP="0024337A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4"/>
                      <w:szCs w:val="24"/>
                      <w:lang w:eastAsia="ja-JP"/>
                    </w:rPr>
                  </w:pPr>
                  <w:r w:rsidRPr="0024337A">
                    <w:rPr>
                      <w:rFonts w:ascii="Arial" w:eastAsia="MS Mincho" w:hAnsi="Arial" w:cs="Arial" w:hint="eastAsia"/>
                      <w:sz w:val="24"/>
                      <w:szCs w:val="24"/>
                      <w:lang w:eastAsia="ja-JP"/>
                    </w:rPr>
                    <w:t>28</w:t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1610DD64" w14:textId="77777777" w:rsidR="00394DDB" w:rsidRPr="0024337A" w:rsidRDefault="0024337A" w:rsidP="0024337A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4"/>
                      <w:szCs w:val="24"/>
                      <w:lang w:eastAsia="ja-JP"/>
                    </w:rPr>
                  </w:pPr>
                  <w:r w:rsidRPr="0024337A">
                    <w:rPr>
                      <w:rFonts w:ascii="Arial" w:eastAsia="MS Mincho" w:hAnsi="Arial" w:cs="Arial" w:hint="eastAsia"/>
                      <w:sz w:val="24"/>
                      <w:szCs w:val="24"/>
                      <w:lang w:eastAsia="ja-JP"/>
                    </w:rPr>
                    <w:t>29</w:t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200A11AF" w14:textId="77777777" w:rsidR="00394DDB" w:rsidRPr="0024337A" w:rsidRDefault="0024337A" w:rsidP="0024337A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4"/>
                      <w:szCs w:val="24"/>
                      <w:lang w:eastAsia="ja-JP"/>
                    </w:rPr>
                  </w:pPr>
                  <w:r w:rsidRPr="0024337A">
                    <w:rPr>
                      <w:rFonts w:ascii="Arial" w:eastAsia="MS Mincho" w:hAnsi="Arial" w:cs="Arial" w:hint="eastAsia"/>
                      <w:sz w:val="24"/>
                      <w:szCs w:val="24"/>
                      <w:lang w:eastAsia="ja-JP"/>
                    </w:rPr>
                    <w:t>33</w:t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3D551D92" w14:textId="77777777" w:rsidR="00394DDB" w:rsidRPr="0024337A" w:rsidRDefault="0024337A" w:rsidP="0024337A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4"/>
                      <w:szCs w:val="24"/>
                      <w:lang w:eastAsia="ja-JP"/>
                    </w:rPr>
                  </w:pPr>
                  <w:r w:rsidRPr="0024337A">
                    <w:rPr>
                      <w:rFonts w:ascii="Arial" w:eastAsia="MS Mincho" w:hAnsi="Arial" w:cs="Arial" w:hint="eastAsia"/>
                      <w:sz w:val="24"/>
                      <w:szCs w:val="24"/>
                      <w:lang w:eastAsia="ja-JP"/>
                    </w:rPr>
                    <w:t>34</w:t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055C5052" w14:textId="77777777" w:rsidR="00394DDB" w:rsidRPr="0024337A" w:rsidRDefault="0024337A" w:rsidP="0024337A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4"/>
                      <w:szCs w:val="24"/>
                      <w:lang w:eastAsia="ja-JP"/>
                    </w:rPr>
                  </w:pPr>
                  <w:r w:rsidRPr="0024337A">
                    <w:rPr>
                      <w:rFonts w:ascii="Arial" w:eastAsia="MS Mincho" w:hAnsi="Arial" w:cs="Arial" w:hint="eastAsia"/>
                      <w:sz w:val="24"/>
                      <w:szCs w:val="24"/>
                      <w:lang w:eastAsia="ja-JP"/>
                    </w:rPr>
                    <w:t>38</w:t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41820AF1" w14:textId="77777777" w:rsidR="00394DDB" w:rsidRPr="0024337A" w:rsidRDefault="0024337A" w:rsidP="0024337A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4"/>
                      <w:szCs w:val="24"/>
                      <w:lang w:eastAsia="ja-JP"/>
                    </w:rPr>
                  </w:pPr>
                  <w:r w:rsidRPr="0024337A">
                    <w:rPr>
                      <w:rFonts w:ascii="Arial" w:eastAsia="MS Mincho" w:hAnsi="Arial" w:cs="Arial" w:hint="eastAsia"/>
                      <w:sz w:val="24"/>
                      <w:szCs w:val="24"/>
                      <w:lang w:eastAsia="ja-JP"/>
                    </w:rPr>
                    <w:t>53</w:t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34EA9F63" w14:textId="77777777" w:rsidR="00394DDB" w:rsidRPr="0024337A" w:rsidRDefault="0024337A" w:rsidP="0024337A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4"/>
                      <w:szCs w:val="24"/>
                      <w:lang w:eastAsia="ja-JP"/>
                    </w:rPr>
                  </w:pPr>
                  <w:r w:rsidRPr="0024337A">
                    <w:rPr>
                      <w:rFonts w:ascii="Arial" w:eastAsia="MS Mincho" w:hAnsi="Arial" w:cs="Arial" w:hint="eastAsia"/>
                      <w:sz w:val="24"/>
                      <w:szCs w:val="24"/>
                      <w:lang w:eastAsia="ja-JP"/>
                    </w:rPr>
                    <w:t>54</w:t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27F158A8" w14:textId="77777777" w:rsidR="00394DDB" w:rsidRPr="0024337A" w:rsidRDefault="0024337A" w:rsidP="0024337A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4"/>
                      <w:szCs w:val="24"/>
                      <w:lang w:eastAsia="ja-JP"/>
                    </w:rPr>
                  </w:pPr>
                  <w:r w:rsidRPr="0024337A">
                    <w:rPr>
                      <w:rFonts w:ascii="Arial" w:eastAsia="MS Mincho" w:hAnsi="Arial" w:cs="Arial" w:hint="eastAsia"/>
                      <w:sz w:val="24"/>
                      <w:szCs w:val="24"/>
                      <w:lang w:eastAsia="ja-JP"/>
                    </w:rPr>
                    <w:t>55</w:t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70E2E7A4" w14:textId="77777777" w:rsidR="00394DDB" w:rsidRPr="0024337A" w:rsidRDefault="0024337A" w:rsidP="0024337A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4"/>
                      <w:szCs w:val="24"/>
                      <w:lang w:eastAsia="ja-JP"/>
                    </w:rPr>
                  </w:pPr>
                  <w:r w:rsidRPr="0024337A">
                    <w:rPr>
                      <w:rFonts w:ascii="Arial" w:eastAsia="MS Mincho" w:hAnsi="Arial" w:cs="Arial" w:hint="eastAsia"/>
                      <w:sz w:val="24"/>
                      <w:szCs w:val="24"/>
                      <w:lang w:eastAsia="ja-JP"/>
                    </w:rPr>
                    <w:t>56</w:t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4BDD6AC6" w14:textId="77777777" w:rsidR="00394DDB" w:rsidRPr="0024337A" w:rsidRDefault="0024337A" w:rsidP="0024337A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4"/>
                      <w:szCs w:val="24"/>
                      <w:lang w:eastAsia="ja-JP"/>
                    </w:rPr>
                  </w:pPr>
                  <w:r w:rsidRPr="0024337A">
                    <w:rPr>
                      <w:rFonts w:ascii="Arial" w:eastAsia="MS Mincho" w:hAnsi="Arial" w:cs="Arial" w:hint="eastAsia"/>
                      <w:sz w:val="24"/>
                      <w:szCs w:val="24"/>
                      <w:lang w:eastAsia="ja-JP"/>
                    </w:rPr>
                    <w:t>74</w:t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085612DD" w14:textId="77777777" w:rsidR="00394DDB" w:rsidRPr="0024337A" w:rsidRDefault="0024337A" w:rsidP="0024337A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4"/>
                      <w:szCs w:val="24"/>
                      <w:lang w:eastAsia="ja-JP"/>
                    </w:rPr>
                  </w:pPr>
                  <w:r w:rsidRPr="0024337A">
                    <w:rPr>
                      <w:rFonts w:ascii="Arial" w:eastAsia="MS Mincho" w:hAnsi="Arial" w:cs="Arial" w:hint="eastAsia"/>
                      <w:sz w:val="24"/>
                      <w:szCs w:val="24"/>
                      <w:lang w:eastAsia="ja-JP"/>
                    </w:rPr>
                    <w:t>78</w:t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691E4F19" w14:textId="77777777" w:rsidR="00394DDB" w:rsidRPr="0024337A" w:rsidRDefault="0024337A" w:rsidP="0024337A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4"/>
                      <w:szCs w:val="24"/>
                      <w:lang w:eastAsia="ja-JP"/>
                    </w:rPr>
                  </w:pPr>
                  <w:r w:rsidRPr="0024337A">
                    <w:rPr>
                      <w:rFonts w:ascii="Arial" w:eastAsia="MS Mincho" w:hAnsi="Arial" w:cs="Arial" w:hint="eastAsia"/>
                      <w:sz w:val="24"/>
                      <w:szCs w:val="24"/>
                      <w:lang w:eastAsia="ja-JP"/>
                    </w:rPr>
                    <w:t>79</w:t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4ACD4F5E" w14:textId="77777777" w:rsidR="00394DDB" w:rsidRPr="0024337A" w:rsidRDefault="0024337A" w:rsidP="0024337A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4"/>
                      <w:szCs w:val="24"/>
                      <w:lang w:eastAsia="ja-JP"/>
                    </w:rPr>
                  </w:pPr>
                  <w:r w:rsidRPr="0024337A">
                    <w:rPr>
                      <w:rFonts w:ascii="Arial" w:eastAsia="MS Mincho" w:hAnsi="Arial" w:cs="Arial" w:hint="eastAsia"/>
                      <w:sz w:val="24"/>
                      <w:szCs w:val="24"/>
                      <w:lang w:eastAsia="ja-JP"/>
                    </w:rPr>
                    <w:t>80</w:t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416AA875" w14:textId="77777777" w:rsidR="00394DDB" w:rsidRPr="0024337A" w:rsidRDefault="0024337A" w:rsidP="0024337A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4"/>
                      <w:szCs w:val="24"/>
                      <w:lang w:eastAsia="ja-JP"/>
                    </w:rPr>
                  </w:pPr>
                  <w:r w:rsidRPr="0024337A">
                    <w:rPr>
                      <w:rFonts w:ascii="Arial" w:eastAsia="MS Mincho" w:hAnsi="Arial" w:cs="Arial" w:hint="eastAsia"/>
                      <w:sz w:val="24"/>
                      <w:szCs w:val="24"/>
                      <w:lang w:eastAsia="ja-JP"/>
                    </w:rPr>
                    <w:t>81</w:t>
                  </w:r>
                </w:p>
              </w:tc>
            </w:tr>
            <w:tr w:rsidR="0024337A" w:rsidRPr="0024337A" w14:paraId="5100FC85" w14:textId="77777777" w:rsidTr="0024337A">
              <w:trPr>
                <w:trHeight w:val="123"/>
              </w:trPr>
              <w:tc>
                <w:tcPr>
                  <w:tcW w:w="6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6ABA8089" w14:textId="77777777" w:rsidR="00394DDB" w:rsidRPr="0024337A" w:rsidRDefault="0024337A" w:rsidP="0024337A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4"/>
                      <w:szCs w:val="24"/>
                      <w:lang w:eastAsia="ja-JP"/>
                    </w:rPr>
                  </w:pPr>
                  <w:r w:rsidRPr="0024337A">
                    <w:rPr>
                      <w:rFonts w:ascii="Arial" w:eastAsia="MS Mincho" w:hAnsi="Arial" w:cs="Arial" w:hint="eastAsia"/>
                      <w:sz w:val="24"/>
                      <w:szCs w:val="24"/>
                      <w:lang w:eastAsia="ja-JP"/>
                    </w:rPr>
                    <w:t>82</w:t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0FE1F159" w14:textId="77777777" w:rsidR="00394DDB" w:rsidRPr="0024337A" w:rsidRDefault="0024337A" w:rsidP="0024337A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4"/>
                      <w:szCs w:val="24"/>
                      <w:lang w:eastAsia="ja-JP"/>
                    </w:rPr>
                  </w:pPr>
                  <w:r w:rsidRPr="0024337A">
                    <w:rPr>
                      <w:rFonts w:ascii="Arial" w:eastAsia="MS Mincho" w:hAnsi="Arial" w:cs="Arial" w:hint="eastAsia"/>
                      <w:sz w:val="24"/>
                      <w:szCs w:val="24"/>
                      <w:lang w:eastAsia="ja-JP"/>
                    </w:rPr>
                    <w:t>83</w:t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69F4942F" w14:textId="77777777" w:rsidR="00394DDB" w:rsidRPr="0024337A" w:rsidRDefault="0024337A" w:rsidP="0024337A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4"/>
                      <w:szCs w:val="24"/>
                      <w:lang w:eastAsia="ja-JP"/>
                    </w:rPr>
                  </w:pPr>
                  <w:r w:rsidRPr="0024337A">
                    <w:rPr>
                      <w:rFonts w:ascii="Arial" w:eastAsia="MS Mincho" w:hAnsi="Arial" w:cs="Arial" w:hint="eastAsia"/>
                      <w:sz w:val="24"/>
                      <w:szCs w:val="24"/>
                      <w:lang w:eastAsia="ja-JP"/>
                    </w:rPr>
                    <w:t>103</w:t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66E5B965" w14:textId="77777777" w:rsidR="00394DDB" w:rsidRPr="0024337A" w:rsidRDefault="0024337A" w:rsidP="0024337A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4"/>
                      <w:szCs w:val="24"/>
                      <w:lang w:eastAsia="ja-JP"/>
                    </w:rPr>
                  </w:pPr>
                  <w:r w:rsidRPr="0024337A">
                    <w:rPr>
                      <w:rFonts w:ascii="Arial" w:eastAsia="MS Mincho" w:hAnsi="Arial" w:cs="Arial" w:hint="eastAsia"/>
                      <w:sz w:val="24"/>
                      <w:szCs w:val="24"/>
                      <w:lang w:eastAsia="ja-JP"/>
                    </w:rPr>
                    <w:t>104</w:t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16064E3B" w14:textId="77777777" w:rsidR="00394DDB" w:rsidRPr="0024337A" w:rsidRDefault="0024337A" w:rsidP="0024337A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4"/>
                      <w:szCs w:val="24"/>
                      <w:lang w:eastAsia="ja-JP"/>
                    </w:rPr>
                  </w:pPr>
                  <w:r w:rsidRPr="0024337A">
                    <w:rPr>
                      <w:rFonts w:ascii="Arial" w:eastAsia="MS Mincho" w:hAnsi="Arial" w:cs="Arial" w:hint="eastAsia"/>
                      <w:sz w:val="24"/>
                      <w:szCs w:val="24"/>
                      <w:lang w:eastAsia="ja-JP"/>
                    </w:rPr>
                    <w:t>105</w:t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0AF3EE8D" w14:textId="77777777" w:rsidR="00394DDB" w:rsidRPr="0024337A" w:rsidRDefault="0024337A" w:rsidP="0024337A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4"/>
                      <w:szCs w:val="24"/>
                      <w:lang w:eastAsia="ja-JP"/>
                    </w:rPr>
                  </w:pPr>
                  <w:r w:rsidRPr="0024337A">
                    <w:rPr>
                      <w:rFonts w:ascii="Arial" w:eastAsia="MS Mincho" w:hAnsi="Arial" w:cs="Arial" w:hint="eastAsia"/>
                      <w:sz w:val="24"/>
                      <w:szCs w:val="24"/>
                      <w:lang w:eastAsia="ja-JP"/>
                    </w:rPr>
                    <w:t>106</w:t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4B1344C7" w14:textId="77777777" w:rsidR="00394DDB" w:rsidRPr="0024337A" w:rsidRDefault="0024337A" w:rsidP="0024337A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4"/>
                      <w:szCs w:val="24"/>
                      <w:lang w:eastAsia="ja-JP"/>
                    </w:rPr>
                  </w:pPr>
                  <w:r w:rsidRPr="0024337A">
                    <w:rPr>
                      <w:rFonts w:ascii="Arial" w:eastAsia="MS Mincho" w:hAnsi="Arial" w:cs="Arial" w:hint="eastAsia"/>
                      <w:sz w:val="24"/>
                      <w:szCs w:val="24"/>
                      <w:lang w:eastAsia="ja-JP"/>
                    </w:rPr>
                    <w:t>107</w:t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3D4270EB" w14:textId="77777777" w:rsidR="00394DDB" w:rsidRPr="0024337A" w:rsidRDefault="0024337A" w:rsidP="0024337A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4"/>
                      <w:szCs w:val="24"/>
                      <w:lang w:eastAsia="ja-JP"/>
                    </w:rPr>
                  </w:pPr>
                  <w:r w:rsidRPr="0024337A">
                    <w:rPr>
                      <w:rFonts w:ascii="Arial" w:eastAsia="MS Mincho" w:hAnsi="Arial" w:cs="Arial" w:hint="eastAsia"/>
                      <w:sz w:val="24"/>
                      <w:szCs w:val="24"/>
                      <w:lang w:eastAsia="ja-JP"/>
                    </w:rPr>
                    <w:t>108</w:t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38F2AD0E" w14:textId="77777777" w:rsidR="00394DDB" w:rsidRPr="0024337A" w:rsidRDefault="0024337A" w:rsidP="0024337A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4"/>
                      <w:szCs w:val="24"/>
                      <w:lang w:eastAsia="ja-JP"/>
                    </w:rPr>
                  </w:pPr>
                  <w:r w:rsidRPr="0024337A">
                    <w:rPr>
                      <w:rFonts w:ascii="Arial" w:eastAsia="MS Mincho" w:hAnsi="Arial" w:cs="Arial" w:hint="eastAsia"/>
                      <w:sz w:val="24"/>
                      <w:szCs w:val="24"/>
                      <w:lang w:eastAsia="ja-JP"/>
                    </w:rPr>
                    <w:t>109</w:t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50E5C914" w14:textId="77777777" w:rsidR="00394DDB" w:rsidRPr="0024337A" w:rsidRDefault="0024337A" w:rsidP="0024337A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4"/>
                      <w:szCs w:val="24"/>
                      <w:lang w:eastAsia="ja-JP"/>
                    </w:rPr>
                  </w:pPr>
                  <w:r w:rsidRPr="0024337A">
                    <w:rPr>
                      <w:rFonts w:ascii="Arial" w:eastAsia="MS Mincho" w:hAnsi="Arial" w:cs="Arial" w:hint="eastAsia"/>
                      <w:sz w:val="24"/>
                      <w:szCs w:val="24"/>
                      <w:lang w:eastAsia="ja-JP"/>
                    </w:rPr>
                    <w:t>110</w:t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1A5FD9B0" w14:textId="77777777" w:rsidR="00394DDB" w:rsidRPr="0024337A" w:rsidRDefault="0024337A" w:rsidP="0024337A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4"/>
                      <w:szCs w:val="24"/>
                      <w:lang w:eastAsia="ja-JP"/>
                    </w:rPr>
                  </w:pPr>
                  <w:r w:rsidRPr="0024337A">
                    <w:rPr>
                      <w:rFonts w:ascii="Arial" w:eastAsia="MS Mincho" w:hAnsi="Arial" w:cs="Arial" w:hint="eastAsia"/>
                      <w:sz w:val="24"/>
                      <w:szCs w:val="24"/>
                      <w:lang w:eastAsia="ja-JP"/>
                    </w:rPr>
                    <w:t>128</w:t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6A2EEB1C" w14:textId="77777777" w:rsidR="00394DDB" w:rsidRPr="0024337A" w:rsidRDefault="0024337A" w:rsidP="0024337A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4"/>
                      <w:szCs w:val="24"/>
                      <w:lang w:eastAsia="ja-JP"/>
                    </w:rPr>
                  </w:pPr>
                  <w:r w:rsidRPr="0024337A">
                    <w:rPr>
                      <w:rFonts w:ascii="Arial" w:eastAsia="MS Mincho" w:hAnsi="Arial" w:cs="Arial" w:hint="eastAsia"/>
                      <w:sz w:val="24"/>
                      <w:szCs w:val="24"/>
                      <w:lang w:eastAsia="ja-JP"/>
                    </w:rPr>
                    <w:t>129</w:t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24FE7787" w14:textId="77777777" w:rsidR="00394DDB" w:rsidRPr="0024337A" w:rsidRDefault="0024337A" w:rsidP="0024337A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4"/>
                      <w:szCs w:val="24"/>
                      <w:lang w:eastAsia="ja-JP"/>
                    </w:rPr>
                  </w:pPr>
                  <w:r w:rsidRPr="0024337A">
                    <w:rPr>
                      <w:rFonts w:ascii="Arial" w:eastAsia="MS Mincho" w:hAnsi="Arial" w:cs="Arial" w:hint="eastAsia"/>
                      <w:sz w:val="24"/>
                      <w:szCs w:val="24"/>
                      <w:lang w:eastAsia="ja-JP"/>
                    </w:rPr>
                    <w:t>130</w:t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513C2E2A" w14:textId="77777777" w:rsidR="00394DDB" w:rsidRPr="0024337A" w:rsidRDefault="0024337A" w:rsidP="0024337A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4"/>
                      <w:szCs w:val="24"/>
                      <w:lang w:eastAsia="ja-JP"/>
                    </w:rPr>
                  </w:pPr>
                  <w:r w:rsidRPr="0024337A">
                    <w:rPr>
                      <w:rFonts w:ascii="Arial" w:eastAsia="MS Mincho" w:hAnsi="Arial" w:cs="Arial" w:hint="eastAsia"/>
                      <w:sz w:val="24"/>
                      <w:szCs w:val="24"/>
                      <w:lang w:eastAsia="ja-JP"/>
                    </w:rPr>
                    <w:t>131</w:t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0CC3DCF9" w14:textId="77777777" w:rsidR="00394DDB" w:rsidRPr="0024337A" w:rsidRDefault="0024337A" w:rsidP="0024337A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4"/>
                      <w:szCs w:val="24"/>
                      <w:lang w:eastAsia="ja-JP"/>
                    </w:rPr>
                  </w:pPr>
                  <w:r w:rsidRPr="0024337A">
                    <w:rPr>
                      <w:rFonts w:ascii="Arial" w:eastAsia="MS Mincho" w:hAnsi="Arial" w:cs="Arial" w:hint="eastAsia"/>
                      <w:sz w:val="24"/>
                      <w:szCs w:val="24"/>
                      <w:lang w:eastAsia="ja-JP"/>
                    </w:rPr>
                    <w:t>132</w:t>
                  </w:r>
                </w:p>
              </w:tc>
            </w:tr>
            <w:tr w:rsidR="0024337A" w:rsidRPr="0024337A" w14:paraId="706E37DD" w14:textId="77777777" w:rsidTr="0024337A">
              <w:trPr>
                <w:trHeight w:val="123"/>
              </w:trPr>
              <w:tc>
                <w:tcPr>
                  <w:tcW w:w="6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2DE45FC5" w14:textId="77777777" w:rsidR="00394DDB" w:rsidRPr="0024337A" w:rsidRDefault="0024337A" w:rsidP="0024337A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4"/>
                      <w:szCs w:val="24"/>
                      <w:lang w:eastAsia="ja-JP"/>
                    </w:rPr>
                  </w:pPr>
                  <w:r w:rsidRPr="0024337A">
                    <w:rPr>
                      <w:rFonts w:ascii="Arial" w:eastAsia="MS Mincho" w:hAnsi="Arial" w:cs="Arial" w:hint="eastAsia"/>
                      <w:sz w:val="24"/>
                      <w:szCs w:val="24"/>
                      <w:lang w:eastAsia="ja-JP"/>
                    </w:rPr>
                    <w:t>133</w:t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2D3AE029" w14:textId="77777777" w:rsidR="00394DDB" w:rsidRPr="0024337A" w:rsidRDefault="0024337A" w:rsidP="0024337A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4"/>
                      <w:szCs w:val="24"/>
                      <w:lang w:eastAsia="ja-JP"/>
                    </w:rPr>
                  </w:pPr>
                  <w:r w:rsidRPr="0024337A">
                    <w:rPr>
                      <w:rFonts w:ascii="Arial" w:eastAsia="MS Mincho" w:hAnsi="Arial" w:cs="Arial" w:hint="eastAsia"/>
                      <w:sz w:val="24"/>
                      <w:szCs w:val="24"/>
                      <w:lang w:eastAsia="ja-JP"/>
                    </w:rPr>
                    <w:t>134</w:t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46B64555" w14:textId="77777777" w:rsidR="00394DDB" w:rsidRPr="0024337A" w:rsidRDefault="0024337A" w:rsidP="0024337A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4"/>
                      <w:szCs w:val="24"/>
                      <w:lang w:eastAsia="ja-JP"/>
                    </w:rPr>
                  </w:pPr>
                  <w:r w:rsidRPr="0024337A">
                    <w:rPr>
                      <w:rFonts w:ascii="Arial" w:eastAsia="MS Mincho" w:hAnsi="Arial" w:cs="Arial" w:hint="eastAsia"/>
                      <w:sz w:val="24"/>
                      <w:szCs w:val="24"/>
                      <w:lang w:eastAsia="ja-JP"/>
                    </w:rPr>
                    <w:t>135</w:t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598EAFCF" w14:textId="77777777" w:rsidR="00394DDB" w:rsidRPr="0024337A" w:rsidRDefault="0024337A" w:rsidP="0024337A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4"/>
                      <w:szCs w:val="24"/>
                      <w:lang w:eastAsia="ja-JP"/>
                    </w:rPr>
                  </w:pPr>
                  <w:r w:rsidRPr="0024337A">
                    <w:rPr>
                      <w:rFonts w:ascii="Arial" w:eastAsia="MS Mincho" w:hAnsi="Arial" w:cs="Arial" w:hint="eastAsia"/>
                      <w:sz w:val="24"/>
                      <w:szCs w:val="24"/>
                      <w:lang w:eastAsia="ja-JP"/>
                    </w:rPr>
                    <w:t>136</w:t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51FB818C" w14:textId="77777777" w:rsidR="00394DDB" w:rsidRPr="0024337A" w:rsidRDefault="0024337A" w:rsidP="0024337A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4"/>
                      <w:szCs w:val="24"/>
                      <w:lang w:eastAsia="ja-JP"/>
                    </w:rPr>
                  </w:pPr>
                  <w:r w:rsidRPr="0024337A">
                    <w:rPr>
                      <w:rFonts w:ascii="Arial" w:eastAsia="MS Mincho" w:hAnsi="Arial" w:cs="Arial" w:hint="eastAsia"/>
                      <w:sz w:val="24"/>
                      <w:szCs w:val="24"/>
                      <w:lang w:eastAsia="ja-JP"/>
                    </w:rPr>
                    <w:t>137</w:t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38A5C089" w14:textId="77777777" w:rsidR="00394DDB" w:rsidRPr="0024337A" w:rsidRDefault="0024337A" w:rsidP="0024337A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4"/>
                      <w:szCs w:val="24"/>
                      <w:lang w:eastAsia="ja-JP"/>
                    </w:rPr>
                  </w:pPr>
                  <w:r w:rsidRPr="0024337A">
                    <w:rPr>
                      <w:rFonts w:ascii="Arial" w:eastAsia="MS Mincho" w:hAnsi="Arial" w:cs="Arial" w:hint="eastAsia"/>
                      <w:sz w:val="24"/>
                      <w:szCs w:val="24"/>
                      <w:lang w:eastAsia="ja-JP"/>
                    </w:rPr>
                    <w:t>141</w:t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49D81818" w14:textId="77777777" w:rsidR="00394DDB" w:rsidRPr="0024337A" w:rsidRDefault="0024337A" w:rsidP="0024337A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4"/>
                      <w:szCs w:val="24"/>
                      <w:lang w:eastAsia="ja-JP"/>
                    </w:rPr>
                  </w:pPr>
                  <w:r w:rsidRPr="0024337A">
                    <w:rPr>
                      <w:rFonts w:ascii="Arial" w:eastAsia="MS Mincho" w:hAnsi="Arial" w:cs="Arial" w:hint="eastAsia"/>
                      <w:sz w:val="24"/>
                      <w:szCs w:val="24"/>
                      <w:lang w:eastAsia="ja-JP"/>
                    </w:rPr>
                    <w:t>146</w:t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02211FC6" w14:textId="77777777" w:rsidR="00394DDB" w:rsidRPr="0024337A" w:rsidRDefault="0024337A" w:rsidP="0024337A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4"/>
                      <w:szCs w:val="24"/>
                      <w:lang w:eastAsia="ja-JP"/>
                    </w:rPr>
                  </w:pPr>
                  <w:r w:rsidRPr="0024337A">
                    <w:rPr>
                      <w:rFonts w:ascii="Arial" w:eastAsia="MS Mincho" w:hAnsi="Arial" w:cs="Arial" w:hint="eastAsia"/>
                      <w:sz w:val="24"/>
                      <w:szCs w:val="24"/>
                      <w:lang w:eastAsia="ja-JP"/>
                    </w:rPr>
                    <w:t>147</w:t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4BCC943E" w14:textId="77777777" w:rsidR="00394DDB" w:rsidRPr="0024337A" w:rsidRDefault="0024337A" w:rsidP="0024337A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4"/>
                      <w:szCs w:val="24"/>
                      <w:lang w:eastAsia="ja-JP"/>
                    </w:rPr>
                  </w:pPr>
                  <w:r w:rsidRPr="0024337A">
                    <w:rPr>
                      <w:rFonts w:ascii="Arial" w:eastAsia="MS Mincho" w:hAnsi="Arial" w:cs="Arial" w:hint="eastAsia"/>
                      <w:sz w:val="24"/>
                      <w:szCs w:val="24"/>
                      <w:lang w:eastAsia="ja-JP"/>
                    </w:rPr>
                    <w:t>153</w:t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025FF9E7" w14:textId="77777777" w:rsidR="00394DDB" w:rsidRPr="0024337A" w:rsidRDefault="0024337A" w:rsidP="0024337A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4"/>
                      <w:szCs w:val="24"/>
                      <w:lang w:eastAsia="ja-JP"/>
                    </w:rPr>
                  </w:pPr>
                  <w:r w:rsidRPr="0024337A">
                    <w:rPr>
                      <w:rFonts w:ascii="Arial" w:eastAsia="MS Mincho" w:hAnsi="Arial" w:cs="Arial" w:hint="eastAsia"/>
                      <w:sz w:val="24"/>
                      <w:szCs w:val="24"/>
                      <w:lang w:eastAsia="ja-JP"/>
                    </w:rPr>
                    <w:t>154</w:t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3702C233" w14:textId="77777777" w:rsidR="00394DDB" w:rsidRPr="0024337A" w:rsidRDefault="0024337A" w:rsidP="0024337A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4"/>
                      <w:szCs w:val="24"/>
                      <w:lang w:eastAsia="ja-JP"/>
                    </w:rPr>
                  </w:pPr>
                  <w:r w:rsidRPr="0024337A">
                    <w:rPr>
                      <w:rFonts w:ascii="Arial" w:eastAsia="MS Mincho" w:hAnsi="Arial" w:cs="Arial" w:hint="eastAsia"/>
                      <w:sz w:val="24"/>
                      <w:szCs w:val="24"/>
                      <w:lang w:eastAsia="ja-JP"/>
                    </w:rPr>
                    <w:t>155</w:t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7FE0E99B" w14:textId="77777777" w:rsidR="00394DDB" w:rsidRPr="0024337A" w:rsidRDefault="0024337A" w:rsidP="0024337A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4"/>
                      <w:szCs w:val="24"/>
                      <w:lang w:eastAsia="ja-JP"/>
                    </w:rPr>
                  </w:pPr>
                  <w:r w:rsidRPr="0024337A">
                    <w:rPr>
                      <w:rFonts w:ascii="Arial" w:eastAsia="MS Mincho" w:hAnsi="Arial" w:cs="Arial" w:hint="eastAsia"/>
                      <w:sz w:val="24"/>
                      <w:szCs w:val="24"/>
                      <w:lang w:eastAsia="ja-JP"/>
                    </w:rPr>
                    <w:t>156</w:t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726ED04C" w14:textId="77777777" w:rsidR="00394DDB" w:rsidRPr="0024337A" w:rsidRDefault="0024337A" w:rsidP="0024337A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4"/>
                      <w:szCs w:val="24"/>
                      <w:lang w:eastAsia="ja-JP"/>
                    </w:rPr>
                  </w:pPr>
                  <w:r w:rsidRPr="0024337A">
                    <w:rPr>
                      <w:rFonts w:ascii="Arial" w:eastAsia="MS Mincho" w:hAnsi="Arial" w:cs="Arial" w:hint="eastAsia"/>
                      <w:sz w:val="24"/>
                      <w:szCs w:val="24"/>
                      <w:lang w:eastAsia="ja-JP"/>
                    </w:rPr>
                    <w:t>157</w:t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2039F084" w14:textId="77777777" w:rsidR="00394DDB" w:rsidRPr="0024337A" w:rsidRDefault="0024337A" w:rsidP="0024337A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4"/>
                      <w:szCs w:val="24"/>
                      <w:lang w:eastAsia="ja-JP"/>
                    </w:rPr>
                  </w:pPr>
                  <w:r w:rsidRPr="0024337A">
                    <w:rPr>
                      <w:rFonts w:ascii="Arial" w:eastAsia="MS Mincho" w:hAnsi="Arial" w:cs="Arial" w:hint="eastAsia"/>
                      <w:sz w:val="24"/>
                      <w:szCs w:val="24"/>
                      <w:lang w:eastAsia="ja-JP"/>
                    </w:rPr>
                    <w:t>158</w:t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69CCC9FF" w14:textId="77777777" w:rsidR="00394DDB" w:rsidRPr="0024337A" w:rsidRDefault="0024337A" w:rsidP="0024337A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4"/>
                      <w:szCs w:val="24"/>
                      <w:lang w:eastAsia="ja-JP"/>
                    </w:rPr>
                  </w:pPr>
                  <w:r w:rsidRPr="0024337A">
                    <w:rPr>
                      <w:rFonts w:ascii="Arial" w:eastAsia="MS Mincho" w:hAnsi="Arial" w:cs="Arial" w:hint="eastAsia"/>
                      <w:sz w:val="24"/>
                      <w:szCs w:val="24"/>
                      <w:lang w:eastAsia="ja-JP"/>
                    </w:rPr>
                    <w:t>159</w:t>
                  </w:r>
                </w:p>
              </w:tc>
            </w:tr>
            <w:tr w:rsidR="0024337A" w:rsidRPr="0024337A" w14:paraId="0C9180BF" w14:textId="77777777" w:rsidTr="0024337A">
              <w:trPr>
                <w:trHeight w:val="123"/>
              </w:trPr>
              <w:tc>
                <w:tcPr>
                  <w:tcW w:w="6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4F621FA2" w14:textId="77777777" w:rsidR="00394DDB" w:rsidRPr="0024337A" w:rsidRDefault="0024337A" w:rsidP="0024337A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4"/>
                      <w:szCs w:val="24"/>
                      <w:lang w:eastAsia="ja-JP"/>
                    </w:rPr>
                  </w:pPr>
                  <w:r w:rsidRPr="0024337A">
                    <w:rPr>
                      <w:rFonts w:ascii="Arial" w:eastAsia="MS Mincho" w:hAnsi="Arial" w:cs="Arial" w:hint="eastAsia"/>
                      <w:sz w:val="24"/>
                      <w:szCs w:val="24"/>
                      <w:lang w:eastAsia="ja-JP"/>
                    </w:rPr>
                    <w:t>160</w:t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0264578E" w14:textId="77777777" w:rsidR="00394DDB" w:rsidRPr="0024337A" w:rsidRDefault="0024337A" w:rsidP="0024337A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4"/>
                      <w:szCs w:val="24"/>
                      <w:lang w:eastAsia="ja-JP"/>
                    </w:rPr>
                  </w:pPr>
                  <w:r w:rsidRPr="0024337A">
                    <w:rPr>
                      <w:rFonts w:ascii="Arial" w:eastAsia="MS Mincho" w:hAnsi="Arial" w:cs="Arial" w:hint="eastAsia"/>
                      <w:sz w:val="24"/>
                      <w:szCs w:val="24"/>
                      <w:lang w:eastAsia="ja-JP"/>
                    </w:rPr>
                    <w:t>161</w:t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5E7FA3EC" w14:textId="77777777" w:rsidR="00394DDB" w:rsidRPr="0024337A" w:rsidRDefault="0024337A" w:rsidP="0024337A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4"/>
                      <w:szCs w:val="24"/>
                      <w:lang w:eastAsia="ja-JP"/>
                    </w:rPr>
                  </w:pPr>
                  <w:r w:rsidRPr="0024337A">
                    <w:rPr>
                      <w:rFonts w:ascii="Arial" w:eastAsia="MS Mincho" w:hAnsi="Arial" w:cs="Arial" w:hint="eastAsia"/>
                      <w:sz w:val="24"/>
                      <w:szCs w:val="24"/>
                      <w:lang w:eastAsia="ja-JP"/>
                    </w:rPr>
                    <w:t>162</w:t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61C07D8F" w14:textId="77777777" w:rsidR="00394DDB" w:rsidRPr="0024337A" w:rsidRDefault="0024337A" w:rsidP="0024337A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4"/>
                      <w:szCs w:val="24"/>
                      <w:lang w:eastAsia="ja-JP"/>
                    </w:rPr>
                  </w:pPr>
                  <w:r w:rsidRPr="0024337A">
                    <w:rPr>
                      <w:rFonts w:ascii="Arial" w:eastAsia="MS Mincho" w:hAnsi="Arial" w:cs="Arial" w:hint="eastAsia"/>
                      <w:sz w:val="24"/>
                      <w:szCs w:val="24"/>
                      <w:lang w:eastAsia="ja-JP"/>
                    </w:rPr>
                    <w:t>163</w:t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309DCC37" w14:textId="77777777" w:rsidR="00394DDB" w:rsidRPr="0024337A" w:rsidRDefault="0024337A" w:rsidP="0024337A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4"/>
                      <w:szCs w:val="24"/>
                      <w:lang w:eastAsia="ja-JP"/>
                    </w:rPr>
                  </w:pPr>
                  <w:r w:rsidRPr="0024337A">
                    <w:rPr>
                      <w:rFonts w:ascii="Arial" w:eastAsia="MS Mincho" w:hAnsi="Arial" w:cs="Arial" w:hint="eastAsia"/>
                      <w:sz w:val="24"/>
                      <w:szCs w:val="24"/>
                      <w:lang w:eastAsia="ja-JP"/>
                    </w:rPr>
                    <w:t>164</w:t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30B017B9" w14:textId="77777777" w:rsidR="00394DDB" w:rsidRPr="0024337A" w:rsidRDefault="0024337A" w:rsidP="0024337A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4"/>
                      <w:szCs w:val="24"/>
                      <w:lang w:eastAsia="ja-JP"/>
                    </w:rPr>
                  </w:pPr>
                  <w:r w:rsidRPr="0024337A">
                    <w:rPr>
                      <w:rFonts w:ascii="Arial" w:eastAsia="MS Mincho" w:hAnsi="Arial" w:cs="Arial" w:hint="eastAsia"/>
                      <w:sz w:val="24"/>
                      <w:szCs w:val="24"/>
                      <w:lang w:eastAsia="ja-JP"/>
                    </w:rPr>
                    <w:t>171</w:t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6E8AE175" w14:textId="77777777" w:rsidR="00394DDB" w:rsidRPr="0024337A" w:rsidRDefault="0024337A" w:rsidP="0024337A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4"/>
                      <w:szCs w:val="24"/>
                      <w:lang w:eastAsia="ja-JP"/>
                    </w:rPr>
                  </w:pPr>
                  <w:r w:rsidRPr="0024337A">
                    <w:rPr>
                      <w:rFonts w:ascii="Arial" w:eastAsia="MS Mincho" w:hAnsi="Arial" w:cs="Arial" w:hint="eastAsia"/>
                      <w:sz w:val="24"/>
                      <w:szCs w:val="24"/>
                      <w:lang w:eastAsia="ja-JP"/>
                    </w:rPr>
                    <w:t>172</w:t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60F829C2" w14:textId="77777777" w:rsidR="00394DDB" w:rsidRPr="0024337A" w:rsidRDefault="0024337A" w:rsidP="0024337A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4"/>
                      <w:szCs w:val="24"/>
                      <w:lang w:eastAsia="ja-JP"/>
                    </w:rPr>
                  </w:pPr>
                  <w:r w:rsidRPr="0024337A">
                    <w:rPr>
                      <w:rFonts w:ascii="Arial" w:eastAsia="MS Mincho" w:hAnsi="Arial" w:cs="Arial" w:hint="eastAsia"/>
                      <w:sz w:val="24"/>
                      <w:szCs w:val="24"/>
                      <w:lang w:eastAsia="ja-JP"/>
                    </w:rPr>
                    <w:t>173</w:t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2B66D2AA" w14:textId="77777777" w:rsidR="00394DDB" w:rsidRPr="0024337A" w:rsidRDefault="0024337A" w:rsidP="0024337A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4"/>
                      <w:szCs w:val="24"/>
                      <w:lang w:eastAsia="ja-JP"/>
                    </w:rPr>
                  </w:pPr>
                  <w:r w:rsidRPr="0024337A">
                    <w:rPr>
                      <w:rFonts w:ascii="Arial" w:eastAsia="MS Mincho" w:hAnsi="Arial" w:cs="Arial" w:hint="eastAsia"/>
                      <w:sz w:val="24"/>
                      <w:szCs w:val="24"/>
                      <w:lang w:eastAsia="ja-JP"/>
                    </w:rPr>
                    <w:t>174</w:t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22AC9FC6" w14:textId="77777777" w:rsidR="00394DDB" w:rsidRPr="0024337A" w:rsidRDefault="0024337A" w:rsidP="0024337A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4"/>
                      <w:szCs w:val="24"/>
                      <w:lang w:eastAsia="ja-JP"/>
                    </w:rPr>
                  </w:pPr>
                  <w:r w:rsidRPr="0024337A">
                    <w:rPr>
                      <w:rFonts w:ascii="Arial" w:eastAsia="MS Mincho" w:hAnsi="Arial" w:cs="Arial" w:hint="eastAsia"/>
                      <w:sz w:val="24"/>
                      <w:szCs w:val="24"/>
                      <w:lang w:eastAsia="ja-JP"/>
                    </w:rPr>
                    <w:t>178</w:t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537A2481" w14:textId="77777777" w:rsidR="00394DDB" w:rsidRPr="0024337A" w:rsidRDefault="0024337A" w:rsidP="0024337A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4"/>
                      <w:szCs w:val="24"/>
                      <w:lang w:eastAsia="ja-JP"/>
                    </w:rPr>
                  </w:pPr>
                  <w:r w:rsidRPr="0024337A">
                    <w:rPr>
                      <w:rFonts w:ascii="Arial" w:eastAsia="MS Mincho" w:hAnsi="Arial" w:cs="Arial" w:hint="eastAsia"/>
                      <w:sz w:val="24"/>
                      <w:szCs w:val="24"/>
                      <w:lang w:eastAsia="ja-JP"/>
                    </w:rPr>
                    <w:t>179</w:t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0FD73DD6" w14:textId="77777777" w:rsidR="00394DDB" w:rsidRPr="0024337A" w:rsidRDefault="0024337A" w:rsidP="0024337A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4"/>
                      <w:szCs w:val="24"/>
                      <w:lang w:eastAsia="ja-JP"/>
                    </w:rPr>
                  </w:pPr>
                  <w:r w:rsidRPr="0024337A">
                    <w:rPr>
                      <w:rFonts w:ascii="Arial" w:eastAsia="MS Mincho" w:hAnsi="Arial" w:cs="Arial" w:hint="eastAsia"/>
                      <w:sz w:val="24"/>
                      <w:szCs w:val="24"/>
                      <w:lang w:eastAsia="ja-JP"/>
                    </w:rPr>
                    <w:t>180</w:t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4F6BED78" w14:textId="77777777" w:rsidR="00394DDB" w:rsidRPr="0024337A" w:rsidRDefault="0024337A" w:rsidP="0024337A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4"/>
                      <w:szCs w:val="24"/>
                      <w:lang w:eastAsia="ja-JP"/>
                    </w:rPr>
                  </w:pPr>
                  <w:r w:rsidRPr="0024337A">
                    <w:rPr>
                      <w:rFonts w:ascii="Arial" w:eastAsia="MS Mincho" w:hAnsi="Arial" w:cs="Arial" w:hint="eastAsia"/>
                      <w:sz w:val="24"/>
                      <w:szCs w:val="24"/>
                      <w:lang w:eastAsia="ja-JP"/>
                    </w:rPr>
                    <w:t>181</w:t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7A81ED4E" w14:textId="77777777" w:rsidR="00394DDB" w:rsidRPr="0024337A" w:rsidRDefault="0024337A" w:rsidP="0024337A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4"/>
                      <w:szCs w:val="24"/>
                      <w:lang w:eastAsia="ja-JP"/>
                    </w:rPr>
                  </w:pPr>
                  <w:r w:rsidRPr="0024337A">
                    <w:rPr>
                      <w:rFonts w:ascii="Arial" w:eastAsia="MS Mincho" w:hAnsi="Arial" w:cs="Arial" w:hint="eastAsia"/>
                      <w:sz w:val="24"/>
                      <w:szCs w:val="24"/>
                      <w:lang w:eastAsia="ja-JP"/>
                    </w:rPr>
                    <w:t>182</w:t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6579CBEF" w14:textId="77777777" w:rsidR="00394DDB" w:rsidRPr="0024337A" w:rsidRDefault="0024337A" w:rsidP="0024337A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4"/>
                      <w:szCs w:val="24"/>
                      <w:lang w:eastAsia="ja-JP"/>
                    </w:rPr>
                  </w:pPr>
                  <w:r w:rsidRPr="0024337A">
                    <w:rPr>
                      <w:rFonts w:ascii="Arial" w:eastAsia="MS Mincho" w:hAnsi="Arial" w:cs="Arial" w:hint="eastAsia"/>
                      <w:sz w:val="24"/>
                      <w:szCs w:val="24"/>
                      <w:lang w:eastAsia="ja-JP"/>
                    </w:rPr>
                    <w:t>183</w:t>
                  </w:r>
                </w:p>
              </w:tc>
            </w:tr>
            <w:tr w:rsidR="0024337A" w:rsidRPr="0024337A" w14:paraId="44ECB383" w14:textId="77777777" w:rsidTr="0024337A">
              <w:trPr>
                <w:trHeight w:val="123"/>
              </w:trPr>
              <w:tc>
                <w:tcPr>
                  <w:tcW w:w="6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4504C899" w14:textId="77777777" w:rsidR="00394DDB" w:rsidRPr="0024337A" w:rsidRDefault="0024337A" w:rsidP="0024337A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4"/>
                      <w:szCs w:val="24"/>
                      <w:lang w:eastAsia="ja-JP"/>
                    </w:rPr>
                  </w:pPr>
                  <w:r w:rsidRPr="0024337A">
                    <w:rPr>
                      <w:rFonts w:ascii="Arial" w:eastAsia="MS Mincho" w:hAnsi="Arial" w:cs="Arial" w:hint="eastAsia"/>
                      <w:sz w:val="24"/>
                      <w:szCs w:val="24"/>
                      <w:lang w:eastAsia="ja-JP"/>
                    </w:rPr>
                    <w:t>184</w:t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63906BAC" w14:textId="77777777" w:rsidR="00394DDB" w:rsidRPr="0024337A" w:rsidRDefault="0024337A" w:rsidP="0024337A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4"/>
                      <w:szCs w:val="24"/>
                      <w:lang w:eastAsia="ja-JP"/>
                    </w:rPr>
                  </w:pPr>
                  <w:r w:rsidRPr="0024337A">
                    <w:rPr>
                      <w:rFonts w:ascii="Arial" w:eastAsia="MS Mincho" w:hAnsi="Arial" w:cs="Arial" w:hint="eastAsia"/>
                      <w:sz w:val="24"/>
                      <w:szCs w:val="24"/>
                      <w:lang w:eastAsia="ja-JP"/>
                    </w:rPr>
                    <w:t>185</w:t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367F9A60" w14:textId="77777777" w:rsidR="00394DDB" w:rsidRPr="0024337A" w:rsidRDefault="0024337A" w:rsidP="0024337A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4"/>
                      <w:szCs w:val="24"/>
                      <w:lang w:eastAsia="ja-JP"/>
                    </w:rPr>
                  </w:pPr>
                  <w:r w:rsidRPr="0024337A">
                    <w:rPr>
                      <w:rFonts w:ascii="Arial" w:eastAsia="MS Mincho" w:hAnsi="Arial" w:cs="Arial" w:hint="eastAsia"/>
                      <w:sz w:val="24"/>
                      <w:szCs w:val="24"/>
                      <w:lang w:eastAsia="ja-JP"/>
                    </w:rPr>
                    <w:t>186</w:t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58521623" w14:textId="77777777" w:rsidR="00394DDB" w:rsidRPr="0024337A" w:rsidRDefault="0024337A" w:rsidP="0024337A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4"/>
                      <w:szCs w:val="24"/>
                      <w:lang w:eastAsia="ja-JP"/>
                    </w:rPr>
                  </w:pPr>
                  <w:r w:rsidRPr="0024337A">
                    <w:rPr>
                      <w:rFonts w:ascii="Arial" w:eastAsia="MS Mincho" w:hAnsi="Arial" w:cs="Arial" w:hint="eastAsia"/>
                      <w:sz w:val="24"/>
                      <w:szCs w:val="24"/>
                      <w:lang w:eastAsia="ja-JP"/>
                    </w:rPr>
                    <w:t>187</w:t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60281E92" w14:textId="77777777" w:rsidR="00394DDB" w:rsidRPr="0024337A" w:rsidRDefault="0024337A" w:rsidP="0024337A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4"/>
                      <w:szCs w:val="24"/>
                      <w:lang w:eastAsia="ja-JP"/>
                    </w:rPr>
                  </w:pPr>
                  <w:r w:rsidRPr="0024337A">
                    <w:rPr>
                      <w:rFonts w:ascii="Arial" w:eastAsia="MS Mincho" w:hAnsi="Arial" w:cs="Arial" w:hint="eastAsia"/>
                      <w:sz w:val="24"/>
                      <w:szCs w:val="24"/>
                      <w:lang w:eastAsia="ja-JP"/>
                    </w:rPr>
                    <w:t>188</w:t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7E29A96B" w14:textId="77777777" w:rsidR="00394DDB" w:rsidRPr="0024337A" w:rsidRDefault="0024337A" w:rsidP="0024337A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4"/>
                      <w:szCs w:val="24"/>
                      <w:lang w:eastAsia="ja-JP"/>
                    </w:rPr>
                  </w:pPr>
                  <w:r w:rsidRPr="0024337A">
                    <w:rPr>
                      <w:rFonts w:ascii="Arial" w:eastAsia="MS Mincho" w:hAnsi="Arial" w:cs="Arial" w:hint="eastAsia"/>
                      <w:sz w:val="24"/>
                      <w:szCs w:val="24"/>
                      <w:lang w:eastAsia="ja-JP"/>
                    </w:rPr>
                    <w:t>189</w:t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1F555AAB" w14:textId="77777777" w:rsidR="00394DDB" w:rsidRPr="0024337A" w:rsidRDefault="0024337A" w:rsidP="0024337A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4"/>
                      <w:szCs w:val="24"/>
                      <w:lang w:eastAsia="ja-JP"/>
                    </w:rPr>
                  </w:pPr>
                  <w:r w:rsidRPr="0024337A">
                    <w:rPr>
                      <w:rFonts w:ascii="Arial" w:eastAsia="MS Mincho" w:hAnsi="Arial" w:cs="Arial" w:hint="eastAsia"/>
                      <w:sz w:val="24"/>
                      <w:szCs w:val="24"/>
                      <w:lang w:eastAsia="ja-JP"/>
                    </w:rPr>
                    <w:t>190</w:t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28842212" w14:textId="77777777" w:rsidR="00394DDB" w:rsidRPr="0024337A" w:rsidRDefault="0024337A" w:rsidP="0024337A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4"/>
                      <w:szCs w:val="24"/>
                      <w:lang w:eastAsia="ja-JP"/>
                    </w:rPr>
                  </w:pPr>
                  <w:r w:rsidRPr="0024337A">
                    <w:rPr>
                      <w:rFonts w:ascii="Arial" w:eastAsia="MS Mincho" w:hAnsi="Arial" w:cs="Arial" w:hint="eastAsia"/>
                      <w:sz w:val="24"/>
                      <w:szCs w:val="24"/>
                      <w:lang w:eastAsia="ja-JP"/>
                    </w:rPr>
                    <w:t>191</w:t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701BDF1C" w14:textId="77777777" w:rsidR="00394DDB" w:rsidRPr="0024337A" w:rsidRDefault="0024337A" w:rsidP="0024337A">
                  <w:pPr>
                    <w:spacing w:after="0"/>
                    <w:jc w:val="both"/>
                    <w:rPr>
                      <w:rFonts w:ascii="Arial" w:eastAsia="MS Mincho" w:hAnsi="Arial" w:cs="Arial"/>
                      <w:color w:val="FF0000"/>
                      <w:sz w:val="24"/>
                      <w:szCs w:val="24"/>
                      <w:lang w:eastAsia="ja-JP"/>
                    </w:rPr>
                  </w:pPr>
                  <w:r w:rsidRPr="0024337A">
                    <w:rPr>
                      <w:rFonts w:ascii="Arial" w:eastAsia="MS Mincho" w:hAnsi="Arial" w:cs="Arial" w:hint="eastAsia"/>
                      <w:b/>
                      <w:bCs/>
                      <w:color w:val="FF0000"/>
                      <w:sz w:val="24"/>
                      <w:szCs w:val="24"/>
                      <w:lang w:eastAsia="ja-JP"/>
                    </w:rPr>
                    <w:t>203</w:t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784B1574" w14:textId="77777777" w:rsidR="00394DDB" w:rsidRPr="0024337A" w:rsidRDefault="0024337A" w:rsidP="0024337A">
                  <w:pPr>
                    <w:spacing w:after="0"/>
                    <w:jc w:val="both"/>
                    <w:rPr>
                      <w:rFonts w:ascii="Arial" w:eastAsia="MS Mincho" w:hAnsi="Arial" w:cs="Arial"/>
                      <w:color w:val="FF0000"/>
                      <w:sz w:val="24"/>
                      <w:szCs w:val="24"/>
                      <w:lang w:eastAsia="ja-JP"/>
                    </w:rPr>
                  </w:pPr>
                  <w:r w:rsidRPr="0024337A">
                    <w:rPr>
                      <w:rFonts w:ascii="Arial" w:eastAsia="MS Mincho" w:hAnsi="Arial" w:cs="Arial" w:hint="eastAsia"/>
                      <w:b/>
                      <w:bCs/>
                      <w:color w:val="FF0000"/>
                      <w:sz w:val="24"/>
                      <w:szCs w:val="24"/>
                      <w:lang w:eastAsia="ja-JP"/>
                    </w:rPr>
                    <w:t>204</w:t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7382ECB6" w14:textId="77777777" w:rsidR="00394DDB" w:rsidRPr="0024337A" w:rsidRDefault="0024337A" w:rsidP="0024337A">
                  <w:pPr>
                    <w:spacing w:after="0"/>
                    <w:jc w:val="both"/>
                    <w:rPr>
                      <w:rFonts w:ascii="Arial" w:eastAsia="MS Mincho" w:hAnsi="Arial" w:cs="Arial"/>
                      <w:color w:val="FF0000"/>
                      <w:sz w:val="24"/>
                      <w:szCs w:val="24"/>
                      <w:lang w:eastAsia="ja-JP"/>
                    </w:rPr>
                  </w:pPr>
                  <w:r w:rsidRPr="0024337A">
                    <w:rPr>
                      <w:rFonts w:ascii="Arial" w:eastAsia="MS Mincho" w:hAnsi="Arial" w:cs="Arial" w:hint="eastAsia"/>
                      <w:b/>
                      <w:bCs/>
                      <w:color w:val="FF0000"/>
                      <w:sz w:val="24"/>
                      <w:szCs w:val="24"/>
                      <w:lang w:eastAsia="ja-JP"/>
                    </w:rPr>
                    <w:t>205</w:t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00BFFFC7" w14:textId="77777777" w:rsidR="00394DDB" w:rsidRPr="0024337A" w:rsidRDefault="0024337A" w:rsidP="0024337A">
                  <w:pPr>
                    <w:spacing w:after="0"/>
                    <w:jc w:val="both"/>
                    <w:rPr>
                      <w:rFonts w:ascii="Arial" w:eastAsia="MS Mincho" w:hAnsi="Arial" w:cs="Arial"/>
                      <w:color w:val="FF0000"/>
                      <w:sz w:val="24"/>
                      <w:szCs w:val="24"/>
                      <w:lang w:eastAsia="ja-JP"/>
                    </w:rPr>
                  </w:pPr>
                  <w:r w:rsidRPr="0024337A">
                    <w:rPr>
                      <w:rFonts w:ascii="Arial" w:eastAsia="MS Mincho" w:hAnsi="Arial" w:cs="Arial" w:hint="eastAsia"/>
                      <w:b/>
                      <w:bCs/>
                      <w:color w:val="FF0000"/>
                      <w:sz w:val="24"/>
                      <w:szCs w:val="24"/>
                      <w:lang w:eastAsia="ja-JP"/>
                    </w:rPr>
                    <w:t>206</w:t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60C419EE" w14:textId="77777777" w:rsidR="00394DDB" w:rsidRPr="0024337A" w:rsidRDefault="0024337A" w:rsidP="0024337A">
                  <w:pPr>
                    <w:spacing w:after="0"/>
                    <w:jc w:val="both"/>
                    <w:rPr>
                      <w:rFonts w:ascii="Arial" w:eastAsia="MS Mincho" w:hAnsi="Arial" w:cs="Arial"/>
                      <w:color w:val="FF0000"/>
                      <w:sz w:val="24"/>
                      <w:szCs w:val="24"/>
                      <w:lang w:eastAsia="ja-JP"/>
                    </w:rPr>
                  </w:pPr>
                  <w:r w:rsidRPr="0024337A">
                    <w:rPr>
                      <w:rFonts w:ascii="Arial" w:eastAsia="MS Mincho" w:hAnsi="Arial" w:cs="Arial" w:hint="eastAsia"/>
                      <w:b/>
                      <w:bCs/>
                      <w:color w:val="FF0000"/>
                      <w:sz w:val="24"/>
                      <w:szCs w:val="24"/>
                      <w:lang w:eastAsia="ja-JP"/>
                    </w:rPr>
                    <w:t>207</w:t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5E23B8D8" w14:textId="77777777" w:rsidR="00394DDB" w:rsidRPr="0024337A" w:rsidRDefault="0024337A" w:rsidP="0024337A">
                  <w:pPr>
                    <w:spacing w:after="0"/>
                    <w:jc w:val="both"/>
                    <w:rPr>
                      <w:rFonts w:ascii="Arial" w:eastAsia="MS Mincho" w:hAnsi="Arial" w:cs="Arial"/>
                      <w:color w:val="FF0000"/>
                      <w:sz w:val="24"/>
                      <w:szCs w:val="24"/>
                      <w:lang w:eastAsia="ja-JP"/>
                    </w:rPr>
                  </w:pPr>
                  <w:r w:rsidRPr="0024337A">
                    <w:rPr>
                      <w:rFonts w:ascii="Arial" w:eastAsia="MS Mincho" w:hAnsi="Arial" w:cs="Arial" w:hint="eastAsia"/>
                      <w:b/>
                      <w:bCs/>
                      <w:color w:val="FF0000"/>
                      <w:sz w:val="24"/>
                      <w:szCs w:val="24"/>
                      <w:lang w:eastAsia="ja-JP"/>
                    </w:rPr>
                    <w:t>208</w:t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1B7725AA" w14:textId="77777777" w:rsidR="00394DDB" w:rsidRPr="0024337A" w:rsidRDefault="0024337A" w:rsidP="0024337A">
                  <w:pPr>
                    <w:spacing w:after="0"/>
                    <w:jc w:val="both"/>
                    <w:rPr>
                      <w:rFonts w:ascii="Arial" w:eastAsia="MS Mincho" w:hAnsi="Arial" w:cs="Arial"/>
                      <w:color w:val="FF0000"/>
                      <w:sz w:val="24"/>
                      <w:szCs w:val="24"/>
                      <w:lang w:eastAsia="ja-JP"/>
                    </w:rPr>
                  </w:pPr>
                  <w:r w:rsidRPr="0024337A">
                    <w:rPr>
                      <w:rFonts w:ascii="Arial" w:eastAsia="MS Mincho" w:hAnsi="Arial" w:cs="Arial" w:hint="eastAsia"/>
                      <w:b/>
                      <w:bCs/>
                      <w:color w:val="FF0000"/>
                      <w:sz w:val="24"/>
                      <w:szCs w:val="24"/>
                      <w:lang w:eastAsia="ja-JP"/>
                    </w:rPr>
                    <w:t>209</w:t>
                  </w:r>
                </w:p>
              </w:tc>
            </w:tr>
            <w:tr w:rsidR="0024337A" w:rsidRPr="0024337A" w14:paraId="4E7442EB" w14:textId="77777777" w:rsidTr="0024337A">
              <w:trPr>
                <w:trHeight w:val="123"/>
              </w:trPr>
              <w:tc>
                <w:tcPr>
                  <w:tcW w:w="6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47AF90BD" w14:textId="77777777" w:rsidR="00394DDB" w:rsidRPr="0024337A" w:rsidRDefault="0024337A" w:rsidP="0024337A">
                  <w:pPr>
                    <w:spacing w:after="0"/>
                    <w:jc w:val="both"/>
                    <w:rPr>
                      <w:rFonts w:ascii="Arial" w:eastAsia="MS Mincho" w:hAnsi="Arial" w:cs="Arial"/>
                      <w:color w:val="FF0000"/>
                      <w:sz w:val="24"/>
                      <w:szCs w:val="24"/>
                      <w:lang w:eastAsia="ja-JP"/>
                    </w:rPr>
                  </w:pPr>
                  <w:r w:rsidRPr="0024337A">
                    <w:rPr>
                      <w:rFonts w:ascii="Arial" w:eastAsia="MS Mincho" w:hAnsi="Arial" w:cs="Arial" w:hint="eastAsia"/>
                      <w:b/>
                      <w:bCs/>
                      <w:color w:val="FF0000"/>
                      <w:sz w:val="24"/>
                      <w:szCs w:val="24"/>
                      <w:lang w:eastAsia="ja-JP"/>
                    </w:rPr>
                    <w:t>210</w:t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35508EEF" w14:textId="77777777" w:rsidR="00394DDB" w:rsidRPr="0024337A" w:rsidRDefault="0024337A" w:rsidP="0024337A">
                  <w:pPr>
                    <w:spacing w:after="0"/>
                    <w:jc w:val="both"/>
                    <w:rPr>
                      <w:rFonts w:ascii="Arial" w:eastAsia="MS Mincho" w:hAnsi="Arial" w:cs="Arial"/>
                      <w:color w:val="FF0000"/>
                      <w:sz w:val="24"/>
                      <w:szCs w:val="24"/>
                      <w:lang w:eastAsia="ja-JP"/>
                    </w:rPr>
                  </w:pPr>
                  <w:r w:rsidRPr="0024337A">
                    <w:rPr>
                      <w:rFonts w:ascii="Arial" w:eastAsia="MS Mincho" w:hAnsi="Arial" w:cs="Arial" w:hint="eastAsia"/>
                      <w:b/>
                      <w:bCs/>
                      <w:color w:val="FF0000"/>
                      <w:sz w:val="24"/>
                      <w:szCs w:val="24"/>
                      <w:lang w:eastAsia="ja-JP"/>
                    </w:rPr>
                    <w:t>211</w:t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6E882C5B" w14:textId="77777777" w:rsidR="00394DDB" w:rsidRPr="0024337A" w:rsidRDefault="0024337A" w:rsidP="0024337A">
                  <w:pPr>
                    <w:spacing w:after="0"/>
                    <w:jc w:val="both"/>
                    <w:rPr>
                      <w:rFonts w:ascii="Arial" w:eastAsia="MS Mincho" w:hAnsi="Arial" w:cs="Arial"/>
                      <w:color w:val="FF0000"/>
                      <w:sz w:val="24"/>
                      <w:szCs w:val="24"/>
                      <w:lang w:eastAsia="ja-JP"/>
                    </w:rPr>
                  </w:pPr>
                  <w:r w:rsidRPr="0024337A">
                    <w:rPr>
                      <w:rFonts w:ascii="Arial" w:eastAsia="MS Mincho" w:hAnsi="Arial" w:cs="Arial" w:hint="eastAsia"/>
                      <w:b/>
                      <w:bCs/>
                      <w:color w:val="FF0000"/>
                      <w:sz w:val="24"/>
                      <w:szCs w:val="24"/>
                      <w:lang w:eastAsia="ja-JP"/>
                    </w:rPr>
                    <w:t>212</w:t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791A8E79" w14:textId="77777777" w:rsidR="00394DDB" w:rsidRPr="0024337A" w:rsidRDefault="0024337A" w:rsidP="0024337A">
                  <w:pPr>
                    <w:spacing w:after="0"/>
                    <w:jc w:val="both"/>
                    <w:rPr>
                      <w:rFonts w:ascii="Arial" w:eastAsia="MS Mincho" w:hAnsi="Arial" w:cs="Arial"/>
                      <w:color w:val="FF0000"/>
                      <w:sz w:val="24"/>
                      <w:szCs w:val="24"/>
                      <w:lang w:eastAsia="ja-JP"/>
                    </w:rPr>
                  </w:pPr>
                  <w:r w:rsidRPr="0024337A">
                    <w:rPr>
                      <w:rFonts w:ascii="Arial" w:eastAsia="MS Mincho" w:hAnsi="Arial" w:cs="Arial" w:hint="eastAsia"/>
                      <w:b/>
                      <w:bCs/>
                      <w:color w:val="FF0000"/>
                      <w:sz w:val="24"/>
                      <w:szCs w:val="24"/>
                      <w:lang w:eastAsia="ja-JP"/>
                    </w:rPr>
                    <w:t>213</w:t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0AD8BC0F" w14:textId="77777777" w:rsidR="00394DDB" w:rsidRPr="0024337A" w:rsidRDefault="0024337A" w:rsidP="0024337A">
                  <w:pPr>
                    <w:spacing w:after="0"/>
                    <w:jc w:val="both"/>
                    <w:rPr>
                      <w:rFonts w:ascii="Arial" w:eastAsia="MS Mincho" w:hAnsi="Arial" w:cs="Arial"/>
                      <w:color w:val="FF0000"/>
                      <w:sz w:val="24"/>
                      <w:szCs w:val="24"/>
                      <w:lang w:eastAsia="ja-JP"/>
                    </w:rPr>
                  </w:pPr>
                  <w:r w:rsidRPr="0024337A">
                    <w:rPr>
                      <w:rFonts w:ascii="Arial" w:eastAsia="MS Mincho" w:hAnsi="Arial" w:cs="Arial" w:hint="eastAsia"/>
                      <w:b/>
                      <w:bCs/>
                      <w:color w:val="FF0000"/>
                      <w:sz w:val="24"/>
                      <w:szCs w:val="24"/>
                      <w:lang w:eastAsia="ja-JP"/>
                    </w:rPr>
                    <w:t>214</w:t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37B347EB" w14:textId="77777777" w:rsidR="00394DDB" w:rsidRPr="0024337A" w:rsidRDefault="0024337A" w:rsidP="0024337A">
                  <w:pPr>
                    <w:spacing w:after="0"/>
                    <w:jc w:val="both"/>
                    <w:rPr>
                      <w:rFonts w:ascii="Arial" w:eastAsia="MS Mincho" w:hAnsi="Arial" w:cs="Arial"/>
                      <w:color w:val="FF0000"/>
                      <w:sz w:val="24"/>
                      <w:szCs w:val="24"/>
                      <w:lang w:eastAsia="ja-JP"/>
                    </w:rPr>
                  </w:pPr>
                  <w:r w:rsidRPr="0024337A">
                    <w:rPr>
                      <w:rFonts w:ascii="Arial" w:eastAsia="MS Mincho" w:hAnsi="Arial" w:cs="Arial" w:hint="eastAsia"/>
                      <w:b/>
                      <w:bCs/>
                      <w:color w:val="FF0000"/>
                      <w:sz w:val="24"/>
                      <w:szCs w:val="24"/>
                      <w:lang w:eastAsia="ja-JP"/>
                    </w:rPr>
                    <w:t>215</w:t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73DACC3F" w14:textId="77777777" w:rsidR="00394DDB" w:rsidRPr="0024337A" w:rsidRDefault="0024337A" w:rsidP="0024337A">
                  <w:pPr>
                    <w:spacing w:after="0"/>
                    <w:jc w:val="both"/>
                    <w:rPr>
                      <w:rFonts w:ascii="Arial" w:eastAsia="MS Mincho" w:hAnsi="Arial" w:cs="Arial"/>
                      <w:color w:val="FF0000"/>
                      <w:sz w:val="24"/>
                      <w:szCs w:val="24"/>
                      <w:lang w:eastAsia="ja-JP"/>
                    </w:rPr>
                  </w:pPr>
                  <w:r w:rsidRPr="0024337A">
                    <w:rPr>
                      <w:rFonts w:ascii="Arial" w:eastAsia="MS Mincho" w:hAnsi="Arial" w:cs="Arial" w:hint="eastAsia"/>
                      <w:b/>
                      <w:bCs/>
                      <w:color w:val="FF0000"/>
                      <w:sz w:val="24"/>
                      <w:szCs w:val="24"/>
                      <w:lang w:eastAsia="ja-JP"/>
                    </w:rPr>
                    <w:t>216</w:t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2BDA90D6" w14:textId="77777777" w:rsidR="00394DDB" w:rsidRPr="0024337A" w:rsidRDefault="0024337A" w:rsidP="0024337A">
                  <w:pPr>
                    <w:spacing w:after="0"/>
                    <w:jc w:val="both"/>
                    <w:rPr>
                      <w:rFonts w:ascii="Arial" w:eastAsia="MS Mincho" w:hAnsi="Arial" w:cs="Arial"/>
                      <w:color w:val="FF0000"/>
                      <w:sz w:val="24"/>
                      <w:szCs w:val="24"/>
                      <w:lang w:eastAsia="ja-JP"/>
                    </w:rPr>
                  </w:pPr>
                  <w:r w:rsidRPr="0024337A">
                    <w:rPr>
                      <w:rFonts w:ascii="Arial" w:eastAsia="MS Mincho" w:hAnsi="Arial" w:cs="Arial" w:hint="eastAsia"/>
                      <w:b/>
                      <w:bCs/>
                      <w:color w:val="FF0000"/>
                      <w:sz w:val="24"/>
                      <w:szCs w:val="24"/>
                      <w:lang w:eastAsia="ja-JP"/>
                    </w:rPr>
                    <w:t>217</w:t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7AF336A2" w14:textId="77777777" w:rsidR="00394DDB" w:rsidRPr="0024337A" w:rsidRDefault="0024337A" w:rsidP="0024337A">
                  <w:pPr>
                    <w:spacing w:after="0"/>
                    <w:jc w:val="both"/>
                    <w:rPr>
                      <w:rFonts w:ascii="Arial" w:eastAsia="MS Mincho" w:hAnsi="Arial" w:cs="Arial"/>
                      <w:color w:val="FF0000"/>
                      <w:sz w:val="24"/>
                      <w:szCs w:val="24"/>
                      <w:lang w:eastAsia="ja-JP"/>
                    </w:rPr>
                  </w:pPr>
                  <w:r w:rsidRPr="0024337A">
                    <w:rPr>
                      <w:rFonts w:ascii="Arial" w:eastAsia="MS Mincho" w:hAnsi="Arial" w:cs="Arial" w:hint="eastAsia"/>
                      <w:b/>
                      <w:bCs/>
                      <w:color w:val="FF0000"/>
                      <w:sz w:val="24"/>
                      <w:szCs w:val="24"/>
                      <w:lang w:eastAsia="ja-JP"/>
                    </w:rPr>
                    <w:t>218</w:t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5F83DD56" w14:textId="77777777" w:rsidR="0024337A" w:rsidRPr="0024337A" w:rsidRDefault="0024337A" w:rsidP="0024337A">
                  <w:pPr>
                    <w:spacing w:after="0"/>
                    <w:jc w:val="both"/>
                    <w:rPr>
                      <w:rFonts w:ascii="Arial" w:eastAsia="MS Mincho" w:hAnsi="Arial" w:cs="Arial"/>
                      <w:color w:val="FF0000"/>
                      <w:sz w:val="24"/>
                      <w:szCs w:val="24"/>
                      <w:lang w:eastAsia="ja-JP"/>
                    </w:rPr>
                  </w:pP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60CF0914" w14:textId="77777777" w:rsidR="0024337A" w:rsidRPr="0024337A" w:rsidRDefault="0024337A" w:rsidP="0024337A">
                  <w:pPr>
                    <w:spacing w:after="0"/>
                    <w:jc w:val="both"/>
                    <w:rPr>
                      <w:rFonts w:ascii="Arial" w:eastAsia="MS Mincho" w:hAnsi="Arial" w:cs="Arial"/>
                      <w:color w:val="FF0000"/>
                      <w:sz w:val="24"/>
                      <w:szCs w:val="24"/>
                      <w:lang w:eastAsia="ja-JP"/>
                    </w:rPr>
                  </w:pP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019C2022" w14:textId="77777777" w:rsidR="0024337A" w:rsidRPr="0024337A" w:rsidRDefault="0024337A" w:rsidP="0024337A">
                  <w:pPr>
                    <w:spacing w:after="0"/>
                    <w:jc w:val="both"/>
                    <w:rPr>
                      <w:rFonts w:ascii="Arial" w:eastAsia="MS Mincho" w:hAnsi="Arial" w:cs="Arial"/>
                      <w:color w:val="FF0000"/>
                      <w:sz w:val="24"/>
                      <w:szCs w:val="24"/>
                      <w:lang w:eastAsia="ja-JP"/>
                    </w:rPr>
                  </w:pP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5D895FFD" w14:textId="77777777" w:rsidR="0024337A" w:rsidRPr="0024337A" w:rsidRDefault="0024337A" w:rsidP="0024337A">
                  <w:pPr>
                    <w:spacing w:after="0"/>
                    <w:jc w:val="both"/>
                    <w:rPr>
                      <w:rFonts w:ascii="Arial" w:eastAsia="MS Mincho" w:hAnsi="Arial" w:cs="Arial"/>
                      <w:color w:val="FF0000"/>
                      <w:sz w:val="24"/>
                      <w:szCs w:val="24"/>
                      <w:lang w:eastAsia="ja-JP"/>
                    </w:rPr>
                  </w:pP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7A344A1E" w14:textId="77777777" w:rsidR="0024337A" w:rsidRPr="0024337A" w:rsidRDefault="0024337A" w:rsidP="0024337A">
                  <w:pPr>
                    <w:spacing w:after="0"/>
                    <w:jc w:val="both"/>
                    <w:rPr>
                      <w:rFonts w:ascii="Arial" w:eastAsia="MS Mincho" w:hAnsi="Arial" w:cs="Arial"/>
                      <w:color w:val="FF0000"/>
                      <w:sz w:val="24"/>
                      <w:szCs w:val="24"/>
                      <w:lang w:eastAsia="ja-JP"/>
                    </w:rPr>
                  </w:pP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430C6B11" w14:textId="77777777" w:rsidR="0024337A" w:rsidRPr="0024337A" w:rsidRDefault="0024337A" w:rsidP="0024337A">
                  <w:pPr>
                    <w:spacing w:after="0"/>
                    <w:jc w:val="both"/>
                    <w:rPr>
                      <w:rFonts w:ascii="Arial" w:eastAsia="MS Mincho" w:hAnsi="Arial" w:cs="Arial"/>
                      <w:color w:val="FF0000"/>
                      <w:sz w:val="24"/>
                      <w:szCs w:val="24"/>
                      <w:lang w:eastAsia="ja-JP"/>
                    </w:rPr>
                  </w:pPr>
                </w:p>
              </w:tc>
            </w:tr>
          </w:tbl>
          <w:p w14:paraId="21C57641" w14:textId="2BB5F3E3" w:rsidR="0024337A" w:rsidRPr="004950F8" w:rsidRDefault="0024337A" w:rsidP="0024337A">
            <w:pPr>
              <w:jc w:val="both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</w:p>
          <w:p w14:paraId="67DAAE73" w14:textId="0BC81E9C" w:rsidR="00394DDB" w:rsidRPr="003E5CCE" w:rsidRDefault="00394DDB" w:rsidP="003E5CCE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4B636804" w14:textId="696611DC" w:rsidR="00394DDB" w:rsidRPr="003E5CCE" w:rsidRDefault="00394DDB" w:rsidP="003E5CCE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3F9A2D0E" w14:textId="35A08048" w:rsidR="00394DDB" w:rsidRPr="003E5CCE" w:rsidRDefault="00394DDB" w:rsidP="003E5CCE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18BF567E" w14:textId="0D84AAFE" w:rsidR="00394DDB" w:rsidRPr="003E5CCE" w:rsidRDefault="00394DDB" w:rsidP="003E5CCE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7F65E288" w14:textId="1284D8FA" w:rsidR="00394DDB" w:rsidRPr="003E5CCE" w:rsidRDefault="00394DDB" w:rsidP="003E5CCE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02B0758B" w14:textId="74AC56A4" w:rsidR="00394DDB" w:rsidRPr="003E5CCE" w:rsidRDefault="00394DDB" w:rsidP="003E5CCE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469A0BD2" w14:textId="74DA4595" w:rsidR="00394DDB" w:rsidRPr="003E5CCE" w:rsidRDefault="00394DDB" w:rsidP="003E5CCE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1EC44538" w14:textId="743A1F93" w:rsidR="00394DDB" w:rsidRPr="003E5CCE" w:rsidRDefault="00394DDB" w:rsidP="003E5CCE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6AA03C39" w14:textId="44866E16" w:rsidR="00394DDB" w:rsidRPr="003E5CCE" w:rsidRDefault="00394DDB" w:rsidP="003E5CCE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20335078" w14:textId="35C0E7B9" w:rsidR="00394DDB" w:rsidRPr="003E5CCE" w:rsidRDefault="00394DDB" w:rsidP="003E5CCE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6BA2C570" w14:textId="2EE58235" w:rsidR="00394DDB" w:rsidRPr="003E5CCE" w:rsidRDefault="00394DDB" w:rsidP="003E5CCE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5E7D3C37" w14:textId="1CF2EFC8" w:rsidR="00394DDB" w:rsidRPr="003E5CCE" w:rsidRDefault="00394DDB" w:rsidP="003E5CCE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057C04CB" w14:textId="24A65AB7" w:rsidR="00394DDB" w:rsidRPr="003E5CCE" w:rsidRDefault="00394DDB" w:rsidP="003E5CCE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01D08810" w14:textId="693801B5" w:rsidR="00394DDB" w:rsidRPr="003E5CCE" w:rsidRDefault="00394DDB" w:rsidP="003E5CCE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380076A6" w14:textId="1BB4268F" w:rsidR="00394DDB" w:rsidRPr="003E5CCE" w:rsidRDefault="00394DDB" w:rsidP="003E5CCE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</w:p>
        </w:tc>
      </w:tr>
      <w:tr w:rsidR="003E5CCE" w:rsidRPr="003E5CCE" w14:paraId="77F416CF" w14:textId="77777777" w:rsidTr="00394DDB">
        <w:trPr>
          <w:trHeight w:val="294"/>
          <w:jc w:val="right"/>
        </w:trPr>
        <w:tc>
          <w:tcPr>
            <w:tcW w:w="9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6AD50C80" w14:textId="6897805F" w:rsidR="00394DDB" w:rsidRPr="003E5CCE" w:rsidRDefault="00394DDB" w:rsidP="003E5CCE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0A4D8D8E" w14:textId="43211E62" w:rsidR="00394DDB" w:rsidRPr="003E5CCE" w:rsidRDefault="00394DDB" w:rsidP="003E5CCE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5C3C2839" w14:textId="2D9EE0C1" w:rsidR="00394DDB" w:rsidRPr="003E5CCE" w:rsidRDefault="00394DDB" w:rsidP="003E5CCE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0ADFEFEC" w14:textId="5CA12896" w:rsidR="00394DDB" w:rsidRPr="003E5CCE" w:rsidRDefault="00394DDB" w:rsidP="003E5CCE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4C03E2B6" w14:textId="014F5CA0" w:rsidR="00394DDB" w:rsidRPr="003E5CCE" w:rsidRDefault="00394DDB" w:rsidP="003E5CCE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4C1D3FE0" w14:textId="03F5A1DD" w:rsidR="00394DDB" w:rsidRPr="003E5CCE" w:rsidRDefault="00394DDB" w:rsidP="003E5CCE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19285376" w14:textId="2903703D" w:rsidR="00394DDB" w:rsidRPr="003E5CCE" w:rsidRDefault="00394DDB" w:rsidP="003E5CCE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3B169C9A" w14:textId="36CB1C24" w:rsidR="00394DDB" w:rsidRPr="003E5CCE" w:rsidRDefault="00394DDB" w:rsidP="003E5CCE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6D828567" w14:textId="427C54B9" w:rsidR="00394DDB" w:rsidRPr="003E5CCE" w:rsidRDefault="00394DDB" w:rsidP="003E5CCE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4344A8DE" w14:textId="661B5AEE" w:rsidR="00394DDB" w:rsidRPr="003E5CCE" w:rsidRDefault="00394DDB" w:rsidP="003E5CCE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3C0F2E6E" w14:textId="01E916C6" w:rsidR="00394DDB" w:rsidRPr="003E5CCE" w:rsidRDefault="00394DDB" w:rsidP="003E5CCE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2D750D60" w14:textId="39014CB9" w:rsidR="00394DDB" w:rsidRPr="003E5CCE" w:rsidRDefault="00394DDB" w:rsidP="003E5CCE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7E8EE66D" w14:textId="6887B395" w:rsidR="00394DDB" w:rsidRPr="003E5CCE" w:rsidRDefault="00394DDB" w:rsidP="003E5CCE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4B2AD989" w14:textId="32545683" w:rsidR="00394DDB" w:rsidRPr="003E5CCE" w:rsidRDefault="00394DDB" w:rsidP="003E5CCE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45E832DD" w14:textId="174AF98D" w:rsidR="00394DDB" w:rsidRPr="003E5CCE" w:rsidRDefault="00394DDB" w:rsidP="003E5CCE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</w:p>
        </w:tc>
      </w:tr>
      <w:tr w:rsidR="003E5CCE" w:rsidRPr="003E5CCE" w14:paraId="3441C6B1" w14:textId="77777777" w:rsidTr="00394DDB">
        <w:trPr>
          <w:trHeight w:val="294"/>
          <w:jc w:val="right"/>
        </w:trPr>
        <w:tc>
          <w:tcPr>
            <w:tcW w:w="9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6A1BEAD3" w14:textId="2481519C" w:rsidR="00394DDB" w:rsidRPr="003E5CCE" w:rsidRDefault="00394DDB" w:rsidP="003E5CCE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4C0C8295" w14:textId="39EBC214" w:rsidR="00394DDB" w:rsidRPr="003E5CCE" w:rsidRDefault="00394DDB" w:rsidP="003E5CCE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16FA777B" w14:textId="74D8BD86" w:rsidR="00394DDB" w:rsidRPr="003E5CCE" w:rsidRDefault="00394DDB" w:rsidP="003E5CCE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21C66BFF" w14:textId="4B682177" w:rsidR="00394DDB" w:rsidRPr="003E5CCE" w:rsidRDefault="00394DDB" w:rsidP="003E5CCE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5429E5F5" w14:textId="61D88B62" w:rsidR="00394DDB" w:rsidRPr="003E5CCE" w:rsidRDefault="00394DDB" w:rsidP="003E5CCE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6667DD6A" w14:textId="0EF4D693" w:rsidR="00394DDB" w:rsidRPr="003E5CCE" w:rsidRDefault="00394DDB" w:rsidP="003E5CCE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39A61D8D" w14:textId="59E05A4B" w:rsidR="00394DDB" w:rsidRPr="003E5CCE" w:rsidRDefault="00394DDB" w:rsidP="003E5CCE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34C86F3C" w14:textId="6A9B10CC" w:rsidR="00394DDB" w:rsidRPr="003E5CCE" w:rsidRDefault="00394DDB" w:rsidP="003E5CCE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08600F71" w14:textId="3F16D94C" w:rsidR="00394DDB" w:rsidRPr="003E5CCE" w:rsidRDefault="00394DDB" w:rsidP="003E5CCE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683D0FD4" w14:textId="072F5D31" w:rsidR="00394DDB" w:rsidRPr="003E5CCE" w:rsidRDefault="00394DDB" w:rsidP="003E5CCE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0995378C" w14:textId="417A2D79" w:rsidR="00394DDB" w:rsidRPr="003E5CCE" w:rsidRDefault="00394DDB" w:rsidP="003E5CCE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3C80AF2E" w14:textId="0A6AE259" w:rsidR="00394DDB" w:rsidRPr="003E5CCE" w:rsidRDefault="00394DDB" w:rsidP="003E5CCE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2FCD4FD4" w14:textId="3FB47EA2" w:rsidR="00394DDB" w:rsidRPr="003E5CCE" w:rsidRDefault="00394DDB" w:rsidP="003E5CCE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727C42DE" w14:textId="7679F4E2" w:rsidR="00394DDB" w:rsidRPr="003E5CCE" w:rsidRDefault="00394DDB" w:rsidP="003E5CCE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241E2A19" w14:textId="1724B67F" w:rsidR="00394DDB" w:rsidRPr="003E5CCE" w:rsidRDefault="00394DDB" w:rsidP="003E5CCE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</w:p>
        </w:tc>
      </w:tr>
      <w:tr w:rsidR="003E5CCE" w:rsidRPr="003E5CCE" w14:paraId="57E1C13F" w14:textId="77777777" w:rsidTr="00394DDB">
        <w:trPr>
          <w:trHeight w:val="294"/>
          <w:jc w:val="right"/>
        </w:trPr>
        <w:tc>
          <w:tcPr>
            <w:tcW w:w="9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5A704453" w14:textId="694FBB83" w:rsidR="00394DDB" w:rsidRPr="003E5CCE" w:rsidRDefault="00394DDB" w:rsidP="003E5CCE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1FF9FDB2" w14:textId="6A1CAE18" w:rsidR="00394DDB" w:rsidRPr="003E5CCE" w:rsidRDefault="00394DDB" w:rsidP="003E5CCE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54864B76" w14:textId="2DD1F124" w:rsidR="00394DDB" w:rsidRPr="003E5CCE" w:rsidRDefault="00394DDB" w:rsidP="003E5CCE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3F09D7BE" w14:textId="5B10C7E8" w:rsidR="00394DDB" w:rsidRPr="003E5CCE" w:rsidRDefault="00394DDB" w:rsidP="003E5CCE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77A660BF" w14:textId="139BCCE9" w:rsidR="00394DDB" w:rsidRPr="003E5CCE" w:rsidRDefault="00394DDB" w:rsidP="003E5CCE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44DA7F97" w14:textId="2C960DCA" w:rsidR="00394DDB" w:rsidRPr="003E5CCE" w:rsidRDefault="00394DDB" w:rsidP="003E5CCE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0D5D959B" w14:textId="66D8F759" w:rsidR="00394DDB" w:rsidRPr="003E5CCE" w:rsidRDefault="00394DDB" w:rsidP="003E5CCE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5A41154D" w14:textId="439FDC73" w:rsidR="00394DDB" w:rsidRPr="003E5CCE" w:rsidRDefault="00394DDB" w:rsidP="003E5CCE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0DDB1B72" w14:textId="4477D129" w:rsidR="00394DDB" w:rsidRPr="003E5CCE" w:rsidRDefault="00394DDB" w:rsidP="003E5CCE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29B88A2E" w14:textId="636212CB" w:rsidR="00394DDB" w:rsidRPr="003E5CCE" w:rsidRDefault="00394DDB" w:rsidP="003E5CCE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2799CF2B" w14:textId="517A7EDF" w:rsidR="00394DDB" w:rsidRPr="003E5CCE" w:rsidRDefault="00394DDB" w:rsidP="003E5CCE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52AD70E6" w14:textId="6AA8315C" w:rsidR="00394DDB" w:rsidRPr="003E5CCE" w:rsidRDefault="00394DDB" w:rsidP="003E5CCE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62D0FDF2" w14:textId="16EBAF13" w:rsidR="00394DDB" w:rsidRPr="003E5CCE" w:rsidRDefault="00394DDB" w:rsidP="003E5CCE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06AB1751" w14:textId="645E7642" w:rsidR="00394DDB" w:rsidRPr="003E5CCE" w:rsidRDefault="00394DDB" w:rsidP="003E5CCE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6CAA2F34" w14:textId="10248712" w:rsidR="00394DDB" w:rsidRPr="003E5CCE" w:rsidRDefault="00394DDB" w:rsidP="003E5CCE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</w:p>
        </w:tc>
      </w:tr>
      <w:tr w:rsidR="003E5CCE" w:rsidRPr="003E5CCE" w14:paraId="43BE335E" w14:textId="77777777" w:rsidTr="00394DDB">
        <w:trPr>
          <w:trHeight w:val="294"/>
          <w:jc w:val="right"/>
        </w:trPr>
        <w:tc>
          <w:tcPr>
            <w:tcW w:w="9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630210D7" w14:textId="27ACDB10" w:rsidR="00394DDB" w:rsidRDefault="00394DDB" w:rsidP="00394DDB">
            <w:pPr>
              <w:spacing w:after="0"/>
              <w:jc w:val="both"/>
              <w:rPr>
                <w:rFonts w:ascii="Arial" w:eastAsia="MS Mincho" w:hAnsi="Arial" w:cs="Arial"/>
                <w:bCs/>
                <w:sz w:val="32"/>
                <w:szCs w:val="32"/>
                <w:lang w:eastAsia="ja-JP"/>
              </w:rPr>
            </w:pPr>
            <w:r w:rsidRPr="00960EC1">
              <w:rPr>
                <w:rFonts w:ascii="Arial" w:eastAsia="MS Mincho" w:hAnsi="Arial" w:cs="Arial" w:hint="eastAsia"/>
                <w:bCs/>
                <w:sz w:val="32"/>
                <w:szCs w:val="32"/>
                <w:lang w:eastAsia="ja-JP"/>
              </w:rPr>
              <w:t>7.</w:t>
            </w:r>
            <w:r>
              <w:rPr>
                <w:rFonts w:ascii="Arial" w:eastAsia="MS Mincho" w:hAnsi="Arial" w:cs="Arial" w:hint="eastAsia"/>
                <w:bCs/>
                <w:sz w:val="32"/>
                <w:szCs w:val="32"/>
                <w:lang w:eastAsia="ja-JP"/>
              </w:rPr>
              <w:t>2</w:t>
            </w:r>
            <w:r w:rsidRPr="00960EC1">
              <w:rPr>
                <w:rFonts w:ascii="Arial" w:eastAsia="MS Mincho" w:hAnsi="Arial" w:cs="Arial" w:hint="eastAsia"/>
                <w:bCs/>
                <w:sz w:val="32"/>
                <w:szCs w:val="32"/>
                <w:lang w:eastAsia="ja-JP"/>
              </w:rPr>
              <w:t xml:space="preserve"> Distributing </w:t>
            </w:r>
            <w:r>
              <w:rPr>
                <w:rFonts w:ascii="Arial" w:eastAsia="MS Mincho" w:hAnsi="Arial" w:cs="Arial" w:hint="eastAsia"/>
                <w:bCs/>
                <w:sz w:val="32"/>
                <w:szCs w:val="32"/>
                <w:lang w:eastAsia="ja-JP"/>
              </w:rPr>
              <w:t>6</w:t>
            </w:r>
            <w:r w:rsidRPr="00960EC1">
              <w:rPr>
                <w:rFonts w:ascii="Arial" w:eastAsia="MS Mincho" w:hAnsi="Arial" w:cs="Arial" w:hint="eastAsia"/>
                <w:bCs/>
                <w:sz w:val="32"/>
                <w:szCs w:val="32"/>
                <w:lang w:eastAsia="ja-JP"/>
              </w:rPr>
              <w:t xml:space="preserve"> CRC bits</w:t>
            </w:r>
            <w:r>
              <w:rPr>
                <w:rFonts w:ascii="Arial" w:eastAsia="MS Mincho" w:hAnsi="Arial" w:cs="Arial" w:hint="eastAsia"/>
                <w:bCs/>
                <w:sz w:val="32"/>
                <w:szCs w:val="32"/>
                <w:lang w:eastAsia="ja-JP"/>
              </w:rPr>
              <w:t xml:space="preserve"> (CRC bits are highlighted in bold)</w:t>
            </w:r>
          </w:p>
          <w:p w14:paraId="2B71836A" w14:textId="77777777" w:rsidR="00394DDB" w:rsidRDefault="00394DDB" w:rsidP="003E5CCE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</w:p>
          <w:p w14:paraId="3CCB4004" w14:textId="77777777" w:rsidR="0024337A" w:rsidRDefault="0024337A" w:rsidP="003E5CCE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</w:p>
          <w:p w14:paraId="7596DDF0" w14:textId="77777777" w:rsidR="00394DDB" w:rsidRPr="00394DDB" w:rsidRDefault="00394DDB" w:rsidP="00394DDB">
            <w:pPr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proofErr w:type="spellStart"/>
            <w:r w:rsidRPr="00394DDB"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  <w:t>Interleaver</w:t>
            </w:r>
            <w:proofErr w:type="spellEnd"/>
            <w:r w:rsidRPr="00394DDB"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  <w:t xml:space="preserve"> for CRC=0xAAAAB (proposed)</w:t>
            </w:r>
          </w:p>
          <w:tbl>
            <w:tblPr>
              <w:tblW w:w="9150" w:type="dxa"/>
              <w:jc w:val="center"/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610"/>
              <w:gridCol w:w="610"/>
              <w:gridCol w:w="610"/>
              <w:gridCol w:w="610"/>
              <w:gridCol w:w="610"/>
              <w:gridCol w:w="610"/>
              <w:gridCol w:w="610"/>
              <w:gridCol w:w="610"/>
              <w:gridCol w:w="610"/>
              <w:gridCol w:w="610"/>
              <w:gridCol w:w="610"/>
              <w:gridCol w:w="610"/>
              <w:gridCol w:w="610"/>
              <w:gridCol w:w="610"/>
              <w:gridCol w:w="610"/>
            </w:tblGrid>
            <w:tr w:rsidR="00394DDB" w:rsidRPr="00394DDB" w14:paraId="37535886" w14:textId="77777777" w:rsidTr="00394DDB">
              <w:trPr>
                <w:trHeight w:val="290"/>
                <w:jc w:val="center"/>
              </w:trPr>
              <w:tc>
                <w:tcPr>
                  <w:tcW w:w="6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2AE71600" w14:textId="77777777" w:rsidR="00394DDB" w:rsidRPr="00394DDB" w:rsidRDefault="00394DDB" w:rsidP="00394DDB">
                  <w:pPr>
                    <w:spacing w:after="0"/>
                    <w:jc w:val="center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394DDB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2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7E43D836" w14:textId="77777777" w:rsidR="00394DDB" w:rsidRPr="00394DDB" w:rsidRDefault="00394DDB" w:rsidP="00394DDB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394DDB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4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0BCA8422" w14:textId="77777777" w:rsidR="00394DDB" w:rsidRPr="00394DDB" w:rsidRDefault="00394DDB" w:rsidP="00394DDB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394DDB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9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733BD135" w14:textId="77777777" w:rsidR="00394DDB" w:rsidRPr="00394DDB" w:rsidRDefault="00394DDB" w:rsidP="00394DDB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394DDB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12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58D5DBAF" w14:textId="77777777" w:rsidR="00394DDB" w:rsidRPr="00394DDB" w:rsidRDefault="00394DDB" w:rsidP="00394DDB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394DDB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13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1F59A4F7" w14:textId="77777777" w:rsidR="00394DDB" w:rsidRPr="00394DDB" w:rsidRDefault="00394DDB" w:rsidP="00394DDB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394DDB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17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4D1A49C8" w14:textId="77777777" w:rsidR="00394DDB" w:rsidRPr="00394DDB" w:rsidRDefault="00394DDB" w:rsidP="00394DDB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394DDB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18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048D6463" w14:textId="77777777" w:rsidR="00394DDB" w:rsidRPr="00394DDB" w:rsidRDefault="00394DDB" w:rsidP="00394DDB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394DDB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20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3F50DE91" w14:textId="77777777" w:rsidR="00394DDB" w:rsidRPr="00394DDB" w:rsidRDefault="00394DDB" w:rsidP="00394DDB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394DDB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21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1C7727C9" w14:textId="77777777" w:rsidR="00394DDB" w:rsidRPr="00394DDB" w:rsidRDefault="00394DDB" w:rsidP="00394DDB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394DDB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25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223E0BF5" w14:textId="77777777" w:rsidR="00394DDB" w:rsidRPr="00394DDB" w:rsidRDefault="00394DDB" w:rsidP="00394DDB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394DDB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26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415D89D9" w14:textId="77777777" w:rsidR="00394DDB" w:rsidRPr="00394DDB" w:rsidRDefault="00394DDB" w:rsidP="00394DDB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394DDB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28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3C7E2D7D" w14:textId="77777777" w:rsidR="00394DDB" w:rsidRPr="00394DDB" w:rsidRDefault="00394DDB" w:rsidP="00394DDB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394DDB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29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4FA3DE37" w14:textId="77777777" w:rsidR="00394DDB" w:rsidRPr="00394DDB" w:rsidRDefault="00394DDB" w:rsidP="00394DDB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394DDB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30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5C90BA99" w14:textId="77777777" w:rsidR="00394DDB" w:rsidRPr="00394DDB" w:rsidRDefault="00394DDB" w:rsidP="00394DDB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394DDB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32</w:t>
                  </w:r>
                </w:p>
              </w:tc>
            </w:tr>
            <w:tr w:rsidR="00394DDB" w:rsidRPr="00394DDB" w14:paraId="1A1AAEDB" w14:textId="77777777" w:rsidTr="00394DDB">
              <w:trPr>
                <w:trHeight w:val="290"/>
                <w:jc w:val="center"/>
              </w:trPr>
              <w:tc>
                <w:tcPr>
                  <w:tcW w:w="6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1377D776" w14:textId="77777777" w:rsidR="00394DDB" w:rsidRPr="00394DDB" w:rsidRDefault="00394DDB" w:rsidP="00394DDB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394DDB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38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779187FB" w14:textId="77777777" w:rsidR="00394DDB" w:rsidRPr="00394DDB" w:rsidRDefault="00394DDB" w:rsidP="00394DDB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394DDB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40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251A9847" w14:textId="77777777" w:rsidR="00394DDB" w:rsidRPr="00394DDB" w:rsidRDefault="00394DDB" w:rsidP="00394DDB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394DDB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46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0850AB72" w14:textId="77777777" w:rsidR="00394DDB" w:rsidRPr="00394DDB" w:rsidRDefault="00394DDB" w:rsidP="00394DDB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394DDB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48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19CDEB1D" w14:textId="77777777" w:rsidR="00394DDB" w:rsidRPr="00394DDB" w:rsidRDefault="00394DDB" w:rsidP="00394DDB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394DDB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51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0BC181F1" w14:textId="77777777" w:rsidR="00394DDB" w:rsidRPr="00394DDB" w:rsidRDefault="00394DDB" w:rsidP="00394DDB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394DDB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52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19A2BC31" w14:textId="77777777" w:rsidR="00394DDB" w:rsidRPr="00394DDB" w:rsidRDefault="00394DDB" w:rsidP="00394DDB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394DDB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53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131A5BC6" w14:textId="77777777" w:rsidR="00394DDB" w:rsidRPr="00394DDB" w:rsidRDefault="00394DDB" w:rsidP="00394DDB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394DDB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55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753F88B4" w14:textId="77777777" w:rsidR="00394DDB" w:rsidRPr="00394DDB" w:rsidRDefault="00394DDB" w:rsidP="00394DDB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394DDB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56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216C5010" w14:textId="77777777" w:rsidR="00394DDB" w:rsidRPr="00394DDB" w:rsidRDefault="00394DDB" w:rsidP="00394DDB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394DDB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58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5348343A" w14:textId="77777777" w:rsidR="00394DDB" w:rsidRPr="00394DDB" w:rsidRDefault="00394DDB" w:rsidP="00394DDB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394DDB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60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14087AAD" w14:textId="77777777" w:rsidR="00394DDB" w:rsidRPr="00394DDB" w:rsidRDefault="00394DDB" w:rsidP="00394DDB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394DDB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62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2456FE04" w14:textId="77777777" w:rsidR="00394DDB" w:rsidRPr="00394DDB" w:rsidRDefault="00394DDB" w:rsidP="00394DDB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394DDB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63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385B97A6" w14:textId="77777777" w:rsidR="00394DDB" w:rsidRPr="00394DDB" w:rsidRDefault="00394DDB" w:rsidP="00394DDB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394DDB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65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2CD59DFD" w14:textId="77777777" w:rsidR="00394DDB" w:rsidRPr="00394DDB" w:rsidRDefault="00394DDB" w:rsidP="00394DDB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394DDB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66</w:t>
                  </w:r>
                </w:p>
              </w:tc>
            </w:tr>
            <w:tr w:rsidR="00394DDB" w:rsidRPr="00394DDB" w14:paraId="2EC0136A" w14:textId="77777777" w:rsidTr="00394DDB">
              <w:trPr>
                <w:trHeight w:val="290"/>
                <w:jc w:val="center"/>
              </w:trPr>
              <w:tc>
                <w:tcPr>
                  <w:tcW w:w="6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0CB2C707" w14:textId="77777777" w:rsidR="00394DDB" w:rsidRPr="00394DDB" w:rsidRDefault="00394DDB" w:rsidP="00394DDB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394DDB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67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418A0540" w14:textId="77777777" w:rsidR="00394DDB" w:rsidRPr="00394DDB" w:rsidRDefault="00394DDB" w:rsidP="00394DDB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394DDB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72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66F83A72" w14:textId="77777777" w:rsidR="00394DDB" w:rsidRPr="00394DDB" w:rsidRDefault="00394DDB" w:rsidP="00394DDB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394DDB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76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5BE70B38" w14:textId="77777777" w:rsidR="00394DDB" w:rsidRPr="00394DDB" w:rsidRDefault="00394DDB" w:rsidP="00394DDB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394DDB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78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49A63B16" w14:textId="77777777" w:rsidR="00394DDB" w:rsidRPr="00394DDB" w:rsidRDefault="00394DDB" w:rsidP="00394DDB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394DDB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80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0935895F" w14:textId="77777777" w:rsidR="00394DDB" w:rsidRPr="00394DDB" w:rsidRDefault="00394DDB" w:rsidP="00394DDB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394DDB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82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65E3B4D6" w14:textId="77777777" w:rsidR="00394DDB" w:rsidRPr="00394DDB" w:rsidRDefault="00394DDB" w:rsidP="00394DDB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394DDB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86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6B9D5FD7" w14:textId="77777777" w:rsidR="00394DDB" w:rsidRPr="00394DDB" w:rsidRDefault="00394DDB" w:rsidP="00394DDB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394DDB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93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0F729CBE" w14:textId="77777777" w:rsidR="00394DDB" w:rsidRPr="00394DDB" w:rsidRDefault="00394DDB" w:rsidP="00394DDB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394DDB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94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3AF3CC36" w14:textId="77777777" w:rsidR="00394DDB" w:rsidRPr="00394DDB" w:rsidRDefault="00394DDB" w:rsidP="00394DDB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394DDB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96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35EE0D62" w14:textId="77777777" w:rsidR="00394DDB" w:rsidRPr="00394DDB" w:rsidRDefault="00394DDB" w:rsidP="00394DDB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394DDB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98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0884334F" w14:textId="77777777" w:rsidR="00394DDB" w:rsidRPr="00394DDB" w:rsidRDefault="00394DDB" w:rsidP="00394DDB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394DDB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100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52B114D8" w14:textId="77777777" w:rsidR="00394DDB" w:rsidRPr="00394DDB" w:rsidRDefault="00394DDB" w:rsidP="00394DDB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394DDB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102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6E7996AE" w14:textId="77777777" w:rsidR="00394DDB" w:rsidRPr="00394DDB" w:rsidRDefault="00394DDB" w:rsidP="00394DDB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394DDB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104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499686D9" w14:textId="77777777" w:rsidR="00394DDB" w:rsidRPr="00394DDB" w:rsidRDefault="00394DDB" w:rsidP="00394DDB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394DDB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105</w:t>
                  </w:r>
                </w:p>
              </w:tc>
            </w:tr>
            <w:tr w:rsidR="00394DDB" w:rsidRPr="00394DDB" w14:paraId="62958DBC" w14:textId="77777777" w:rsidTr="00394DDB">
              <w:trPr>
                <w:trHeight w:val="290"/>
                <w:jc w:val="center"/>
              </w:trPr>
              <w:tc>
                <w:tcPr>
                  <w:tcW w:w="6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19B5A885" w14:textId="77777777" w:rsidR="00394DDB" w:rsidRPr="00394DDB" w:rsidRDefault="00394DDB" w:rsidP="00394DDB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394DDB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114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690EB614" w14:textId="77777777" w:rsidR="00394DDB" w:rsidRPr="00394DDB" w:rsidRDefault="00394DDB" w:rsidP="00394DDB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394DDB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116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746C0D35" w14:textId="77777777" w:rsidR="00394DDB" w:rsidRPr="00394DDB" w:rsidRDefault="00394DDB" w:rsidP="00394DDB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394DDB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118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70439254" w14:textId="77777777" w:rsidR="00394DDB" w:rsidRPr="00394DDB" w:rsidRDefault="00394DDB" w:rsidP="00394DDB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394DDB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120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6B5185E4" w14:textId="77777777" w:rsidR="00394DDB" w:rsidRPr="00394DDB" w:rsidRDefault="00394DDB" w:rsidP="00394DDB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394DDB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122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318A72E4" w14:textId="77777777" w:rsidR="00394DDB" w:rsidRPr="00394DDB" w:rsidRDefault="00394DDB" w:rsidP="00394DDB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394DDB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124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2766606F" w14:textId="77777777" w:rsidR="00394DDB" w:rsidRPr="00394DDB" w:rsidRDefault="00394DDB" w:rsidP="00394DDB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394DDB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135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1D8E405E" w14:textId="77777777" w:rsidR="00394DDB" w:rsidRPr="00394DDB" w:rsidRDefault="00394DDB" w:rsidP="00394DDB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394DDB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136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754818E8" w14:textId="77777777" w:rsidR="00394DDB" w:rsidRPr="00394DDB" w:rsidRDefault="00394DDB" w:rsidP="00394DDB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394DDB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137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69F0766A" w14:textId="77777777" w:rsidR="00394DDB" w:rsidRPr="00394DDB" w:rsidRDefault="00394DDB" w:rsidP="00394DDB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394DDB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141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48FB9D32" w14:textId="77777777" w:rsidR="00394DDB" w:rsidRPr="00394DDB" w:rsidRDefault="00394DDB" w:rsidP="00394DDB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394DDB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142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77CA5516" w14:textId="77777777" w:rsidR="00394DDB" w:rsidRPr="00394DDB" w:rsidRDefault="00394DDB" w:rsidP="00394DDB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394DDB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143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282F299A" w14:textId="77777777" w:rsidR="00394DDB" w:rsidRPr="00394DDB" w:rsidRDefault="00394DDB" w:rsidP="00394DDB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394DDB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156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345BAF1F" w14:textId="77777777" w:rsidR="00394DDB" w:rsidRPr="00394DDB" w:rsidRDefault="00394DDB" w:rsidP="00394DDB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394DDB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162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3C59F840" w14:textId="77777777" w:rsidR="00394DDB" w:rsidRPr="00394DDB" w:rsidRDefault="00394DDB" w:rsidP="00394DDB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394DDB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177</w:t>
                  </w:r>
                </w:p>
              </w:tc>
            </w:tr>
            <w:tr w:rsidR="00394DDB" w:rsidRPr="00394DDB" w14:paraId="5DAE29B6" w14:textId="77777777" w:rsidTr="00394DDB">
              <w:trPr>
                <w:trHeight w:val="290"/>
                <w:jc w:val="center"/>
              </w:trPr>
              <w:tc>
                <w:tcPr>
                  <w:tcW w:w="6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1E6B4103" w14:textId="77777777" w:rsidR="00394DDB" w:rsidRPr="00394DDB" w:rsidRDefault="00394DDB" w:rsidP="00394DDB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394DDB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178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13A9D028" w14:textId="77777777" w:rsidR="00394DDB" w:rsidRPr="00394DDB" w:rsidRDefault="00394DDB" w:rsidP="00394DDB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394DDB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180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74A34D9E" w14:textId="77777777" w:rsidR="00394DDB" w:rsidRPr="00394DDB" w:rsidRDefault="00394DDB" w:rsidP="00394DDB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394DDB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181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37E5A45B" w14:textId="77777777" w:rsidR="00394DDB" w:rsidRPr="00394DDB" w:rsidRDefault="00394DDB" w:rsidP="00394DDB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394DDB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198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7FDEF791" w14:textId="77777777" w:rsidR="00394DDB" w:rsidRPr="00394DDB" w:rsidRDefault="00394DDB" w:rsidP="00394DDB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394DDB">
                    <w:rPr>
                      <w:rFonts w:ascii="Arial" w:eastAsia="MS Mincho" w:hAnsi="Arial" w:cs="Arial" w:hint="eastAsia"/>
                      <w:b/>
                      <w:bCs/>
                      <w:color w:val="FF0000"/>
                      <w:sz w:val="22"/>
                      <w:szCs w:val="22"/>
                      <w:lang w:eastAsia="ja-JP"/>
                    </w:rPr>
                    <w:t>200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27CC84F1" w14:textId="77777777" w:rsidR="00394DDB" w:rsidRPr="00394DDB" w:rsidRDefault="00394DDB" w:rsidP="00394DDB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394DDB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3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6C14D06A" w14:textId="77777777" w:rsidR="00394DDB" w:rsidRPr="00394DDB" w:rsidRDefault="00394DDB" w:rsidP="00394DDB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394DDB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5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758C5B8E" w14:textId="77777777" w:rsidR="00394DDB" w:rsidRPr="00394DDB" w:rsidRDefault="00394DDB" w:rsidP="00394DDB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394DDB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10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24A149C1" w14:textId="77777777" w:rsidR="00394DDB" w:rsidRPr="00394DDB" w:rsidRDefault="00394DDB" w:rsidP="00394DDB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394DDB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14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5A972BA2" w14:textId="77777777" w:rsidR="00394DDB" w:rsidRPr="00394DDB" w:rsidRDefault="00394DDB" w:rsidP="00394DDB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394DDB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19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7471BA5E" w14:textId="77777777" w:rsidR="00394DDB" w:rsidRPr="00394DDB" w:rsidRDefault="00394DDB" w:rsidP="00394DDB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394DDB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22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4A07A428" w14:textId="77777777" w:rsidR="00394DDB" w:rsidRPr="00394DDB" w:rsidRDefault="00394DDB" w:rsidP="00394DDB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394DDB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27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22315DB0" w14:textId="77777777" w:rsidR="00394DDB" w:rsidRPr="00394DDB" w:rsidRDefault="00394DDB" w:rsidP="00394DDB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394DDB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31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5AE3E388" w14:textId="77777777" w:rsidR="00394DDB" w:rsidRPr="00394DDB" w:rsidRDefault="00394DDB" w:rsidP="00394DDB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394DDB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33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739CB3E4" w14:textId="77777777" w:rsidR="00394DDB" w:rsidRPr="00394DDB" w:rsidRDefault="00394DDB" w:rsidP="00394DDB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394DDB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39</w:t>
                  </w:r>
                </w:p>
              </w:tc>
            </w:tr>
            <w:tr w:rsidR="00394DDB" w:rsidRPr="00394DDB" w14:paraId="388E37C3" w14:textId="77777777" w:rsidTr="00394DDB">
              <w:trPr>
                <w:trHeight w:val="290"/>
                <w:jc w:val="center"/>
              </w:trPr>
              <w:tc>
                <w:tcPr>
                  <w:tcW w:w="6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7D831CEE" w14:textId="77777777" w:rsidR="00394DDB" w:rsidRPr="00394DDB" w:rsidRDefault="00394DDB" w:rsidP="00394DDB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394DDB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41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29F9D34B" w14:textId="77777777" w:rsidR="00394DDB" w:rsidRPr="00394DDB" w:rsidRDefault="00394DDB" w:rsidP="00394DDB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394DDB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47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702BAF3F" w14:textId="77777777" w:rsidR="00394DDB" w:rsidRPr="00394DDB" w:rsidRDefault="00394DDB" w:rsidP="00394DDB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394DDB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49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56EEFD45" w14:textId="77777777" w:rsidR="00394DDB" w:rsidRPr="00394DDB" w:rsidRDefault="00394DDB" w:rsidP="00394DDB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394DDB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54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297723CC" w14:textId="77777777" w:rsidR="00394DDB" w:rsidRPr="00394DDB" w:rsidRDefault="00394DDB" w:rsidP="00394DDB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394DDB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57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5AA519E1" w14:textId="77777777" w:rsidR="00394DDB" w:rsidRPr="00394DDB" w:rsidRDefault="00394DDB" w:rsidP="00394DDB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394DDB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59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0ADEC59A" w14:textId="77777777" w:rsidR="00394DDB" w:rsidRPr="00394DDB" w:rsidRDefault="00394DDB" w:rsidP="00394DDB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394DDB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61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1F4F57E6" w14:textId="77777777" w:rsidR="00394DDB" w:rsidRPr="00394DDB" w:rsidRDefault="00394DDB" w:rsidP="00394DDB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394DDB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64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41EBD9D0" w14:textId="77777777" w:rsidR="00394DDB" w:rsidRPr="00394DDB" w:rsidRDefault="00394DDB" w:rsidP="00394DDB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394DDB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68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100FD070" w14:textId="77777777" w:rsidR="00394DDB" w:rsidRPr="00394DDB" w:rsidRDefault="00394DDB" w:rsidP="00394DDB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394DDB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73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49BC244A" w14:textId="77777777" w:rsidR="00394DDB" w:rsidRPr="00394DDB" w:rsidRDefault="00394DDB" w:rsidP="00394DDB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394DDB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77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51C90F49" w14:textId="77777777" w:rsidR="00394DDB" w:rsidRPr="00394DDB" w:rsidRDefault="00394DDB" w:rsidP="00394DDB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394DDB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79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295C4CA5" w14:textId="77777777" w:rsidR="00394DDB" w:rsidRPr="00394DDB" w:rsidRDefault="00394DDB" w:rsidP="00394DDB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394DDB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81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54F529B6" w14:textId="77777777" w:rsidR="00394DDB" w:rsidRPr="00394DDB" w:rsidRDefault="00394DDB" w:rsidP="00394DDB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394DDB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83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5C4E07CD" w14:textId="77777777" w:rsidR="00394DDB" w:rsidRPr="00394DDB" w:rsidRDefault="00394DDB" w:rsidP="00394DDB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394DDB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87</w:t>
                  </w:r>
                </w:p>
              </w:tc>
            </w:tr>
            <w:tr w:rsidR="00394DDB" w:rsidRPr="00394DDB" w14:paraId="222B03FF" w14:textId="77777777" w:rsidTr="00394DDB">
              <w:trPr>
                <w:trHeight w:val="290"/>
                <w:jc w:val="center"/>
              </w:trPr>
              <w:tc>
                <w:tcPr>
                  <w:tcW w:w="6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42FE0A15" w14:textId="77777777" w:rsidR="00394DDB" w:rsidRPr="00394DDB" w:rsidRDefault="00394DDB" w:rsidP="00394DDB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394DDB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95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26D5A418" w14:textId="77777777" w:rsidR="00394DDB" w:rsidRPr="00394DDB" w:rsidRDefault="00394DDB" w:rsidP="00394DDB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394DDB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97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6D04E5BD" w14:textId="77777777" w:rsidR="00394DDB" w:rsidRPr="00394DDB" w:rsidRDefault="00394DDB" w:rsidP="00394DDB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394DDB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99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6FEE6643" w14:textId="77777777" w:rsidR="00394DDB" w:rsidRPr="00394DDB" w:rsidRDefault="00394DDB" w:rsidP="00394DDB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394DDB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101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27D61A0B" w14:textId="77777777" w:rsidR="00394DDB" w:rsidRPr="00394DDB" w:rsidRDefault="00394DDB" w:rsidP="00394DDB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394DDB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103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5BB1DBA8" w14:textId="77777777" w:rsidR="00394DDB" w:rsidRPr="00394DDB" w:rsidRDefault="00394DDB" w:rsidP="00394DDB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394DDB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106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514496B2" w14:textId="77777777" w:rsidR="00394DDB" w:rsidRPr="00394DDB" w:rsidRDefault="00394DDB" w:rsidP="00394DDB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394DDB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115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4F55FC43" w14:textId="77777777" w:rsidR="00394DDB" w:rsidRPr="00394DDB" w:rsidRDefault="00394DDB" w:rsidP="00394DDB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394DDB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117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30BB68C3" w14:textId="77777777" w:rsidR="00394DDB" w:rsidRPr="00394DDB" w:rsidRDefault="00394DDB" w:rsidP="00394DDB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394DDB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119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20AED330" w14:textId="77777777" w:rsidR="00394DDB" w:rsidRPr="00394DDB" w:rsidRDefault="00394DDB" w:rsidP="00394DDB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394DDB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121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6DE8A3D0" w14:textId="77777777" w:rsidR="00394DDB" w:rsidRPr="00394DDB" w:rsidRDefault="00394DDB" w:rsidP="00394DDB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394DDB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123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10E1586E" w14:textId="77777777" w:rsidR="00394DDB" w:rsidRPr="00394DDB" w:rsidRDefault="00394DDB" w:rsidP="00394DDB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394DDB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125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300A1CCC" w14:textId="77777777" w:rsidR="00394DDB" w:rsidRPr="00394DDB" w:rsidRDefault="00394DDB" w:rsidP="00394DDB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394DDB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138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0EFF97BA" w14:textId="77777777" w:rsidR="00394DDB" w:rsidRPr="00394DDB" w:rsidRDefault="00394DDB" w:rsidP="00394DDB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394DDB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144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7E6C7755" w14:textId="77777777" w:rsidR="00394DDB" w:rsidRPr="00394DDB" w:rsidRDefault="00394DDB" w:rsidP="00394DDB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394DDB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157</w:t>
                  </w:r>
                </w:p>
              </w:tc>
            </w:tr>
            <w:tr w:rsidR="00394DDB" w:rsidRPr="00394DDB" w14:paraId="0225850E" w14:textId="77777777" w:rsidTr="00394DDB">
              <w:trPr>
                <w:trHeight w:val="290"/>
                <w:jc w:val="center"/>
              </w:trPr>
              <w:tc>
                <w:tcPr>
                  <w:tcW w:w="6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67451ABC" w14:textId="77777777" w:rsidR="00394DDB" w:rsidRPr="00394DDB" w:rsidRDefault="00394DDB" w:rsidP="00394DDB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394DDB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163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611F9AFA" w14:textId="77777777" w:rsidR="00394DDB" w:rsidRPr="00394DDB" w:rsidRDefault="00394DDB" w:rsidP="00394DDB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394DDB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179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14894C41" w14:textId="77777777" w:rsidR="00394DDB" w:rsidRPr="00394DDB" w:rsidRDefault="00394DDB" w:rsidP="00394DDB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394DDB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182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723F0E83" w14:textId="77777777" w:rsidR="00394DDB" w:rsidRPr="00394DDB" w:rsidRDefault="00394DDB" w:rsidP="00394DDB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394DDB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199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781C9A91" w14:textId="77777777" w:rsidR="00394DDB" w:rsidRPr="00394DDB" w:rsidRDefault="00394DDB" w:rsidP="00394DDB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394DDB">
                    <w:rPr>
                      <w:rFonts w:ascii="Arial" w:eastAsia="MS Mincho" w:hAnsi="Arial" w:cs="Arial" w:hint="eastAsia"/>
                      <w:b/>
                      <w:bCs/>
                      <w:color w:val="FF0000"/>
                      <w:sz w:val="22"/>
                      <w:szCs w:val="22"/>
                      <w:lang w:eastAsia="ja-JP"/>
                    </w:rPr>
                    <w:t>201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7C62AAED" w14:textId="77777777" w:rsidR="00394DDB" w:rsidRPr="00394DDB" w:rsidRDefault="00394DDB" w:rsidP="00394DDB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394DDB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6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704448D8" w14:textId="77777777" w:rsidR="00394DDB" w:rsidRPr="00394DDB" w:rsidRDefault="00394DDB" w:rsidP="00394DDB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394DDB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11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06AB8554" w14:textId="77777777" w:rsidR="00394DDB" w:rsidRPr="00394DDB" w:rsidRDefault="00394DDB" w:rsidP="00394DDB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394DDB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15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7D26888E" w14:textId="77777777" w:rsidR="00394DDB" w:rsidRPr="00394DDB" w:rsidRDefault="00394DDB" w:rsidP="00394DDB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394DDB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23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4A51B3C2" w14:textId="77777777" w:rsidR="00394DDB" w:rsidRPr="00394DDB" w:rsidRDefault="00394DDB" w:rsidP="00394DDB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394DDB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34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3B6A0333" w14:textId="77777777" w:rsidR="00394DDB" w:rsidRPr="00394DDB" w:rsidRDefault="00394DDB" w:rsidP="00394DDB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394DDB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42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6D09A0AE" w14:textId="77777777" w:rsidR="00394DDB" w:rsidRPr="00394DDB" w:rsidRDefault="00394DDB" w:rsidP="00394DDB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394DDB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50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2566154B" w14:textId="77777777" w:rsidR="00394DDB" w:rsidRPr="00394DDB" w:rsidRDefault="00394DDB" w:rsidP="00394DDB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394DDB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69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584BAF3E" w14:textId="77777777" w:rsidR="00394DDB" w:rsidRPr="00394DDB" w:rsidRDefault="00394DDB" w:rsidP="00394DDB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394DDB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74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6A8EC4EC" w14:textId="77777777" w:rsidR="00394DDB" w:rsidRPr="00394DDB" w:rsidRDefault="00394DDB" w:rsidP="00394DDB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394DDB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84</w:t>
                  </w:r>
                </w:p>
              </w:tc>
            </w:tr>
            <w:tr w:rsidR="00394DDB" w:rsidRPr="00394DDB" w14:paraId="18771BEF" w14:textId="77777777" w:rsidTr="00394DDB">
              <w:trPr>
                <w:trHeight w:val="290"/>
                <w:jc w:val="center"/>
              </w:trPr>
              <w:tc>
                <w:tcPr>
                  <w:tcW w:w="6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746E0C1A" w14:textId="77777777" w:rsidR="00394DDB" w:rsidRPr="00394DDB" w:rsidRDefault="00394DDB" w:rsidP="00394DDB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394DDB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88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3CD32D1F" w14:textId="77777777" w:rsidR="00394DDB" w:rsidRPr="00394DDB" w:rsidRDefault="00394DDB" w:rsidP="00394DDB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394DDB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107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0C76C96B" w14:textId="77777777" w:rsidR="00394DDB" w:rsidRPr="00394DDB" w:rsidRDefault="00394DDB" w:rsidP="00394DDB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394DDB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126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4419C877" w14:textId="77777777" w:rsidR="00394DDB" w:rsidRPr="00394DDB" w:rsidRDefault="00394DDB" w:rsidP="00394DDB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394DDB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139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2C2C58B8" w14:textId="77777777" w:rsidR="00394DDB" w:rsidRPr="00394DDB" w:rsidRDefault="00394DDB" w:rsidP="00394DDB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394DDB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145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3C545C5E" w14:textId="77777777" w:rsidR="00394DDB" w:rsidRPr="00394DDB" w:rsidRDefault="00394DDB" w:rsidP="00394DDB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394DDB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158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0B684D9B" w14:textId="77777777" w:rsidR="00394DDB" w:rsidRPr="00394DDB" w:rsidRDefault="00394DDB" w:rsidP="00394DDB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394DDB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164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3B75E36A" w14:textId="77777777" w:rsidR="00394DDB" w:rsidRPr="00394DDB" w:rsidRDefault="00394DDB" w:rsidP="00394DDB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394DDB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183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34A22483" w14:textId="77777777" w:rsidR="00394DDB" w:rsidRPr="00394DDB" w:rsidRDefault="00394DDB" w:rsidP="00394DDB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394DDB">
                    <w:rPr>
                      <w:rFonts w:ascii="Arial" w:eastAsia="MS Mincho" w:hAnsi="Arial" w:cs="Arial" w:hint="eastAsia"/>
                      <w:b/>
                      <w:bCs/>
                      <w:color w:val="FF0000"/>
                      <w:sz w:val="22"/>
                      <w:szCs w:val="22"/>
                      <w:lang w:eastAsia="ja-JP"/>
                    </w:rPr>
                    <w:t>202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4B5F889C" w14:textId="77777777" w:rsidR="00394DDB" w:rsidRPr="00394DDB" w:rsidRDefault="00394DDB" w:rsidP="00394DDB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394DDB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7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2B08AC67" w14:textId="77777777" w:rsidR="00394DDB" w:rsidRPr="00394DDB" w:rsidRDefault="00394DDB" w:rsidP="00394DDB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394DDB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16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06CABC32" w14:textId="77777777" w:rsidR="00394DDB" w:rsidRPr="00394DDB" w:rsidRDefault="00394DDB" w:rsidP="00394DDB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394DDB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24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2AA2764C" w14:textId="77777777" w:rsidR="00394DDB" w:rsidRPr="00394DDB" w:rsidRDefault="00394DDB" w:rsidP="00394DDB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394DDB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35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35A11AED" w14:textId="77777777" w:rsidR="00394DDB" w:rsidRPr="00394DDB" w:rsidRDefault="00394DDB" w:rsidP="00394DDB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394DDB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43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0092BD5C" w14:textId="77777777" w:rsidR="00394DDB" w:rsidRPr="00394DDB" w:rsidRDefault="00394DDB" w:rsidP="00394DDB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394DDB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70</w:t>
                  </w:r>
                </w:p>
              </w:tc>
            </w:tr>
            <w:tr w:rsidR="00394DDB" w:rsidRPr="00394DDB" w14:paraId="1B103C48" w14:textId="77777777" w:rsidTr="00394DDB">
              <w:trPr>
                <w:trHeight w:val="290"/>
                <w:jc w:val="center"/>
              </w:trPr>
              <w:tc>
                <w:tcPr>
                  <w:tcW w:w="6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2C776B6E" w14:textId="77777777" w:rsidR="00394DDB" w:rsidRPr="00394DDB" w:rsidRDefault="00394DDB" w:rsidP="00394DDB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394DDB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75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7C612480" w14:textId="77777777" w:rsidR="00394DDB" w:rsidRPr="00394DDB" w:rsidRDefault="00394DDB" w:rsidP="00394DDB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394DDB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85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35C23A46" w14:textId="77777777" w:rsidR="00394DDB" w:rsidRPr="00394DDB" w:rsidRDefault="00394DDB" w:rsidP="00394DDB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394DDB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89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77426392" w14:textId="77777777" w:rsidR="00394DDB" w:rsidRPr="00394DDB" w:rsidRDefault="00394DDB" w:rsidP="00394DDB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394DDB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108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48F2D791" w14:textId="77777777" w:rsidR="00394DDB" w:rsidRPr="00394DDB" w:rsidRDefault="00394DDB" w:rsidP="00394DDB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394DDB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127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2744B55C" w14:textId="77777777" w:rsidR="00394DDB" w:rsidRPr="00394DDB" w:rsidRDefault="00394DDB" w:rsidP="00394DDB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394DDB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140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11EE628A" w14:textId="77777777" w:rsidR="00394DDB" w:rsidRPr="00394DDB" w:rsidRDefault="00394DDB" w:rsidP="00394DDB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394DDB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146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014712FE" w14:textId="77777777" w:rsidR="00394DDB" w:rsidRPr="00394DDB" w:rsidRDefault="00394DDB" w:rsidP="00394DDB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394DDB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159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1EB038FF" w14:textId="77777777" w:rsidR="00394DDB" w:rsidRPr="00394DDB" w:rsidRDefault="00394DDB" w:rsidP="00394DDB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394DDB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165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6987543E" w14:textId="77777777" w:rsidR="00394DDB" w:rsidRPr="00394DDB" w:rsidRDefault="00394DDB" w:rsidP="00394DDB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394DDB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184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07B7D06A" w14:textId="77777777" w:rsidR="00394DDB" w:rsidRPr="00394DDB" w:rsidRDefault="00394DDB" w:rsidP="00394DDB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394DDB">
                    <w:rPr>
                      <w:rFonts w:ascii="Arial" w:eastAsia="MS Mincho" w:hAnsi="Arial" w:cs="Arial" w:hint="eastAsia"/>
                      <w:b/>
                      <w:bCs/>
                      <w:color w:val="FF0000"/>
                      <w:sz w:val="22"/>
                      <w:szCs w:val="22"/>
                      <w:lang w:eastAsia="ja-JP"/>
                    </w:rPr>
                    <w:t>203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31C3345F" w14:textId="77777777" w:rsidR="00394DDB" w:rsidRPr="00394DDB" w:rsidRDefault="00394DDB" w:rsidP="00394DDB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394DDB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0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28BCED64" w14:textId="77777777" w:rsidR="00394DDB" w:rsidRPr="00394DDB" w:rsidRDefault="00394DDB" w:rsidP="00394DDB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394DDB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8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72EBD6BD" w14:textId="77777777" w:rsidR="00394DDB" w:rsidRPr="00394DDB" w:rsidRDefault="00394DDB" w:rsidP="00394DDB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394DDB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36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5C9A0074" w14:textId="77777777" w:rsidR="00394DDB" w:rsidRPr="00394DDB" w:rsidRDefault="00394DDB" w:rsidP="00394DDB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394DDB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44</w:t>
                  </w:r>
                </w:p>
              </w:tc>
            </w:tr>
            <w:tr w:rsidR="00394DDB" w:rsidRPr="00394DDB" w14:paraId="47812E94" w14:textId="77777777" w:rsidTr="00394DDB">
              <w:trPr>
                <w:trHeight w:val="290"/>
                <w:jc w:val="center"/>
              </w:trPr>
              <w:tc>
                <w:tcPr>
                  <w:tcW w:w="6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58E55D56" w14:textId="77777777" w:rsidR="00394DDB" w:rsidRPr="00394DDB" w:rsidRDefault="00394DDB" w:rsidP="00394DDB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394DDB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71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723A9B82" w14:textId="77777777" w:rsidR="00394DDB" w:rsidRPr="00394DDB" w:rsidRDefault="00394DDB" w:rsidP="00394DDB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394DDB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90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4D6CC050" w14:textId="77777777" w:rsidR="00394DDB" w:rsidRPr="00394DDB" w:rsidRDefault="00394DDB" w:rsidP="00394DDB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394DDB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109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601AA117" w14:textId="77777777" w:rsidR="00394DDB" w:rsidRPr="00394DDB" w:rsidRDefault="00394DDB" w:rsidP="00394DDB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394DDB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128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78A2DC00" w14:textId="77777777" w:rsidR="00394DDB" w:rsidRPr="00394DDB" w:rsidRDefault="00394DDB" w:rsidP="00394DDB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394DDB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147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1ADED461" w14:textId="77777777" w:rsidR="00394DDB" w:rsidRPr="00394DDB" w:rsidRDefault="00394DDB" w:rsidP="00394DDB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394DDB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160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718641C3" w14:textId="77777777" w:rsidR="00394DDB" w:rsidRPr="00394DDB" w:rsidRDefault="00394DDB" w:rsidP="00394DDB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394DDB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166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4695BC57" w14:textId="77777777" w:rsidR="00394DDB" w:rsidRPr="00394DDB" w:rsidRDefault="00394DDB" w:rsidP="00394DDB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394DDB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185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79674206" w14:textId="77777777" w:rsidR="00394DDB" w:rsidRPr="00394DDB" w:rsidRDefault="00394DDB" w:rsidP="00394DDB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394DDB">
                    <w:rPr>
                      <w:rFonts w:ascii="Arial" w:eastAsia="MS Mincho" w:hAnsi="Arial" w:cs="Arial" w:hint="eastAsia"/>
                      <w:b/>
                      <w:bCs/>
                      <w:color w:val="FF0000"/>
                      <w:sz w:val="22"/>
                      <w:szCs w:val="22"/>
                      <w:lang w:eastAsia="ja-JP"/>
                    </w:rPr>
                    <w:t>204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095CDA04" w14:textId="77777777" w:rsidR="00394DDB" w:rsidRPr="00394DDB" w:rsidRDefault="00394DDB" w:rsidP="00394DDB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394DDB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4A248C44" w14:textId="77777777" w:rsidR="00394DDB" w:rsidRPr="00394DDB" w:rsidRDefault="00394DDB" w:rsidP="00394DDB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394DDB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37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7725EB1C" w14:textId="77777777" w:rsidR="00394DDB" w:rsidRPr="00394DDB" w:rsidRDefault="00394DDB" w:rsidP="00394DDB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394DDB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45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04B98C48" w14:textId="77777777" w:rsidR="00394DDB" w:rsidRPr="00394DDB" w:rsidRDefault="00394DDB" w:rsidP="00394DDB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394DDB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91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5D476A6A" w14:textId="77777777" w:rsidR="00394DDB" w:rsidRPr="00394DDB" w:rsidRDefault="00394DDB" w:rsidP="00394DDB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394DDB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110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17CA508F" w14:textId="77777777" w:rsidR="00394DDB" w:rsidRPr="00394DDB" w:rsidRDefault="00394DDB" w:rsidP="00394DDB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394DDB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129</w:t>
                  </w:r>
                </w:p>
              </w:tc>
            </w:tr>
            <w:tr w:rsidR="00394DDB" w:rsidRPr="00394DDB" w14:paraId="2E040BDF" w14:textId="77777777" w:rsidTr="00394DDB">
              <w:trPr>
                <w:trHeight w:val="290"/>
                <w:jc w:val="center"/>
              </w:trPr>
              <w:tc>
                <w:tcPr>
                  <w:tcW w:w="6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41E4B92F" w14:textId="77777777" w:rsidR="00394DDB" w:rsidRPr="00394DDB" w:rsidRDefault="00394DDB" w:rsidP="00394DDB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394DDB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148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7EA11C9B" w14:textId="77777777" w:rsidR="00394DDB" w:rsidRPr="00394DDB" w:rsidRDefault="00394DDB" w:rsidP="00394DDB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394DDB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161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05D37307" w14:textId="77777777" w:rsidR="00394DDB" w:rsidRPr="00394DDB" w:rsidRDefault="00394DDB" w:rsidP="00394DDB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394DDB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167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1BF08BAB" w14:textId="77777777" w:rsidR="00394DDB" w:rsidRPr="00394DDB" w:rsidRDefault="00394DDB" w:rsidP="00394DDB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394DDB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186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762AD478" w14:textId="77777777" w:rsidR="00394DDB" w:rsidRPr="00394DDB" w:rsidRDefault="00394DDB" w:rsidP="00394DDB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394DDB">
                    <w:rPr>
                      <w:rFonts w:ascii="Arial" w:eastAsia="MS Mincho" w:hAnsi="Arial" w:cs="Arial" w:hint="eastAsia"/>
                      <w:b/>
                      <w:bCs/>
                      <w:color w:val="FF0000"/>
                      <w:sz w:val="22"/>
                      <w:szCs w:val="22"/>
                      <w:lang w:eastAsia="ja-JP"/>
                    </w:rPr>
                    <w:t>205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6425E605" w14:textId="77777777" w:rsidR="00394DDB" w:rsidRPr="00394DDB" w:rsidRDefault="00394DDB" w:rsidP="00394DDB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394DDB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92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1CF63359" w14:textId="77777777" w:rsidR="00394DDB" w:rsidRPr="00394DDB" w:rsidRDefault="00394DDB" w:rsidP="00394DDB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394DDB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111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2C1C9588" w14:textId="77777777" w:rsidR="00394DDB" w:rsidRPr="00394DDB" w:rsidRDefault="00394DDB" w:rsidP="00394DDB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394DDB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112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5FA13EB9" w14:textId="77777777" w:rsidR="00394DDB" w:rsidRPr="00394DDB" w:rsidRDefault="00394DDB" w:rsidP="00394DDB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394DDB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113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47F02183" w14:textId="77777777" w:rsidR="00394DDB" w:rsidRPr="00394DDB" w:rsidRDefault="00394DDB" w:rsidP="00394DDB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394DDB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130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6242846A" w14:textId="77777777" w:rsidR="00394DDB" w:rsidRPr="00394DDB" w:rsidRDefault="00394DDB" w:rsidP="00394DDB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394DDB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131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2CDED0F1" w14:textId="77777777" w:rsidR="00394DDB" w:rsidRPr="00394DDB" w:rsidRDefault="00394DDB" w:rsidP="00394DDB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394DDB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132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7B027FBE" w14:textId="77777777" w:rsidR="00394DDB" w:rsidRPr="00394DDB" w:rsidRDefault="00394DDB" w:rsidP="00394DDB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394DDB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133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29EBA631" w14:textId="77777777" w:rsidR="00394DDB" w:rsidRPr="00394DDB" w:rsidRDefault="00394DDB" w:rsidP="00394DDB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394DDB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134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50537D8B" w14:textId="77777777" w:rsidR="00394DDB" w:rsidRPr="00394DDB" w:rsidRDefault="00394DDB" w:rsidP="00394DDB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394DDB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149</w:t>
                  </w:r>
                </w:p>
              </w:tc>
            </w:tr>
            <w:tr w:rsidR="00394DDB" w:rsidRPr="00394DDB" w14:paraId="54DD71CE" w14:textId="77777777" w:rsidTr="00394DDB">
              <w:trPr>
                <w:trHeight w:val="290"/>
                <w:jc w:val="center"/>
              </w:trPr>
              <w:tc>
                <w:tcPr>
                  <w:tcW w:w="6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6C4843B3" w14:textId="77777777" w:rsidR="00394DDB" w:rsidRPr="00394DDB" w:rsidRDefault="00394DDB" w:rsidP="00394DDB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394DDB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150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2B5A1421" w14:textId="77777777" w:rsidR="00394DDB" w:rsidRPr="00394DDB" w:rsidRDefault="00394DDB" w:rsidP="00394DDB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394DDB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151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39C2F142" w14:textId="77777777" w:rsidR="00394DDB" w:rsidRPr="00394DDB" w:rsidRDefault="00394DDB" w:rsidP="00394DDB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394DDB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152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06AE3E75" w14:textId="77777777" w:rsidR="00394DDB" w:rsidRPr="00394DDB" w:rsidRDefault="00394DDB" w:rsidP="00394DDB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394DDB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153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659EBAEF" w14:textId="77777777" w:rsidR="00394DDB" w:rsidRPr="00394DDB" w:rsidRDefault="00394DDB" w:rsidP="00394DDB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394DDB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154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15765804" w14:textId="77777777" w:rsidR="00394DDB" w:rsidRPr="00394DDB" w:rsidRDefault="00394DDB" w:rsidP="00394DDB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394DDB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155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781B4839" w14:textId="77777777" w:rsidR="00394DDB" w:rsidRPr="00394DDB" w:rsidRDefault="00394DDB" w:rsidP="00394DDB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394DDB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168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49AEAA71" w14:textId="77777777" w:rsidR="00394DDB" w:rsidRPr="00394DDB" w:rsidRDefault="00394DDB" w:rsidP="00394DDB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394DDB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169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4CCD94EE" w14:textId="77777777" w:rsidR="00394DDB" w:rsidRPr="00394DDB" w:rsidRDefault="00394DDB" w:rsidP="00394DDB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394DDB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170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05D74D2D" w14:textId="77777777" w:rsidR="00394DDB" w:rsidRPr="00394DDB" w:rsidRDefault="00394DDB" w:rsidP="00394DDB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394DDB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171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2FB85B3D" w14:textId="77777777" w:rsidR="00394DDB" w:rsidRPr="00394DDB" w:rsidRDefault="00394DDB" w:rsidP="00394DDB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394DDB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172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4E910D39" w14:textId="77777777" w:rsidR="00394DDB" w:rsidRPr="00394DDB" w:rsidRDefault="00394DDB" w:rsidP="00394DDB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394DDB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173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2DB52A49" w14:textId="77777777" w:rsidR="00394DDB" w:rsidRPr="00394DDB" w:rsidRDefault="00394DDB" w:rsidP="00394DDB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394DDB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174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1A23FF8C" w14:textId="77777777" w:rsidR="00394DDB" w:rsidRPr="00394DDB" w:rsidRDefault="00394DDB" w:rsidP="00394DDB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394DDB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175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720F6D35" w14:textId="77777777" w:rsidR="00394DDB" w:rsidRPr="00394DDB" w:rsidRDefault="00394DDB" w:rsidP="00394DDB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394DDB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176</w:t>
                  </w:r>
                </w:p>
              </w:tc>
            </w:tr>
            <w:tr w:rsidR="00394DDB" w:rsidRPr="00394DDB" w14:paraId="53C171B1" w14:textId="77777777" w:rsidTr="00394DDB">
              <w:trPr>
                <w:trHeight w:val="290"/>
                <w:jc w:val="center"/>
              </w:trPr>
              <w:tc>
                <w:tcPr>
                  <w:tcW w:w="6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4E63C6B9" w14:textId="77777777" w:rsidR="00394DDB" w:rsidRPr="00394DDB" w:rsidRDefault="00394DDB" w:rsidP="00394DDB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394DDB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187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64CB8DB5" w14:textId="77777777" w:rsidR="00394DDB" w:rsidRPr="00394DDB" w:rsidRDefault="00394DDB" w:rsidP="00394DDB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394DDB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188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7008452C" w14:textId="77777777" w:rsidR="00394DDB" w:rsidRPr="00394DDB" w:rsidRDefault="00394DDB" w:rsidP="00394DDB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394DDB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189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0852A2D2" w14:textId="77777777" w:rsidR="00394DDB" w:rsidRPr="00394DDB" w:rsidRDefault="00394DDB" w:rsidP="00394DDB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394DDB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190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653D131A" w14:textId="77777777" w:rsidR="00394DDB" w:rsidRPr="00394DDB" w:rsidRDefault="00394DDB" w:rsidP="00394DDB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394DDB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191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7312AADA" w14:textId="77777777" w:rsidR="00394DDB" w:rsidRPr="00394DDB" w:rsidRDefault="00394DDB" w:rsidP="00394DDB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394DDB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192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2E31684E" w14:textId="77777777" w:rsidR="00394DDB" w:rsidRPr="00394DDB" w:rsidRDefault="00394DDB" w:rsidP="00394DDB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394DDB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193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387B3C99" w14:textId="77777777" w:rsidR="00394DDB" w:rsidRPr="00394DDB" w:rsidRDefault="00394DDB" w:rsidP="00394DDB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394DDB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194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6AD07F43" w14:textId="77777777" w:rsidR="00394DDB" w:rsidRPr="00394DDB" w:rsidRDefault="00394DDB" w:rsidP="00394DDB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394DDB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195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5BAF2AB2" w14:textId="77777777" w:rsidR="00394DDB" w:rsidRPr="00394DDB" w:rsidRDefault="00394DDB" w:rsidP="00394DDB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394DDB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196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6A05C428" w14:textId="77777777" w:rsidR="00394DDB" w:rsidRPr="00394DDB" w:rsidRDefault="00394DDB" w:rsidP="00394DDB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  <w:r w:rsidRPr="00394DDB">
                    <w:rPr>
                      <w:rFonts w:ascii="Arial" w:eastAsia="MS Mincho" w:hAnsi="Arial" w:cs="Arial" w:hint="eastAsia"/>
                      <w:sz w:val="22"/>
                      <w:szCs w:val="22"/>
                      <w:lang w:eastAsia="ja-JP"/>
                    </w:rPr>
                    <w:t>197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7A431608" w14:textId="77777777" w:rsidR="00394DDB" w:rsidRPr="00394DDB" w:rsidRDefault="00394DDB" w:rsidP="00394DDB">
                  <w:pPr>
                    <w:spacing w:after="0"/>
                    <w:jc w:val="both"/>
                    <w:rPr>
                      <w:rFonts w:ascii="Arial" w:eastAsia="MS Mincho" w:hAnsi="Arial" w:cs="Arial"/>
                      <w:color w:val="FF0000"/>
                      <w:sz w:val="22"/>
                      <w:szCs w:val="22"/>
                      <w:lang w:eastAsia="ja-JP"/>
                    </w:rPr>
                  </w:pPr>
                  <w:r w:rsidRPr="00394DDB">
                    <w:rPr>
                      <w:rFonts w:ascii="Arial" w:eastAsia="MS Mincho" w:hAnsi="Arial" w:cs="Arial" w:hint="eastAsia"/>
                      <w:b/>
                      <w:bCs/>
                      <w:color w:val="FF0000"/>
                      <w:sz w:val="22"/>
                      <w:szCs w:val="22"/>
                      <w:lang w:eastAsia="ja-JP"/>
                    </w:rPr>
                    <w:t>206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7AB1397F" w14:textId="77777777" w:rsidR="00394DDB" w:rsidRPr="00394DDB" w:rsidRDefault="00394DDB" w:rsidP="00394DDB">
                  <w:pPr>
                    <w:spacing w:after="0"/>
                    <w:jc w:val="both"/>
                    <w:rPr>
                      <w:rFonts w:ascii="Arial" w:eastAsia="MS Mincho" w:hAnsi="Arial" w:cs="Arial"/>
                      <w:color w:val="FF0000"/>
                      <w:sz w:val="22"/>
                      <w:szCs w:val="22"/>
                      <w:lang w:eastAsia="ja-JP"/>
                    </w:rPr>
                  </w:pPr>
                  <w:r w:rsidRPr="00394DDB">
                    <w:rPr>
                      <w:rFonts w:ascii="Arial" w:eastAsia="MS Mincho" w:hAnsi="Arial" w:cs="Arial" w:hint="eastAsia"/>
                      <w:b/>
                      <w:bCs/>
                      <w:color w:val="FF0000"/>
                      <w:sz w:val="22"/>
                      <w:szCs w:val="22"/>
                      <w:lang w:eastAsia="ja-JP"/>
                    </w:rPr>
                    <w:t>207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7BF7C26E" w14:textId="77777777" w:rsidR="00394DDB" w:rsidRPr="00394DDB" w:rsidRDefault="00394DDB" w:rsidP="00394DDB">
                  <w:pPr>
                    <w:spacing w:after="0"/>
                    <w:jc w:val="both"/>
                    <w:rPr>
                      <w:rFonts w:ascii="Arial" w:eastAsia="MS Mincho" w:hAnsi="Arial" w:cs="Arial"/>
                      <w:color w:val="FF0000"/>
                      <w:sz w:val="22"/>
                      <w:szCs w:val="22"/>
                      <w:lang w:eastAsia="ja-JP"/>
                    </w:rPr>
                  </w:pPr>
                  <w:r w:rsidRPr="00394DDB">
                    <w:rPr>
                      <w:rFonts w:ascii="Arial" w:eastAsia="MS Mincho" w:hAnsi="Arial" w:cs="Arial" w:hint="eastAsia"/>
                      <w:b/>
                      <w:bCs/>
                      <w:color w:val="FF0000"/>
                      <w:sz w:val="22"/>
                      <w:szCs w:val="22"/>
                      <w:lang w:eastAsia="ja-JP"/>
                    </w:rPr>
                    <w:t>208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6AEAFB8E" w14:textId="77777777" w:rsidR="00394DDB" w:rsidRPr="00394DDB" w:rsidRDefault="00394DDB" w:rsidP="00394DDB">
                  <w:pPr>
                    <w:spacing w:after="0"/>
                    <w:jc w:val="both"/>
                    <w:rPr>
                      <w:rFonts w:ascii="Arial" w:eastAsia="MS Mincho" w:hAnsi="Arial" w:cs="Arial"/>
                      <w:color w:val="FF0000"/>
                      <w:sz w:val="22"/>
                      <w:szCs w:val="22"/>
                      <w:lang w:eastAsia="ja-JP"/>
                    </w:rPr>
                  </w:pPr>
                  <w:r w:rsidRPr="00394DDB">
                    <w:rPr>
                      <w:rFonts w:ascii="Arial" w:eastAsia="MS Mincho" w:hAnsi="Arial" w:cs="Arial" w:hint="eastAsia"/>
                      <w:b/>
                      <w:bCs/>
                      <w:color w:val="FF0000"/>
                      <w:sz w:val="22"/>
                      <w:szCs w:val="22"/>
                      <w:lang w:eastAsia="ja-JP"/>
                    </w:rPr>
                    <w:t>209</w:t>
                  </w:r>
                </w:p>
              </w:tc>
            </w:tr>
            <w:tr w:rsidR="00394DDB" w:rsidRPr="00394DDB" w14:paraId="7DAD9FFB" w14:textId="77777777" w:rsidTr="00394DDB">
              <w:trPr>
                <w:trHeight w:val="290"/>
                <w:jc w:val="center"/>
              </w:trPr>
              <w:tc>
                <w:tcPr>
                  <w:tcW w:w="6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3F337DED" w14:textId="77777777" w:rsidR="00394DDB" w:rsidRPr="00394DDB" w:rsidRDefault="00394DDB" w:rsidP="00394DDB">
                  <w:pPr>
                    <w:spacing w:after="0"/>
                    <w:jc w:val="both"/>
                    <w:rPr>
                      <w:rFonts w:ascii="Arial" w:eastAsia="MS Mincho" w:hAnsi="Arial" w:cs="Arial"/>
                      <w:color w:val="FF0000"/>
                      <w:sz w:val="22"/>
                      <w:szCs w:val="22"/>
                      <w:lang w:eastAsia="ja-JP"/>
                    </w:rPr>
                  </w:pPr>
                  <w:r w:rsidRPr="00394DDB">
                    <w:rPr>
                      <w:rFonts w:ascii="Arial" w:eastAsia="MS Mincho" w:hAnsi="Arial" w:cs="Arial" w:hint="eastAsia"/>
                      <w:b/>
                      <w:bCs/>
                      <w:color w:val="FF0000"/>
                      <w:sz w:val="22"/>
                      <w:szCs w:val="22"/>
                      <w:lang w:eastAsia="ja-JP"/>
                    </w:rPr>
                    <w:t>210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3572B2C8" w14:textId="77777777" w:rsidR="00394DDB" w:rsidRPr="00394DDB" w:rsidRDefault="00394DDB" w:rsidP="00394DDB">
                  <w:pPr>
                    <w:spacing w:after="0"/>
                    <w:jc w:val="both"/>
                    <w:rPr>
                      <w:rFonts w:ascii="Arial" w:eastAsia="MS Mincho" w:hAnsi="Arial" w:cs="Arial"/>
                      <w:color w:val="FF0000"/>
                      <w:sz w:val="22"/>
                      <w:szCs w:val="22"/>
                      <w:lang w:eastAsia="ja-JP"/>
                    </w:rPr>
                  </w:pPr>
                  <w:r w:rsidRPr="00394DDB">
                    <w:rPr>
                      <w:rFonts w:ascii="Arial" w:eastAsia="MS Mincho" w:hAnsi="Arial" w:cs="Arial" w:hint="eastAsia"/>
                      <w:b/>
                      <w:bCs/>
                      <w:color w:val="FF0000"/>
                      <w:sz w:val="22"/>
                      <w:szCs w:val="22"/>
                      <w:lang w:eastAsia="ja-JP"/>
                    </w:rPr>
                    <w:t>211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0C4179A7" w14:textId="77777777" w:rsidR="00394DDB" w:rsidRPr="00394DDB" w:rsidRDefault="00394DDB" w:rsidP="00394DDB">
                  <w:pPr>
                    <w:spacing w:after="0"/>
                    <w:jc w:val="both"/>
                    <w:rPr>
                      <w:rFonts w:ascii="Arial" w:eastAsia="MS Mincho" w:hAnsi="Arial" w:cs="Arial"/>
                      <w:color w:val="FF0000"/>
                      <w:sz w:val="22"/>
                      <w:szCs w:val="22"/>
                      <w:lang w:eastAsia="ja-JP"/>
                    </w:rPr>
                  </w:pPr>
                  <w:r w:rsidRPr="00394DDB">
                    <w:rPr>
                      <w:rFonts w:ascii="Arial" w:eastAsia="MS Mincho" w:hAnsi="Arial" w:cs="Arial" w:hint="eastAsia"/>
                      <w:b/>
                      <w:bCs/>
                      <w:color w:val="FF0000"/>
                      <w:sz w:val="22"/>
                      <w:szCs w:val="22"/>
                      <w:lang w:eastAsia="ja-JP"/>
                    </w:rPr>
                    <w:t>212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46E4AAB9" w14:textId="77777777" w:rsidR="00394DDB" w:rsidRPr="00394DDB" w:rsidRDefault="00394DDB" w:rsidP="00394DDB">
                  <w:pPr>
                    <w:spacing w:after="0"/>
                    <w:jc w:val="both"/>
                    <w:rPr>
                      <w:rFonts w:ascii="Arial" w:eastAsia="MS Mincho" w:hAnsi="Arial" w:cs="Arial"/>
                      <w:color w:val="FF0000"/>
                      <w:sz w:val="22"/>
                      <w:szCs w:val="22"/>
                      <w:lang w:eastAsia="ja-JP"/>
                    </w:rPr>
                  </w:pPr>
                  <w:r w:rsidRPr="00394DDB">
                    <w:rPr>
                      <w:rFonts w:ascii="Arial" w:eastAsia="MS Mincho" w:hAnsi="Arial" w:cs="Arial" w:hint="eastAsia"/>
                      <w:b/>
                      <w:bCs/>
                      <w:color w:val="FF0000"/>
                      <w:sz w:val="22"/>
                      <w:szCs w:val="22"/>
                      <w:lang w:eastAsia="ja-JP"/>
                    </w:rPr>
                    <w:t>213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4D7657BE" w14:textId="77777777" w:rsidR="00394DDB" w:rsidRPr="00394DDB" w:rsidRDefault="00394DDB" w:rsidP="00394DDB">
                  <w:pPr>
                    <w:spacing w:after="0"/>
                    <w:jc w:val="both"/>
                    <w:rPr>
                      <w:rFonts w:ascii="Arial" w:eastAsia="MS Mincho" w:hAnsi="Arial" w:cs="Arial"/>
                      <w:color w:val="FF0000"/>
                      <w:sz w:val="22"/>
                      <w:szCs w:val="22"/>
                      <w:lang w:eastAsia="ja-JP"/>
                    </w:rPr>
                  </w:pPr>
                  <w:r w:rsidRPr="00394DDB">
                    <w:rPr>
                      <w:rFonts w:ascii="Arial" w:eastAsia="MS Mincho" w:hAnsi="Arial" w:cs="Arial" w:hint="eastAsia"/>
                      <w:b/>
                      <w:bCs/>
                      <w:color w:val="FF0000"/>
                      <w:sz w:val="22"/>
                      <w:szCs w:val="22"/>
                      <w:lang w:eastAsia="ja-JP"/>
                    </w:rPr>
                    <w:t>214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5010FA60" w14:textId="77777777" w:rsidR="00394DDB" w:rsidRPr="00394DDB" w:rsidRDefault="00394DDB" w:rsidP="00394DDB">
                  <w:pPr>
                    <w:spacing w:after="0"/>
                    <w:jc w:val="both"/>
                    <w:rPr>
                      <w:rFonts w:ascii="Arial" w:eastAsia="MS Mincho" w:hAnsi="Arial" w:cs="Arial"/>
                      <w:color w:val="FF0000"/>
                      <w:sz w:val="22"/>
                      <w:szCs w:val="22"/>
                      <w:lang w:eastAsia="ja-JP"/>
                    </w:rPr>
                  </w:pPr>
                  <w:r w:rsidRPr="00394DDB">
                    <w:rPr>
                      <w:rFonts w:ascii="Arial" w:eastAsia="MS Mincho" w:hAnsi="Arial" w:cs="Arial" w:hint="eastAsia"/>
                      <w:b/>
                      <w:bCs/>
                      <w:color w:val="FF0000"/>
                      <w:sz w:val="22"/>
                      <w:szCs w:val="22"/>
                      <w:lang w:eastAsia="ja-JP"/>
                    </w:rPr>
                    <w:t>215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3662135C" w14:textId="77777777" w:rsidR="00394DDB" w:rsidRPr="00394DDB" w:rsidRDefault="00394DDB" w:rsidP="00394DDB">
                  <w:pPr>
                    <w:spacing w:after="0"/>
                    <w:jc w:val="both"/>
                    <w:rPr>
                      <w:rFonts w:ascii="Arial" w:eastAsia="MS Mincho" w:hAnsi="Arial" w:cs="Arial"/>
                      <w:color w:val="FF0000"/>
                      <w:sz w:val="22"/>
                      <w:szCs w:val="22"/>
                      <w:lang w:eastAsia="ja-JP"/>
                    </w:rPr>
                  </w:pPr>
                  <w:r w:rsidRPr="00394DDB">
                    <w:rPr>
                      <w:rFonts w:ascii="Arial" w:eastAsia="MS Mincho" w:hAnsi="Arial" w:cs="Arial" w:hint="eastAsia"/>
                      <w:b/>
                      <w:bCs/>
                      <w:color w:val="FF0000"/>
                      <w:sz w:val="22"/>
                      <w:szCs w:val="22"/>
                      <w:lang w:eastAsia="ja-JP"/>
                    </w:rPr>
                    <w:t>216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6B8D8C22" w14:textId="77777777" w:rsidR="00394DDB" w:rsidRPr="00394DDB" w:rsidRDefault="00394DDB" w:rsidP="00394DDB">
                  <w:pPr>
                    <w:spacing w:after="0"/>
                    <w:jc w:val="both"/>
                    <w:rPr>
                      <w:rFonts w:ascii="Arial" w:eastAsia="MS Mincho" w:hAnsi="Arial" w:cs="Arial"/>
                      <w:color w:val="FF0000"/>
                      <w:sz w:val="22"/>
                      <w:szCs w:val="22"/>
                      <w:lang w:eastAsia="ja-JP"/>
                    </w:rPr>
                  </w:pPr>
                  <w:r w:rsidRPr="00394DDB">
                    <w:rPr>
                      <w:rFonts w:ascii="Arial" w:eastAsia="MS Mincho" w:hAnsi="Arial" w:cs="Arial" w:hint="eastAsia"/>
                      <w:b/>
                      <w:bCs/>
                      <w:color w:val="FF0000"/>
                      <w:sz w:val="22"/>
                      <w:szCs w:val="22"/>
                      <w:lang w:eastAsia="ja-JP"/>
                    </w:rPr>
                    <w:t>217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3045DAC8" w14:textId="77777777" w:rsidR="00394DDB" w:rsidRPr="00394DDB" w:rsidRDefault="00394DDB" w:rsidP="00394DDB">
                  <w:pPr>
                    <w:spacing w:after="0"/>
                    <w:jc w:val="both"/>
                    <w:rPr>
                      <w:rFonts w:ascii="Arial" w:eastAsia="MS Mincho" w:hAnsi="Arial" w:cs="Arial"/>
                      <w:color w:val="FF0000"/>
                      <w:sz w:val="22"/>
                      <w:szCs w:val="22"/>
                      <w:lang w:eastAsia="ja-JP"/>
                    </w:rPr>
                  </w:pPr>
                  <w:r w:rsidRPr="00394DDB">
                    <w:rPr>
                      <w:rFonts w:ascii="Arial" w:eastAsia="MS Mincho" w:hAnsi="Arial" w:cs="Arial" w:hint="eastAsia"/>
                      <w:b/>
                      <w:bCs/>
                      <w:color w:val="FF0000"/>
                      <w:sz w:val="22"/>
                      <w:szCs w:val="22"/>
                      <w:lang w:eastAsia="ja-JP"/>
                    </w:rPr>
                    <w:t>218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02E6E9D3" w14:textId="77777777" w:rsidR="00394DDB" w:rsidRPr="00394DDB" w:rsidRDefault="00394DDB" w:rsidP="00394DDB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6FA4FBD9" w14:textId="77777777" w:rsidR="00394DDB" w:rsidRPr="00394DDB" w:rsidRDefault="00394DDB" w:rsidP="00394DDB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275E9684" w14:textId="77777777" w:rsidR="00394DDB" w:rsidRPr="00394DDB" w:rsidRDefault="00394DDB" w:rsidP="00394DDB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72C118E5" w14:textId="77777777" w:rsidR="00394DDB" w:rsidRPr="00394DDB" w:rsidRDefault="00394DDB" w:rsidP="00394DDB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74E50C50" w14:textId="77777777" w:rsidR="00394DDB" w:rsidRPr="00394DDB" w:rsidRDefault="00394DDB" w:rsidP="00394DDB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3" w:type="dxa"/>
                    <w:left w:w="13" w:type="dxa"/>
                    <w:bottom w:w="0" w:type="dxa"/>
                    <w:right w:w="13" w:type="dxa"/>
                  </w:tcMar>
                  <w:vAlign w:val="center"/>
                  <w:hideMark/>
                </w:tcPr>
                <w:p w14:paraId="12165453" w14:textId="77777777" w:rsidR="00394DDB" w:rsidRPr="00394DDB" w:rsidRDefault="00394DDB" w:rsidP="00394DDB">
                  <w:pPr>
                    <w:spacing w:after="0"/>
                    <w:jc w:val="both"/>
                    <w:rPr>
                      <w:rFonts w:ascii="Arial" w:eastAsia="MS Mincho" w:hAnsi="Arial" w:cs="Arial"/>
                      <w:sz w:val="22"/>
                      <w:szCs w:val="22"/>
                      <w:lang w:eastAsia="ja-JP"/>
                    </w:rPr>
                  </w:pPr>
                </w:p>
              </w:tc>
            </w:tr>
          </w:tbl>
          <w:p w14:paraId="0ABF622F" w14:textId="24C00545" w:rsidR="0024337A" w:rsidRPr="003E5CCE" w:rsidRDefault="0024337A" w:rsidP="003E5CCE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6B2665CF" w14:textId="0D8F5D98" w:rsidR="00394DDB" w:rsidRPr="003E5CCE" w:rsidRDefault="00394DDB" w:rsidP="003E5CCE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3B1CB401" w14:textId="132F02E9" w:rsidR="00394DDB" w:rsidRPr="003E5CCE" w:rsidRDefault="00394DDB" w:rsidP="003E5CCE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5732634D" w14:textId="10E7442C" w:rsidR="00394DDB" w:rsidRPr="003E5CCE" w:rsidRDefault="00394DDB" w:rsidP="003E5CCE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4318721D" w14:textId="520B2715" w:rsidR="00394DDB" w:rsidRPr="003E5CCE" w:rsidRDefault="00394DDB" w:rsidP="003E5CCE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1BDEA704" w14:textId="3D99D848" w:rsidR="00394DDB" w:rsidRPr="003E5CCE" w:rsidRDefault="00394DDB" w:rsidP="003E5CCE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47BA0E2F" w14:textId="5A02EF0E" w:rsidR="00394DDB" w:rsidRPr="003E5CCE" w:rsidRDefault="00394DDB" w:rsidP="003E5CCE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47BEF0B9" w14:textId="4C28F319" w:rsidR="00394DDB" w:rsidRPr="003E5CCE" w:rsidRDefault="00394DDB" w:rsidP="003E5CCE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0325C646" w14:textId="6F7DE78D" w:rsidR="00394DDB" w:rsidRPr="003E5CCE" w:rsidRDefault="00394DDB" w:rsidP="003E5CCE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5B340F78" w14:textId="575B955D" w:rsidR="00394DDB" w:rsidRPr="003E5CCE" w:rsidRDefault="00394DDB" w:rsidP="003E5CCE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77425698" w14:textId="492624B8" w:rsidR="00394DDB" w:rsidRPr="003E5CCE" w:rsidRDefault="00394DDB" w:rsidP="003E5CCE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4700FA8E" w14:textId="75834CCC" w:rsidR="00394DDB" w:rsidRPr="003E5CCE" w:rsidRDefault="00394DDB" w:rsidP="003E5CCE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0B9904A9" w14:textId="04B381B2" w:rsidR="00394DDB" w:rsidRPr="003E5CCE" w:rsidRDefault="00394DDB" w:rsidP="003E5CCE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08549087" w14:textId="5E191E7D" w:rsidR="00394DDB" w:rsidRPr="003E5CCE" w:rsidRDefault="00394DDB" w:rsidP="003E5CCE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2F39494F" w14:textId="32D986E7" w:rsidR="00394DDB" w:rsidRPr="003E5CCE" w:rsidRDefault="00394DDB" w:rsidP="003E5CCE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</w:p>
        </w:tc>
      </w:tr>
      <w:tr w:rsidR="003E5CCE" w:rsidRPr="003E5CCE" w14:paraId="517B65EC" w14:textId="77777777" w:rsidTr="00394DDB">
        <w:trPr>
          <w:trHeight w:val="294"/>
          <w:jc w:val="right"/>
        </w:trPr>
        <w:tc>
          <w:tcPr>
            <w:tcW w:w="9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72C5648D" w14:textId="61B5A49A" w:rsidR="00394DDB" w:rsidRPr="003E5CCE" w:rsidRDefault="00394DDB" w:rsidP="003E5CCE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19AF7966" w14:textId="51591634" w:rsidR="00394DDB" w:rsidRPr="003E5CCE" w:rsidRDefault="00394DDB" w:rsidP="003E5CCE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7BD10169" w14:textId="63C32B18" w:rsidR="00394DDB" w:rsidRPr="003E5CCE" w:rsidRDefault="00394DDB" w:rsidP="003E5CCE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1C3024AA" w14:textId="74C5CFD6" w:rsidR="00394DDB" w:rsidRPr="003E5CCE" w:rsidRDefault="00394DDB" w:rsidP="003E5CCE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7DFB4979" w14:textId="55B751B1" w:rsidR="00394DDB" w:rsidRPr="003E5CCE" w:rsidRDefault="00394DDB" w:rsidP="003E5CCE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2C3E9E3F" w14:textId="3DF75CFE" w:rsidR="00394DDB" w:rsidRPr="003E5CCE" w:rsidRDefault="00394DDB" w:rsidP="003E5CCE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794990F4" w14:textId="26203E00" w:rsidR="00394DDB" w:rsidRPr="003E5CCE" w:rsidRDefault="00394DDB" w:rsidP="003E5CCE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164AD814" w14:textId="6AB11284" w:rsidR="00394DDB" w:rsidRPr="003E5CCE" w:rsidRDefault="00394DDB" w:rsidP="003E5CCE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50503F45" w14:textId="3DCFDF2A" w:rsidR="00394DDB" w:rsidRPr="003E5CCE" w:rsidRDefault="00394DDB" w:rsidP="003E5CCE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31982943" w14:textId="20DC4856" w:rsidR="00394DDB" w:rsidRPr="003E5CCE" w:rsidRDefault="00394DDB" w:rsidP="003E5CCE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3573B819" w14:textId="0B719E8D" w:rsidR="00394DDB" w:rsidRPr="003E5CCE" w:rsidRDefault="00394DDB" w:rsidP="003E5CCE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336A58DF" w14:textId="190261E0" w:rsidR="00394DDB" w:rsidRPr="003E5CCE" w:rsidRDefault="00394DDB" w:rsidP="003E5CCE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11E028EC" w14:textId="3E0D22F2" w:rsidR="00394DDB" w:rsidRPr="003E5CCE" w:rsidRDefault="00394DDB" w:rsidP="003E5CCE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5F8EAB44" w14:textId="1D220B03" w:rsidR="00394DDB" w:rsidRPr="003E5CCE" w:rsidRDefault="00394DDB" w:rsidP="003E5CCE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7F4D3F1E" w14:textId="1BA4D23C" w:rsidR="00394DDB" w:rsidRPr="003E5CCE" w:rsidRDefault="00394DDB" w:rsidP="003E5CCE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</w:p>
        </w:tc>
      </w:tr>
      <w:tr w:rsidR="003E5CCE" w:rsidRPr="003E5CCE" w14:paraId="0791FD59" w14:textId="77777777" w:rsidTr="00394DDB">
        <w:trPr>
          <w:trHeight w:val="294"/>
          <w:jc w:val="right"/>
        </w:trPr>
        <w:tc>
          <w:tcPr>
            <w:tcW w:w="9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0601EA87" w14:textId="32940CC7" w:rsidR="00394DDB" w:rsidRPr="003E5CCE" w:rsidRDefault="00394DDB" w:rsidP="003E5CCE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128EDDB7" w14:textId="424A2C58" w:rsidR="00394DDB" w:rsidRPr="003E5CCE" w:rsidRDefault="00394DDB" w:rsidP="003E5CCE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0DDC7074" w14:textId="13626F07" w:rsidR="00394DDB" w:rsidRPr="003E5CCE" w:rsidRDefault="00394DDB" w:rsidP="003E5CCE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5CD2C3BE" w14:textId="4D3C0A42" w:rsidR="00394DDB" w:rsidRPr="003E5CCE" w:rsidRDefault="00394DDB" w:rsidP="003E5CCE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1CAC334E" w14:textId="5E1E58A8" w:rsidR="00394DDB" w:rsidRPr="003E5CCE" w:rsidRDefault="00394DDB" w:rsidP="003E5CCE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153904AA" w14:textId="5CAC6EAA" w:rsidR="00394DDB" w:rsidRPr="003E5CCE" w:rsidRDefault="00394DDB" w:rsidP="003E5CCE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4774B29E" w14:textId="5C705652" w:rsidR="00394DDB" w:rsidRPr="003E5CCE" w:rsidRDefault="00394DDB" w:rsidP="003E5CCE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62F52E77" w14:textId="7BFAB7F6" w:rsidR="00394DDB" w:rsidRPr="003E5CCE" w:rsidRDefault="00394DDB" w:rsidP="003E5CCE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7304679D" w14:textId="10788E60" w:rsidR="00394DDB" w:rsidRPr="003E5CCE" w:rsidRDefault="00394DDB" w:rsidP="003E5CCE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0B07F0D1" w14:textId="77777777" w:rsidR="003E5CCE" w:rsidRPr="003E5CCE" w:rsidRDefault="003E5CCE" w:rsidP="003E5CCE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4AAE424A" w14:textId="77777777" w:rsidR="003E5CCE" w:rsidRPr="003E5CCE" w:rsidRDefault="003E5CCE" w:rsidP="003E5CCE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1A31EBD9" w14:textId="77777777" w:rsidR="003E5CCE" w:rsidRPr="003E5CCE" w:rsidRDefault="003E5CCE" w:rsidP="003E5CCE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0831AAF1" w14:textId="77777777" w:rsidR="003E5CCE" w:rsidRPr="003E5CCE" w:rsidRDefault="003E5CCE" w:rsidP="003E5CCE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7477A17C" w14:textId="77777777" w:rsidR="003E5CCE" w:rsidRPr="003E5CCE" w:rsidRDefault="003E5CCE" w:rsidP="003E5CCE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2C7B0C42" w14:textId="77777777" w:rsidR="003E5CCE" w:rsidRPr="003E5CCE" w:rsidRDefault="003E5CCE" w:rsidP="003E5CCE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</w:p>
        </w:tc>
      </w:tr>
    </w:tbl>
    <w:p w14:paraId="415DE005" w14:textId="77777777" w:rsidR="00394DDB" w:rsidRPr="00394DDB" w:rsidRDefault="00394DDB" w:rsidP="00394DDB">
      <w:pPr>
        <w:jc w:val="both"/>
        <w:rPr>
          <w:rFonts w:ascii="Arial" w:eastAsia="MS Mincho" w:hAnsi="Arial" w:cs="Arial"/>
          <w:bCs/>
          <w:sz w:val="24"/>
          <w:szCs w:val="24"/>
          <w:lang w:eastAsia="ja-JP"/>
        </w:rPr>
      </w:pPr>
      <w:proofErr w:type="spellStart"/>
      <w:r w:rsidRPr="00394DDB">
        <w:rPr>
          <w:rFonts w:ascii="Arial" w:eastAsia="MS Mincho" w:hAnsi="Arial" w:cs="Arial"/>
          <w:bCs/>
          <w:sz w:val="24"/>
          <w:szCs w:val="24"/>
          <w:lang w:eastAsia="ja-JP"/>
        </w:rPr>
        <w:t>Interleaver</w:t>
      </w:r>
      <w:proofErr w:type="spellEnd"/>
      <w:r w:rsidRPr="00394DDB">
        <w:rPr>
          <w:rFonts w:ascii="Arial" w:eastAsia="MS Mincho" w:hAnsi="Arial" w:cs="Arial"/>
          <w:bCs/>
          <w:sz w:val="24"/>
          <w:szCs w:val="24"/>
          <w:lang w:eastAsia="ja-JP"/>
        </w:rPr>
        <w:t xml:space="preserve"> for CRC=0xB972F (proposed)</w:t>
      </w:r>
    </w:p>
    <w:tbl>
      <w:tblPr>
        <w:tblW w:w="9295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619"/>
        <w:gridCol w:w="619"/>
        <w:gridCol w:w="619"/>
        <w:gridCol w:w="619"/>
        <w:gridCol w:w="619"/>
        <w:gridCol w:w="620"/>
        <w:gridCol w:w="620"/>
        <w:gridCol w:w="620"/>
        <w:gridCol w:w="620"/>
        <w:gridCol w:w="620"/>
        <w:gridCol w:w="620"/>
        <w:gridCol w:w="620"/>
        <w:gridCol w:w="620"/>
        <w:gridCol w:w="620"/>
        <w:gridCol w:w="620"/>
      </w:tblGrid>
      <w:tr w:rsidR="00394DDB" w:rsidRPr="00394DDB" w14:paraId="1CD94979" w14:textId="77777777" w:rsidTr="00394DDB">
        <w:trPr>
          <w:trHeight w:val="254"/>
          <w:jc w:val="center"/>
        </w:trPr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490A2E2F" w14:textId="77777777" w:rsidR="00394DDB" w:rsidRPr="00394DDB" w:rsidRDefault="00394DDB" w:rsidP="00394DDB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  <w:r w:rsidRPr="00394DDB">
              <w:rPr>
                <w:rFonts w:ascii="Arial" w:eastAsia="MS Mincho" w:hAnsi="Arial" w:cs="Arial" w:hint="eastAsia"/>
                <w:sz w:val="22"/>
                <w:szCs w:val="22"/>
                <w:lang w:eastAsia="ja-JP"/>
              </w:rPr>
              <w:t>0</w:t>
            </w: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269A8B7B" w14:textId="77777777" w:rsidR="00394DDB" w:rsidRPr="00394DDB" w:rsidRDefault="00394DDB" w:rsidP="00394DDB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  <w:r w:rsidRPr="00394DDB">
              <w:rPr>
                <w:rFonts w:ascii="Arial" w:eastAsia="MS Mincho" w:hAnsi="Arial" w:cs="Arial" w:hint="eastAsia"/>
                <w:sz w:val="22"/>
                <w:szCs w:val="22"/>
                <w:lang w:eastAsia="ja-JP"/>
              </w:rPr>
              <w:t>1</w:t>
            </w: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11E5AF53" w14:textId="77777777" w:rsidR="00394DDB" w:rsidRPr="00394DDB" w:rsidRDefault="00394DDB" w:rsidP="00394DDB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  <w:r w:rsidRPr="00394DDB">
              <w:rPr>
                <w:rFonts w:ascii="Arial" w:eastAsia="MS Mincho" w:hAnsi="Arial" w:cs="Arial" w:hint="eastAsia"/>
                <w:sz w:val="22"/>
                <w:szCs w:val="22"/>
                <w:lang w:eastAsia="ja-JP"/>
              </w:rPr>
              <w:t>2</w:t>
            </w: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3383BB20" w14:textId="77777777" w:rsidR="00394DDB" w:rsidRPr="00394DDB" w:rsidRDefault="00394DDB" w:rsidP="00394DDB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  <w:r w:rsidRPr="00394DDB">
              <w:rPr>
                <w:rFonts w:ascii="Arial" w:eastAsia="MS Mincho" w:hAnsi="Arial" w:cs="Arial" w:hint="eastAsia"/>
                <w:sz w:val="22"/>
                <w:szCs w:val="22"/>
                <w:lang w:eastAsia="ja-JP"/>
              </w:rPr>
              <w:t>3</w:t>
            </w: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5FAE8866" w14:textId="77777777" w:rsidR="00394DDB" w:rsidRPr="00394DDB" w:rsidRDefault="00394DDB" w:rsidP="00394DDB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  <w:r w:rsidRPr="00394DDB">
              <w:rPr>
                <w:rFonts w:ascii="Arial" w:eastAsia="MS Mincho" w:hAnsi="Arial" w:cs="Arial" w:hint="eastAsia"/>
                <w:sz w:val="22"/>
                <w:szCs w:val="22"/>
                <w:lang w:eastAsia="ja-JP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45B39FB9" w14:textId="77777777" w:rsidR="00394DDB" w:rsidRPr="00394DDB" w:rsidRDefault="00394DDB" w:rsidP="00394DDB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  <w:r w:rsidRPr="00394DDB">
              <w:rPr>
                <w:rFonts w:ascii="Arial" w:eastAsia="MS Mincho" w:hAnsi="Arial" w:cs="Arial" w:hint="eastAsia"/>
                <w:sz w:val="22"/>
                <w:szCs w:val="22"/>
                <w:lang w:eastAsia="ja-JP"/>
              </w:rPr>
              <w:t>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170360EA" w14:textId="77777777" w:rsidR="00394DDB" w:rsidRPr="00394DDB" w:rsidRDefault="00394DDB" w:rsidP="00394DDB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  <w:r w:rsidRPr="00394DDB">
              <w:rPr>
                <w:rFonts w:ascii="Arial" w:eastAsia="MS Mincho" w:hAnsi="Arial" w:cs="Arial" w:hint="eastAsia"/>
                <w:sz w:val="22"/>
                <w:szCs w:val="22"/>
                <w:lang w:eastAsia="ja-JP"/>
              </w:rPr>
              <w:t>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77A9A947" w14:textId="77777777" w:rsidR="00394DDB" w:rsidRPr="00394DDB" w:rsidRDefault="00394DDB" w:rsidP="00394DDB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  <w:r w:rsidRPr="00394DDB">
              <w:rPr>
                <w:rFonts w:ascii="Arial" w:eastAsia="MS Mincho" w:hAnsi="Arial" w:cs="Arial" w:hint="eastAsia"/>
                <w:sz w:val="22"/>
                <w:szCs w:val="22"/>
                <w:lang w:eastAsia="ja-JP"/>
              </w:rPr>
              <w:t>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42CFF271" w14:textId="77777777" w:rsidR="00394DDB" w:rsidRPr="00394DDB" w:rsidRDefault="00394DDB" w:rsidP="00394DDB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  <w:r w:rsidRPr="00394DDB">
              <w:rPr>
                <w:rFonts w:ascii="Arial" w:eastAsia="MS Mincho" w:hAnsi="Arial" w:cs="Arial" w:hint="eastAsia"/>
                <w:sz w:val="22"/>
                <w:szCs w:val="22"/>
                <w:lang w:eastAsia="ja-JP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3E94B73C" w14:textId="77777777" w:rsidR="00394DDB" w:rsidRPr="00394DDB" w:rsidRDefault="00394DDB" w:rsidP="00394DDB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  <w:r w:rsidRPr="00394DDB">
              <w:rPr>
                <w:rFonts w:ascii="Arial" w:eastAsia="MS Mincho" w:hAnsi="Arial" w:cs="Arial" w:hint="eastAsia"/>
                <w:sz w:val="22"/>
                <w:szCs w:val="22"/>
                <w:lang w:eastAsia="ja-JP"/>
              </w:rPr>
              <w:t>21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6A465EFF" w14:textId="77777777" w:rsidR="00394DDB" w:rsidRPr="00394DDB" w:rsidRDefault="00394DDB" w:rsidP="00394DDB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  <w:r w:rsidRPr="00394DDB">
              <w:rPr>
                <w:rFonts w:ascii="Arial" w:eastAsia="MS Mincho" w:hAnsi="Arial" w:cs="Arial" w:hint="eastAsia"/>
                <w:sz w:val="22"/>
                <w:szCs w:val="22"/>
                <w:lang w:eastAsia="ja-JP"/>
              </w:rPr>
              <w:t>22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28B7538D" w14:textId="77777777" w:rsidR="00394DDB" w:rsidRPr="00394DDB" w:rsidRDefault="00394DDB" w:rsidP="00394DDB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  <w:r w:rsidRPr="00394DDB">
              <w:rPr>
                <w:rFonts w:ascii="Arial" w:eastAsia="MS Mincho" w:hAnsi="Arial" w:cs="Arial" w:hint="eastAsia"/>
                <w:sz w:val="22"/>
                <w:szCs w:val="22"/>
                <w:lang w:eastAsia="ja-JP"/>
              </w:rPr>
              <w:t>23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1C0D05D1" w14:textId="77777777" w:rsidR="00394DDB" w:rsidRPr="00394DDB" w:rsidRDefault="00394DDB" w:rsidP="00394DDB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  <w:r w:rsidRPr="00394DDB">
              <w:rPr>
                <w:rFonts w:ascii="Arial" w:eastAsia="MS Mincho" w:hAnsi="Arial" w:cs="Arial" w:hint="eastAsia"/>
                <w:sz w:val="22"/>
                <w:szCs w:val="22"/>
                <w:lang w:eastAsia="ja-JP"/>
              </w:rPr>
              <w:t>27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3AA4E23E" w14:textId="77777777" w:rsidR="00394DDB" w:rsidRPr="00394DDB" w:rsidRDefault="00394DDB" w:rsidP="00394DDB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  <w:r w:rsidRPr="00394DDB">
              <w:rPr>
                <w:rFonts w:ascii="Arial" w:eastAsia="MS Mincho" w:hAnsi="Arial" w:cs="Arial" w:hint="eastAsia"/>
                <w:sz w:val="22"/>
                <w:szCs w:val="22"/>
                <w:lang w:eastAsia="ja-JP"/>
              </w:rPr>
              <w:t>29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62882AA8" w14:textId="77777777" w:rsidR="00394DDB" w:rsidRPr="00394DDB" w:rsidRDefault="00394DDB" w:rsidP="00394DDB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  <w:r w:rsidRPr="00394DDB">
              <w:rPr>
                <w:rFonts w:ascii="Arial" w:eastAsia="MS Mincho" w:hAnsi="Arial" w:cs="Arial" w:hint="eastAsia"/>
                <w:sz w:val="22"/>
                <w:szCs w:val="22"/>
                <w:lang w:eastAsia="ja-JP"/>
              </w:rPr>
              <w:t>43</w:t>
            </w:r>
          </w:p>
        </w:tc>
      </w:tr>
      <w:tr w:rsidR="00394DDB" w:rsidRPr="00394DDB" w14:paraId="2D36AB6B" w14:textId="77777777" w:rsidTr="00394DDB">
        <w:trPr>
          <w:trHeight w:val="254"/>
          <w:jc w:val="center"/>
        </w:trPr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56E463A6" w14:textId="77777777" w:rsidR="00394DDB" w:rsidRPr="00394DDB" w:rsidRDefault="00394DDB" w:rsidP="00394DDB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  <w:r w:rsidRPr="00394DDB">
              <w:rPr>
                <w:rFonts w:ascii="Arial" w:eastAsia="MS Mincho" w:hAnsi="Arial" w:cs="Arial" w:hint="eastAsia"/>
                <w:sz w:val="22"/>
                <w:szCs w:val="22"/>
                <w:lang w:eastAsia="ja-JP"/>
              </w:rPr>
              <w:t>44</w:t>
            </w: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12CFB618" w14:textId="77777777" w:rsidR="00394DDB" w:rsidRPr="00394DDB" w:rsidRDefault="00394DDB" w:rsidP="00394DDB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  <w:r w:rsidRPr="00394DDB">
              <w:rPr>
                <w:rFonts w:ascii="Arial" w:eastAsia="MS Mincho" w:hAnsi="Arial" w:cs="Arial" w:hint="eastAsia"/>
                <w:sz w:val="22"/>
                <w:szCs w:val="22"/>
                <w:lang w:eastAsia="ja-JP"/>
              </w:rPr>
              <w:t>45</w:t>
            </w: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45896194" w14:textId="77777777" w:rsidR="00394DDB" w:rsidRPr="00394DDB" w:rsidRDefault="00394DDB" w:rsidP="00394DDB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  <w:r w:rsidRPr="00394DDB">
              <w:rPr>
                <w:rFonts w:ascii="Arial" w:eastAsia="MS Mincho" w:hAnsi="Arial" w:cs="Arial" w:hint="eastAsia"/>
                <w:sz w:val="22"/>
                <w:szCs w:val="22"/>
                <w:lang w:eastAsia="ja-JP"/>
              </w:rPr>
              <w:t>46</w:t>
            </w: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427140B5" w14:textId="77777777" w:rsidR="00394DDB" w:rsidRPr="00394DDB" w:rsidRDefault="00394DDB" w:rsidP="00394DDB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  <w:r w:rsidRPr="00394DDB">
              <w:rPr>
                <w:rFonts w:ascii="Arial" w:eastAsia="MS Mincho" w:hAnsi="Arial" w:cs="Arial" w:hint="eastAsia"/>
                <w:sz w:val="22"/>
                <w:szCs w:val="22"/>
                <w:lang w:eastAsia="ja-JP"/>
              </w:rPr>
              <w:t>47</w:t>
            </w: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0DCC46B5" w14:textId="77777777" w:rsidR="00394DDB" w:rsidRPr="00394DDB" w:rsidRDefault="00394DDB" w:rsidP="00394DDB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  <w:r w:rsidRPr="00394DDB">
              <w:rPr>
                <w:rFonts w:ascii="Arial" w:eastAsia="MS Mincho" w:hAnsi="Arial" w:cs="Arial" w:hint="eastAsia"/>
                <w:sz w:val="22"/>
                <w:szCs w:val="22"/>
                <w:lang w:eastAsia="ja-JP"/>
              </w:rPr>
              <w:t>48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70C15742" w14:textId="77777777" w:rsidR="00394DDB" w:rsidRPr="00394DDB" w:rsidRDefault="00394DDB" w:rsidP="00394DDB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  <w:r w:rsidRPr="00394DDB">
              <w:rPr>
                <w:rFonts w:ascii="Arial" w:eastAsia="MS Mincho" w:hAnsi="Arial" w:cs="Arial" w:hint="eastAsia"/>
                <w:sz w:val="22"/>
                <w:szCs w:val="22"/>
                <w:lang w:eastAsia="ja-JP"/>
              </w:rPr>
              <w:t>50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443D6015" w14:textId="77777777" w:rsidR="00394DDB" w:rsidRPr="00394DDB" w:rsidRDefault="00394DDB" w:rsidP="00394DDB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  <w:r w:rsidRPr="00394DDB">
              <w:rPr>
                <w:rFonts w:ascii="Arial" w:eastAsia="MS Mincho" w:hAnsi="Arial" w:cs="Arial" w:hint="eastAsia"/>
                <w:sz w:val="22"/>
                <w:szCs w:val="22"/>
                <w:lang w:eastAsia="ja-JP"/>
              </w:rPr>
              <w:t>53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019BEF0F" w14:textId="77777777" w:rsidR="00394DDB" w:rsidRPr="00394DDB" w:rsidRDefault="00394DDB" w:rsidP="00394DDB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  <w:r w:rsidRPr="00394DDB">
              <w:rPr>
                <w:rFonts w:ascii="Arial" w:eastAsia="MS Mincho" w:hAnsi="Arial" w:cs="Arial" w:hint="eastAsia"/>
                <w:sz w:val="22"/>
                <w:szCs w:val="22"/>
                <w:lang w:eastAsia="ja-JP"/>
              </w:rPr>
              <w:t>56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562EB55D" w14:textId="77777777" w:rsidR="00394DDB" w:rsidRPr="00394DDB" w:rsidRDefault="00394DDB" w:rsidP="00394DDB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  <w:r w:rsidRPr="00394DDB">
              <w:rPr>
                <w:rFonts w:ascii="Arial" w:eastAsia="MS Mincho" w:hAnsi="Arial" w:cs="Arial" w:hint="eastAsia"/>
                <w:sz w:val="22"/>
                <w:szCs w:val="22"/>
                <w:lang w:eastAsia="ja-JP"/>
              </w:rPr>
              <w:t>59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58F0A35A" w14:textId="77777777" w:rsidR="00394DDB" w:rsidRPr="00394DDB" w:rsidRDefault="00394DDB" w:rsidP="00394DDB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  <w:r w:rsidRPr="00394DDB">
              <w:rPr>
                <w:rFonts w:ascii="Arial" w:eastAsia="MS Mincho" w:hAnsi="Arial" w:cs="Arial" w:hint="eastAsia"/>
                <w:sz w:val="22"/>
                <w:szCs w:val="22"/>
                <w:lang w:eastAsia="ja-JP"/>
              </w:rPr>
              <w:t>62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22B78E96" w14:textId="77777777" w:rsidR="00394DDB" w:rsidRPr="00394DDB" w:rsidRDefault="00394DDB" w:rsidP="00394DDB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  <w:r w:rsidRPr="00394DDB">
              <w:rPr>
                <w:rFonts w:ascii="Arial" w:eastAsia="MS Mincho" w:hAnsi="Arial" w:cs="Arial" w:hint="eastAsia"/>
                <w:sz w:val="22"/>
                <w:szCs w:val="22"/>
                <w:lang w:eastAsia="ja-JP"/>
              </w:rPr>
              <w:t>66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76E5D0A1" w14:textId="77777777" w:rsidR="00394DDB" w:rsidRPr="00394DDB" w:rsidRDefault="00394DDB" w:rsidP="00394DDB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  <w:r w:rsidRPr="00394DDB">
              <w:rPr>
                <w:rFonts w:ascii="Arial" w:eastAsia="MS Mincho" w:hAnsi="Arial" w:cs="Arial" w:hint="eastAsia"/>
                <w:sz w:val="22"/>
                <w:szCs w:val="22"/>
                <w:lang w:eastAsia="ja-JP"/>
              </w:rPr>
              <w:t>67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69819CE8" w14:textId="77777777" w:rsidR="00394DDB" w:rsidRPr="00394DDB" w:rsidRDefault="00394DDB" w:rsidP="00394DDB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  <w:r w:rsidRPr="00394DDB">
              <w:rPr>
                <w:rFonts w:ascii="Arial" w:eastAsia="MS Mincho" w:hAnsi="Arial" w:cs="Arial" w:hint="eastAsia"/>
                <w:sz w:val="22"/>
                <w:szCs w:val="22"/>
                <w:lang w:eastAsia="ja-JP"/>
              </w:rPr>
              <w:t>68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2C6D6A31" w14:textId="77777777" w:rsidR="00394DDB" w:rsidRPr="00394DDB" w:rsidRDefault="00394DDB" w:rsidP="00394DDB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  <w:r w:rsidRPr="00394DDB">
              <w:rPr>
                <w:rFonts w:ascii="Arial" w:eastAsia="MS Mincho" w:hAnsi="Arial" w:cs="Arial" w:hint="eastAsia"/>
                <w:sz w:val="22"/>
                <w:szCs w:val="22"/>
                <w:lang w:eastAsia="ja-JP"/>
              </w:rPr>
              <w:t>71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7C8FA194" w14:textId="77777777" w:rsidR="00394DDB" w:rsidRPr="00394DDB" w:rsidRDefault="00394DDB" w:rsidP="00394DDB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  <w:r w:rsidRPr="00394DDB">
              <w:rPr>
                <w:rFonts w:ascii="Arial" w:eastAsia="MS Mincho" w:hAnsi="Arial" w:cs="Arial" w:hint="eastAsia"/>
                <w:sz w:val="22"/>
                <w:szCs w:val="22"/>
                <w:lang w:eastAsia="ja-JP"/>
              </w:rPr>
              <w:t>72</w:t>
            </w:r>
          </w:p>
        </w:tc>
      </w:tr>
      <w:tr w:rsidR="00394DDB" w:rsidRPr="00394DDB" w14:paraId="51E8B1DC" w14:textId="77777777" w:rsidTr="00394DDB">
        <w:trPr>
          <w:trHeight w:val="254"/>
          <w:jc w:val="center"/>
        </w:trPr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255AFD11" w14:textId="77777777" w:rsidR="00394DDB" w:rsidRPr="00394DDB" w:rsidRDefault="00394DDB" w:rsidP="00394DDB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  <w:r w:rsidRPr="00394DDB">
              <w:rPr>
                <w:rFonts w:ascii="Arial" w:eastAsia="MS Mincho" w:hAnsi="Arial" w:cs="Arial" w:hint="eastAsia"/>
                <w:sz w:val="22"/>
                <w:szCs w:val="22"/>
                <w:lang w:eastAsia="ja-JP"/>
              </w:rPr>
              <w:t>74</w:t>
            </w: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2EAB3CCF" w14:textId="77777777" w:rsidR="00394DDB" w:rsidRPr="00394DDB" w:rsidRDefault="00394DDB" w:rsidP="00394DDB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  <w:r w:rsidRPr="00394DDB">
              <w:rPr>
                <w:rFonts w:ascii="Arial" w:eastAsia="MS Mincho" w:hAnsi="Arial" w:cs="Arial" w:hint="eastAsia"/>
                <w:sz w:val="22"/>
                <w:szCs w:val="22"/>
                <w:lang w:eastAsia="ja-JP"/>
              </w:rPr>
              <w:t>77</w:t>
            </w: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7A489D8C" w14:textId="77777777" w:rsidR="00394DDB" w:rsidRPr="00394DDB" w:rsidRDefault="00394DDB" w:rsidP="00394DDB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  <w:r w:rsidRPr="00394DDB">
              <w:rPr>
                <w:rFonts w:ascii="Arial" w:eastAsia="MS Mincho" w:hAnsi="Arial" w:cs="Arial" w:hint="eastAsia"/>
                <w:sz w:val="22"/>
                <w:szCs w:val="22"/>
                <w:lang w:eastAsia="ja-JP"/>
              </w:rPr>
              <w:t>78</w:t>
            </w: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4ED10795" w14:textId="77777777" w:rsidR="00394DDB" w:rsidRPr="00394DDB" w:rsidRDefault="00394DDB" w:rsidP="00394DDB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  <w:r w:rsidRPr="00394DDB">
              <w:rPr>
                <w:rFonts w:ascii="Arial" w:eastAsia="MS Mincho" w:hAnsi="Arial" w:cs="Arial" w:hint="eastAsia"/>
                <w:sz w:val="22"/>
                <w:szCs w:val="22"/>
                <w:lang w:eastAsia="ja-JP"/>
              </w:rPr>
              <w:t>80</w:t>
            </w: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441CC568" w14:textId="77777777" w:rsidR="00394DDB" w:rsidRPr="00394DDB" w:rsidRDefault="00394DDB" w:rsidP="00394DDB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  <w:r w:rsidRPr="00394DDB">
              <w:rPr>
                <w:rFonts w:ascii="Arial" w:eastAsia="MS Mincho" w:hAnsi="Arial" w:cs="Arial" w:hint="eastAsia"/>
                <w:sz w:val="22"/>
                <w:szCs w:val="22"/>
                <w:lang w:eastAsia="ja-JP"/>
              </w:rPr>
              <w:t>83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1ECDFE4D" w14:textId="77777777" w:rsidR="00394DDB" w:rsidRPr="00394DDB" w:rsidRDefault="00394DDB" w:rsidP="00394DDB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  <w:r w:rsidRPr="00394DDB">
              <w:rPr>
                <w:rFonts w:ascii="Arial" w:eastAsia="MS Mincho" w:hAnsi="Arial" w:cs="Arial" w:hint="eastAsia"/>
                <w:sz w:val="22"/>
                <w:szCs w:val="22"/>
                <w:lang w:eastAsia="ja-JP"/>
              </w:rPr>
              <w:t>84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5FA18971" w14:textId="77777777" w:rsidR="00394DDB" w:rsidRPr="00394DDB" w:rsidRDefault="00394DDB" w:rsidP="00394DDB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  <w:r w:rsidRPr="00394DDB">
              <w:rPr>
                <w:rFonts w:ascii="Arial" w:eastAsia="MS Mincho" w:hAnsi="Arial" w:cs="Arial" w:hint="eastAsia"/>
                <w:sz w:val="22"/>
                <w:szCs w:val="22"/>
                <w:lang w:eastAsia="ja-JP"/>
              </w:rPr>
              <w:t>86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53229A1A" w14:textId="77777777" w:rsidR="00394DDB" w:rsidRPr="00394DDB" w:rsidRDefault="00394DDB" w:rsidP="00394DDB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  <w:r w:rsidRPr="00394DDB">
              <w:rPr>
                <w:rFonts w:ascii="Arial" w:eastAsia="MS Mincho" w:hAnsi="Arial" w:cs="Arial" w:hint="eastAsia"/>
                <w:sz w:val="22"/>
                <w:szCs w:val="22"/>
                <w:lang w:eastAsia="ja-JP"/>
              </w:rPr>
              <w:t>87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717EC06B" w14:textId="77777777" w:rsidR="00394DDB" w:rsidRPr="00394DDB" w:rsidRDefault="00394DDB" w:rsidP="00394DDB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  <w:r w:rsidRPr="00394DDB">
              <w:rPr>
                <w:rFonts w:ascii="Arial" w:eastAsia="MS Mincho" w:hAnsi="Arial" w:cs="Arial" w:hint="eastAsia"/>
                <w:sz w:val="22"/>
                <w:szCs w:val="22"/>
                <w:lang w:eastAsia="ja-JP"/>
              </w:rPr>
              <w:t>88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26A8B512" w14:textId="77777777" w:rsidR="00394DDB" w:rsidRPr="00394DDB" w:rsidRDefault="00394DDB" w:rsidP="00394DDB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  <w:r w:rsidRPr="00394DDB">
              <w:rPr>
                <w:rFonts w:ascii="Arial" w:eastAsia="MS Mincho" w:hAnsi="Arial" w:cs="Arial" w:hint="eastAsia"/>
                <w:sz w:val="22"/>
                <w:szCs w:val="22"/>
                <w:lang w:eastAsia="ja-JP"/>
              </w:rPr>
              <w:t>91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3137321B" w14:textId="77777777" w:rsidR="00394DDB" w:rsidRPr="00394DDB" w:rsidRDefault="00394DDB" w:rsidP="00394DDB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  <w:r w:rsidRPr="00394DDB">
              <w:rPr>
                <w:rFonts w:ascii="Arial" w:eastAsia="MS Mincho" w:hAnsi="Arial" w:cs="Arial" w:hint="eastAsia"/>
                <w:sz w:val="22"/>
                <w:szCs w:val="22"/>
                <w:lang w:eastAsia="ja-JP"/>
              </w:rPr>
              <w:t>93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2D8A02FC" w14:textId="77777777" w:rsidR="00394DDB" w:rsidRPr="00394DDB" w:rsidRDefault="00394DDB" w:rsidP="00394DDB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  <w:r w:rsidRPr="00394DDB">
              <w:rPr>
                <w:rFonts w:ascii="Arial" w:eastAsia="MS Mincho" w:hAnsi="Arial" w:cs="Arial" w:hint="eastAsia"/>
                <w:sz w:val="22"/>
                <w:szCs w:val="22"/>
                <w:lang w:eastAsia="ja-JP"/>
              </w:rPr>
              <w:t>99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22A15AD6" w14:textId="77777777" w:rsidR="00394DDB" w:rsidRPr="00394DDB" w:rsidRDefault="00394DDB" w:rsidP="00394DDB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  <w:r w:rsidRPr="00394DDB">
              <w:rPr>
                <w:rFonts w:ascii="Arial" w:eastAsia="MS Mincho" w:hAnsi="Arial" w:cs="Arial" w:hint="eastAsia"/>
                <w:sz w:val="22"/>
                <w:szCs w:val="22"/>
                <w:lang w:eastAsia="ja-JP"/>
              </w:rPr>
              <w:t>100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23267CB1" w14:textId="77777777" w:rsidR="00394DDB" w:rsidRPr="00394DDB" w:rsidRDefault="00394DDB" w:rsidP="00394DDB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  <w:r w:rsidRPr="00394DDB">
              <w:rPr>
                <w:rFonts w:ascii="Arial" w:eastAsia="MS Mincho" w:hAnsi="Arial" w:cs="Arial" w:hint="eastAsia"/>
                <w:sz w:val="22"/>
                <w:szCs w:val="22"/>
                <w:lang w:eastAsia="ja-JP"/>
              </w:rPr>
              <w:t>103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168A4794" w14:textId="77777777" w:rsidR="00394DDB" w:rsidRPr="00394DDB" w:rsidRDefault="00394DDB" w:rsidP="00394DDB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  <w:r w:rsidRPr="00394DDB">
              <w:rPr>
                <w:rFonts w:ascii="Arial" w:eastAsia="MS Mincho" w:hAnsi="Arial" w:cs="Arial" w:hint="eastAsia"/>
                <w:sz w:val="22"/>
                <w:szCs w:val="22"/>
                <w:lang w:eastAsia="ja-JP"/>
              </w:rPr>
              <w:t>105</w:t>
            </w:r>
          </w:p>
        </w:tc>
      </w:tr>
      <w:tr w:rsidR="00394DDB" w:rsidRPr="00394DDB" w14:paraId="5C303AA8" w14:textId="77777777" w:rsidTr="00394DDB">
        <w:trPr>
          <w:trHeight w:val="254"/>
          <w:jc w:val="center"/>
        </w:trPr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66FC2E7E" w14:textId="77777777" w:rsidR="00394DDB" w:rsidRPr="00394DDB" w:rsidRDefault="00394DDB" w:rsidP="00394DDB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  <w:r w:rsidRPr="00394DDB">
              <w:rPr>
                <w:rFonts w:ascii="Arial" w:eastAsia="MS Mincho" w:hAnsi="Arial" w:cs="Arial" w:hint="eastAsia"/>
                <w:sz w:val="22"/>
                <w:szCs w:val="22"/>
                <w:lang w:eastAsia="ja-JP"/>
              </w:rPr>
              <w:t>109</w:t>
            </w: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7390955A" w14:textId="77777777" w:rsidR="00394DDB" w:rsidRPr="00394DDB" w:rsidRDefault="00394DDB" w:rsidP="00394DDB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  <w:r w:rsidRPr="00394DDB">
              <w:rPr>
                <w:rFonts w:ascii="Arial" w:eastAsia="MS Mincho" w:hAnsi="Arial" w:cs="Arial" w:hint="eastAsia"/>
                <w:sz w:val="22"/>
                <w:szCs w:val="22"/>
                <w:lang w:eastAsia="ja-JP"/>
              </w:rPr>
              <w:t>110</w:t>
            </w: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0CBE8806" w14:textId="77777777" w:rsidR="00394DDB" w:rsidRPr="00394DDB" w:rsidRDefault="00394DDB" w:rsidP="00394DDB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  <w:r w:rsidRPr="00394DDB">
              <w:rPr>
                <w:rFonts w:ascii="Arial" w:eastAsia="MS Mincho" w:hAnsi="Arial" w:cs="Arial" w:hint="eastAsia"/>
                <w:sz w:val="22"/>
                <w:szCs w:val="22"/>
                <w:lang w:eastAsia="ja-JP"/>
              </w:rPr>
              <w:t>112</w:t>
            </w: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0474F812" w14:textId="77777777" w:rsidR="00394DDB" w:rsidRPr="00394DDB" w:rsidRDefault="00394DDB" w:rsidP="00394DDB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  <w:r w:rsidRPr="00394DDB">
              <w:rPr>
                <w:rFonts w:ascii="Arial" w:eastAsia="MS Mincho" w:hAnsi="Arial" w:cs="Arial" w:hint="eastAsia"/>
                <w:sz w:val="22"/>
                <w:szCs w:val="22"/>
                <w:lang w:eastAsia="ja-JP"/>
              </w:rPr>
              <w:t>121</w:t>
            </w: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165D6C42" w14:textId="77777777" w:rsidR="00394DDB" w:rsidRPr="00394DDB" w:rsidRDefault="00394DDB" w:rsidP="00394DDB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  <w:r w:rsidRPr="00394DDB">
              <w:rPr>
                <w:rFonts w:ascii="Arial" w:eastAsia="MS Mincho" w:hAnsi="Arial" w:cs="Arial" w:hint="eastAsia"/>
                <w:sz w:val="22"/>
                <w:szCs w:val="22"/>
                <w:lang w:eastAsia="ja-JP"/>
              </w:rPr>
              <w:t>122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190EEFC7" w14:textId="77777777" w:rsidR="00394DDB" w:rsidRPr="00394DDB" w:rsidRDefault="00394DDB" w:rsidP="00394DDB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  <w:r w:rsidRPr="00394DDB">
              <w:rPr>
                <w:rFonts w:ascii="Arial" w:eastAsia="MS Mincho" w:hAnsi="Arial" w:cs="Arial" w:hint="eastAsia"/>
                <w:sz w:val="22"/>
                <w:szCs w:val="22"/>
                <w:lang w:eastAsia="ja-JP"/>
              </w:rPr>
              <w:t>124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6D1169ED" w14:textId="77777777" w:rsidR="00394DDB" w:rsidRPr="00394DDB" w:rsidRDefault="00394DDB" w:rsidP="00394DDB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  <w:r w:rsidRPr="00394DDB">
              <w:rPr>
                <w:rFonts w:ascii="Arial" w:eastAsia="MS Mincho" w:hAnsi="Arial" w:cs="Arial" w:hint="eastAsia"/>
                <w:sz w:val="22"/>
                <w:szCs w:val="22"/>
                <w:lang w:eastAsia="ja-JP"/>
              </w:rPr>
              <w:t>131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5019919F" w14:textId="77777777" w:rsidR="00394DDB" w:rsidRPr="00394DDB" w:rsidRDefault="00394DDB" w:rsidP="00394DDB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  <w:r w:rsidRPr="00394DDB">
              <w:rPr>
                <w:rFonts w:ascii="Arial" w:eastAsia="MS Mincho" w:hAnsi="Arial" w:cs="Arial" w:hint="eastAsia"/>
                <w:sz w:val="22"/>
                <w:szCs w:val="22"/>
                <w:lang w:eastAsia="ja-JP"/>
              </w:rPr>
              <w:t>132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7FF46995" w14:textId="77777777" w:rsidR="00394DDB" w:rsidRPr="00394DDB" w:rsidRDefault="00394DDB" w:rsidP="00394DDB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  <w:r w:rsidRPr="00394DDB">
              <w:rPr>
                <w:rFonts w:ascii="Arial" w:eastAsia="MS Mincho" w:hAnsi="Arial" w:cs="Arial" w:hint="eastAsia"/>
                <w:sz w:val="22"/>
                <w:szCs w:val="22"/>
                <w:lang w:eastAsia="ja-JP"/>
              </w:rPr>
              <w:t>135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5E837DC0" w14:textId="77777777" w:rsidR="00394DDB" w:rsidRPr="00394DDB" w:rsidRDefault="00394DDB" w:rsidP="00394DDB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  <w:r w:rsidRPr="00394DDB">
              <w:rPr>
                <w:rFonts w:ascii="Arial" w:eastAsia="MS Mincho" w:hAnsi="Arial" w:cs="Arial" w:hint="eastAsia"/>
                <w:sz w:val="22"/>
                <w:szCs w:val="22"/>
                <w:lang w:eastAsia="ja-JP"/>
              </w:rPr>
              <w:t>138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757C1BEB" w14:textId="77777777" w:rsidR="00394DDB" w:rsidRPr="00394DDB" w:rsidRDefault="00394DDB" w:rsidP="00394DDB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  <w:r w:rsidRPr="00394DDB">
              <w:rPr>
                <w:rFonts w:ascii="Arial" w:eastAsia="MS Mincho" w:hAnsi="Arial" w:cs="Arial" w:hint="eastAsia"/>
                <w:sz w:val="22"/>
                <w:szCs w:val="22"/>
                <w:lang w:eastAsia="ja-JP"/>
              </w:rPr>
              <w:t>141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3547F92A" w14:textId="77777777" w:rsidR="00394DDB" w:rsidRPr="00394DDB" w:rsidRDefault="00394DDB" w:rsidP="00394DDB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  <w:r w:rsidRPr="00394DDB">
              <w:rPr>
                <w:rFonts w:ascii="Arial" w:eastAsia="MS Mincho" w:hAnsi="Arial" w:cs="Arial" w:hint="eastAsia"/>
                <w:sz w:val="22"/>
                <w:szCs w:val="22"/>
                <w:lang w:eastAsia="ja-JP"/>
              </w:rPr>
              <w:t>143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252E7E3A" w14:textId="77777777" w:rsidR="00394DDB" w:rsidRPr="00394DDB" w:rsidRDefault="00394DDB" w:rsidP="00394DDB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  <w:r w:rsidRPr="00394DDB">
              <w:rPr>
                <w:rFonts w:ascii="Arial" w:eastAsia="MS Mincho" w:hAnsi="Arial" w:cs="Arial" w:hint="eastAsia"/>
                <w:sz w:val="22"/>
                <w:szCs w:val="22"/>
                <w:lang w:eastAsia="ja-JP"/>
              </w:rPr>
              <w:t>153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03AD32DE" w14:textId="77777777" w:rsidR="00394DDB" w:rsidRPr="00394DDB" w:rsidRDefault="00394DDB" w:rsidP="00394DDB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  <w:r w:rsidRPr="00394DDB">
              <w:rPr>
                <w:rFonts w:ascii="Arial" w:eastAsia="MS Mincho" w:hAnsi="Arial" w:cs="Arial" w:hint="eastAsia"/>
                <w:sz w:val="22"/>
                <w:szCs w:val="22"/>
                <w:lang w:eastAsia="ja-JP"/>
              </w:rPr>
              <w:t>154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2685202E" w14:textId="77777777" w:rsidR="00394DDB" w:rsidRPr="00394DDB" w:rsidRDefault="00394DDB" w:rsidP="00394DDB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  <w:r w:rsidRPr="00394DDB">
              <w:rPr>
                <w:rFonts w:ascii="Arial" w:eastAsia="MS Mincho" w:hAnsi="Arial" w:cs="Arial" w:hint="eastAsia"/>
                <w:sz w:val="22"/>
                <w:szCs w:val="22"/>
                <w:lang w:eastAsia="ja-JP"/>
              </w:rPr>
              <w:t>156</w:t>
            </w:r>
          </w:p>
        </w:tc>
      </w:tr>
      <w:tr w:rsidR="00394DDB" w:rsidRPr="00394DDB" w14:paraId="04212AD4" w14:textId="77777777" w:rsidTr="00394DDB">
        <w:trPr>
          <w:trHeight w:val="254"/>
          <w:jc w:val="center"/>
        </w:trPr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414736D8" w14:textId="77777777" w:rsidR="00394DDB" w:rsidRPr="00394DDB" w:rsidRDefault="00394DDB" w:rsidP="00394DDB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  <w:r w:rsidRPr="00394DDB">
              <w:rPr>
                <w:rFonts w:ascii="Arial" w:eastAsia="MS Mincho" w:hAnsi="Arial" w:cs="Arial" w:hint="eastAsia"/>
                <w:sz w:val="22"/>
                <w:szCs w:val="22"/>
                <w:lang w:eastAsia="ja-JP"/>
              </w:rPr>
              <w:t>159</w:t>
            </w: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640FC0F4" w14:textId="77777777" w:rsidR="00394DDB" w:rsidRPr="00394DDB" w:rsidRDefault="00394DDB" w:rsidP="00394DDB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  <w:r w:rsidRPr="00394DDB">
              <w:rPr>
                <w:rFonts w:ascii="Arial" w:eastAsia="MS Mincho" w:hAnsi="Arial" w:cs="Arial" w:hint="eastAsia"/>
                <w:sz w:val="22"/>
                <w:szCs w:val="22"/>
                <w:lang w:eastAsia="ja-JP"/>
              </w:rPr>
              <w:t>160</w:t>
            </w: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4B6A2B3B" w14:textId="77777777" w:rsidR="00394DDB" w:rsidRPr="00394DDB" w:rsidRDefault="00394DDB" w:rsidP="00394DDB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  <w:r w:rsidRPr="00394DDB">
              <w:rPr>
                <w:rFonts w:ascii="Arial" w:eastAsia="MS Mincho" w:hAnsi="Arial" w:cs="Arial" w:hint="eastAsia"/>
                <w:sz w:val="22"/>
                <w:szCs w:val="22"/>
                <w:lang w:eastAsia="ja-JP"/>
              </w:rPr>
              <w:t>162</w:t>
            </w: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43094110" w14:textId="77777777" w:rsidR="00394DDB" w:rsidRPr="00394DDB" w:rsidRDefault="00394DDB" w:rsidP="00394DDB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  <w:r w:rsidRPr="00394DDB">
              <w:rPr>
                <w:rFonts w:ascii="Arial" w:eastAsia="MS Mincho" w:hAnsi="Arial" w:cs="Arial" w:hint="eastAsia"/>
                <w:sz w:val="22"/>
                <w:szCs w:val="22"/>
                <w:lang w:eastAsia="ja-JP"/>
              </w:rPr>
              <w:t>175</w:t>
            </w: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5511D95B" w14:textId="77777777" w:rsidR="00394DDB" w:rsidRPr="00394DDB" w:rsidRDefault="00394DDB" w:rsidP="00394DDB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  <w:r w:rsidRPr="00394DDB">
              <w:rPr>
                <w:rFonts w:ascii="Arial" w:eastAsia="MS Mincho" w:hAnsi="Arial" w:cs="Arial" w:hint="eastAsia"/>
                <w:sz w:val="22"/>
                <w:szCs w:val="22"/>
                <w:lang w:eastAsia="ja-JP"/>
              </w:rPr>
              <w:t>176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28CC4A08" w14:textId="77777777" w:rsidR="00394DDB" w:rsidRPr="00394DDB" w:rsidRDefault="00394DDB" w:rsidP="00394DDB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  <w:r w:rsidRPr="00394DDB">
              <w:rPr>
                <w:rFonts w:ascii="Arial" w:eastAsia="MS Mincho" w:hAnsi="Arial" w:cs="Arial" w:hint="eastAsia"/>
                <w:sz w:val="22"/>
                <w:szCs w:val="22"/>
                <w:lang w:eastAsia="ja-JP"/>
              </w:rPr>
              <w:t>179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4040E3CE" w14:textId="77777777" w:rsidR="00394DDB" w:rsidRPr="00394DDB" w:rsidRDefault="00394DDB" w:rsidP="00394DDB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  <w:r w:rsidRPr="00394DDB">
              <w:rPr>
                <w:rFonts w:ascii="Arial" w:eastAsia="MS Mincho" w:hAnsi="Arial" w:cs="Arial" w:hint="eastAsia"/>
                <w:sz w:val="22"/>
                <w:szCs w:val="22"/>
                <w:lang w:eastAsia="ja-JP"/>
              </w:rPr>
              <w:t>181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147039F1" w14:textId="77777777" w:rsidR="00394DDB" w:rsidRPr="00394DDB" w:rsidRDefault="00394DDB" w:rsidP="00394DDB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  <w:r w:rsidRPr="00394DDB">
              <w:rPr>
                <w:rFonts w:ascii="Arial" w:eastAsia="MS Mincho" w:hAnsi="Arial" w:cs="Arial" w:hint="eastAsia"/>
                <w:sz w:val="22"/>
                <w:szCs w:val="22"/>
                <w:lang w:eastAsia="ja-JP"/>
              </w:rPr>
              <w:t>197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306B9FCE" w14:textId="77777777" w:rsidR="00394DDB" w:rsidRPr="00394DDB" w:rsidRDefault="00394DDB" w:rsidP="00394DDB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  <w:r w:rsidRPr="00394DDB">
              <w:rPr>
                <w:rFonts w:ascii="Arial" w:eastAsia="MS Mincho" w:hAnsi="Arial" w:cs="Arial" w:hint="eastAsia"/>
                <w:sz w:val="22"/>
                <w:szCs w:val="22"/>
                <w:lang w:eastAsia="ja-JP"/>
              </w:rPr>
              <w:t>198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2BDE5FBA" w14:textId="77777777" w:rsidR="00394DDB" w:rsidRPr="00394DDB" w:rsidRDefault="00394DDB" w:rsidP="00394DDB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  <w:r w:rsidRPr="00394DDB">
              <w:rPr>
                <w:rFonts w:ascii="Arial" w:eastAsia="MS Mincho" w:hAnsi="Arial" w:cs="Arial" w:hint="eastAsia"/>
                <w:b/>
                <w:bCs/>
                <w:color w:val="FF0000"/>
                <w:sz w:val="22"/>
                <w:szCs w:val="22"/>
                <w:lang w:eastAsia="ja-JP"/>
              </w:rPr>
              <w:t>200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0D0B3DC3" w14:textId="77777777" w:rsidR="00394DDB" w:rsidRPr="00394DDB" w:rsidRDefault="00394DDB" w:rsidP="00394DDB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  <w:r w:rsidRPr="00394DDB">
              <w:rPr>
                <w:rFonts w:ascii="Arial" w:eastAsia="MS Mincho" w:hAnsi="Arial" w:cs="Arial" w:hint="eastAsia"/>
                <w:sz w:val="22"/>
                <w:szCs w:val="22"/>
                <w:lang w:eastAsia="ja-JP"/>
              </w:rPr>
              <w:t>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034D177E" w14:textId="77777777" w:rsidR="00394DDB" w:rsidRPr="00394DDB" w:rsidRDefault="00394DDB" w:rsidP="00394DDB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  <w:r w:rsidRPr="00394DDB">
              <w:rPr>
                <w:rFonts w:ascii="Arial" w:eastAsia="MS Mincho" w:hAnsi="Arial" w:cs="Arial" w:hint="eastAsia"/>
                <w:sz w:val="22"/>
                <w:szCs w:val="22"/>
                <w:lang w:eastAsia="ja-JP"/>
              </w:rPr>
              <w:t>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3F8AF259" w14:textId="77777777" w:rsidR="00394DDB" w:rsidRPr="00394DDB" w:rsidRDefault="00394DDB" w:rsidP="00394DDB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  <w:r w:rsidRPr="00394DDB">
              <w:rPr>
                <w:rFonts w:ascii="Arial" w:eastAsia="MS Mincho" w:hAnsi="Arial" w:cs="Arial" w:hint="eastAsia"/>
                <w:sz w:val="22"/>
                <w:szCs w:val="22"/>
                <w:lang w:eastAsia="ja-JP"/>
              </w:rPr>
              <w:t>11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5080154D" w14:textId="77777777" w:rsidR="00394DDB" w:rsidRPr="00394DDB" w:rsidRDefault="00394DDB" w:rsidP="00394DDB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  <w:r w:rsidRPr="00394DDB">
              <w:rPr>
                <w:rFonts w:ascii="Arial" w:eastAsia="MS Mincho" w:hAnsi="Arial" w:cs="Arial" w:hint="eastAsia"/>
                <w:sz w:val="22"/>
                <w:szCs w:val="22"/>
                <w:lang w:eastAsia="ja-JP"/>
              </w:rPr>
              <w:t>24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5CBE1B10" w14:textId="77777777" w:rsidR="00394DDB" w:rsidRPr="00394DDB" w:rsidRDefault="00394DDB" w:rsidP="00394DDB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  <w:r w:rsidRPr="00394DDB">
              <w:rPr>
                <w:rFonts w:ascii="Arial" w:eastAsia="MS Mincho" w:hAnsi="Arial" w:cs="Arial" w:hint="eastAsia"/>
                <w:sz w:val="22"/>
                <w:szCs w:val="22"/>
                <w:lang w:eastAsia="ja-JP"/>
              </w:rPr>
              <w:t>28</w:t>
            </w:r>
          </w:p>
        </w:tc>
      </w:tr>
      <w:tr w:rsidR="00394DDB" w:rsidRPr="00394DDB" w14:paraId="009031F3" w14:textId="77777777" w:rsidTr="00394DDB">
        <w:trPr>
          <w:trHeight w:val="254"/>
          <w:jc w:val="center"/>
        </w:trPr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0774BDB8" w14:textId="77777777" w:rsidR="00394DDB" w:rsidRPr="00394DDB" w:rsidRDefault="00394DDB" w:rsidP="00394DDB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  <w:r w:rsidRPr="00394DDB">
              <w:rPr>
                <w:rFonts w:ascii="Arial" w:eastAsia="MS Mincho" w:hAnsi="Arial" w:cs="Arial" w:hint="eastAsia"/>
                <w:sz w:val="22"/>
                <w:szCs w:val="22"/>
                <w:lang w:eastAsia="ja-JP"/>
              </w:rPr>
              <w:t>30</w:t>
            </w: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249EDFE3" w14:textId="77777777" w:rsidR="00394DDB" w:rsidRPr="00394DDB" w:rsidRDefault="00394DDB" w:rsidP="00394DDB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  <w:r w:rsidRPr="00394DDB">
              <w:rPr>
                <w:rFonts w:ascii="Arial" w:eastAsia="MS Mincho" w:hAnsi="Arial" w:cs="Arial" w:hint="eastAsia"/>
                <w:sz w:val="22"/>
                <w:szCs w:val="22"/>
                <w:lang w:eastAsia="ja-JP"/>
              </w:rPr>
              <w:t>49</w:t>
            </w: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7DFFC919" w14:textId="77777777" w:rsidR="00394DDB" w:rsidRPr="00394DDB" w:rsidRDefault="00394DDB" w:rsidP="00394DDB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  <w:r w:rsidRPr="00394DDB">
              <w:rPr>
                <w:rFonts w:ascii="Arial" w:eastAsia="MS Mincho" w:hAnsi="Arial" w:cs="Arial" w:hint="eastAsia"/>
                <w:sz w:val="22"/>
                <w:szCs w:val="22"/>
                <w:lang w:eastAsia="ja-JP"/>
              </w:rPr>
              <w:t>51</w:t>
            </w: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58D2C8C7" w14:textId="77777777" w:rsidR="00394DDB" w:rsidRPr="00394DDB" w:rsidRDefault="00394DDB" w:rsidP="00394DDB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  <w:r w:rsidRPr="00394DDB">
              <w:rPr>
                <w:rFonts w:ascii="Arial" w:eastAsia="MS Mincho" w:hAnsi="Arial" w:cs="Arial" w:hint="eastAsia"/>
                <w:sz w:val="22"/>
                <w:szCs w:val="22"/>
                <w:lang w:eastAsia="ja-JP"/>
              </w:rPr>
              <w:t>54</w:t>
            </w: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296D6E82" w14:textId="77777777" w:rsidR="00394DDB" w:rsidRPr="00394DDB" w:rsidRDefault="00394DDB" w:rsidP="00394DDB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  <w:r w:rsidRPr="00394DDB">
              <w:rPr>
                <w:rFonts w:ascii="Arial" w:eastAsia="MS Mincho" w:hAnsi="Arial" w:cs="Arial" w:hint="eastAsia"/>
                <w:sz w:val="22"/>
                <w:szCs w:val="22"/>
                <w:lang w:eastAsia="ja-JP"/>
              </w:rPr>
              <w:t>57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66354080" w14:textId="77777777" w:rsidR="00394DDB" w:rsidRPr="00394DDB" w:rsidRDefault="00394DDB" w:rsidP="00394DDB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  <w:r w:rsidRPr="00394DDB">
              <w:rPr>
                <w:rFonts w:ascii="Arial" w:eastAsia="MS Mincho" w:hAnsi="Arial" w:cs="Arial" w:hint="eastAsia"/>
                <w:sz w:val="22"/>
                <w:szCs w:val="22"/>
                <w:lang w:eastAsia="ja-JP"/>
              </w:rPr>
              <w:t>60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23F84F16" w14:textId="77777777" w:rsidR="00394DDB" w:rsidRPr="00394DDB" w:rsidRDefault="00394DDB" w:rsidP="00394DDB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  <w:r w:rsidRPr="00394DDB">
              <w:rPr>
                <w:rFonts w:ascii="Arial" w:eastAsia="MS Mincho" w:hAnsi="Arial" w:cs="Arial" w:hint="eastAsia"/>
                <w:sz w:val="22"/>
                <w:szCs w:val="22"/>
                <w:lang w:eastAsia="ja-JP"/>
              </w:rPr>
              <w:t>63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07FEB7A4" w14:textId="77777777" w:rsidR="00394DDB" w:rsidRPr="00394DDB" w:rsidRDefault="00394DDB" w:rsidP="00394DDB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  <w:r w:rsidRPr="00394DDB">
              <w:rPr>
                <w:rFonts w:ascii="Arial" w:eastAsia="MS Mincho" w:hAnsi="Arial" w:cs="Arial" w:hint="eastAsia"/>
                <w:sz w:val="22"/>
                <w:szCs w:val="22"/>
                <w:lang w:eastAsia="ja-JP"/>
              </w:rPr>
              <w:t>69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51D7CE57" w14:textId="77777777" w:rsidR="00394DDB" w:rsidRPr="00394DDB" w:rsidRDefault="00394DDB" w:rsidP="00394DDB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  <w:r w:rsidRPr="00394DDB">
              <w:rPr>
                <w:rFonts w:ascii="Arial" w:eastAsia="MS Mincho" w:hAnsi="Arial" w:cs="Arial" w:hint="eastAsia"/>
                <w:sz w:val="22"/>
                <w:szCs w:val="22"/>
                <w:lang w:eastAsia="ja-JP"/>
              </w:rPr>
              <w:t>73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5F13CF8C" w14:textId="77777777" w:rsidR="00394DDB" w:rsidRPr="00394DDB" w:rsidRDefault="00394DDB" w:rsidP="00394DDB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  <w:r w:rsidRPr="00394DDB">
              <w:rPr>
                <w:rFonts w:ascii="Arial" w:eastAsia="MS Mincho" w:hAnsi="Arial" w:cs="Arial" w:hint="eastAsia"/>
                <w:sz w:val="22"/>
                <w:szCs w:val="22"/>
                <w:lang w:eastAsia="ja-JP"/>
              </w:rPr>
              <w:t>75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160E15F0" w14:textId="77777777" w:rsidR="00394DDB" w:rsidRPr="00394DDB" w:rsidRDefault="00394DDB" w:rsidP="00394DDB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  <w:r w:rsidRPr="00394DDB">
              <w:rPr>
                <w:rFonts w:ascii="Arial" w:eastAsia="MS Mincho" w:hAnsi="Arial" w:cs="Arial" w:hint="eastAsia"/>
                <w:sz w:val="22"/>
                <w:szCs w:val="22"/>
                <w:lang w:eastAsia="ja-JP"/>
              </w:rPr>
              <w:t>79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356C5721" w14:textId="77777777" w:rsidR="00394DDB" w:rsidRPr="00394DDB" w:rsidRDefault="00394DDB" w:rsidP="00394DDB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  <w:r w:rsidRPr="00394DDB">
              <w:rPr>
                <w:rFonts w:ascii="Arial" w:eastAsia="MS Mincho" w:hAnsi="Arial" w:cs="Arial" w:hint="eastAsia"/>
                <w:sz w:val="22"/>
                <w:szCs w:val="22"/>
                <w:lang w:eastAsia="ja-JP"/>
              </w:rPr>
              <w:t>81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185756A5" w14:textId="77777777" w:rsidR="00394DDB" w:rsidRPr="00394DDB" w:rsidRDefault="00394DDB" w:rsidP="00394DDB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  <w:r w:rsidRPr="00394DDB">
              <w:rPr>
                <w:rFonts w:ascii="Arial" w:eastAsia="MS Mincho" w:hAnsi="Arial" w:cs="Arial" w:hint="eastAsia"/>
                <w:sz w:val="22"/>
                <w:szCs w:val="22"/>
                <w:lang w:eastAsia="ja-JP"/>
              </w:rPr>
              <w:t>85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69A3C09F" w14:textId="77777777" w:rsidR="00394DDB" w:rsidRPr="00394DDB" w:rsidRDefault="00394DDB" w:rsidP="00394DDB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  <w:r w:rsidRPr="00394DDB">
              <w:rPr>
                <w:rFonts w:ascii="Arial" w:eastAsia="MS Mincho" w:hAnsi="Arial" w:cs="Arial" w:hint="eastAsia"/>
                <w:sz w:val="22"/>
                <w:szCs w:val="22"/>
                <w:lang w:eastAsia="ja-JP"/>
              </w:rPr>
              <w:t>89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4A2174F2" w14:textId="77777777" w:rsidR="00394DDB" w:rsidRPr="00394DDB" w:rsidRDefault="00394DDB" w:rsidP="00394DDB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  <w:r w:rsidRPr="00394DDB">
              <w:rPr>
                <w:rFonts w:ascii="Arial" w:eastAsia="MS Mincho" w:hAnsi="Arial" w:cs="Arial" w:hint="eastAsia"/>
                <w:sz w:val="22"/>
                <w:szCs w:val="22"/>
                <w:lang w:eastAsia="ja-JP"/>
              </w:rPr>
              <w:t>92</w:t>
            </w:r>
          </w:p>
        </w:tc>
      </w:tr>
      <w:tr w:rsidR="00394DDB" w:rsidRPr="00394DDB" w14:paraId="3180AAC8" w14:textId="77777777" w:rsidTr="00394DDB">
        <w:trPr>
          <w:trHeight w:val="254"/>
          <w:jc w:val="center"/>
        </w:trPr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36D8D613" w14:textId="77777777" w:rsidR="00394DDB" w:rsidRPr="00394DDB" w:rsidRDefault="00394DDB" w:rsidP="00394DDB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  <w:r w:rsidRPr="00394DDB">
              <w:rPr>
                <w:rFonts w:ascii="Arial" w:eastAsia="MS Mincho" w:hAnsi="Arial" w:cs="Arial" w:hint="eastAsia"/>
                <w:sz w:val="22"/>
                <w:szCs w:val="22"/>
                <w:lang w:eastAsia="ja-JP"/>
              </w:rPr>
              <w:t>94</w:t>
            </w: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3799637B" w14:textId="77777777" w:rsidR="00394DDB" w:rsidRPr="00394DDB" w:rsidRDefault="00394DDB" w:rsidP="00394DDB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  <w:r w:rsidRPr="00394DDB">
              <w:rPr>
                <w:rFonts w:ascii="Arial" w:eastAsia="MS Mincho" w:hAnsi="Arial" w:cs="Arial" w:hint="eastAsia"/>
                <w:sz w:val="22"/>
                <w:szCs w:val="22"/>
                <w:lang w:eastAsia="ja-JP"/>
              </w:rPr>
              <w:t>101</w:t>
            </w: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128A3D0E" w14:textId="77777777" w:rsidR="00394DDB" w:rsidRPr="00394DDB" w:rsidRDefault="00394DDB" w:rsidP="00394DDB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  <w:r w:rsidRPr="00394DDB">
              <w:rPr>
                <w:rFonts w:ascii="Arial" w:eastAsia="MS Mincho" w:hAnsi="Arial" w:cs="Arial" w:hint="eastAsia"/>
                <w:sz w:val="22"/>
                <w:szCs w:val="22"/>
                <w:lang w:eastAsia="ja-JP"/>
              </w:rPr>
              <w:t>104</w:t>
            </w: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5C54ED9E" w14:textId="77777777" w:rsidR="00394DDB" w:rsidRPr="00394DDB" w:rsidRDefault="00394DDB" w:rsidP="00394DDB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  <w:r w:rsidRPr="00394DDB">
              <w:rPr>
                <w:rFonts w:ascii="Arial" w:eastAsia="MS Mincho" w:hAnsi="Arial" w:cs="Arial" w:hint="eastAsia"/>
                <w:sz w:val="22"/>
                <w:szCs w:val="22"/>
                <w:lang w:eastAsia="ja-JP"/>
              </w:rPr>
              <w:t>106</w:t>
            </w: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412CB4B1" w14:textId="77777777" w:rsidR="00394DDB" w:rsidRPr="00394DDB" w:rsidRDefault="00394DDB" w:rsidP="00394DDB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  <w:r w:rsidRPr="00394DDB">
              <w:rPr>
                <w:rFonts w:ascii="Arial" w:eastAsia="MS Mincho" w:hAnsi="Arial" w:cs="Arial" w:hint="eastAsia"/>
                <w:sz w:val="22"/>
                <w:szCs w:val="22"/>
                <w:lang w:eastAsia="ja-JP"/>
              </w:rPr>
              <w:t>111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6B1CD286" w14:textId="77777777" w:rsidR="00394DDB" w:rsidRPr="00394DDB" w:rsidRDefault="00394DDB" w:rsidP="00394DDB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  <w:r w:rsidRPr="00394DDB">
              <w:rPr>
                <w:rFonts w:ascii="Arial" w:eastAsia="MS Mincho" w:hAnsi="Arial" w:cs="Arial" w:hint="eastAsia"/>
                <w:sz w:val="22"/>
                <w:szCs w:val="22"/>
                <w:lang w:eastAsia="ja-JP"/>
              </w:rPr>
              <w:t>113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4BC551EB" w14:textId="77777777" w:rsidR="00394DDB" w:rsidRPr="00394DDB" w:rsidRDefault="00394DDB" w:rsidP="00394DDB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  <w:r w:rsidRPr="00394DDB">
              <w:rPr>
                <w:rFonts w:ascii="Arial" w:eastAsia="MS Mincho" w:hAnsi="Arial" w:cs="Arial" w:hint="eastAsia"/>
                <w:sz w:val="22"/>
                <w:szCs w:val="22"/>
                <w:lang w:eastAsia="ja-JP"/>
              </w:rPr>
              <w:t>123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6BE48C25" w14:textId="77777777" w:rsidR="00394DDB" w:rsidRPr="00394DDB" w:rsidRDefault="00394DDB" w:rsidP="00394DDB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  <w:r w:rsidRPr="00394DDB">
              <w:rPr>
                <w:rFonts w:ascii="Arial" w:eastAsia="MS Mincho" w:hAnsi="Arial" w:cs="Arial" w:hint="eastAsia"/>
                <w:sz w:val="22"/>
                <w:szCs w:val="22"/>
                <w:lang w:eastAsia="ja-JP"/>
              </w:rPr>
              <w:t>125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39E1573C" w14:textId="77777777" w:rsidR="00394DDB" w:rsidRPr="00394DDB" w:rsidRDefault="00394DDB" w:rsidP="00394DDB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  <w:r w:rsidRPr="00394DDB">
              <w:rPr>
                <w:rFonts w:ascii="Arial" w:eastAsia="MS Mincho" w:hAnsi="Arial" w:cs="Arial" w:hint="eastAsia"/>
                <w:sz w:val="22"/>
                <w:szCs w:val="22"/>
                <w:lang w:eastAsia="ja-JP"/>
              </w:rPr>
              <w:t>133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14DC72F0" w14:textId="77777777" w:rsidR="00394DDB" w:rsidRPr="00394DDB" w:rsidRDefault="00394DDB" w:rsidP="00394DDB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  <w:r w:rsidRPr="00394DDB">
              <w:rPr>
                <w:rFonts w:ascii="Arial" w:eastAsia="MS Mincho" w:hAnsi="Arial" w:cs="Arial" w:hint="eastAsia"/>
                <w:sz w:val="22"/>
                <w:szCs w:val="22"/>
                <w:lang w:eastAsia="ja-JP"/>
              </w:rPr>
              <w:t>136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6832285E" w14:textId="77777777" w:rsidR="00394DDB" w:rsidRPr="00394DDB" w:rsidRDefault="00394DDB" w:rsidP="00394DDB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  <w:r w:rsidRPr="00394DDB">
              <w:rPr>
                <w:rFonts w:ascii="Arial" w:eastAsia="MS Mincho" w:hAnsi="Arial" w:cs="Arial" w:hint="eastAsia"/>
                <w:sz w:val="22"/>
                <w:szCs w:val="22"/>
                <w:lang w:eastAsia="ja-JP"/>
              </w:rPr>
              <w:t>139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67438D6A" w14:textId="77777777" w:rsidR="00394DDB" w:rsidRPr="00394DDB" w:rsidRDefault="00394DDB" w:rsidP="00394DDB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  <w:r w:rsidRPr="00394DDB">
              <w:rPr>
                <w:rFonts w:ascii="Arial" w:eastAsia="MS Mincho" w:hAnsi="Arial" w:cs="Arial" w:hint="eastAsia"/>
                <w:sz w:val="22"/>
                <w:szCs w:val="22"/>
                <w:lang w:eastAsia="ja-JP"/>
              </w:rPr>
              <w:t>142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25951199" w14:textId="77777777" w:rsidR="00394DDB" w:rsidRPr="00394DDB" w:rsidRDefault="00394DDB" w:rsidP="00394DDB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  <w:r w:rsidRPr="00394DDB">
              <w:rPr>
                <w:rFonts w:ascii="Arial" w:eastAsia="MS Mincho" w:hAnsi="Arial" w:cs="Arial" w:hint="eastAsia"/>
                <w:sz w:val="22"/>
                <w:szCs w:val="22"/>
                <w:lang w:eastAsia="ja-JP"/>
              </w:rPr>
              <w:t>144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62D0D83F" w14:textId="77777777" w:rsidR="00394DDB" w:rsidRPr="00394DDB" w:rsidRDefault="00394DDB" w:rsidP="00394DDB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  <w:r w:rsidRPr="00394DDB">
              <w:rPr>
                <w:rFonts w:ascii="Arial" w:eastAsia="MS Mincho" w:hAnsi="Arial" w:cs="Arial" w:hint="eastAsia"/>
                <w:sz w:val="22"/>
                <w:szCs w:val="22"/>
                <w:lang w:eastAsia="ja-JP"/>
              </w:rPr>
              <w:t>155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0104D589" w14:textId="77777777" w:rsidR="00394DDB" w:rsidRPr="00394DDB" w:rsidRDefault="00394DDB" w:rsidP="00394DDB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  <w:r w:rsidRPr="00394DDB">
              <w:rPr>
                <w:rFonts w:ascii="Arial" w:eastAsia="MS Mincho" w:hAnsi="Arial" w:cs="Arial" w:hint="eastAsia"/>
                <w:sz w:val="22"/>
                <w:szCs w:val="22"/>
                <w:lang w:eastAsia="ja-JP"/>
              </w:rPr>
              <w:t>157</w:t>
            </w:r>
          </w:p>
        </w:tc>
      </w:tr>
      <w:tr w:rsidR="00394DDB" w:rsidRPr="00394DDB" w14:paraId="2E6EDA18" w14:textId="77777777" w:rsidTr="00394DDB">
        <w:trPr>
          <w:trHeight w:val="254"/>
          <w:jc w:val="center"/>
        </w:trPr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30249579" w14:textId="77777777" w:rsidR="00394DDB" w:rsidRPr="00394DDB" w:rsidRDefault="00394DDB" w:rsidP="00394DDB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  <w:r w:rsidRPr="00394DDB">
              <w:rPr>
                <w:rFonts w:ascii="Arial" w:eastAsia="MS Mincho" w:hAnsi="Arial" w:cs="Arial" w:hint="eastAsia"/>
                <w:sz w:val="22"/>
                <w:szCs w:val="22"/>
                <w:lang w:eastAsia="ja-JP"/>
              </w:rPr>
              <w:t>161</w:t>
            </w: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068707A2" w14:textId="77777777" w:rsidR="00394DDB" w:rsidRPr="00394DDB" w:rsidRDefault="00394DDB" w:rsidP="00394DDB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  <w:r w:rsidRPr="00394DDB">
              <w:rPr>
                <w:rFonts w:ascii="Arial" w:eastAsia="MS Mincho" w:hAnsi="Arial" w:cs="Arial" w:hint="eastAsia"/>
                <w:sz w:val="22"/>
                <w:szCs w:val="22"/>
                <w:lang w:eastAsia="ja-JP"/>
              </w:rPr>
              <w:t>163</w:t>
            </w: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053C8452" w14:textId="77777777" w:rsidR="00394DDB" w:rsidRPr="00394DDB" w:rsidRDefault="00394DDB" w:rsidP="00394DDB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  <w:r w:rsidRPr="00394DDB">
              <w:rPr>
                <w:rFonts w:ascii="Arial" w:eastAsia="MS Mincho" w:hAnsi="Arial" w:cs="Arial" w:hint="eastAsia"/>
                <w:sz w:val="22"/>
                <w:szCs w:val="22"/>
                <w:lang w:eastAsia="ja-JP"/>
              </w:rPr>
              <w:t>177</w:t>
            </w: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7DACEAEE" w14:textId="77777777" w:rsidR="00394DDB" w:rsidRPr="00394DDB" w:rsidRDefault="00394DDB" w:rsidP="00394DDB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  <w:r w:rsidRPr="00394DDB">
              <w:rPr>
                <w:rFonts w:ascii="Arial" w:eastAsia="MS Mincho" w:hAnsi="Arial" w:cs="Arial" w:hint="eastAsia"/>
                <w:sz w:val="22"/>
                <w:szCs w:val="22"/>
                <w:lang w:eastAsia="ja-JP"/>
              </w:rPr>
              <w:t>180</w:t>
            </w: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6DBDAA4D" w14:textId="77777777" w:rsidR="00394DDB" w:rsidRPr="00394DDB" w:rsidRDefault="00394DDB" w:rsidP="00394DDB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  <w:r w:rsidRPr="00394DDB">
              <w:rPr>
                <w:rFonts w:ascii="Arial" w:eastAsia="MS Mincho" w:hAnsi="Arial" w:cs="Arial" w:hint="eastAsia"/>
                <w:sz w:val="22"/>
                <w:szCs w:val="22"/>
                <w:lang w:eastAsia="ja-JP"/>
              </w:rPr>
              <w:t>182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203B3B8B" w14:textId="77777777" w:rsidR="00394DDB" w:rsidRPr="00394DDB" w:rsidRDefault="00394DDB" w:rsidP="00394DDB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  <w:r w:rsidRPr="00394DDB">
              <w:rPr>
                <w:rFonts w:ascii="Arial" w:eastAsia="MS Mincho" w:hAnsi="Arial" w:cs="Arial" w:hint="eastAsia"/>
                <w:sz w:val="22"/>
                <w:szCs w:val="22"/>
                <w:lang w:eastAsia="ja-JP"/>
              </w:rPr>
              <w:t>199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1B6808CF" w14:textId="77777777" w:rsidR="00394DDB" w:rsidRPr="00394DDB" w:rsidRDefault="00394DDB" w:rsidP="00394DDB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  <w:r w:rsidRPr="00394DDB">
              <w:rPr>
                <w:rFonts w:ascii="Arial" w:eastAsia="MS Mincho" w:hAnsi="Arial" w:cs="Arial" w:hint="eastAsia"/>
                <w:b/>
                <w:bCs/>
                <w:color w:val="FF0000"/>
                <w:sz w:val="22"/>
                <w:szCs w:val="22"/>
                <w:lang w:eastAsia="ja-JP"/>
              </w:rPr>
              <w:t>201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0126A15A" w14:textId="77777777" w:rsidR="00394DDB" w:rsidRPr="00394DDB" w:rsidRDefault="00394DDB" w:rsidP="00394DDB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  <w:r w:rsidRPr="00394DDB">
              <w:rPr>
                <w:rFonts w:ascii="Arial" w:eastAsia="MS Mincho" w:hAnsi="Arial" w:cs="Arial" w:hint="eastAsia"/>
                <w:sz w:val="22"/>
                <w:szCs w:val="22"/>
                <w:lang w:eastAsia="ja-JP"/>
              </w:rPr>
              <w:t>12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4208BD5B" w14:textId="77777777" w:rsidR="00394DDB" w:rsidRPr="00394DDB" w:rsidRDefault="00394DDB" w:rsidP="00394DDB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  <w:r w:rsidRPr="00394DDB">
              <w:rPr>
                <w:rFonts w:ascii="Arial" w:eastAsia="MS Mincho" w:hAnsi="Arial" w:cs="Arial" w:hint="eastAsia"/>
                <w:sz w:val="22"/>
                <w:szCs w:val="22"/>
                <w:lang w:eastAsia="ja-JP"/>
              </w:rPr>
              <w:t>25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645526B9" w14:textId="77777777" w:rsidR="00394DDB" w:rsidRPr="00394DDB" w:rsidRDefault="00394DDB" w:rsidP="00394DDB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  <w:r w:rsidRPr="00394DDB">
              <w:rPr>
                <w:rFonts w:ascii="Arial" w:eastAsia="MS Mincho" w:hAnsi="Arial" w:cs="Arial" w:hint="eastAsia"/>
                <w:sz w:val="22"/>
                <w:szCs w:val="22"/>
                <w:lang w:eastAsia="ja-JP"/>
              </w:rPr>
              <w:t>31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31BB6445" w14:textId="77777777" w:rsidR="00394DDB" w:rsidRPr="00394DDB" w:rsidRDefault="00394DDB" w:rsidP="00394DDB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  <w:r w:rsidRPr="00394DDB">
              <w:rPr>
                <w:rFonts w:ascii="Arial" w:eastAsia="MS Mincho" w:hAnsi="Arial" w:cs="Arial" w:hint="eastAsia"/>
                <w:sz w:val="22"/>
                <w:szCs w:val="22"/>
                <w:lang w:eastAsia="ja-JP"/>
              </w:rPr>
              <w:t>52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7D027578" w14:textId="77777777" w:rsidR="00394DDB" w:rsidRPr="00394DDB" w:rsidRDefault="00394DDB" w:rsidP="00394DDB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  <w:r w:rsidRPr="00394DDB">
              <w:rPr>
                <w:rFonts w:ascii="Arial" w:eastAsia="MS Mincho" w:hAnsi="Arial" w:cs="Arial" w:hint="eastAsia"/>
                <w:sz w:val="22"/>
                <w:szCs w:val="22"/>
                <w:lang w:eastAsia="ja-JP"/>
              </w:rPr>
              <w:t>55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62616498" w14:textId="77777777" w:rsidR="00394DDB" w:rsidRPr="00394DDB" w:rsidRDefault="00394DDB" w:rsidP="00394DDB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  <w:r w:rsidRPr="00394DDB">
              <w:rPr>
                <w:rFonts w:ascii="Arial" w:eastAsia="MS Mincho" w:hAnsi="Arial" w:cs="Arial" w:hint="eastAsia"/>
                <w:sz w:val="22"/>
                <w:szCs w:val="22"/>
                <w:lang w:eastAsia="ja-JP"/>
              </w:rPr>
              <w:t>58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4D5CF98E" w14:textId="77777777" w:rsidR="00394DDB" w:rsidRPr="00394DDB" w:rsidRDefault="00394DDB" w:rsidP="00394DDB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  <w:r w:rsidRPr="00394DDB">
              <w:rPr>
                <w:rFonts w:ascii="Arial" w:eastAsia="MS Mincho" w:hAnsi="Arial" w:cs="Arial" w:hint="eastAsia"/>
                <w:sz w:val="22"/>
                <w:szCs w:val="22"/>
                <w:lang w:eastAsia="ja-JP"/>
              </w:rPr>
              <w:t>61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02DE8A5E" w14:textId="77777777" w:rsidR="00394DDB" w:rsidRPr="00394DDB" w:rsidRDefault="00394DDB" w:rsidP="00394DDB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  <w:r w:rsidRPr="00394DDB">
              <w:rPr>
                <w:rFonts w:ascii="Arial" w:eastAsia="MS Mincho" w:hAnsi="Arial" w:cs="Arial" w:hint="eastAsia"/>
                <w:sz w:val="22"/>
                <w:szCs w:val="22"/>
                <w:lang w:eastAsia="ja-JP"/>
              </w:rPr>
              <w:t>64</w:t>
            </w:r>
          </w:p>
        </w:tc>
      </w:tr>
      <w:tr w:rsidR="00394DDB" w:rsidRPr="00394DDB" w14:paraId="74CEF8CD" w14:textId="77777777" w:rsidTr="00394DDB">
        <w:trPr>
          <w:trHeight w:val="254"/>
          <w:jc w:val="center"/>
        </w:trPr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6DB1890F" w14:textId="77777777" w:rsidR="00394DDB" w:rsidRPr="00394DDB" w:rsidRDefault="00394DDB" w:rsidP="00394DDB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  <w:r w:rsidRPr="00394DDB">
              <w:rPr>
                <w:rFonts w:ascii="Arial" w:eastAsia="MS Mincho" w:hAnsi="Arial" w:cs="Arial" w:hint="eastAsia"/>
                <w:sz w:val="22"/>
                <w:szCs w:val="22"/>
                <w:lang w:eastAsia="ja-JP"/>
              </w:rPr>
              <w:t>70</w:t>
            </w: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4EE3FA16" w14:textId="77777777" w:rsidR="00394DDB" w:rsidRPr="00394DDB" w:rsidRDefault="00394DDB" w:rsidP="00394DDB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  <w:r w:rsidRPr="00394DDB">
              <w:rPr>
                <w:rFonts w:ascii="Arial" w:eastAsia="MS Mincho" w:hAnsi="Arial" w:cs="Arial" w:hint="eastAsia"/>
                <w:sz w:val="22"/>
                <w:szCs w:val="22"/>
                <w:lang w:eastAsia="ja-JP"/>
              </w:rPr>
              <w:t>76</w:t>
            </w: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1AFDFE94" w14:textId="77777777" w:rsidR="00394DDB" w:rsidRPr="00394DDB" w:rsidRDefault="00394DDB" w:rsidP="00394DDB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  <w:r w:rsidRPr="00394DDB">
              <w:rPr>
                <w:rFonts w:ascii="Arial" w:eastAsia="MS Mincho" w:hAnsi="Arial" w:cs="Arial" w:hint="eastAsia"/>
                <w:sz w:val="22"/>
                <w:szCs w:val="22"/>
                <w:lang w:eastAsia="ja-JP"/>
              </w:rPr>
              <w:t>82</w:t>
            </w: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1D1C2C6A" w14:textId="77777777" w:rsidR="00394DDB" w:rsidRPr="00394DDB" w:rsidRDefault="00394DDB" w:rsidP="00394DDB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  <w:r w:rsidRPr="00394DDB">
              <w:rPr>
                <w:rFonts w:ascii="Arial" w:eastAsia="MS Mincho" w:hAnsi="Arial" w:cs="Arial" w:hint="eastAsia"/>
                <w:sz w:val="22"/>
                <w:szCs w:val="22"/>
                <w:lang w:eastAsia="ja-JP"/>
              </w:rPr>
              <w:t>90</w:t>
            </w: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5CE09E45" w14:textId="77777777" w:rsidR="00394DDB" w:rsidRPr="00394DDB" w:rsidRDefault="00394DDB" w:rsidP="00394DDB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  <w:r w:rsidRPr="00394DDB">
              <w:rPr>
                <w:rFonts w:ascii="Arial" w:eastAsia="MS Mincho" w:hAnsi="Arial" w:cs="Arial" w:hint="eastAsia"/>
                <w:sz w:val="22"/>
                <w:szCs w:val="22"/>
                <w:lang w:eastAsia="ja-JP"/>
              </w:rPr>
              <w:t>95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3024AD03" w14:textId="77777777" w:rsidR="00394DDB" w:rsidRPr="00394DDB" w:rsidRDefault="00394DDB" w:rsidP="00394DDB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  <w:r w:rsidRPr="00394DDB">
              <w:rPr>
                <w:rFonts w:ascii="Arial" w:eastAsia="MS Mincho" w:hAnsi="Arial" w:cs="Arial" w:hint="eastAsia"/>
                <w:sz w:val="22"/>
                <w:szCs w:val="22"/>
                <w:lang w:eastAsia="ja-JP"/>
              </w:rPr>
              <w:t>102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0A0E0DCE" w14:textId="77777777" w:rsidR="00394DDB" w:rsidRPr="00394DDB" w:rsidRDefault="00394DDB" w:rsidP="00394DDB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  <w:r w:rsidRPr="00394DDB">
              <w:rPr>
                <w:rFonts w:ascii="Arial" w:eastAsia="MS Mincho" w:hAnsi="Arial" w:cs="Arial" w:hint="eastAsia"/>
                <w:sz w:val="22"/>
                <w:szCs w:val="22"/>
                <w:lang w:eastAsia="ja-JP"/>
              </w:rPr>
              <w:t>107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583456C6" w14:textId="77777777" w:rsidR="00394DDB" w:rsidRPr="00394DDB" w:rsidRDefault="00394DDB" w:rsidP="00394DDB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  <w:r w:rsidRPr="00394DDB">
              <w:rPr>
                <w:rFonts w:ascii="Arial" w:eastAsia="MS Mincho" w:hAnsi="Arial" w:cs="Arial" w:hint="eastAsia"/>
                <w:sz w:val="22"/>
                <w:szCs w:val="22"/>
                <w:lang w:eastAsia="ja-JP"/>
              </w:rPr>
              <w:t>114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6AF1D9F2" w14:textId="77777777" w:rsidR="00394DDB" w:rsidRPr="00394DDB" w:rsidRDefault="00394DDB" w:rsidP="00394DDB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  <w:r w:rsidRPr="00394DDB">
              <w:rPr>
                <w:rFonts w:ascii="Arial" w:eastAsia="MS Mincho" w:hAnsi="Arial" w:cs="Arial" w:hint="eastAsia"/>
                <w:sz w:val="22"/>
                <w:szCs w:val="22"/>
                <w:lang w:eastAsia="ja-JP"/>
              </w:rPr>
              <w:t>126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5B4307F5" w14:textId="77777777" w:rsidR="00394DDB" w:rsidRPr="00394DDB" w:rsidRDefault="00394DDB" w:rsidP="00394DDB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  <w:r w:rsidRPr="00394DDB">
              <w:rPr>
                <w:rFonts w:ascii="Arial" w:eastAsia="MS Mincho" w:hAnsi="Arial" w:cs="Arial" w:hint="eastAsia"/>
                <w:sz w:val="22"/>
                <w:szCs w:val="22"/>
                <w:lang w:eastAsia="ja-JP"/>
              </w:rPr>
              <w:t>134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35952330" w14:textId="77777777" w:rsidR="00394DDB" w:rsidRPr="00394DDB" w:rsidRDefault="00394DDB" w:rsidP="00394DDB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  <w:r w:rsidRPr="00394DDB">
              <w:rPr>
                <w:rFonts w:ascii="Arial" w:eastAsia="MS Mincho" w:hAnsi="Arial" w:cs="Arial" w:hint="eastAsia"/>
                <w:sz w:val="22"/>
                <w:szCs w:val="22"/>
                <w:lang w:eastAsia="ja-JP"/>
              </w:rPr>
              <w:t>137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3573B278" w14:textId="77777777" w:rsidR="00394DDB" w:rsidRPr="00394DDB" w:rsidRDefault="00394DDB" w:rsidP="00394DDB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  <w:r w:rsidRPr="00394DDB">
              <w:rPr>
                <w:rFonts w:ascii="Arial" w:eastAsia="MS Mincho" w:hAnsi="Arial" w:cs="Arial" w:hint="eastAsia"/>
                <w:sz w:val="22"/>
                <w:szCs w:val="22"/>
                <w:lang w:eastAsia="ja-JP"/>
              </w:rPr>
              <w:t>140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32926AC1" w14:textId="77777777" w:rsidR="00394DDB" w:rsidRPr="00394DDB" w:rsidRDefault="00394DDB" w:rsidP="00394DDB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  <w:r w:rsidRPr="00394DDB">
              <w:rPr>
                <w:rFonts w:ascii="Arial" w:eastAsia="MS Mincho" w:hAnsi="Arial" w:cs="Arial" w:hint="eastAsia"/>
                <w:sz w:val="22"/>
                <w:szCs w:val="22"/>
                <w:lang w:eastAsia="ja-JP"/>
              </w:rPr>
              <w:t>145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36163AB1" w14:textId="77777777" w:rsidR="00394DDB" w:rsidRPr="00394DDB" w:rsidRDefault="00394DDB" w:rsidP="00394DDB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  <w:r w:rsidRPr="00394DDB">
              <w:rPr>
                <w:rFonts w:ascii="Arial" w:eastAsia="MS Mincho" w:hAnsi="Arial" w:cs="Arial" w:hint="eastAsia"/>
                <w:sz w:val="22"/>
                <w:szCs w:val="22"/>
                <w:lang w:eastAsia="ja-JP"/>
              </w:rPr>
              <w:t>158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0DD66435" w14:textId="77777777" w:rsidR="00394DDB" w:rsidRPr="00394DDB" w:rsidRDefault="00394DDB" w:rsidP="00394DDB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  <w:r w:rsidRPr="00394DDB">
              <w:rPr>
                <w:rFonts w:ascii="Arial" w:eastAsia="MS Mincho" w:hAnsi="Arial" w:cs="Arial" w:hint="eastAsia"/>
                <w:sz w:val="22"/>
                <w:szCs w:val="22"/>
                <w:lang w:eastAsia="ja-JP"/>
              </w:rPr>
              <w:t>164</w:t>
            </w:r>
          </w:p>
        </w:tc>
      </w:tr>
      <w:tr w:rsidR="00394DDB" w:rsidRPr="00394DDB" w14:paraId="62F28DB1" w14:textId="77777777" w:rsidTr="00394DDB">
        <w:trPr>
          <w:trHeight w:val="254"/>
          <w:jc w:val="center"/>
        </w:trPr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432BCF7A" w14:textId="77777777" w:rsidR="00394DDB" w:rsidRPr="00394DDB" w:rsidRDefault="00394DDB" w:rsidP="00394DDB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  <w:r w:rsidRPr="00394DDB">
              <w:rPr>
                <w:rFonts w:ascii="Arial" w:eastAsia="MS Mincho" w:hAnsi="Arial" w:cs="Arial" w:hint="eastAsia"/>
                <w:sz w:val="22"/>
                <w:szCs w:val="22"/>
                <w:lang w:eastAsia="ja-JP"/>
              </w:rPr>
              <w:t>178</w:t>
            </w: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02C350AB" w14:textId="77777777" w:rsidR="00394DDB" w:rsidRPr="00394DDB" w:rsidRDefault="00394DDB" w:rsidP="00394DDB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  <w:r w:rsidRPr="00394DDB">
              <w:rPr>
                <w:rFonts w:ascii="Arial" w:eastAsia="MS Mincho" w:hAnsi="Arial" w:cs="Arial" w:hint="eastAsia"/>
                <w:sz w:val="22"/>
                <w:szCs w:val="22"/>
                <w:lang w:eastAsia="ja-JP"/>
              </w:rPr>
              <w:t>183</w:t>
            </w: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19FA5F54" w14:textId="77777777" w:rsidR="00394DDB" w:rsidRPr="00394DDB" w:rsidRDefault="00394DDB" w:rsidP="00394DDB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  <w:r w:rsidRPr="00394DDB">
              <w:rPr>
                <w:rFonts w:ascii="Arial" w:eastAsia="MS Mincho" w:hAnsi="Arial" w:cs="Arial" w:hint="eastAsia"/>
                <w:b/>
                <w:bCs/>
                <w:color w:val="FF0000"/>
                <w:sz w:val="22"/>
                <w:szCs w:val="22"/>
                <w:lang w:eastAsia="ja-JP"/>
              </w:rPr>
              <w:t>202</w:t>
            </w: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3527DDA1" w14:textId="77777777" w:rsidR="00394DDB" w:rsidRPr="00394DDB" w:rsidRDefault="00394DDB" w:rsidP="00394DDB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  <w:r w:rsidRPr="00394DDB">
              <w:rPr>
                <w:rFonts w:ascii="Arial" w:eastAsia="MS Mincho" w:hAnsi="Arial" w:cs="Arial" w:hint="eastAsia"/>
                <w:sz w:val="22"/>
                <w:szCs w:val="22"/>
                <w:lang w:eastAsia="ja-JP"/>
              </w:rPr>
              <w:t>13</w:t>
            </w: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556E383D" w14:textId="77777777" w:rsidR="00394DDB" w:rsidRPr="00394DDB" w:rsidRDefault="00394DDB" w:rsidP="00394DDB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  <w:r w:rsidRPr="00394DDB">
              <w:rPr>
                <w:rFonts w:ascii="Arial" w:eastAsia="MS Mincho" w:hAnsi="Arial" w:cs="Arial" w:hint="eastAsia"/>
                <w:sz w:val="22"/>
                <w:szCs w:val="22"/>
                <w:lang w:eastAsia="ja-JP"/>
              </w:rPr>
              <w:t>26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00705255" w14:textId="77777777" w:rsidR="00394DDB" w:rsidRPr="00394DDB" w:rsidRDefault="00394DDB" w:rsidP="00394DDB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  <w:r w:rsidRPr="00394DDB">
              <w:rPr>
                <w:rFonts w:ascii="Arial" w:eastAsia="MS Mincho" w:hAnsi="Arial" w:cs="Arial" w:hint="eastAsia"/>
                <w:sz w:val="22"/>
                <w:szCs w:val="22"/>
                <w:lang w:eastAsia="ja-JP"/>
              </w:rPr>
              <w:t>32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70133602" w14:textId="77777777" w:rsidR="00394DDB" w:rsidRPr="00394DDB" w:rsidRDefault="00394DDB" w:rsidP="00394DDB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  <w:r w:rsidRPr="00394DDB">
              <w:rPr>
                <w:rFonts w:ascii="Arial" w:eastAsia="MS Mincho" w:hAnsi="Arial" w:cs="Arial" w:hint="eastAsia"/>
                <w:sz w:val="22"/>
                <w:szCs w:val="22"/>
                <w:lang w:eastAsia="ja-JP"/>
              </w:rPr>
              <w:t>65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2C0BCE3C" w14:textId="77777777" w:rsidR="00394DDB" w:rsidRPr="00394DDB" w:rsidRDefault="00394DDB" w:rsidP="00394DDB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  <w:r w:rsidRPr="00394DDB">
              <w:rPr>
                <w:rFonts w:ascii="Arial" w:eastAsia="MS Mincho" w:hAnsi="Arial" w:cs="Arial" w:hint="eastAsia"/>
                <w:sz w:val="22"/>
                <w:szCs w:val="22"/>
                <w:lang w:eastAsia="ja-JP"/>
              </w:rPr>
              <w:t>96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5BF39B34" w14:textId="77777777" w:rsidR="00394DDB" w:rsidRPr="00394DDB" w:rsidRDefault="00394DDB" w:rsidP="00394DDB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  <w:r w:rsidRPr="00394DDB">
              <w:rPr>
                <w:rFonts w:ascii="Arial" w:eastAsia="MS Mincho" w:hAnsi="Arial" w:cs="Arial" w:hint="eastAsia"/>
                <w:sz w:val="22"/>
                <w:szCs w:val="22"/>
                <w:lang w:eastAsia="ja-JP"/>
              </w:rPr>
              <w:t>108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2B95F7B4" w14:textId="77777777" w:rsidR="00394DDB" w:rsidRPr="00394DDB" w:rsidRDefault="00394DDB" w:rsidP="00394DDB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  <w:r w:rsidRPr="00394DDB">
              <w:rPr>
                <w:rFonts w:ascii="Arial" w:eastAsia="MS Mincho" w:hAnsi="Arial" w:cs="Arial" w:hint="eastAsia"/>
                <w:sz w:val="22"/>
                <w:szCs w:val="22"/>
                <w:lang w:eastAsia="ja-JP"/>
              </w:rPr>
              <w:t>115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334C77C1" w14:textId="77777777" w:rsidR="00394DDB" w:rsidRPr="00394DDB" w:rsidRDefault="00394DDB" w:rsidP="00394DDB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  <w:r w:rsidRPr="00394DDB">
              <w:rPr>
                <w:rFonts w:ascii="Arial" w:eastAsia="MS Mincho" w:hAnsi="Arial" w:cs="Arial" w:hint="eastAsia"/>
                <w:sz w:val="22"/>
                <w:szCs w:val="22"/>
                <w:lang w:eastAsia="ja-JP"/>
              </w:rPr>
              <w:t>127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179AE5E8" w14:textId="77777777" w:rsidR="00394DDB" w:rsidRPr="00394DDB" w:rsidRDefault="00394DDB" w:rsidP="00394DDB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  <w:r w:rsidRPr="00394DDB">
              <w:rPr>
                <w:rFonts w:ascii="Arial" w:eastAsia="MS Mincho" w:hAnsi="Arial" w:cs="Arial" w:hint="eastAsia"/>
                <w:sz w:val="22"/>
                <w:szCs w:val="22"/>
                <w:lang w:eastAsia="ja-JP"/>
              </w:rPr>
              <w:t>146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2C72B100" w14:textId="77777777" w:rsidR="00394DDB" w:rsidRPr="00394DDB" w:rsidRDefault="00394DDB" w:rsidP="00394DDB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  <w:r w:rsidRPr="00394DDB">
              <w:rPr>
                <w:rFonts w:ascii="Arial" w:eastAsia="MS Mincho" w:hAnsi="Arial" w:cs="Arial" w:hint="eastAsia"/>
                <w:sz w:val="22"/>
                <w:szCs w:val="22"/>
                <w:lang w:eastAsia="ja-JP"/>
              </w:rPr>
              <w:t>165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46FD1DEC" w14:textId="77777777" w:rsidR="00394DDB" w:rsidRPr="00394DDB" w:rsidRDefault="00394DDB" w:rsidP="00394DDB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  <w:r w:rsidRPr="00394DDB">
              <w:rPr>
                <w:rFonts w:ascii="Arial" w:eastAsia="MS Mincho" w:hAnsi="Arial" w:cs="Arial" w:hint="eastAsia"/>
                <w:sz w:val="22"/>
                <w:szCs w:val="22"/>
                <w:lang w:eastAsia="ja-JP"/>
              </w:rPr>
              <w:t>184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7771C72A" w14:textId="77777777" w:rsidR="00394DDB" w:rsidRPr="00394DDB" w:rsidRDefault="00394DDB" w:rsidP="00394DDB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  <w:r w:rsidRPr="00394DDB">
              <w:rPr>
                <w:rFonts w:ascii="Arial" w:eastAsia="MS Mincho" w:hAnsi="Arial" w:cs="Arial" w:hint="eastAsia"/>
                <w:b/>
                <w:bCs/>
                <w:color w:val="FF0000"/>
                <w:sz w:val="22"/>
                <w:szCs w:val="22"/>
                <w:lang w:eastAsia="ja-JP"/>
              </w:rPr>
              <w:t>203</w:t>
            </w:r>
          </w:p>
        </w:tc>
      </w:tr>
      <w:tr w:rsidR="00394DDB" w:rsidRPr="00394DDB" w14:paraId="6ACD18F3" w14:textId="77777777" w:rsidTr="00394DDB">
        <w:trPr>
          <w:trHeight w:val="254"/>
          <w:jc w:val="center"/>
        </w:trPr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0E32ADAC" w14:textId="77777777" w:rsidR="00394DDB" w:rsidRPr="00394DDB" w:rsidRDefault="00394DDB" w:rsidP="00394DDB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  <w:r w:rsidRPr="00394DDB">
              <w:rPr>
                <w:rFonts w:ascii="Arial" w:eastAsia="MS Mincho" w:hAnsi="Arial" w:cs="Arial" w:hint="eastAsia"/>
                <w:sz w:val="22"/>
                <w:szCs w:val="22"/>
                <w:lang w:eastAsia="ja-JP"/>
              </w:rPr>
              <w:t>14</w:t>
            </w: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493D6850" w14:textId="77777777" w:rsidR="00394DDB" w:rsidRPr="00394DDB" w:rsidRDefault="00394DDB" w:rsidP="00394DDB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  <w:r w:rsidRPr="00394DDB">
              <w:rPr>
                <w:rFonts w:ascii="Arial" w:eastAsia="MS Mincho" w:hAnsi="Arial" w:cs="Arial" w:hint="eastAsia"/>
                <w:sz w:val="22"/>
                <w:szCs w:val="22"/>
                <w:lang w:eastAsia="ja-JP"/>
              </w:rPr>
              <w:t>33</w:t>
            </w: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53D7B42E" w14:textId="77777777" w:rsidR="00394DDB" w:rsidRPr="00394DDB" w:rsidRDefault="00394DDB" w:rsidP="00394DDB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  <w:r w:rsidRPr="00394DDB">
              <w:rPr>
                <w:rFonts w:ascii="Arial" w:eastAsia="MS Mincho" w:hAnsi="Arial" w:cs="Arial" w:hint="eastAsia"/>
                <w:sz w:val="22"/>
                <w:szCs w:val="22"/>
                <w:lang w:eastAsia="ja-JP"/>
              </w:rPr>
              <w:t>97</w:t>
            </w: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152830DD" w14:textId="77777777" w:rsidR="00394DDB" w:rsidRPr="00394DDB" w:rsidRDefault="00394DDB" w:rsidP="00394DDB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  <w:r w:rsidRPr="00394DDB">
              <w:rPr>
                <w:rFonts w:ascii="Arial" w:eastAsia="MS Mincho" w:hAnsi="Arial" w:cs="Arial" w:hint="eastAsia"/>
                <w:sz w:val="22"/>
                <w:szCs w:val="22"/>
                <w:lang w:eastAsia="ja-JP"/>
              </w:rPr>
              <w:t>116</w:t>
            </w: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41E75432" w14:textId="77777777" w:rsidR="00394DDB" w:rsidRPr="00394DDB" w:rsidRDefault="00394DDB" w:rsidP="00394DDB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  <w:r w:rsidRPr="00394DDB">
              <w:rPr>
                <w:rFonts w:ascii="Arial" w:eastAsia="MS Mincho" w:hAnsi="Arial" w:cs="Arial" w:hint="eastAsia"/>
                <w:sz w:val="22"/>
                <w:szCs w:val="22"/>
                <w:lang w:eastAsia="ja-JP"/>
              </w:rPr>
              <w:t>128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6295C7B2" w14:textId="77777777" w:rsidR="00394DDB" w:rsidRPr="00394DDB" w:rsidRDefault="00394DDB" w:rsidP="00394DDB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  <w:r w:rsidRPr="00394DDB">
              <w:rPr>
                <w:rFonts w:ascii="Arial" w:eastAsia="MS Mincho" w:hAnsi="Arial" w:cs="Arial" w:hint="eastAsia"/>
                <w:sz w:val="22"/>
                <w:szCs w:val="22"/>
                <w:lang w:eastAsia="ja-JP"/>
              </w:rPr>
              <w:t>147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271AE716" w14:textId="77777777" w:rsidR="00394DDB" w:rsidRPr="00394DDB" w:rsidRDefault="00394DDB" w:rsidP="00394DDB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  <w:r w:rsidRPr="00394DDB">
              <w:rPr>
                <w:rFonts w:ascii="Arial" w:eastAsia="MS Mincho" w:hAnsi="Arial" w:cs="Arial" w:hint="eastAsia"/>
                <w:sz w:val="22"/>
                <w:szCs w:val="22"/>
                <w:lang w:eastAsia="ja-JP"/>
              </w:rPr>
              <w:t>166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4E1FEE4A" w14:textId="77777777" w:rsidR="00394DDB" w:rsidRPr="00394DDB" w:rsidRDefault="00394DDB" w:rsidP="00394DDB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  <w:r w:rsidRPr="00394DDB">
              <w:rPr>
                <w:rFonts w:ascii="Arial" w:eastAsia="MS Mincho" w:hAnsi="Arial" w:cs="Arial" w:hint="eastAsia"/>
                <w:sz w:val="22"/>
                <w:szCs w:val="22"/>
                <w:lang w:eastAsia="ja-JP"/>
              </w:rPr>
              <w:t>185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3A0568AC" w14:textId="77777777" w:rsidR="00394DDB" w:rsidRPr="00394DDB" w:rsidRDefault="00394DDB" w:rsidP="00394DDB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  <w:r w:rsidRPr="00394DDB">
              <w:rPr>
                <w:rFonts w:ascii="Arial" w:eastAsia="MS Mincho" w:hAnsi="Arial" w:cs="Arial" w:hint="eastAsia"/>
                <w:b/>
                <w:bCs/>
                <w:color w:val="FF0000"/>
                <w:sz w:val="22"/>
                <w:szCs w:val="22"/>
                <w:lang w:eastAsia="ja-JP"/>
              </w:rPr>
              <w:t>204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7C8D5583" w14:textId="77777777" w:rsidR="00394DDB" w:rsidRPr="00394DDB" w:rsidRDefault="00394DDB" w:rsidP="00394DDB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  <w:r w:rsidRPr="00394DDB">
              <w:rPr>
                <w:rFonts w:ascii="Arial" w:eastAsia="MS Mincho" w:hAnsi="Arial" w:cs="Arial" w:hint="eastAsia"/>
                <w:sz w:val="22"/>
                <w:szCs w:val="22"/>
                <w:lang w:eastAsia="ja-JP"/>
              </w:rPr>
              <w:t>15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55168A49" w14:textId="77777777" w:rsidR="00394DDB" w:rsidRPr="00394DDB" w:rsidRDefault="00394DDB" w:rsidP="00394DDB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  <w:r w:rsidRPr="00394DDB">
              <w:rPr>
                <w:rFonts w:ascii="Arial" w:eastAsia="MS Mincho" w:hAnsi="Arial" w:cs="Arial" w:hint="eastAsia"/>
                <w:sz w:val="22"/>
                <w:szCs w:val="22"/>
                <w:lang w:eastAsia="ja-JP"/>
              </w:rPr>
              <w:t>34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5CC3EA8F" w14:textId="77777777" w:rsidR="00394DDB" w:rsidRPr="00394DDB" w:rsidRDefault="00394DDB" w:rsidP="00394DDB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  <w:r w:rsidRPr="00394DDB">
              <w:rPr>
                <w:rFonts w:ascii="Arial" w:eastAsia="MS Mincho" w:hAnsi="Arial" w:cs="Arial" w:hint="eastAsia"/>
                <w:sz w:val="22"/>
                <w:szCs w:val="22"/>
                <w:lang w:eastAsia="ja-JP"/>
              </w:rPr>
              <w:t>98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630A5A32" w14:textId="77777777" w:rsidR="00394DDB" w:rsidRPr="00394DDB" w:rsidRDefault="00394DDB" w:rsidP="00394DDB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  <w:r w:rsidRPr="00394DDB">
              <w:rPr>
                <w:rFonts w:ascii="Arial" w:eastAsia="MS Mincho" w:hAnsi="Arial" w:cs="Arial" w:hint="eastAsia"/>
                <w:sz w:val="22"/>
                <w:szCs w:val="22"/>
                <w:lang w:eastAsia="ja-JP"/>
              </w:rPr>
              <w:t>117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1F331FBC" w14:textId="77777777" w:rsidR="00394DDB" w:rsidRPr="00394DDB" w:rsidRDefault="00394DDB" w:rsidP="00394DDB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  <w:r w:rsidRPr="00394DDB">
              <w:rPr>
                <w:rFonts w:ascii="Arial" w:eastAsia="MS Mincho" w:hAnsi="Arial" w:cs="Arial" w:hint="eastAsia"/>
                <w:sz w:val="22"/>
                <w:szCs w:val="22"/>
                <w:lang w:eastAsia="ja-JP"/>
              </w:rPr>
              <w:t>129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07553489" w14:textId="77777777" w:rsidR="00394DDB" w:rsidRPr="00394DDB" w:rsidRDefault="00394DDB" w:rsidP="00394DDB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  <w:r w:rsidRPr="00394DDB">
              <w:rPr>
                <w:rFonts w:ascii="Arial" w:eastAsia="MS Mincho" w:hAnsi="Arial" w:cs="Arial" w:hint="eastAsia"/>
                <w:sz w:val="22"/>
                <w:szCs w:val="22"/>
                <w:lang w:eastAsia="ja-JP"/>
              </w:rPr>
              <w:t>148</w:t>
            </w:r>
          </w:p>
        </w:tc>
      </w:tr>
      <w:tr w:rsidR="00394DDB" w:rsidRPr="00394DDB" w14:paraId="6B29D123" w14:textId="77777777" w:rsidTr="00394DDB">
        <w:trPr>
          <w:trHeight w:val="254"/>
          <w:jc w:val="center"/>
        </w:trPr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5943106C" w14:textId="77777777" w:rsidR="00394DDB" w:rsidRPr="00394DDB" w:rsidRDefault="00394DDB" w:rsidP="00394DDB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  <w:r w:rsidRPr="00394DDB">
              <w:rPr>
                <w:rFonts w:ascii="Arial" w:eastAsia="MS Mincho" w:hAnsi="Arial" w:cs="Arial" w:hint="eastAsia"/>
                <w:sz w:val="22"/>
                <w:szCs w:val="22"/>
                <w:lang w:eastAsia="ja-JP"/>
              </w:rPr>
              <w:t>167</w:t>
            </w: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7CD9D985" w14:textId="77777777" w:rsidR="00394DDB" w:rsidRPr="00394DDB" w:rsidRDefault="00394DDB" w:rsidP="00394DDB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  <w:r w:rsidRPr="00394DDB">
              <w:rPr>
                <w:rFonts w:ascii="Arial" w:eastAsia="MS Mincho" w:hAnsi="Arial" w:cs="Arial" w:hint="eastAsia"/>
                <w:sz w:val="22"/>
                <w:szCs w:val="22"/>
                <w:lang w:eastAsia="ja-JP"/>
              </w:rPr>
              <w:t>186</w:t>
            </w: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4C7ABECC" w14:textId="77777777" w:rsidR="00394DDB" w:rsidRPr="00394DDB" w:rsidRDefault="00394DDB" w:rsidP="00394DDB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  <w:r w:rsidRPr="00394DDB">
              <w:rPr>
                <w:rFonts w:ascii="Arial" w:eastAsia="MS Mincho" w:hAnsi="Arial" w:cs="Arial" w:hint="eastAsia"/>
                <w:b/>
                <w:bCs/>
                <w:color w:val="FF0000"/>
                <w:sz w:val="22"/>
                <w:szCs w:val="22"/>
                <w:lang w:eastAsia="ja-JP"/>
              </w:rPr>
              <w:t>205</w:t>
            </w: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1BF67F23" w14:textId="77777777" w:rsidR="00394DDB" w:rsidRPr="00394DDB" w:rsidRDefault="00394DDB" w:rsidP="00394DDB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  <w:r w:rsidRPr="00394DDB">
              <w:rPr>
                <w:rFonts w:ascii="Arial" w:eastAsia="MS Mincho" w:hAnsi="Arial" w:cs="Arial" w:hint="eastAsia"/>
                <w:sz w:val="22"/>
                <w:szCs w:val="22"/>
                <w:lang w:eastAsia="ja-JP"/>
              </w:rPr>
              <w:t>16</w:t>
            </w: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5A783230" w14:textId="77777777" w:rsidR="00394DDB" w:rsidRPr="00394DDB" w:rsidRDefault="00394DDB" w:rsidP="00394DDB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  <w:r w:rsidRPr="00394DDB">
              <w:rPr>
                <w:rFonts w:ascii="Arial" w:eastAsia="MS Mincho" w:hAnsi="Arial" w:cs="Arial" w:hint="eastAsia"/>
                <w:sz w:val="22"/>
                <w:szCs w:val="22"/>
                <w:lang w:eastAsia="ja-JP"/>
              </w:rPr>
              <w:t>17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502A386C" w14:textId="77777777" w:rsidR="00394DDB" w:rsidRPr="00394DDB" w:rsidRDefault="00394DDB" w:rsidP="00394DDB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  <w:r w:rsidRPr="00394DDB">
              <w:rPr>
                <w:rFonts w:ascii="Arial" w:eastAsia="MS Mincho" w:hAnsi="Arial" w:cs="Arial" w:hint="eastAsia"/>
                <w:sz w:val="22"/>
                <w:szCs w:val="22"/>
                <w:lang w:eastAsia="ja-JP"/>
              </w:rPr>
              <w:t>18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7EC37108" w14:textId="77777777" w:rsidR="00394DDB" w:rsidRPr="00394DDB" w:rsidRDefault="00394DDB" w:rsidP="00394DDB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  <w:r w:rsidRPr="00394DDB">
              <w:rPr>
                <w:rFonts w:ascii="Arial" w:eastAsia="MS Mincho" w:hAnsi="Arial" w:cs="Arial" w:hint="eastAsia"/>
                <w:sz w:val="22"/>
                <w:szCs w:val="22"/>
                <w:lang w:eastAsia="ja-JP"/>
              </w:rPr>
              <w:t>19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2AD42C08" w14:textId="77777777" w:rsidR="00394DDB" w:rsidRPr="00394DDB" w:rsidRDefault="00394DDB" w:rsidP="00394DDB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  <w:r w:rsidRPr="00394DDB">
              <w:rPr>
                <w:rFonts w:ascii="Arial" w:eastAsia="MS Mincho" w:hAnsi="Arial" w:cs="Arial" w:hint="eastAsia"/>
                <w:sz w:val="22"/>
                <w:szCs w:val="22"/>
                <w:lang w:eastAsia="ja-JP"/>
              </w:rPr>
              <w:t>20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28A9E694" w14:textId="77777777" w:rsidR="00394DDB" w:rsidRPr="00394DDB" w:rsidRDefault="00394DDB" w:rsidP="00394DDB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  <w:r w:rsidRPr="00394DDB">
              <w:rPr>
                <w:rFonts w:ascii="Arial" w:eastAsia="MS Mincho" w:hAnsi="Arial" w:cs="Arial" w:hint="eastAsia"/>
                <w:sz w:val="22"/>
                <w:szCs w:val="22"/>
                <w:lang w:eastAsia="ja-JP"/>
              </w:rPr>
              <w:t>35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18FF9409" w14:textId="77777777" w:rsidR="00394DDB" w:rsidRPr="00394DDB" w:rsidRDefault="00394DDB" w:rsidP="00394DDB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  <w:r w:rsidRPr="00394DDB">
              <w:rPr>
                <w:rFonts w:ascii="Arial" w:eastAsia="MS Mincho" w:hAnsi="Arial" w:cs="Arial" w:hint="eastAsia"/>
                <w:sz w:val="22"/>
                <w:szCs w:val="22"/>
                <w:lang w:eastAsia="ja-JP"/>
              </w:rPr>
              <w:t>36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1FDECFB3" w14:textId="77777777" w:rsidR="00394DDB" w:rsidRPr="00394DDB" w:rsidRDefault="00394DDB" w:rsidP="00394DDB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  <w:r w:rsidRPr="00394DDB">
              <w:rPr>
                <w:rFonts w:ascii="Arial" w:eastAsia="MS Mincho" w:hAnsi="Arial" w:cs="Arial" w:hint="eastAsia"/>
                <w:sz w:val="22"/>
                <w:szCs w:val="22"/>
                <w:lang w:eastAsia="ja-JP"/>
              </w:rPr>
              <w:t>37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41D2C2DF" w14:textId="77777777" w:rsidR="00394DDB" w:rsidRPr="00394DDB" w:rsidRDefault="00394DDB" w:rsidP="00394DDB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  <w:r w:rsidRPr="00394DDB">
              <w:rPr>
                <w:rFonts w:ascii="Arial" w:eastAsia="MS Mincho" w:hAnsi="Arial" w:cs="Arial" w:hint="eastAsia"/>
                <w:sz w:val="22"/>
                <w:szCs w:val="22"/>
                <w:lang w:eastAsia="ja-JP"/>
              </w:rPr>
              <w:t>38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4D8AAB5E" w14:textId="77777777" w:rsidR="00394DDB" w:rsidRPr="00394DDB" w:rsidRDefault="00394DDB" w:rsidP="00394DDB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  <w:r w:rsidRPr="00394DDB">
              <w:rPr>
                <w:rFonts w:ascii="Arial" w:eastAsia="MS Mincho" w:hAnsi="Arial" w:cs="Arial" w:hint="eastAsia"/>
                <w:sz w:val="22"/>
                <w:szCs w:val="22"/>
                <w:lang w:eastAsia="ja-JP"/>
              </w:rPr>
              <w:t>39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5BDD247E" w14:textId="77777777" w:rsidR="00394DDB" w:rsidRPr="00394DDB" w:rsidRDefault="00394DDB" w:rsidP="00394DDB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  <w:r w:rsidRPr="00394DDB">
              <w:rPr>
                <w:rFonts w:ascii="Arial" w:eastAsia="MS Mincho" w:hAnsi="Arial" w:cs="Arial" w:hint="eastAsia"/>
                <w:sz w:val="22"/>
                <w:szCs w:val="22"/>
                <w:lang w:eastAsia="ja-JP"/>
              </w:rPr>
              <w:t>40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4DCDCC77" w14:textId="77777777" w:rsidR="00394DDB" w:rsidRPr="00394DDB" w:rsidRDefault="00394DDB" w:rsidP="00394DDB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  <w:r w:rsidRPr="00394DDB">
              <w:rPr>
                <w:rFonts w:ascii="Arial" w:eastAsia="MS Mincho" w:hAnsi="Arial" w:cs="Arial" w:hint="eastAsia"/>
                <w:sz w:val="22"/>
                <w:szCs w:val="22"/>
                <w:lang w:eastAsia="ja-JP"/>
              </w:rPr>
              <w:t>41</w:t>
            </w:r>
          </w:p>
        </w:tc>
      </w:tr>
      <w:tr w:rsidR="00394DDB" w:rsidRPr="00394DDB" w14:paraId="3484C94D" w14:textId="77777777" w:rsidTr="00394DDB">
        <w:trPr>
          <w:trHeight w:val="254"/>
          <w:jc w:val="center"/>
        </w:trPr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3E4918BC" w14:textId="77777777" w:rsidR="00394DDB" w:rsidRPr="00394DDB" w:rsidRDefault="00394DDB" w:rsidP="00394DDB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  <w:r w:rsidRPr="00394DDB">
              <w:rPr>
                <w:rFonts w:ascii="Arial" w:eastAsia="MS Mincho" w:hAnsi="Arial" w:cs="Arial" w:hint="eastAsia"/>
                <w:sz w:val="22"/>
                <w:szCs w:val="22"/>
                <w:lang w:eastAsia="ja-JP"/>
              </w:rPr>
              <w:t>42</w:t>
            </w: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1546C93A" w14:textId="77777777" w:rsidR="00394DDB" w:rsidRPr="00394DDB" w:rsidRDefault="00394DDB" w:rsidP="00394DDB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  <w:r w:rsidRPr="00394DDB">
              <w:rPr>
                <w:rFonts w:ascii="Arial" w:eastAsia="MS Mincho" w:hAnsi="Arial" w:cs="Arial" w:hint="eastAsia"/>
                <w:sz w:val="22"/>
                <w:szCs w:val="22"/>
                <w:lang w:eastAsia="ja-JP"/>
              </w:rPr>
              <w:t>118</w:t>
            </w: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57A2833F" w14:textId="77777777" w:rsidR="00394DDB" w:rsidRPr="00394DDB" w:rsidRDefault="00394DDB" w:rsidP="00394DDB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  <w:r w:rsidRPr="00394DDB">
              <w:rPr>
                <w:rFonts w:ascii="Arial" w:eastAsia="MS Mincho" w:hAnsi="Arial" w:cs="Arial" w:hint="eastAsia"/>
                <w:sz w:val="22"/>
                <w:szCs w:val="22"/>
                <w:lang w:eastAsia="ja-JP"/>
              </w:rPr>
              <w:t>119</w:t>
            </w: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1091E52D" w14:textId="77777777" w:rsidR="00394DDB" w:rsidRPr="00394DDB" w:rsidRDefault="00394DDB" w:rsidP="00394DDB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  <w:r w:rsidRPr="00394DDB">
              <w:rPr>
                <w:rFonts w:ascii="Arial" w:eastAsia="MS Mincho" w:hAnsi="Arial" w:cs="Arial" w:hint="eastAsia"/>
                <w:sz w:val="22"/>
                <w:szCs w:val="22"/>
                <w:lang w:eastAsia="ja-JP"/>
              </w:rPr>
              <w:t>120</w:t>
            </w: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4811A84B" w14:textId="77777777" w:rsidR="00394DDB" w:rsidRPr="00394DDB" w:rsidRDefault="00394DDB" w:rsidP="00394DDB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  <w:r w:rsidRPr="00394DDB">
              <w:rPr>
                <w:rFonts w:ascii="Arial" w:eastAsia="MS Mincho" w:hAnsi="Arial" w:cs="Arial" w:hint="eastAsia"/>
                <w:sz w:val="22"/>
                <w:szCs w:val="22"/>
                <w:lang w:eastAsia="ja-JP"/>
              </w:rPr>
              <w:t>130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687220E2" w14:textId="77777777" w:rsidR="00394DDB" w:rsidRPr="00394DDB" w:rsidRDefault="00394DDB" w:rsidP="00394DDB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  <w:r w:rsidRPr="00394DDB">
              <w:rPr>
                <w:rFonts w:ascii="Arial" w:eastAsia="MS Mincho" w:hAnsi="Arial" w:cs="Arial" w:hint="eastAsia"/>
                <w:sz w:val="22"/>
                <w:szCs w:val="22"/>
                <w:lang w:eastAsia="ja-JP"/>
              </w:rPr>
              <w:t>149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7D645D8F" w14:textId="77777777" w:rsidR="00394DDB" w:rsidRPr="00394DDB" w:rsidRDefault="00394DDB" w:rsidP="00394DDB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  <w:r w:rsidRPr="00394DDB">
              <w:rPr>
                <w:rFonts w:ascii="Arial" w:eastAsia="MS Mincho" w:hAnsi="Arial" w:cs="Arial" w:hint="eastAsia"/>
                <w:sz w:val="22"/>
                <w:szCs w:val="22"/>
                <w:lang w:eastAsia="ja-JP"/>
              </w:rPr>
              <w:t>150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0E662087" w14:textId="77777777" w:rsidR="00394DDB" w:rsidRPr="00394DDB" w:rsidRDefault="00394DDB" w:rsidP="00394DDB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  <w:r w:rsidRPr="00394DDB">
              <w:rPr>
                <w:rFonts w:ascii="Arial" w:eastAsia="MS Mincho" w:hAnsi="Arial" w:cs="Arial" w:hint="eastAsia"/>
                <w:sz w:val="22"/>
                <w:szCs w:val="22"/>
                <w:lang w:eastAsia="ja-JP"/>
              </w:rPr>
              <w:t>151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7EFA8BF8" w14:textId="77777777" w:rsidR="00394DDB" w:rsidRPr="00394DDB" w:rsidRDefault="00394DDB" w:rsidP="00394DDB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  <w:r w:rsidRPr="00394DDB">
              <w:rPr>
                <w:rFonts w:ascii="Arial" w:eastAsia="MS Mincho" w:hAnsi="Arial" w:cs="Arial" w:hint="eastAsia"/>
                <w:sz w:val="22"/>
                <w:szCs w:val="22"/>
                <w:lang w:eastAsia="ja-JP"/>
              </w:rPr>
              <w:t>152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6CD89A62" w14:textId="77777777" w:rsidR="00394DDB" w:rsidRPr="00394DDB" w:rsidRDefault="00394DDB" w:rsidP="00394DDB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  <w:r w:rsidRPr="00394DDB">
              <w:rPr>
                <w:rFonts w:ascii="Arial" w:eastAsia="MS Mincho" w:hAnsi="Arial" w:cs="Arial" w:hint="eastAsia"/>
                <w:sz w:val="22"/>
                <w:szCs w:val="22"/>
                <w:lang w:eastAsia="ja-JP"/>
              </w:rPr>
              <w:t>168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4CA79404" w14:textId="77777777" w:rsidR="00394DDB" w:rsidRPr="00394DDB" w:rsidRDefault="00394DDB" w:rsidP="00394DDB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  <w:r w:rsidRPr="00394DDB">
              <w:rPr>
                <w:rFonts w:ascii="Arial" w:eastAsia="MS Mincho" w:hAnsi="Arial" w:cs="Arial" w:hint="eastAsia"/>
                <w:sz w:val="22"/>
                <w:szCs w:val="22"/>
                <w:lang w:eastAsia="ja-JP"/>
              </w:rPr>
              <w:t>169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53E64561" w14:textId="77777777" w:rsidR="00394DDB" w:rsidRPr="00394DDB" w:rsidRDefault="00394DDB" w:rsidP="00394DDB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  <w:r w:rsidRPr="00394DDB">
              <w:rPr>
                <w:rFonts w:ascii="Arial" w:eastAsia="MS Mincho" w:hAnsi="Arial" w:cs="Arial" w:hint="eastAsia"/>
                <w:sz w:val="22"/>
                <w:szCs w:val="22"/>
                <w:lang w:eastAsia="ja-JP"/>
              </w:rPr>
              <w:t>170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4400719B" w14:textId="77777777" w:rsidR="00394DDB" w:rsidRPr="00394DDB" w:rsidRDefault="00394DDB" w:rsidP="00394DDB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  <w:r w:rsidRPr="00394DDB">
              <w:rPr>
                <w:rFonts w:ascii="Arial" w:eastAsia="MS Mincho" w:hAnsi="Arial" w:cs="Arial" w:hint="eastAsia"/>
                <w:sz w:val="22"/>
                <w:szCs w:val="22"/>
                <w:lang w:eastAsia="ja-JP"/>
              </w:rPr>
              <w:t>171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60131934" w14:textId="77777777" w:rsidR="00394DDB" w:rsidRPr="00394DDB" w:rsidRDefault="00394DDB" w:rsidP="00394DDB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  <w:r w:rsidRPr="00394DDB">
              <w:rPr>
                <w:rFonts w:ascii="Arial" w:eastAsia="MS Mincho" w:hAnsi="Arial" w:cs="Arial" w:hint="eastAsia"/>
                <w:sz w:val="22"/>
                <w:szCs w:val="22"/>
                <w:lang w:eastAsia="ja-JP"/>
              </w:rPr>
              <w:t>172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57BACE2F" w14:textId="77777777" w:rsidR="00394DDB" w:rsidRPr="00394DDB" w:rsidRDefault="00394DDB" w:rsidP="00394DDB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  <w:r w:rsidRPr="00394DDB">
              <w:rPr>
                <w:rFonts w:ascii="Arial" w:eastAsia="MS Mincho" w:hAnsi="Arial" w:cs="Arial" w:hint="eastAsia"/>
                <w:sz w:val="22"/>
                <w:szCs w:val="22"/>
                <w:lang w:eastAsia="ja-JP"/>
              </w:rPr>
              <w:t>173</w:t>
            </w:r>
          </w:p>
        </w:tc>
      </w:tr>
      <w:tr w:rsidR="00394DDB" w:rsidRPr="00394DDB" w14:paraId="31C64EEA" w14:textId="77777777" w:rsidTr="00394DDB">
        <w:trPr>
          <w:trHeight w:val="254"/>
          <w:jc w:val="center"/>
        </w:trPr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652B5BD9" w14:textId="77777777" w:rsidR="00394DDB" w:rsidRPr="00394DDB" w:rsidRDefault="00394DDB" w:rsidP="00394DDB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  <w:r w:rsidRPr="00394DDB">
              <w:rPr>
                <w:rFonts w:ascii="Arial" w:eastAsia="MS Mincho" w:hAnsi="Arial" w:cs="Arial" w:hint="eastAsia"/>
                <w:sz w:val="22"/>
                <w:szCs w:val="22"/>
                <w:lang w:eastAsia="ja-JP"/>
              </w:rPr>
              <w:t>174</w:t>
            </w: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4B6F7B9B" w14:textId="77777777" w:rsidR="00394DDB" w:rsidRPr="00394DDB" w:rsidRDefault="00394DDB" w:rsidP="00394DDB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  <w:r w:rsidRPr="00394DDB">
              <w:rPr>
                <w:rFonts w:ascii="Arial" w:eastAsia="MS Mincho" w:hAnsi="Arial" w:cs="Arial" w:hint="eastAsia"/>
                <w:sz w:val="22"/>
                <w:szCs w:val="22"/>
                <w:lang w:eastAsia="ja-JP"/>
              </w:rPr>
              <w:t>187</w:t>
            </w: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0EE5D91B" w14:textId="77777777" w:rsidR="00394DDB" w:rsidRPr="00394DDB" w:rsidRDefault="00394DDB" w:rsidP="00394DDB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  <w:r w:rsidRPr="00394DDB">
              <w:rPr>
                <w:rFonts w:ascii="Arial" w:eastAsia="MS Mincho" w:hAnsi="Arial" w:cs="Arial" w:hint="eastAsia"/>
                <w:sz w:val="22"/>
                <w:szCs w:val="22"/>
                <w:lang w:eastAsia="ja-JP"/>
              </w:rPr>
              <w:t>188</w:t>
            </w: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22C69496" w14:textId="77777777" w:rsidR="00394DDB" w:rsidRPr="00394DDB" w:rsidRDefault="00394DDB" w:rsidP="00394DDB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  <w:r w:rsidRPr="00394DDB">
              <w:rPr>
                <w:rFonts w:ascii="Arial" w:eastAsia="MS Mincho" w:hAnsi="Arial" w:cs="Arial" w:hint="eastAsia"/>
                <w:sz w:val="22"/>
                <w:szCs w:val="22"/>
                <w:lang w:eastAsia="ja-JP"/>
              </w:rPr>
              <w:t>189</w:t>
            </w: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373F05AD" w14:textId="77777777" w:rsidR="00394DDB" w:rsidRPr="00394DDB" w:rsidRDefault="00394DDB" w:rsidP="00394DDB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  <w:r w:rsidRPr="00394DDB">
              <w:rPr>
                <w:rFonts w:ascii="Arial" w:eastAsia="MS Mincho" w:hAnsi="Arial" w:cs="Arial" w:hint="eastAsia"/>
                <w:sz w:val="22"/>
                <w:szCs w:val="22"/>
                <w:lang w:eastAsia="ja-JP"/>
              </w:rPr>
              <w:t>190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07C986C2" w14:textId="77777777" w:rsidR="00394DDB" w:rsidRPr="00394DDB" w:rsidRDefault="00394DDB" w:rsidP="00394DDB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  <w:r w:rsidRPr="00394DDB">
              <w:rPr>
                <w:rFonts w:ascii="Arial" w:eastAsia="MS Mincho" w:hAnsi="Arial" w:cs="Arial" w:hint="eastAsia"/>
                <w:sz w:val="22"/>
                <w:szCs w:val="22"/>
                <w:lang w:eastAsia="ja-JP"/>
              </w:rPr>
              <w:t>191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594369D6" w14:textId="77777777" w:rsidR="00394DDB" w:rsidRPr="00394DDB" w:rsidRDefault="00394DDB" w:rsidP="00394DDB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  <w:r w:rsidRPr="00394DDB">
              <w:rPr>
                <w:rFonts w:ascii="Arial" w:eastAsia="MS Mincho" w:hAnsi="Arial" w:cs="Arial" w:hint="eastAsia"/>
                <w:sz w:val="22"/>
                <w:szCs w:val="22"/>
                <w:lang w:eastAsia="ja-JP"/>
              </w:rPr>
              <w:t>192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0A401AC6" w14:textId="77777777" w:rsidR="00394DDB" w:rsidRPr="00394DDB" w:rsidRDefault="00394DDB" w:rsidP="00394DDB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  <w:r w:rsidRPr="00394DDB">
              <w:rPr>
                <w:rFonts w:ascii="Arial" w:eastAsia="MS Mincho" w:hAnsi="Arial" w:cs="Arial" w:hint="eastAsia"/>
                <w:sz w:val="22"/>
                <w:szCs w:val="22"/>
                <w:lang w:eastAsia="ja-JP"/>
              </w:rPr>
              <w:t>193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584FE436" w14:textId="77777777" w:rsidR="00394DDB" w:rsidRPr="00394DDB" w:rsidRDefault="00394DDB" w:rsidP="00394DDB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  <w:r w:rsidRPr="00394DDB">
              <w:rPr>
                <w:rFonts w:ascii="Arial" w:eastAsia="MS Mincho" w:hAnsi="Arial" w:cs="Arial" w:hint="eastAsia"/>
                <w:sz w:val="22"/>
                <w:szCs w:val="22"/>
                <w:lang w:eastAsia="ja-JP"/>
              </w:rPr>
              <w:t>194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0BF2D3FF" w14:textId="77777777" w:rsidR="00394DDB" w:rsidRPr="00394DDB" w:rsidRDefault="00394DDB" w:rsidP="00394DDB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  <w:r w:rsidRPr="00394DDB">
              <w:rPr>
                <w:rFonts w:ascii="Arial" w:eastAsia="MS Mincho" w:hAnsi="Arial" w:cs="Arial" w:hint="eastAsia"/>
                <w:sz w:val="22"/>
                <w:szCs w:val="22"/>
                <w:lang w:eastAsia="ja-JP"/>
              </w:rPr>
              <w:t>195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7DBB9215" w14:textId="77777777" w:rsidR="00394DDB" w:rsidRPr="00394DDB" w:rsidRDefault="00394DDB" w:rsidP="00394DDB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  <w:r w:rsidRPr="00394DDB">
              <w:rPr>
                <w:rFonts w:ascii="Arial" w:eastAsia="MS Mincho" w:hAnsi="Arial" w:cs="Arial" w:hint="eastAsia"/>
                <w:sz w:val="22"/>
                <w:szCs w:val="22"/>
                <w:lang w:eastAsia="ja-JP"/>
              </w:rPr>
              <w:t>196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1FE03587" w14:textId="77777777" w:rsidR="00394DDB" w:rsidRPr="00394DDB" w:rsidRDefault="00394DDB" w:rsidP="00394DDB">
            <w:pPr>
              <w:spacing w:after="0"/>
              <w:jc w:val="both"/>
              <w:rPr>
                <w:rFonts w:ascii="Arial" w:eastAsia="MS Mincho" w:hAnsi="Arial" w:cs="Arial"/>
                <w:color w:val="FF0000"/>
                <w:sz w:val="22"/>
                <w:szCs w:val="22"/>
                <w:lang w:eastAsia="ja-JP"/>
              </w:rPr>
            </w:pPr>
            <w:r w:rsidRPr="00394DDB">
              <w:rPr>
                <w:rFonts w:ascii="Arial" w:eastAsia="MS Mincho" w:hAnsi="Arial" w:cs="Arial" w:hint="eastAsia"/>
                <w:b/>
                <w:bCs/>
                <w:color w:val="FF0000"/>
                <w:sz w:val="22"/>
                <w:szCs w:val="22"/>
                <w:lang w:eastAsia="ja-JP"/>
              </w:rPr>
              <w:t>206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7772464B" w14:textId="77777777" w:rsidR="00394DDB" w:rsidRPr="00394DDB" w:rsidRDefault="00394DDB" w:rsidP="00394DDB">
            <w:pPr>
              <w:spacing w:after="0"/>
              <w:jc w:val="both"/>
              <w:rPr>
                <w:rFonts w:ascii="Arial" w:eastAsia="MS Mincho" w:hAnsi="Arial" w:cs="Arial"/>
                <w:color w:val="FF0000"/>
                <w:sz w:val="22"/>
                <w:szCs w:val="22"/>
                <w:lang w:eastAsia="ja-JP"/>
              </w:rPr>
            </w:pPr>
            <w:r w:rsidRPr="00394DDB">
              <w:rPr>
                <w:rFonts w:ascii="Arial" w:eastAsia="MS Mincho" w:hAnsi="Arial" w:cs="Arial" w:hint="eastAsia"/>
                <w:b/>
                <w:bCs/>
                <w:color w:val="FF0000"/>
                <w:sz w:val="22"/>
                <w:szCs w:val="22"/>
                <w:lang w:eastAsia="ja-JP"/>
              </w:rPr>
              <w:t>207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75FFABAC" w14:textId="77777777" w:rsidR="00394DDB" w:rsidRPr="00394DDB" w:rsidRDefault="00394DDB" w:rsidP="00394DDB">
            <w:pPr>
              <w:spacing w:after="0"/>
              <w:jc w:val="both"/>
              <w:rPr>
                <w:rFonts w:ascii="Arial" w:eastAsia="MS Mincho" w:hAnsi="Arial" w:cs="Arial"/>
                <w:color w:val="FF0000"/>
                <w:sz w:val="22"/>
                <w:szCs w:val="22"/>
                <w:lang w:eastAsia="ja-JP"/>
              </w:rPr>
            </w:pPr>
            <w:r w:rsidRPr="00394DDB">
              <w:rPr>
                <w:rFonts w:ascii="Arial" w:eastAsia="MS Mincho" w:hAnsi="Arial" w:cs="Arial" w:hint="eastAsia"/>
                <w:b/>
                <w:bCs/>
                <w:color w:val="FF0000"/>
                <w:sz w:val="22"/>
                <w:szCs w:val="22"/>
                <w:lang w:eastAsia="ja-JP"/>
              </w:rPr>
              <w:t>208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6C69CC0F" w14:textId="77777777" w:rsidR="00394DDB" w:rsidRPr="00394DDB" w:rsidRDefault="00394DDB" w:rsidP="00394DDB">
            <w:pPr>
              <w:spacing w:after="0"/>
              <w:jc w:val="both"/>
              <w:rPr>
                <w:rFonts w:ascii="Arial" w:eastAsia="MS Mincho" w:hAnsi="Arial" w:cs="Arial"/>
                <w:color w:val="FF0000"/>
                <w:sz w:val="22"/>
                <w:szCs w:val="22"/>
                <w:lang w:eastAsia="ja-JP"/>
              </w:rPr>
            </w:pPr>
            <w:r w:rsidRPr="00394DDB">
              <w:rPr>
                <w:rFonts w:ascii="Arial" w:eastAsia="MS Mincho" w:hAnsi="Arial" w:cs="Arial" w:hint="eastAsia"/>
                <w:b/>
                <w:bCs/>
                <w:color w:val="FF0000"/>
                <w:sz w:val="22"/>
                <w:szCs w:val="22"/>
                <w:lang w:eastAsia="ja-JP"/>
              </w:rPr>
              <w:t>209</w:t>
            </w:r>
          </w:p>
        </w:tc>
      </w:tr>
      <w:tr w:rsidR="00394DDB" w:rsidRPr="00394DDB" w14:paraId="078F9693" w14:textId="77777777" w:rsidTr="00394DDB">
        <w:trPr>
          <w:trHeight w:val="254"/>
          <w:jc w:val="center"/>
        </w:trPr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1FCE3D67" w14:textId="77777777" w:rsidR="00394DDB" w:rsidRPr="00394DDB" w:rsidRDefault="00394DDB" w:rsidP="00394DDB">
            <w:pPr>
              <w:spacing w:after="0"/>
              <w:jc w:val="both"/>
              <w:rPr>
                <w:rFonts w:ascii="Arial" w:eastAsia="MS Mincho" w:hAnsi="Arial" w:cs="Arial"/>
                <w:color w:val="FF0000"/>
                <w:sz w:val="22"/>
                <w:szCs w:val="22"/>
                <w:lang w:eastAsia="ja-JP"/>
              </w:rPr>
            </w:pPr>
            <w:r w:rsidRPr="00394DDB">
              <w:rPr>
                <w:rFonts w:ascii="Arial" w:eastAsia="MS Mincho" w:hAnsi="Arial" w:cs="Arial" w:hint="eastAsia"/>
                <w:b/>
                <w:bCs/>
                <w:color w:val="FF0000"/>
                <w:sz w:val="22"/>
                <w:szCs w:val="22"/>
                <w:lang w:eastAsia="ja-JP"/>
              </w:rPr>
              <w:t>210</w:t>
            </w: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46165C74" w14:textId="77777777" w:rsidR="00394DDB" w:rsidRPr="00394DDB" w:rsidRDefault="00394DDB" w:rsidP="00394DDB">
            <w:pPr>
              <w:spacing w:after="0"/>
              <w:jc w:val="both"/>
              <w:rPr>
                <w:rFonts w:ascii="Arial" w:eastAsia="MS Mincho" w:hAnsi="Arial" w:cs="Arial"/>
                <w:color w:val="FF0000"/>
                <w:sz w:val="22"/>
                <w:szCs w:val="22"/>
                <w:lang w:eastAsia="ja-JP"/>
              </w:rPr>
            </w:pPr>
            <w:r w:rsidRPr="00394DDB">
              <w:rPr>
                <w:rFonts w:ascii="Arial" w:eastAsia="MS Mincho" w:hAnsi="Arial" w:cs="Arial" w:hint="eastAsia"/>
                <w:b/>
                <w:bCs/>
                <w:color w:val="FF0000"/>
                <w:sz w:val="22"/>
                <w:szCs w:val="22"/>
                <w:lang w:eastAsia="ja-JP"/>
              </w:rPr>
              <w:t>211</w:t>
            </w: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62E5A548" w14:textId="77777777" w:rsidR="00394DDB" w:rsidRPr="00394DDB" w:rsidRDefault="00394DDB" w:rsidP="00394DDB">
            <w:pPr>
              <w:spacing w:after="0"/>
              <w:jc w:val="both"/>
              <w:rPr>
                <w:rFonts w:ascii="Arial" w:eastAsia="MS Mincho" w:hAnsi="Arial" w:cs="Arial"/>
                <w:color w:val="FF0000"/>
                <w:sz w:val="22"/>
                <w:szCs w:val="22"/>
                <w:lang w:eastAsia="ja-JP"/>
              </w:rPr>
            </w:pPr>
            <w:r w:rsidRPr="00394DDB">
              <w:rPr>
                <w:rFonts w:ascii="Arial" w:eastAsia="MS Mincho" w:hAnsi="Arial" w:cs="Arial" w:hint="eastAsia"/>
                <w:b/>
                <w:bCs/>
                <w:color w:val="FF0000"/>
                <w:sz w:val="22"/>
                <w:szCs w:val="22"/>
                <w:lang w:eastAsia="ja-JP"/>
              </w:rPr>
              <w:t>212</w:t>
            </w: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1F029E83" w14:textId="77777777" w:rsidR="00394DDB" w:rsidRPr="00394DDB" w:rsidRDefault="00394DDB" w:rsidP="00394DDB">
            <w:pPr>
              <w:spacing w:after="0"/>
              <w:jc w:val="both"/>
              <w:rPr>
                <w:rFonts w:ascii="Arial" w:eastAsia="MS Mincho" w:hAnsi="Arial" w:cs="Arial"/>
                <w:color w:val="FF0000"/>
                <w:sz w:val="22"/>
                <w:szCs w:val="22"/>
                <w:lang w:eastAsia="ja-JP"/>
              </w:rPr>
            </w:pPr>
            <w:r w:rsidRPr="00394DDB">
              <w:rPr>
                <w:rFonts w:ascii="Arial" w:eastAsia="MS Mincho" w:hAnsi="Arial" w:cs="Arial" w:hint="eastAsia"/>
                <w:b/>
                <w:bCs/>
                <w:color w:val="FF0000"/>
                <w:sz w:val="22"/>
                <w:szCs w:val="22"/>
                <w:lang w:eastAsia="ja-JP"/>
              </w:rPr>
              <w:t>213</w:t>
            </w: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4287DBE2" w14:textId="77777777" w:rsidR="00394DDB" w:rsidRPr="00394DDB" w:rsidRDefault="00394DDB" w:rsidP="00394DDB">
            <w:pPr>
              <w:spacing w:after="0"/>
              <w:jc w:val="both"/>
              <w:rPr>
                <w:rFonts w:ascii="Arial" w:eastAsia="MS Mincho" w:hAnsi="Arial" w:cs="Arial"/>
                <w:color w:val="FF0000"/>
                <w:sz w:val="22"/>
                <w:szCs w:val="22"/>
                <w:lang w:eastAsia="ja-JP"/>
              </w:rPr>
            </w:pPr>
            <w:r w:rsidRPr="00394DDB">
              <w:rPr>
                <w:rFonts w:ascii="Arial" w:eastAsia="MS Mincho" w:hAnsi="Arial" w:cs="Arial" w:hint="eastAsia"/>
                <w:b/>
                <w:bCs/>
                <w:color w:val="FF0000"/>
                <w:sz w:val="22"/>
                <w:szCs w:val="22"/>
                <w:lang w:eastAsia="ja-JP"/>
              </w:rPr>
              <w:t>214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710B5433" w14:textId="77777777" w:rsidR="00394DDB" w:rsidRPr="00394DDB" w:rsidRDefault="00394DDB" w:rsidP="00394DDB">
            <w:pPr>
              <w:spacing w:after="0"/>
              <w:jc w:val="both"/>
              <w:rPr>
                <w:rFonts w:ascii="Arial" w:eastAsia="MS Mincho" w:hAnsi="Arial" w:cs="Arial"/>
                <w:color w:val="FF0000"/>
                <w:sz w:val="22"/>
                <w:szCs w:val="22"/>
                <w:lang w:eastAsia="ja-JP"/>
              </w:rPr>
            </w:pPr>
            <w:r w:rsidRPr="00394DDB">
              <w:rPr>
                <w:rFonts w:ascii="Arial" w:eastAsia="MS Mincho" w:hAnsi="Arial" w:cs="Arial" w:hint="eastAsia"/>
                <w:b/>
                <w:bCs/>
                <w:color w:val="FF0000"/>
                <w:sz w:val="22"/>
                <w:szCs w:val="22"/>
                <w:lang w:eastAsia="ja-JP"/>
              </w:rPr>
              <w:t>215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5AAA2655" w14:textId="77777777" w:rsidR="00394DDB" w:rsidRPr="00394DDB" w:rsidRDefault="00394DDB" w:rsidP="00394DDB">
            <w:pPr>
              <w:spacing w:after="0"/>
              <w:jc w:val="both"/>
              <w:rPr>
                <w:rFonts w:ascii="Arial" w:eastAsia="MS Mincho" w:hAnsi="Arial" w:cs="Arial"/>
                <w:color w:val="FF0000"/>
                <w:sz w:val="22"/>
                <w:szCs w:val="22"/>
                <w:lang w:eastAsia="ja-JP"/>
              </w:rPr>
            </w:pPr>
            <w:r w:rsidRPr="00394DDB">
              <w:rPr>
                <w:rFonts w:ascii="Arial" w:eastAsia="MS Mincho" w:hAnsi="Arial" w:cs="Arial" w:hint="eastAsia"/>
                <w:b/>
                <w:bCs/>
                <w:color w:val="FF0000"/>
                <w:sz w:val="22"/>
                <w:szCs w:val="22"/>
                <w:lang w:eastAsia="ja-JP"/>
              </w:rPr>
              <w:t>216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4C8D63D1" w14:textId="77777777" w:rsidR="00394DDB" w:rsidRPr="00394DDB" w:rsidRDefault="00394DDB" w:rsidP="00394DDB">
            <w:pPr>
              <w:spacing w:after="0"/>
              <w:jc w:val="both"/>
              <w:rPr>
                <w:rFonts w:ascii="Arial" w:eastAsia="MS Mincho" w:hAnsi="Arial" w:cs="Arial"/>
                <w:color w:val="FF0000"/>
                <w:sz w:val="22"/>
                <w:szCs w:val="22"/>
                <w:lang w:eastAsia="ja-JP"/>
              </w:rPr>
            </w:pPr>
            <w:r w:rsidRPr="00394DDB">
              <w:rPr>
                <w:rFonts w:ascii="Arial" w:eastAsia="MS Mincho" w:hAnsi="Arial" w:cs="Arial" w:hint="eastAsia"/>
                <w:b/>
                <w:bCs/>
                <w:color w:val="FF0000"/>
                <w:sz w:val="22"/>
                <w:szCs w:val="22"/>
                <w:lang w:eastAsia="ja-JP"/>
              </w:rPr>
              <w:t>217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673B3A11" w14:textId="77777777" w:rsidR="00394DDB" w:rsidRPr="00394DDB" w:rsidRDefault="00394DDB" w:rsidP="00394DDB">
            <w:pPr>
              <w:spacing w:after="0"/>
              <w:jc w:val="both"/>
              <w:rPr>
                <w:rFonts w:ascii="Arial" w:eastAsia="MS Mincho" w:hAnsi="Arial" w:cs="Arial"/>
                <w:color w:val="FF0000"/>
                <w:sz w:val="22"/>
                <w:szCs w:val="22"/>
                <w:lang w:eastAsia="ja-JP"/>
              </w:rPr>
            </w:pPr>
            <w:r w:rsidRPr="00394DDB">
              <w:rPr>
                <w:rFonts w:ascii="Arial" w:eastAsia="MS Mincho" w:hAnsi="Arial" w:cs="Arial" w:hint="eastAsia"/>
                <w:b/>
                <w:bCs/>
                <w:color w:val="FF0000"/>
                <w:sz w:val="22"/>
                <w:szCs w:val="22"/>
                <w:lang w:eastAsia="ja-JP"/>
              </w:rPr>
              <w:t>218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662F82A7" w14:textId="77777777" w:rsidR="00394DDB" w:rsidRPr="00394DDB" w:rsidRDefault="00394DDB" w:rsidP="00394DDB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47B430C3" w14:textId="77777777" w:rsidR="00394DDB" w:rsidRPr="00394DDB" w:rsidRDefault="00394DDB" w:rsidP="00394DDB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66BF787D" w14:textId="77777777" w:rsidR="00394DDB" w:rsidRPr="00394DDB" w:rsidRDefault="00394DDB" w:rsidP="00394DDB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5A7E3078" w14:textId="77777777" w:rsidR="00394DDB" w:rsidRPr="00394DDB" w:rsidRDefault="00394DDB" w:rsidP="00394DDB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36165C5D" w14:textId="77777777" w:rsidR="00394DDB" w:rsidRPr="00394DDB" w:rsidRDefault="00394DDB" w:rsidP="00394DDB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12E21D6D" w14:textId="77777777" w:rsidR="00394DDB" w:rsidRPr="00394DDB" w:rsidRDefault="00394DDB" w:rsidP="00394DDB">
            <w:pPr>
              <w:spacing w:after="0"/>
              <w:jc w:val="both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</w:p>
        </w:tc>
      </w:tr>
    </w:tbl>
    <w:p w14:paraId="3FEA3CDE" w14:textId="7AA5B000" w:rsidR="00960EC1" w:rsidRDefault="00960EC1" w:rsidP="00394DDB">
      <w:pPr>
        <w:jc w:val="both"/>
        <w:rPr>
          <w:rFonts w:ascii="Arial" w:eastAsia="MS Mincho" w:hAnsi="Arial" w:cs="Arial"/>
          <w:sz w:val="22"/>
          <w:szCs w:val="22"/>
          <w:lang w:eastAsia="ja-JP"/>
        </w:rPr>
      </w:pPr>
    </w:p>
    <w:p w14:paraId="182DF714" w14:textId="77777777" w:rsidR="00960EC1" w:rsidRDefault="00960EC1" w:rsidP="007C78C7">
      <w:pPr>
        <w:spacing w:after="0"/>
        <w:jc w:val="both"/>
        <w:rPr>
          <w:rFonts w:ascii="Arial" w:eastAsia="MS Mincho" w:hAnsi="Arial" w:cs="Arial"/>
          <w:sz w:val="22"/>
          <w:szCs w:val="22"/>
          <w:lang w:eastAsia="ja-JP"/>
        </w:rPr>
      </w:pPr>
    </w:p>
    <w:p w14:paraId="1496CD78" w14:textId="77777777" w:rsidR="00E9583B" w:rsidRDefault="00E9583B" w:rsidP="00FF2828">
      <w:pPr>
        <w:jc w:val="both"/>
        <w:rPr>
          <w:rFonts w:ascii="Arial" w:eastAsia="MS Mincho" w:hAnsi="Arial" w:cs="Arial"/>
          <w:bCs/>
          <w:sz w:val="24"/>
          <w:szCs w:val="24"/>
          <w:lang w:eastAsia="ja-JP"/>
        </w:rPr>
      </w:pPr>
    </w:p>
    <w:p w14:paraId="7855333B" w14:textId="77777777" w:rsidR="00E9583B" w:rsidRDefault="00E9583B" w:rsidP="00FF2828">
      <w:pPr>
        <w:jc w:val="both"/>
        <w:rPr>
          <w:rFonts w:ascii="Arial" w:eastAsia="MS Mincho" w:hAnsi="Arial" w:cs="Arial"/>
          <w:bCs/>
          <w:sz w:val="24"/>
          <w:szCs w:val="24"/>
          <w:lang w:eastAsia="ja-JP"/>
        </w:rPr>
      </w:pPr>
    </w:p>
    <w:p w14:paraId="0953A330" w14:textId="480A2B53" w:rsidR="00FF2828" w:rsidRPr="00FF2828" w:rsidRDefault="00FF2828" w:rsidP="00FF2828">
      <w:pPr>
        <w:jc w:val="both"/>
        <w:rPr>
          <w:rFonts w:ascii="Arial" w:eastAsia="MS Mincho" w:hAnsi="Arial" w:cs="Arial"/>
          <w:bCs/>
          <w:sz w:val="24"/>
          <w:szCs w:val="24"/>
          <w:lang w:eastAsia="ja-JP"/>
        </w:rPr>
      </w:pPr>
      <w:proofErr w:type="spellStart"/>
      <w:r w:rsidRPr="00FF2828">
        <w:rPr>
          <w:rFonts w:ascii="Arial" w:eastAsia="MS Mincho" w:hAnsi="Arial" w:cs="Arial"/>
          <w:bCs/>
          <w:sz w:val="24"/>
          <w:szCs w:val="24"/>
          <w:lang w:eastAsia="ja-JP"/>
        </w:rPr>
        <w:lastRenderedPageBreak/>
        <w:t>Interleaver</w:t>
      </w:r>
      <w:proofErr w:type="spellEnd"/>
      <w:r w:rsidRPr="00FF2828">
        <w:rPr>
          <w:rFonts w:ascii="Arial" w:eastAsia="MS Mincho" w:hAnsi="Arial" w:cs="Arial"/>
          <w:bCs/>
          <w:sz w:val="24"/>
          <w:szCs w:val="24"/>
          <w:lang w:eastAsia="ja-JP"/>
        </w:rPr>
        <w:t xml:space="preserve"> for CRC=0xA2B79 (</w:t>
      </w:r>
      <w:r w:rsidR="00875409">
        <w:rPr>
          <w:rFonts w:ascii="Arial" w:eastAsia="MS Mincho" w:hAnsi="Arial" w:cs="Arial" w:hint="eastAsia"/>
          <w:bCs/>
          <w:sz w:val="24"/>
          <w:szCs w:val="24"/>
          <w:highlight w:val="yellow"/>
          <w:lang w:eastAsia="ja-JP"/>
        </w:rPr>
        <w:t xml:space="preserve">evaluated in </w:t>
      </w:r>
      <w:r w:rsidRPr="00015E5A">
        <w:rPr>
          <w:rFonts w:ascii="Arial" w:eastAsia="MS Mincho" w:hAnsi="Arial" w:cs="Arial"/>
          <w:bCs/>
          <w:sz w:val="24"/>
          <w:szCs w:val="24"/>
          <w:highlight w:val="yellow"/>
          <w:lang w:eastAsia="ja-JP"/>
        </w:rPr>
        <w:t>R1-1711215</w:t>
      </w:r>
      <w:r w:rsidRPr="00FF2828">
        <w:rPr>
          <w:rFonts w:ascii="Arial" w:eastAsia="MS Mincho" w:hAnsi="Arial" w:cs="Arial"/>
          <w:bCs/>
          <w:sz w:val="24"/>
          <w:szCs w:val="24"/>
          <w:lang w:eastAsia="ja-JP"/>
        </w:rPr>
        <w:t>)</w:t>
      </w:r>
    </w:p>
    <w:tbl>
      <w:tblPr>
        <w:tblW w:w="9885" w:type="dxa"/>
        <w:jc w:val="right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659"/>
        <w:gridCol w:w="659"/>
        <w:gridCol w:w="659"/>
        <w:gridCol w:w="659"/>
        <w:gridCol w:w="659"/>
        <w:gridCol w:w="659"/>
        <w:gridCol w:w="659"/>
        <w:gridCol w:w="659"/>
        <w:gridCol w:w="659"/>
        <w:gridCol w:w="659"/>
        <w:gridCol w:w="659"/>
        <w:gridCol w:w="659"/>
        <w:gridCol w:w="659"/>
        <w:gridCol w:w="659"/>
        <w:gridCol w:w="659"/>
      </w:tblGrid>
      <w:tr w:rsidR="00FF2828" w:rsidRPr="00FF2828" w14:paraId="1529FD19" w14:textId="77777777" w:rsidTr="00FF2828">
        <w:trPr>
          <w:trHeight w:val="219"/>
          <w:jc w:val="right"/>
        </w:trPr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7255646F" w14:textId="77777777" w:rsidR="009F3606" w:rsidRPr="00FF2828" w:rsidRDefault="00FF2828" w:rsidP="00FF2828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1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50FAF8A0" w14:textId="77777777" w:rsidR="009F3606" w:rsidRPr="00FF2828" w:rsidRDefault="00FF2828" w:rsidP="00FF2828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2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4720E72B" w14:textId="77777777" w:rsidR="009F3606" w:rsidRPr="00FF2828" w:rsidRDefault="00FF2828" w:rsidP="00FF2828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4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54513CAE" w14:textId="77777777" w:rsidR="009F3606" w:rsidRPr="00FF2828" w:rsidRDefault="00FF2828" w:rsidP="00FF2828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5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4B91B3CE" w14:textId="77777777" w:rsidR="009F3606" w:rsidRPr="00FF2828" w:rsidRDefault="00FF2828" w:rsidP="00FF2828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7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2FABC273" w14:textId="77777777" w:rsidR="009F3606" w:rsidRPr="00FF2828" w:rsidRDefault="00FF2828" w:rsidP="00FF2828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8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6B4F7CBB" w14:textId="77777777" w:rsidR="009F3606" w:rsidRPr="00FF2828" w:rsidRDefault="00FF2828" w:rsidP="00FF2828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9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637112A9" w14:textId="77777777" w:rsidR="009F3606" w:rsidRPr="00FF2828" w:rsidRDefault="00FF2828" w:rsidP="00FF2828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13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03E5B97C" w14:textId="77777777" w:rsidR="009F3606" w:rsidRPr="00FF2828" w:rsidRDefault="00FF2828" w:rsidP="00FF2828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14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1F098697" w14:textId="77777777" w:rsidR="009F3606" w:rsidRPr="00FF2828" w:rsidRDefault="00FF2828" w:rsidP="00FF2828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17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4B7D1FB4" w14:textId="77777777" w:rsidR="009F3606" w:rsidRPr="00FF2828" w:rsidRDefault="00FF2828" w:rsidP="00FF2828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18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1A3615DC" w14:textId="77777777" w:rsidR="009F3606" w:rsidRPr="00FF2828" w:rsidRDefault="00FF2828" w:rsidP="00FF2828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20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27F147C1" w14:textId="77777777" w:rsidR="009F3606" w:rsidRPr="00FF2828" w:rsidRDefault="00FF2828" w:rsidP="00FF2828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23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6E5A7EBE" w14:textId="77777777" w:rsidR="009F3606" w:rsidRPr="00FF2828" w:rsidRDefault="00FF2828" w:rsidP="00FF2828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24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20BD31BE" w14:textId="77777777" w:rsidR="009F3606" w:rsidRPr="00FF2828" w:rsidRDefault="00FF2828" w:rsidP="00FF2828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26</w:t>
            </w:r>
          </w:p>
        </w:tc>
      </w:tr>
      <w:tr w:rsidR="00FF2828" w:rsidRPr="00FF2828" w14:paraId="7E486925" w14:textId="77777777" w:rsidTr="00FF2828">
        <w:trPr>
          <w:trHeight w:val="219"/>
          <w:jc w:val="right"/>
        </w:trPr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06DF6EF8" w14:textId="77777777" w:rsidR="009F3606" w:rsidRPr="00FF2828" w:rsidRDefault="00FF2828" w:rsidP="00FF2828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27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44B0CD20" w14:textId="77777777" w:rsidR="009F3606" w:rsidRPr="00FF2828" w:rsidRDefault="00FF2828" w:rsidP="00FF2828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28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4DBA24D5" w14:textId="77777777" w:rsidR="009F3606" w:rsidRPr="00FF2828" w:rsidRDefault="00FF2828" w:rsidP="00FF2828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29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7923E1E8" w14:textId="77777777" w:rsidR="009F3606" w:rsidRPr="00FF2828" w:rsidRDefault="00FF2828" w:rsidP="00FF2828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30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709E7C03" w14:textId="77777777" w:rsidR="009F3606" w:rsidRPr="00FF2828" w:rsidRDefault="00FF2828" w:rsidP="00FF2828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31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0B086D2A" w14:textId="77777777" w:rsidR="009F3606" w:rsidRPr="00FF2828" w:rsidRDefault="00FF2828" w:rsidP="00FF2828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32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5D50914A" w14:textId="77777777" w:rsidR="009F3606" w:rsidRPr="00FF2828" w:rsidRDefault="00FF2828" w:rsidP="00FF2828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33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76E2A416" w14:textId="77777777" w:rsidR="009F3606" w:rsidRPr="00FF2828" w:rsidRDefault="00FF2828" w:rsidP="00FF2828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34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6FBDE8E2" w14:textId="77777777" w:rsidR="009F3606" w:rsidRPr="00FF2828" w:rsidRDefault="00FF2828" w:rsidP="00FF2828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39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639C20E8" w14:textId="77777777" w:rsidR="009F3606" w:rsidRPr="00FF2828" w:rsidRDefault="00FF2828" w:rsidP="00FF2828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41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77A75964" w14:textId="77777777" w:rsidR="009F3606" w:rsidRPr="00FF2828" w:rsidRDefault="00FF2828" w:rsidP="00FF2828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44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6A1D4DDB" w14:textId="77777777" w:rsidR="009F3606" w:rsidRPr="00FF2828" w:rsidRDefault="00FF2828" w:rsidP="00FF2828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50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0140C66B" w14:textId="77777777" w:rsidR="009F3606" w:rsidRPr="00FF2828" w:rsidRDefault="00FF2828" w:rsidP="00FF2828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53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2D08B404" w14:textId="77777777" w:rsidR="009F3606" w:rsidRPr="00FF2828" w:rsidRDefault="00FF2828" w:rsidP="00FF2828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56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41EEB952" w14:textId="77777777" w:rsidR="009F3606" w:rsidRPr="00FF2828" w:rsidRDefault="00FF2828" w:rsidP="00FF2828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59</w:t>
            </w:r>
          </w:p>
        </w:tc>
      </w:tr>
      <w:tr w:rsidR="00FF2828" w:rsidRPr="00FF2828" w14:paraId="7F32674F" w14:textId="77777777" w:rsidTr="00FF2828">
        <w:trPr>
          <w:trHeight w:val="219"/>
          <w:jc w:val="right"/>
        </w:trPr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3AF6BDAF" w14:textId="77777777" w:rsidR="009F3606" w:rsidRPr="00FF2828" w:rsidRDefault="00FF2828" w:rsidP="00FF2828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62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26D7A530" w14:textId="77777777" w:rsidR="009F3606" w:rsidRPr="00FF2828" w:rsidRDefault="00FF2828" w:rsidP="00FF2828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63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39E8E845" w14:textId="77777777" w:rsidR="009F3606" w:rsidRPr="00FF2828" w:rsidRDefault="00FF2828" w:rsidP="00FF2828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64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372383FF" w14:textId="77777777" w:rsidR="009F3606" w:rsidRPr="00FF2828" w:rsidRDefault="00FF2828" w:rsidP="00FF2828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65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688B9AD0" w14:textId="77777777" w:rsidR="009F3606" w:rsidRPr="00FF2828" w:rsidRDefault="00FF2828" w:rsidP="00FF2828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66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4EBEFAD9" w14:textId="77777777" w:rsidR="009F3606" w:rsidRPr="00FF2828" w:rsidRDefault="00FF2828" w:rsidP="00FF2828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68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0FAA3625" w14:textId="77777777" w:rsidR="009F3606" w:rsidRPr="00FF2828" w:rsidRDefault="00FF2828" w:rsidP="00FF2828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71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0FEBDEB8" w14:textId="77777777" w:rsidR="009F3606" w:rsidRPr="00FF2828" w:rsidRDefault="00FF2828" w:rsidP="00FF2828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73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66CBF1F0" w14:textId="77777777" w:rsidR="009F3606" w:rsidRPr="00FF2828" w:rsidRDefault="00FF2828" w:rsidP="00FF2828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74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390D6DC3" w14:textId="77777777" w:rsidR="009F3606" w:rsidRPr="00FF2828" w:rsidRDefault="00FF2828" w:rsidP="00FF2828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75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5338A90E" w14:textId="77777777" w:rsidR="009F3606" w:rsidRPr="00FF2828" w:rsidRDefault="00FF2828" w:rsidP="00FF2828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78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3FBA6869" w14:textId="77777777" w:rsidR="009F3606" w:rsidRPr="00FF2828" w:rsidRDefault="00FF2828" w:rsidP="00FF2828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79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6D445451" w14:textId="77777777" w:rsidR="009F3606" w:rsidRPr="00FF2828" w:rsidRDefault="00FF2828" w:rsidP="00FF2828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82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71638EE6" w14:textId="77777777" w:rsidR="009F3606" w:rsidRPr="00FF2828" w:rsidRDefault="00FF2828" w:rsidP="00FF2828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85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136E07EA" w14:textId="77777777" w:rsidR="009F3606" w:rsidRPr="00FF2828" w:rsidRDefault="00FF2828" w:rsidP="00FF2828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87</w:t>
            </w:r>
          </w:p>
        </w:tc>
      </w:tr>
      <w:tr w:rsidR="00FF2828" w:rsidRPr="00FF2828" w14:paraId="57F9DE54" w14:textId="77777777" w:rsidTr="00FF2828">
        <w:trPr>
          <w:trHeight w:val="219"/>
          <w:jc w:val="right"/>
        </w:trPr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4BB23098" w14:textId="77777777" w:rsidR="009F3606" w:rsidRPr="00FF2828" w:rsidRDefault="00FF2828" w:rsidP="00FF2828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88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0DFF0A78" w14:textId="77777777" w:rsidR="009F3606" w:rsidRPr="00FF2828" w:rsidRDefault="00FF2828" w:rsidP="00FF2828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92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0C414981" w14:textId="77777777" w:rsidR="009F3606" w:rsidRPr="00FF2828" w:rsidRDefault="00FF2828" w:rsidP="00FF2828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93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3FAD9E46" w14:textId="77777777" w:rsidR="009F3606" w:rsidRPr="00FF2828" w:rsidRDefault="00FF2828" w:rsidP="00FF2828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94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029DB70E" w14:textId="77777777" w:rsidR="009F3606" w:rsidRPr="00FF2828" w:rsidRDefault="00FF2828" w:rsidP="00FF2828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97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77843C78" w14:textId="77777777" w:rsidR="009F3606" w:rsidRPr="00FF2828" w:rsidRDefault="00FF2828" w:rsidP="00FF2828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101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2710C421" w14:textId="77777777" w:rsidR="009F3606" w:rsidRPr="00FF2828" w:rsidRDefault="00FF2828" w:rsidP="00FF2828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103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4940EC0C" w14:textId="77777777" w:rsidR="009F3606" w:rsidRPr="00FF2828" w:rsidRDefault="00FF2828" w:rsidP="00FF2828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105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5AAC5BD4" w14:textId="77777777" w:rsidR="009F3606" w:rsidRPr="00FF2828" w:rsidRDefault="00FF2828" w:rsidP="00FF2828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106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214BBB32" w14:textId="77777777" w:rsidR="009F3606" w:rsidRPr="00FF2828" w:rsidRDefault="00FF2828" w:rsidP="00FF2828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108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71592535" w14:textId="77777777" w:rsidR="009F3606" w:rsidRPr="00FF2828" w:rsidRDefault="00FF2828" w:rsidP="00FF2828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109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03F55D5D" w14:textId="77777777" w:rsidR="009F3606" w:rsidRPr="00FF2828" w:rsidRDefault="00FF2828" w:rsidP="00FF2828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110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770B7D0B" w14:textId="77777777" w:rsidR="009F3606" w:rsidRPr="00FF2828" w:rsidRDefault="00FF2828" w:rsidP="00FF2828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113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0EC8FB0C" w14:textId="77777777" w:rsidR="009F3606" w:rsidRPr="00FF2828" w:rsidRDefault="00FF2828" w:rsidP="00FF2828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115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4F53ABFD" w14:textId="77777777" w:rsidR="009F3606" w:rsidRPr="00FF2828" w:rsidRDefault="00FF2828" w:rsidP="00FF2828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119</w:t>
            </w:r>
          </w:p>
        </w:tc>
      </w:tr>
      <w:tr w:rsidR="00FF2828" w:rsidRPr="00FF2828" w14:paraId="22712894" w14:textId="77777777" w:rsidTr="00FF2828">
        <w:trPr>
          <w:trHeight w:val="219"/>
          <w:jc w:val="right"/>
        </w:trPr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27D3190E" w14:textId="77777777" w:rsidR="009F3606" w:rsidRPr="00FF2828" w:rsidRDefault="00FF2828" w:rsidP="00FF2828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122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6874EE13" w14:textId="77777777" w:rsidR="009F3606" w:rsidRPr="00FF2828" w:rsidRDefault="00FF2828" w:rsidP="00FF2828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129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68DE2D62" w14:textId="77777777" w:rsidR="009F3606" w:rsidRPr="00FF2828" w:rsidRDefault="00FF2828" w:rsidP="00FF2828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130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2E800AAE" w14:textId="77777777" w:rsidR="009F3606" w:rsidRPr="00FF2828" w:rsidRDefault="00FF2828" w:rsidP="00FF2828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131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01267547" w14:textId="77777777" w:rsidR="009F3606" w:rsidRPr="00FF2828" w:rsidRDefault="00FF2828" w:rsidP="00FF2828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133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3B6DE3E2" w14:textId="77777777" w:rsidR="009F3606" w:rsidRPr="00FF2828" w:rsidRDefault="00FF2828" w:rsidP="00FF2828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137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01CC2CB3" w14:textId="77777777" w:rsidR="009F3606" w:rsidRPr="00FF2828" w:rsidRDefault="00FF2828" w:rsidP="00FF2828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140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10DB7492" w14:textId="77777777" w:rsidR="009F3606" w:rsidRPr="00FF2828" w:rsidRDefault="00FF2828" w:rsidP="00FF2828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143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4E13B897" w14:textId="77777777" w:rsidR="009F3606" w:rsidRPr="00FF2828" w:rsidRDefault="00FF2828" w:rsidP="00FF2828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144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659D687F" w14:textId="77777777" w:rsidR="009F3606" w:rsidRPr="00FF2828" w:rsidRDefault="00FF2828" w:rsidP="00FF2828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146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62BEC2B3" w14:textId="77777777" w:rsidR="009F3606" w:rsidRPr="00FF2828" w:rsidRDefault="00FF2828" w:rsidP="00FF2828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147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4B4042D0" w14:textId="77777777" w:rsidR="009F3606" w:rsidRPr="00FF2828" w:rsidRDefault="00FF2828" w:rsidP="00FF2828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149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7B501414" w14:textId="77777777" w:rsidR="009F3606" w:rsidRPr="00FF2828" w:rsidRDefault="00FF2828" w:rsidP="00FF2828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156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4A1F4065" w14:textId="77777777" w:rsidR="009F3606" w:rsidRPr="00FF2828" w:rsidRDefault="00FF2828" w:rsidP="00FF2828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159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2BF64992" w14:textId="77777777" w:rsidR="009F3606" w:rsidRPr="00FF2828" w:rsidRDefault="00FF2828" w:rsidP="00FF2828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163</w:t>
            </w:r>
          </w:p>
        </w:tc>
      </w:tr>
      <w:tr w:rsidR="00FF2828" w:rsidRPr="00FF2828" w14:paraId="6E2C9B9F" w14:textId="77777777" w:rsidTr="00FF2828">
        <w:trPr>
          <w:trHeight w:val="219"/>
          <w:jc w:val="right"/>
        </w:trPr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6A2E74A1" w14:textId="77777777" w:rsidR="009F3606" w:rsidRPr="00FF2828" w:rsidRDefault="00FF2828" w:rsidP="00FF2828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164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133D2D8A" w14:textId="77777777" w:rsidR="009F3606" w:rsidRPr="00FF2828" w:rsidRDefault="00FF2828" w:rsidP="00FF2828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165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2D08D3F0" w14:textId="77777777" w:rsidR="009F3606" w:rsidRPr="00FF2828" w:rsidRDefault="00FF2828" w:rsidP="00FF2828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166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46B758A2" w14:textId="77777777" w:rsidR="009F3606" w:rsidRPr="00FF2828" w:rsidRDefault="00FF2828" w:rsidP="00FF2828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168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02D00C68" w14:textId="77777777" w:rsidR="009F3606" w:rsidRPr="00FF2828" w:rsidRDefault="00FF2828" w:rsidP="00FF2828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169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0278A530" w14:textId="77777777" w:rsidR="009F3606" w:rsidRPr="00FF2828" w:rsidRDefault="00FF2828" w:rsidP="00FF2828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173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6965C6C7" w14:textId="77777777" w:rsidR="009F3606" w:rsidRPr="00FF2828" w:rsidRDefault="00FF2828" w:rsidP="00FF2828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174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0087B4CE" w14:textId="77777777" w:rsidR="009F3606" w:rsidRPr="00FF2828" w:rsidRDefault="00FF2828" w:rsidP="00FF2828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176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712FFFFA" w14:textId="77777777" w:rsidR="009F3606" w:rsidRPr="00FF2828" w:rsidRDefault="00FF2828" w:rsidP="00FF2828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178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597BFC0D" w14:textId="77777777" w:rsidR="009F3606" w:rsidRPr="00FF2828" w:rsidRDefault="00FF2828" w:rsidP="00FF2828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179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0481690D" w14:textId="77777777" w:rsidR="009F3606" w:rsidRPr="00FF2828" w:rsidRDefault="00FF2828" w:rsidP="00FF2828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181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73A7C188" w14:textId="77777777" w:rsidR="009F3606" w:rsidRPr="00FF2828" w:rsidRDefault="00FF2828" w:rsidP="00FF2828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183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05B865E3" w14:textId="77777777" w:rsidR="009F3606" w:rsidRPr="00FF2828" w:rsidRDefault="00FF2828" w:rsidP="00FF2828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186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0E296319" w14:textId="77777777" w:rsidR="009F3606" w:rsidRPr="00FF2828" w:rsidRDefault="00FF2828" w:rsidP="00FF2828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187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64CB814F" w14:textId="77777777" w:rsidR="009F3606" w:rsidRPr="00FF2828" w:rsidRDefault="00FF2828" w:rsidP="00FF2828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188</w:t>
            </w:r>
          </w:p>
        </w:tc>
      </w:tr>
      <w:tr w:rsidR="00FF2828" w:rsidRPr="00FF2828" w14:paraId="15C28B00" w14:textId="77777777" w:rsidTr="00FF2828">
        <w:trPr>
          <w:trHeight w:val="219"/>
          <w:jc w:val="right"/>
        </w:trPr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405B207E" w14:textId="77777777" w:rsidR="009F3606" w:rsidRPr="00FF2828" w:rsidRDefault="00FF2828" w:rsidP="00FF2828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189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02FA53AD" w14:textId="77777777" w:rsidR="009F3606" w:rsidRPr="00FF2828" w:rsidRDefault="00FF2828" w:rsidP="00FF2828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190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5868B56A" w14:textId="77777777" w:rsidR="009F3606" w:rsidRPr="00FF2828" w:rsidRDefault="00FF2828" w:rsidP="00FF2828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196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44048BBC" w14:textId="77777777" w:rsidR="009F3606" w:rsidRPr="00FF2828" w:rsidRDefault="00FF2828" w:rsidP="00FF2828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198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7D718F2C" w14:textId="77777777" w:rsidR="009F3606" w:rsidRPr="00FF2828" w:rsidRDefault="00FF2828" w:rsidP="00FF2828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b/>
                <w:bCs/>
                <w:color w:val="FF0000"/>
                <w:sz w:val="24"/>
                <w:szCs w:val="24"/>
                <w:lang w:eastAsia="ja-JP"/>
              </w:rPr>
              <w:t>200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088E9010" w14:textId="77777777" w:rsidR="009F3606" w:rsidRPr="00FF2828" w:rsidRDefault="00FF2828" w:rsidP="00FF2828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0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603959B4" w14:textId="77777777" w:rsidR="009F3606" w:rsidRPr="00FF2828" w:rsidRDefault="00FF2828" w:rsidP="00FF2828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3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13332875" w14:textId="77777777" w:rsidR="009F3606" w:rsidRPr="00FF2828" w:rsidRDefault="00FF2828" w:rsidP="00FF2828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6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2CA3D0B8" w14:textId="77777777" w:rsidR="009F3606" w:rsidRPr="00FF2828" w:rsidRDefault="00FF2828" w:rsidP="00FF2828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10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238AEFDF" w14:textId="77777777" w:rsidR="009F3606" w:rsidRPr="00FF2828" w:rsidRDefault="00FF2828" w:rsidP="00FF2828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15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24210D5D" w14:textId="77777777" w:rsidR="009F3606" w:rsidRPr="00FF2828" w:rsidRDefault="00FF2828" w:rsidP="00FF2828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19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230A69FA" w14:textId="77777777" w:rsidR="009F3606" w:rsidRPr="00FF2828" w:rsidRDefault="00FF2828" w:rsidP="00FF2828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21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61905058" w14:textId="77777777" w:rsidR="009F3606" w:rsidRPr="00FF2828" w:rsidRDefault="00FF2828" w:rsidP="00FF2828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25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78672678" w14:textId="77777777" w:rsidR="009F3606" w:rsidRPr="00FF2828" w:rsidRDefault="00FF2828" w:rsidP="00FF2828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35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283BB604" w14:textId="77777777" w:rsidR="009F3606" w:rsidRPr="00FF2828" w:rsidRDefault="00FF2828" w:rsidP="00FF2828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40</w:t>
            </w:r>
          </w:p>
        </w:tc>
      </w:tr>
      <w:tr w:rsidR="00FF2828" w:rsidRPr="00FF2828" w14:paraId="635E2D6D" w14:textId="77777777" w:rsidTr="00FF2828">
        <w:trPr>
          <w:trHeight w:val="219"/>
          <w:jc w:val="right"/>
        </w:trPr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635B46C8" w14:textId="77777777" w:rsidR="009F3606" w:rsidRPr="00FF2828" w:rsidRDefault="00FF2828" w:rsidP="00FF2828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42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3FB740F2" w14:textId="77777777" w:rsidR="009F3606" w:rsidRPr="00FF2828" w:rsidRDefault="00FF2828" w:rsidP="00FF2828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45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74435908" w14:textId="77777777" w:rsidR="009F3606" w:rsidRPr="00FF2828" w:rsidRDefault="00FF2828" w:rsidP="00FF2828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51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56BB6EEE" w14:textId="77777777" w:rsidR="009F3606" w:rsidRPr="00FF2828" w:rsidRDefault="00FF2828" w:rsidP="00FF2828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54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6F9B975F" w14:textId="77777777" w:rsidR="009F3606" w:rsidRPr="00FF2828" w:rsidRDefault="00FF2828" w:rsidP="00FF2828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57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3F0AFB77" w14:textId="77777777" w:rsidR="009F3606" w:rsidRPr="00FF2828" w:rsidRDefault="00FF2828" w:rsidP="00FF2828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60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235DE9E9" w14:textId="77777777" w:rsidR="009F3606" w:rsidRPr="00FF2828" w:rsidRDefault="00FF2828" w:rsidP="00FF2828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67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64E355C7" w14:textId="77777777" w:rsidR="009F3606" w:rsidRPr="00FF2828" w:rsidRDefault="00FF2828" w:rsidP="00FF2828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69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005E8DBC" w14:textId="77777777" w:rsidR="009F3606" w:rsidRPr="00FF2828" w:rsidRDefault="00FF2828" w:rsidP="00FF2828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72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467021FD" w14:textId="77777777" w:rsidR="009F3606" w:rsidRPr="00FF2828" w:rsidRDefault="00FF2828" w:rsidP="00FF2828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76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56D4C5B2" w14:textId="77777777" w:rsidR="009F3606" w:rsidRPr="00FF2828" w:rsidRDefault="00FF2828" w:rsidP="00FF2828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80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3BB11D46" w14:textId="77777777" w:rsidR="009F3606" w:rsidRPr="00FF2828" w:rsidRDefault="00FF2828" w:rsidP="00FF2828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83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14BCD794" w14:textId="77777777" w:rsidR="009F3606" w:rsidRPr="00FF2828" w:rsidRDefault="00FF2828" w:rsidP="00FF2828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86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2BA717BE" w14:textId="77777777" w:rsidR="009F3606" w:rsidRPr="00FF2828" w:rsidRDefault="00FF2828" w:rsidP="00FF2828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89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444698BC" w14:textId="77777777" w:rsidR="009F3606" w:rsidRPr="00FF2828" w:rsidRDefault="00FF2828" w:rsidP="00FF2828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95</w:t>
            </w:r>
          </w:p>
        </w:tc>
      </w:tr>
      <w:tr w:rsidR="00FF2828" w:rsidRPr="00FF2828" w14:paraId="6E058ABD" w14:textId="77777777" w:rsidTr="00FF2828">
        <w:trPr>
          <w:trHeight w:val="219"/>
          <w:jc w:val="right"/>
        </w:trPr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2F01933A" w14:textId="77777777" w:rsidR="009F3606" w:rsidRPr="00FF2828" w:rsidRDefault="00FF2828" w:rsidP="00FF2828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98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6A79EFBC" w14:textId="77777777" w:rsidR="009F3606" w:rsidRPr="00FF2828" w:rsidRDefault="00FF2828" w:rsidP="00FF2828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102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62EEED11" w14:textId="77777777" w:rsidR="009F3606" w:rsidRPr="00FF2828" w:rsidRDefault="00FF2828" w:rsidP="00FF2828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104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030982FD" w14:textId="77777777" w:rsidR="009F3606" w:rsidRPr="00FF2828" w:rsidRDefault="00FF2828" w:rsidP="00FF2828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107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1EF2E746" w14:textId="77777777" w:rsidR="009F3606" w:rsidRPr="00FF2828" w:rsidRDefault="00FF2828" w:rsidP="00FF2828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111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679F2738" w14:textId="77777777" w:rsidR="009F3606" w:rsidRPr="00FF2828" w:rsidRDefault="00FF2828" w:rsidP="00FF2828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114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5FB0886D" w14:textId="77777777" w:rsidR="009F3606" w:rsidRPr="00FF2828" w:rsidRDefault="00FF2828" w:rsidP="00FF2828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116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126EABD2" w14:textId="77777777" w:rsidR="009F3606" w:rsidRPr="00FF2828" w:rsidRDefault="00FF2828" w:rsidP="00FF2828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120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3AC2522F" w14:textId="77777777" w:rsidR="009F3606" w:rsidRPr="00FF2828" w:rsidRDefault="00FF2828" w:rsidP="00FF2828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123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4BD7A612" w14:textId="77777777" w:rsidR="009F3606" w:rsidRPr="00FF2828" w:rsidRDefault="00FF2828" w:rsidP="00FF2828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132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2B0AE7F1" w14:textId="77777777" w:rsidR="009F3606" w:rsidRPr="00FF2828" w:rsidRDefault="00FF2828" w:rsidP="00FF2828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134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5C70D580" w14:textId="77777777" w:rsidR="009F3606" w:rsidRPr="00FF2828" w:rsidRDefault="00FF2828" w:rsidP="00FF2828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138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6FBB7E3E" w14:textId="77777777" w:rsidR="009F3606" w:rsidRPr="00FF2828" w:rsidRDefault="00FF2828" w:rsidP="00FF2828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141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06E6FC33" w14:textId="77777777" w:rsidR="009F3606" w:rsidRPr="00FF2828" w:rsidRDefault="00FF2828" w:rsidP="00FF2828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145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6665E4C0" w14:textId="77777777" w:rsidR="009F3606" w:rsidRPr="00FF2828" w:rsidRDefault="00FF2828" w:rsidP="00FF2828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148</w:t>
            </w:r>
          </w:p>
        </w:tc>
      </w:tr>
      <w:tr w:rsidR="00FF2828" w:rsidRPr="00FF2828" w14:paraId="5AE910E8" w14:textId="77777777" w:rsidTr="00FF2828">
        <w:trPr>
          <w:trHeight w:val="219"/>
          <w:jc w:val="right"/>
        </w:trPr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65A87190" w14:textId="77777777" w:rsidR="009F3606" w:rsidRPr="00FF2828" w:rsidRDefault="00FF2828" w:rsidP="00FF2828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150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0A1999BA" w14:textId="77777777" w:rsidR="009F3606" w:rsidRPr="00FF2828" w:rsidRDefault="00FF2828" w:rsidP="00FF2828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157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132B2414" w14:textId="77777777" w:rsidR="009F3606" w:rsidRPr="00FF2828" w:rsidRDefault="00FF2828" w:rsidP="00FF2828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160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7913CCE2" w14:textId="77777777" w:rsidR="009F3606" w:rsidRPr="00FF2828" w:rsidRDefault="00FF2828" w:rsidP="00FF2828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167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07A7EE18" w14:textId="77777777" w:rsidR="009F3606" w:rsidRPr="00FF2828" w:rsidRDefault="00FF2828" w:rsidP="00FF2828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170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5065C916" w14:textId="77777777" w:rsidR="009F3606" w:rsidRPr="00FF2828" w:rsidRDefault="00FF2828" w:rsidP="00FF2828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175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6BE03DF0" w14:textId="77777777" w:rsidR="009F3606" w:rsidRPr="00FF2828" w:rsidRDefault="00FF2828" w:rsidP="00FF2828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177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14B4FE13" w14:textId="77777777" w:rsidR="009F3606" w:rsidRPr="00FF2828" w:rsidRDefault="00FF2828" w:rsidP="00FF2828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180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7E83E94D" w14:textId="77777777" w:rsidR="009F3606" w:rsidRPr="00FF2828" w:rsidRDefault="00FF2828" w:rsidP="00FF2828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182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259A3D57" w14:textId="77777777" w:rsidR="009F3606" w:rsidRPr="00FF2828" w:rsidRDefault="00FF2828" w:rsidP="00FF2828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184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292FEA94" w14:textId="77777777" w:rsidR="009F3606" w:rsidRPr="00FF2828" w:rsidRDefault="00FF2828" w:rsidP="00FF2828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191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2E46FD8B" w14:textId="77777777" w:rsidR="009F3606" w:rsidRPr="00FF2828" w:rsidRDefault="00FF2828" w:rsidP="00FF2828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197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747985CD" w14:textId="77777777" w:rsidR="009F3606" w:rsidRPr="00FF2828" w:rsidRDefault="00FF2828" w:rsidP="00FF2828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199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750EEE2C" w14:textId="77777777" w:rsidR="009F3606" w:rsidRPr="00FF2828" w:rsidRDefault="00FF2828" w:rsidP="00FF2828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b/>
                <w:bCs/>
                <w:color w:val="FF0000"/>
                <w:sz w:val="24"/>
                <w:szCs w:val="24"/>
                <w:lang w:eastAsia="ja-JP"/>
              </w:rPr>
              <w:t>201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58D412FB" w14:textId="77777777" w:rsidR="009F3606" w:rsidRPr="00FF2828" w:rsidRDefault="00FF2828" w:rsidP="00FF2828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11</w:t>
            </w:r>
          </w:p>
        </w:tc>
      </w:tr>
      <w:tr w:rsidR="00FF2828" w:rsidRPr="00FF2828" w14:paraId="6E69E761" w14:textId="77777777" w:rsidTr="00FF2828">
        <w:trPr>
          <w:trHeight w:val="219"/>
          <w:jc w:val="right"/>
        </w:trPr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3A3A796F" w14:textId="77777777" w:rsidR="009F3606" w:rsidRPr="00FF2828" w:rsidRDefault="00FF2828" w:rsidP="00FF2828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16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70517967" w14:textId="77777777" w:rsidR="009F3606" w:rsidRPr="00FF2828" w:rsidRDefault="00FF2828" w:rsidP="00FF2828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22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00AB5BB5" w14:textId="77777777" w:rsidR="009F3606" w:rsidRPr="00FF2828" w:rsidRDefault="00FF2828" w:rsidP="00FF2828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36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48E9E8D3" w14:textId="77777777" w:rsidR="009F3606" w:rsidRPr="00FF2828" w:rsidRDefault="00FF2828" w:rsidP="00FF2828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43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5095B7BA" w14:textId="77777777" w:rsidR="009F3606" w:rsidRPr="00FF2828" w:rsidRDefault="00FF2828" w:rsidP="00FF2828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46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1AB62E0B" w14:textId="77777777" w:rsidR="009F3606" w:rsidRPr="00FF2828" w:rsidRDefault="00FF2828" w:rsidP="00FF2828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52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5A111CCF" w14:textId="77777777" w:rsidR="009F3606" w:rsidRPr="00FF2828" w:rsidRDefault="00FF2828" w:rsidP="00FF2828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55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5D8B0F9B" w14:textId="77777777" w:rsidR="009F3606" w:rsidRPr="00FF2828" w:rsidRDefault="00FF2828" w:rsidP="00FF2828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58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3AE2A86B" w14:textId="77777777" w:rsidR="009F3606" w:rsidRPr="00FF2828" w:rsidRDefault="00FF2828" w:rsidP="00FF2828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61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2463D50F" w14:textId="77777777" w:rsidR="009F3606" w:rsidRPr="00FF2828" w:rsidRDefault="00FF2828" w:rsidP="00FF2828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70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24F15F2B" w14:textId="77777777" w:rsidR="009F3606" w:rsidRPr="00FF2828" w:rsidRDefault="00FF2828" w:rsidP="00FF2828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77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5ADCA95F" w14:textId="77777777" w:rsidR="009F3606" w:rsidRPr="00FF2828" w:rsidRDefault="00FF2828" w:rsidP="00FF2828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81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5E5A768E" w14:textId="77777777" w:rsidR="009F3606" w:rsidRPr="00FF2828" w:rsidRDefault="00FF2828" w:rsidP="00FF2828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84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4F8305A5" w14:textId="77777777" w:rsidR="009F3606" w:rsidRPr="00FF2828" w:rsidRDefault="00FF2828" w:rsidP="00FF2828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90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707C5F88" w14:textId="77777777" w:rsidR="009F3606" w:rsidRPr="00FF2828" w:rsidRDefault="00FF2828" w:rsidP="00FF2828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96</w:t>
            </w:r>
          </w:p>
        </w:tc>
      </w:tr>
      <w:tr w:rsidR="00FF2828" w:rsidRPr="00FF2828" w14:paraId="2A746379" w14:textId="77777777" w:rsidTr="00FF2828">
        <w:trPr>
          <w:trHeight w:val="219"/>
          <w:jc w:val="right"/>
        </w:trPr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6FDE618E" w14:textId="77777777" w:rsidR="009F3606" w:rsidRPr="00FF2828" w:rsidRDefault="00FF2828" w:rsidP="00FF2828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99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41518563" w14:textId="77777777" w:rsidR="009F3606" w:rsidRPr="00FF2828" w:rsidRDefault="00FF2828" w:rsidP="00FF2828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112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6F770A18" w14:textId="77777777" w:rsidR="009F3606" w:rsidRPr="00FF2828" w:rsidRDefault="00FF2828" w:rsidP="00FF2828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117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44CB2079" w14:textId="77777777" w:rsidR="009F3606" w:rsidRPr="00FF2828" w:rsidRDefault="00FF2828" w:rsidP="00FF2828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121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3FA98F0F" w14:textId="77777777" w:rsidR="009F3606" w:rsidRPr="00FF2828" w:rsidRDefault="00FF2828" w:rsidP="00FF2828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124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66E208C4" w14:textId="77777777" w:rsidR="009F3606" w:rsidRPr="00FF2828" w:rsidRDefault="00FF2828" w:rsidP="00FF2828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135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08772AA3" w14:textId="77777777" w:rsidR="009F3606" w:rsidRPr="00FF2828" w:rsidRDefault="00FF2828" w:rsidP="00FF2828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139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5EAB641D" w14:textId="77777777" w:rsidR="009F3606" w:rsidRPr="00FF2828" w:rsidRDefault="00FF2828" w:rsidP="00FF2828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142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702C8F83" w14:textId="77777777" w:rsidR="009F3606" w:rsidRPr="00FF2828" w:rsidRDefault="00FF2828" w:rsidP="00FF2828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151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788A92C4" w14:textId="77777777" w:rsidR="009F3606" w:rsidRPr="00FF2828" w:rsidRDefault="00FF2828" w:rsidP="00FF2828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158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772D64E8" w14:textId="77777777" w:rsidR="009F3606" w:rsidRPr="00FF2828" w:rsidRDefault="00FF2828" w:rsidP="00FF2828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161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2385144A" w14:textId="77777777" w:rsidR="009F3606" w:rsidRPr="00FF2828" w:rsidRDefault="00FF2828" w:rsidP="00FF2828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171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43682609" w14:textId="77777777" w:rsidR="009F3606" w:rsidRPr="00FF2828" w:rsidRDefault="00FF2828" w:rsidP="00FF2828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185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0D88083B" w14:textId="77777777" w:rsidR="009F3606" w:rsidRPr="00FF2828" w:rsidRDefault="00FF2828" w:rsidP="00FF2828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192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36B0748F" w14:textId="77777777" w:rsidR="009F3606" w:rsidRPr="00FF2828" w:rsidRDefault="00FF2828" w:rsidP="00FF2828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b/>
                <w:bCs/>
                <w:color w:val="FF0000"/>
                <w:sz w:val="24"/>
                <w:szCs w:val="24"/>
                <w:lang w:eastAsia="ja-JP"/>
              </w:rPr>
              <w:t>202</w:t>
            </w:r>
          </w:p>
        </w:tc>
      </w:tr>
      <w:tr w:rsidR="00FF2828" w:rsidRPr="00FF2828" w14:paraId="0AC755AA" w14:textId="77777777" w:rsidTr="00FF2828">
        <w:trPr>
          <w:trHeight w:val="219"/>
          <w:jc w:val="right"/>
        </w:trPr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4E18E469" w14:textId="77777777" w:rsidR="009F3606" w:rsidRPr="00FF2828" w:rsidRDefault="00FF2828" w:rsidP="00FF2828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12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2BFF669D" w14:textId="77777777" w:rsidR="009F3606" w:rsidRPr="00FF2828" w:rsidRDefault="00FF2828" w:rsidP="00FF2828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37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0010600B" w14:textId="77777777" w:rsidR="009F3606" w:rsidRPr="00FF2828" w:rsidRDefault="00FF2828" w:rsidP="00FF2828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47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0F4132A8" w14:textId="77777777" w:rsidR="009F3606" w:rsidRPr="00FF2828" w:rsidRDefault="00FF2828" w:rsidP="00FF2828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91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53411466" w14:textId="77777777" w:rsidR="009F3606" w:rsidRPr="00FF2828" w:rsidRDefault="00FF2828" w:rsidP="00FF2828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100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02B86B7D" w14:textId="77777777" w:rsidR="009F3606" w:rsidRPr="00FF2828" w:rsidRDefault="00FF2828" w:rsidP="00FF2828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118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780040EC" w14:textId="77777777" w:rsidR="009F3606" w:rsidRPr="00FF2828" w:rsidRDefault="00FF2828" w:rsidP="00FF2828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125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3CC78583" w14:textId="77777777" w:rsidR="009F3606" w:rsidRPr="00FF2828" w:rsidRDefault="00FF2828" w:rsidP="00FF2828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136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4D59D306" w14:textId="77777777" w:rsidR="009F3606" w:rsidRPr="00FF2828" w:rsidRDefault="00FF2828" w:rsidP="00FF2828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152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0A015E41" w14:textId="77777777" w:rsidR="009F3606" w:rsidRPr="00FF2828" w:rsidRDefault="00FF2828" w:rsidP="00FF2828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162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7189AB9E" w14:textId="77777777" w:rsidR="009F3606" w:rsidRPr="00FF2828" w:rsidRDefault="00FF2828" w:rsidP="00FF2828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172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4989BB97" w14:textId="77777777" w:rsidR="009F3606" w:rsidRPr="00FF2828" w:rsidRDefault="00FF2828" w:rsidP="00FF2828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193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43EE7EF9" w14:textId="77777777" w:rsidR="009F3606" w:rsidRPr="00FF2828" w:rsidRDefault="00FF2828" w:rsidP="00FF2828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b/>
                <w:bCs/>
                <w:color w:val="FF0000"/>
                <w:sz w:val="24"/>
                <w:szCs w:val="24"/>
                <w:lang w:eastAsia="ja-JP"/>
              </w:rPr>
              <w:t>203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2F89FE9C" w14:textId="77777777" w:rsidR="009F3606" w:rsidRPr="00FF2828" w:rsidRDefault="00FF2828" w:rsidP="00FF2828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38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5BF96C94" w14:textId="77777777" w:rsidR="009F3606" w:rsidRPr="00FF2828" w:rsidRDefault="00FF2828" w:rsidP="00FF2828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48</w:t>
            </w:r>
          </w:p>
        </w:tc>
      </w:tr>
      <w:tr w:rsidR="00FF2828" w:rsidRPr="00FF2828" w14:paraId="0ADF2E23" w14:textId="77777777" w:rsidTr="00FF2828">
        <w:trPr>
          <w:trHeight w:val="219"/>
          <w:jc w:val="right"/>
        </w:trPr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1C2E23D1" w14:textId="77777777" w:rsidR="009F3606" w:rsidRPr="00FF2828" w:rsidRDefault="00FF2828" w:rsidP="00FF2828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126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3120C039" w14:textId="77777777" w:rsidR="009F3606" w:rsidRPr="00FF2828" w:rsidRDefault="00FF2828" w:rsidP="00FF2828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153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507B267E" w14:textId="77777777" w:rsidR="009F3606" w:rsidRPr="00FF2828" w:rsidRDefault="00FF2828" w:rsidP="00FF2828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194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1F809D2C" w14:textId="77777777" w:rsidR="009F3606" w:rsidRPr="00FF2828" w:rsidRDefault="00FF2828" w:rsidP="00FF2828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b/>
                <w:bCs/>
                <w:color w:val="FF0000"/>
                <w:sz w:val="24"/>
                <w:szCs w:val="24"/>
                <w:lang w:eastAsia="ja-JP"/>
              </w:rPr>
              <w:t>204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241A5BF4" w14:textId="77777777" w:rsidR="009F3606" w:rsidRPr="00FF2828" w:rsidRDefault="00FF2828" w:rsidP="00FF2828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49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2246779C" w14:textId="77777777" w:rsidR="009F3606" w:rsidRPr="00FF2828" w:rsidRDefault="00FF2828" w:rsidP="00FF2828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127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04675898" w14:textId="77777777" w:rsidR="009F3606" w:rsidRPr="00FF2828" w:rsidRDefault="00FF2828" w:rsidP="00FF2828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154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0BBE662F" w14:textId="77777777" w:rsidR="009F3606" w:rsidRPr="00FF2828" w:rsidRDefault="00FF2828" w:rsidP="00FF2828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195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2262DDEF" w14:textId="77777777" w:rsidR="009F3606" w:rsidRPr="00FF2828" w:rsidRDefault="00FF2828" w:rsidP="00FF2828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b/>
                <w:bCs/>
                <w:color w:val="FF0000"/>
                <w:sz w:val="24"/>
                <w:szCs w:val="24"/>
                <w:lang w:eastAsia="ja-JP"/>
              </w:rPr>
              <w:t>205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45E8F0E4" w14:textId="77777777" w:rsidR="009F3606" w:rsidRPr="00FF2828" w:rsidRDefault="00FF2828" w:rsidP="00FF2828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128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146E3738" w14:textId="77777777" w:rsidR="009F3606" w:rsidRPr="00FF2828" w:rsidRDefault="00FF2828" w:rsidP="00FF2828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155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63491165" w14:textId="77777777" w:rsidR="009F3606" w:rsidRPr="00FF2828" w:rsidRDefault="00FF2828" w:rsidP="00FF2828">
            <w:pPr>
              <w:spacing w:after="0"/>
              <w:jc w:val="both"/>
              <w:rPr>
                <w:rFonts w:ascii="Arial" w:eastAsia="MS Mincho" w:hAnsi="Arial" w:cs="Arial"/>
                <w:bCs/>
                <w:color w:val="FF0000"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b/>
                <w:bCs/>
                <w:color w:val="FF0000"/>
                <w:sz w:val="24"/>
                <w:szCs w:val="24"/>
                <w:lang w:eastAsia="ja-JP"/>
              </w:rPr>
              <w:t>206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052D366C" w14:textId="77777777" w:rsidR="009F3606" w:rsidRPr="00FF2828" w:rsidRDefault="00FF2828" w:rsidP="00FF2828">
            <w:pPr>
              <w:spacing w:after="0"/>
              <w:jc w:val="both"/>
              <w:rPr>
                <w:rFonts w:ascii="Arial" w:eastAsia="MS Mincho" w:hAnsi="Arial" w:cs="Arial"/>
                <w:bCs/>
                <w:color w:val="FF0000"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b/>
                <w:bCs/>
                <w:color w:val="FF0000"/>
                <w:sz w:val="24"/>
                <w:szCs w:val="24"/>
                <w:lang w:eastAsia="ja-JP"/>
              </w:rPr>
              <w:t>207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328D81D6" w14:textId="77777777" w:rsidR="009F3606" w:rsidRPr="00FF2828" w:rsidRDefault="00FF2828" w:rsidP="00FF2828">
            <w:pPr>
              <w:spacing w:after="0"/>
              <w:jc w:val="both"/>
              <w:rPr>
                <w:rFonts w:ascii="Arial" w:eastAsia="MS Mincho" w:hAnsi="Arial" w:cs="Arial"/>
                <w:bCs/>
                <w:color w:val="FF0000"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b/>
                <w:bCs/>
                <w:color w:val="FF0000"/>
                <w:sz w:val="24"/>
                <w:szCs w:val="24"/>
                <w:lang w:eastAsia="ja-JP"/>
              </w:rPr>
              <w:t>208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79BAB5D9" w14:textId="77777777" w:rsidR="009F3606" w:rsidRPr="00FF2828" w:rsidRDefault="00FF2828" w:rsidP="00FF2828">
            <w:pPr>
              <w:spacing w:after="0"/>
              <w:jc w:val="both"/>
              <w:rPr>
                <w:rFonts w:ascii="Arial" w:eastAsia="MS Mincho" w:hAnsi="Arial" w:cs="Arial"/>
                <w:bCs/>
                <w:color w:val="FF0000"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b/>
                <w:bCs/>
                <w:color w:val="FF0000"/>
                <w:sz w:val="24"/>
                <w:szCs w:val="24"/>
                <w:lang w:eastAsia="ja-JP"/>
              </w:rPr>
              <w:t>209</w:t>
            </w:r>
          </w:p>
        </w:tc>
      </w:tr>
      <w:tr w:rsidR="00FF2828" w:rsidRPr="00FF2828" w14:paraId="633D49D1" w14:textId="77777777" w:rsidTr="00FF2828">
        <w:trPr>
          <w:trHeight w:val="219"/>
          <w:jc w:val="right"/>
        </w:trPr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2EF9A233" w14:textId="77777777" w:rsidR="009F3606" w:rsidRPr="00FF2828" w:rsidRDefault="00FF2828" w:rsidP="00FF2828">
            <w:pPr>
              <w:spacing w:after="0"/>
              <w:jc w:val="both"/>
              <w:rPr>
                <w:rFonts w:ascii="Arial" w:eastAsia="MS Mincho" w:hAnsi="Arial" w:cs="Arial"/>
                <w:bCs/>
                <w:color w:val="FF0000"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b/>
                <w:bCs/>
                <w:color w:val="FF0000"/>
                <w:sz w:val="24"/>
                <w:szCs w:val="24"/>
                <w:lang w:eastAsia="ja-JP"/>
              </w:rPr>
              <w:t>210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39D03BD2" w14:textId="77777777" w:rsidR="009F3606" w:rsidRPr="00FF2828" w:rsidRDefault="00FF2828" w:rsidP="00FF2828">
            <w:pPr>
              <w:spacing w:after="0"/>
              <w:jc w:val="both"/>
              <w:rPr>
                <w:rFonts w:ascii="Arial" w:eastAsia="MS Mincho" w:hAnsi="Arial" w:cs="Arial"/>
                <w:bCs/>
                <w:color w:val="FF0000"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b/>
                <w:bCs/>
                <w:color w:val="FF0000"/>
                <w:sz w:val="24"/>
                <w:szCs w:val="24"/>
                <w:lang w:eastAsia="ja-JP"/>
              </w:rPr>
              <w:t>211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0493B119" w14:textId="77777777" w:rsidR="009F3606" w:rsidRPr="00FF2828" w:rsidRDefault="00FF2828" w:rsidP="00FF2828">
            <w:pPr>
              <w:spacing w:after="0"/>
              <w:jc w:val="both"/>
              <w:rPr>
                <w:rFonts w:ascii="Arial" w:eastAsia="MS Mincho" w:hAnsi="Arial" w:cs="Arial"/>
                <w:bCs/>
                <w:color w:val="FF0000"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b/>
                <w:bCs/>
                <w:color w:val="FF0000"/>
                <w:sz w:val="24"/>
                <w:szCs w:val="24"/>
                <w:lang w:eastAsia="ja-JP"/>
              </w:rPr>
              <w:t>212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30FDBC56" w14:textId="77777777" w:rsidR="009F3606" w:rsidRPr="00FF2828" w:rsidRDefault="00FF2828" w:rsidP="00FF2828">
            <w:pPr>
              <w:spacing w:after="0"/>
              <w:jc w:val="both"/>
              <w:rPr>
                <w:rFonts w:ascii="Arial" w:eastAsia="MS Mincho" w:hAnsi="Arial" w:cs="Arial"/>
                <w:bCs/>
                <w:color w:val="FF0000"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b/>
                <w:bCs/>
                <w:color w:val="FF0000"/>
                <w:sz w:val="24"/>
                <w:szCs w:val="24"/>
                <w:lang w:eastAsia="ja-JP"/>
              </w:rPr>
              <w:t>213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112F082F" w14:textId="77777777" w:rsidR="009F3606" w:rsidRPr="00FF2828" w:rsidRDefault="00FF2828" w:rsidP="00FF2828">
            <w:pPr>
              <w:spacing w:after="0"/>
              <w:jc w:val="both"/>
              <w:rPr>
                <w:rFonts w:ascii="Arial" w:eastAsia="MS Mincho" w:hAnsi="Arial" w:cs="Arial"/>
                <w:bCs/>
                <w:color w:val="FF0000"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b/>
                <w:bCs/>
                <w:color w:val="FF0000"/>
                <w:sz w:val="24"/>
                <w:szCs w:val="24"/>
                <w:lang w:eastAsia="ja-JP"/>
              </w:rPr>
              <w:t>214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5459BDDA" w14:textId="77777777" w:rsidR="009F3606" w:rsidRPr="00FF2828" w:rsidRDefault="00FF2828" w:rsidP="00FF2828">
            <w:pPr>
              <w:spacing w:after="0"/>
              <w:jc w:val="both"/>
              <w:rPr>
                <w:rFonts w:ascii="Arial" w:eastAsia="MS Mincho" w:hAnsi="Arial" w:cs="Arial"/>
                <w:bCs/>
                <w:color w:val="FF0000"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b/>
                <w:bCs/>
                <w:color w:val="FF0000"/>
                <w:sz w:val="24"/>
                <w:szCs w:val="24"/>
                <w:lang w:eastAsia="ja-JP"/>
              </w:rPr>
              <w:t>215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11D538AD" w14:textId="77777777" w:rsidR="009F3606" w:rsidRPr="00FF2828" w:rsidRDefault="00FF2828" w:rsidP="00FF2828">
            <w:pPr>
              <w:spacing w:after="0"/>
              <w:jc w:val="both"/>
              <w:rPr>
                <w:rFonts w:ascii="Arial" w:eastAsia="MS Mincho" w:hAnsi="Arial" w:cs="Arial"/>
                <w:bCs/>
                <w:color w:val="FF0000"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b/>
                <w:bCs/>
                <w:color w:val="FF0000"/>
                <w:sz w:val="24"/>
                <w:szCs w:val="24"/>
                <w:lang w:eastAsia="ja-JP"/>
              </w:rPr>
              <w:t>216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3BEC0E94" w14:textId="77777777" w:rsidR="009F3606" w:rsidRPr="00FF2828" w:rsidRDefault="00FF2828" w:rsidP="00FF2828">
            <w:pPr>
              <w:spacing w:after="0"/>
              <w:jc w:val="both"/>
              <w:rPr>
                <w:rFonts w:ascii="Arial" w:eastAsia="MS Mincho" w:hAnsi="Arial" w:cs="Arial"/>
                <w:bCs/>
                <w:color w:val="FF0000"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b/>
                <w:bCs/>
                <w:color w:val="FF0000"/>
                <w:sz w:val="24"/>
                <w:szCs w:val="24"/>
                <w:lang w:eastAsia="ja-JP"/>
              </w:rPr>
              <w:t>217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69F8136A" w14:textId="77777777" w:rsidR="009F3606" w:rsidRPr="00FF2828" w:rsidRDefault="00FF2828" w:rsidP="00FF2828">
            <w:pPr>
              <w:spacing w:after="0"/>
              <w:jc w:val="both"/>
              <w:rPr>
                <w:rFonts w:ascii="Arial" w:eastAsia="MS Mincho" w:hAnsi="Arial" w:cs="Arial"/>
                <w:bCs/>
                <w:color w:val="FF0000"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b/>
                <w:bCs/>
                <w:color w:val="FF0000"/>
                <w:sz w:val="24"/>
                <w:szCs w:val="24"/>
                <w:lang w:eastAsia="ja-JP"/>
              </w:rPr>
              <w:t>218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6D0DA691" w14:textId="77777777" w:rsidR="00FF2828" w:rsidRPr="00FF2828" w:rsidRDefault="00FF2828" w:rsidP="00FF2828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3FBBF971" w14:textId="77777777" w:rsidR="00FF2828" w:rsidRPr="00FF2828" w:rsidRDefault="00FF2828" w:rsidP="00FF2828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295D4C21" w14:textId="77777777" w:rsidR="00FF2828" w:rsidRPr="00FF2828" w:rsidRDefault="00FF2828" w:rsidP="00FF2828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7B3E4CED" w14:textId="77777777" w:rsidR="00FF2828" w:rsidRPr="00FF2828" w:rsidRDefault="00FF2828" w:rsidP="00FF2828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201A101E" w14:textId="77777777" w:rsidR="00FF2828" w:rsidRPr="00FF2828" w:rsidRDefault="00FF2828" w:rsidP="00FF2828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22E917A8" w14:textId="77777777" w:rsidR="00FF2828" w:rsidRPr="00FF2828" w:rsidRDefault="00FF2828" w:rsidP="00FF2828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</w:p>
        </w:tc>
      </w:tr>
    </w:tbl>
    <w:p w14:paraId="1F1A385F" w14:textId="7C955E67" w:rsidR="00FF2828" w:rsidRPr="00394DDB" w:rsidRDefault="00FF2828" w:rsidP="00FF2828">
      <w:pPr>
        <w:jc w:val="both"/>
        <w:rPr>
          <w:rFonts w:ascii="Arial" w:eastAsia="MS Mincho" w:hAnsi="Arial" w:cs="Arial"/>
          <w:bCs/>
          <w:sz w:val="24"/>
          <w:szCs w:val="24"/>
          <w:lang w:eastAsia="ja-JP"/>
        </w:rPr>
      </w:pPr>
    </w:p>
    <w:p w14:paraId="7DCB2A69" w14:textId="77777777" w:rsidR="00AC03EF" w:rsidRDefault="00AC03EF" w:rsidP="00FF2828">
      <w:pPr>
        <w:rPr>
          <w:rFonts w:ascii="Arial" w:eastAsia="MS Mincho" w:hAnsi="Arial" w:cs="Arial"/>
          <w:lang w:eastAsia="ja-JP"/>
        </w:rPr>
      </w:pPr>
    </w:p>
    <w:p w14:paraId="76BBC71C" w14:textId="77777777" w:rsidR="00FF2828" w:rsidRPr="00FF2828" w:rsidRDefault="00FF2828" w:rsidP="00FF2828">
      <w:pPr>
        <w:jc w:val="both"/>
        <w:rPr>
          <w:rFonts w:ascii="Arial" w:eastAsia="MS Mincho" w:hAnsi="Arial" w:cs="Arial"/>
          <w:bCs/>
          <w:sz w:val="24"/>
          <w:szCs w:val="24"/>
          <w:lang w:eastAsia="ja-JP"/>
        </w:rPr>
      </w:pPr>
      <w:proofErr w:type="spellStart"/>
      <w:r w:rsidRPr="00FF2828">
        <w:rPr>
          <w:rFonts w:ascii="Arial" w:eastAsia="MS Mincho" w:hAnsi="Arial" w:cs="Arial"/>
          <w:bCs/>
          <w:sz w:val="24"/>
          <w:szCs w:val="24"/>
          <w:lang w:eastAsia="ja-JP"/>
        </w:rPr>
        <w:t>Interleaver</w:t>
      </w:r>
      <w:proofErr w:type="spellEnd"/>
      <w:r w:rsidRPr="00FF2828">
        <w:rPr>
          <w:rFonts w:ascii="Arial" w:eastAsia="MS Mincho" w:hAnsi="Arial" w:cs="Arial"/>
          <w:bCs/>
          <w:sz w:val="24"/>
          <w:szCs w:val="24"/>
          <w:lang w:eastAsia="ja-JP"/>
        </w:rPr>
        <w:t xml:space="preserve"> for CRC=0xE18BB (proposed)</w:t>
      </w:r>
    </w:p>
    <w:tbl>
      <w:tblPr>
        <w:tblW w:w="10125" w:type="dxa"/>
        <w:jc w:val="right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675"/>
        <w:gridCol w:w="675"/>
        <w:gridCol w:w="675"/>
        <w:gridCol w:w="675"/>
        <w:gridCol w:w="675"/>
        <w:gridCol w:w="675"/>
        <w:gridCol w:w="675"/>
        <w:gridCol w:w="675"/>
        <w:gridCol w:w="675"/>
        <w:gridCol w:w="675"/>
        <w:gridCol w:w="675"/>
        <w:gridCol w:w="675"/>
        <w:gridCol w:w="675"/>
        <w:gridCol w:w="675"/>
        <w:gridCol w:w="675"/>
      </w:tblGrid>
      <w:tr w:rsidR="00FF2828" w:rsidRPr="00FF2828" w14:paraId="31F04552" w14:textId="77777777" w:rsidTr="00FF2828">
        <w:trPr>
          <w:trHeight w:val="290"/>
          <w:jc w:val="right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5C17AD92" w14:textId="77777777" w:rsidR="009F3606" w:rsidRPr="00FF2828" w:rsidRDefault="00FF2828" w:rsidP="00FF2828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0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136AAAA9" w14:textId="77777777" w:rsidR="009F3606" w:rsidRPr="00FF2828" w:rsidRDefault="00FF2828" w:rsidP="00FF2828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3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7E21C917" w14:textId="77777777" w:rsidR="009F3606" w:rsidRPr="00FF2828" w:rsidRDefault="00FF2828" w:rsidP="00FF2828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4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712C844B" w14:textId="77777777" w:rsidR="009F3606" w:rsidRPr="00FF2828" w:rsidRDefault="00FF2828" w:rsidP="00FF2828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5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53DC24B6" w14:textId="77777777" w:rsidR="009F3606" w:rsidRPr="00FF2828" w:rsidRDefault="00FF2828" w:rsidP="00FF2828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8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3F793083" w14:textId="77777777" w:rsidR="009F3606" w:rsidRPr="00FF2828" w:rsidRDefault="00FF2828" w:rsidP="00FF2828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9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2746D5A0" w14:textId="77777777" w:rsidR="009F3606" w:rsidRPr="00FF2828" w:rsidRDefault="00FF2828" w:rsidP="00FF2828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10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637E3244" w14:textId="77777777" w:rsidR="009F3606" w:rsidRPr="00FF2828" w:rsidRDefault="00FF2828" w:rsidP="00FF2828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12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7B5B3E0E" w14:textId="77777777" w:rsidR="009F3606" w:rsidRPr="00FF2828" w:rsidRDefault="00FF2828" w:rsidP="00FF2828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14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766899BE" w14:textId="77777777" w:rsidR="009F3606" w:rsidRPr="00FF2828" w:rsidRDefault="00FF2828" w:rsidP="00FF2828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18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25DEF534" w14:textId="77777777" w:rsidR="009F3606" w:rsidRPr="00FF2828" w:rsidRDefault="00FF2828" w:rsidP="00FF2828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19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75718402" w14:textId="77777777" w:rsidR="009F3606" w:rsidRPr="00FF2828" w:rsidRDefault="00FF2828" w:rsidP="00FF2828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23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1EE242CE" w14:textId="77777777" w:rsidR="009F3606" w:rsidRPr="00FF2828" w:rsidRDefault="00FF2828" w:rsidP="00FF2828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25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692998E6" w14:textId="77777777" w:rsidR="009F3606" w:rsidRPr="00FF2828" w:rsidRDefault="00FF2828" w:rsidP="00FF2828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30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7BDB9501" w14:textId="77777777" w:rsidR="009F3606" w:rsidRPr="00FF2828" w:rsidRDefault="00FF2828" w:rsidP="00FF2828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35</w:t>
            </w:r>
          </w:p>
        </w:tc>
      </w:tr>
      <w:tr w:rsidR="00FF2828" w:rsidRPr="00FF2828" w14:paraId="3E58B915" w14:textId="77777777" w:rsidTr="00FF2828">
        <w:trPr>
          <w:trHeight w:val="290"/>
          <w:jc w:val="right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69A01B4D" w14:textId="77777777" w:rsidR="009F3606" w:rsidRPr="00FF2828" w:rsidRDefault="00FF2828" w:rsidP="00FF2828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39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3E4441DF" w14:textId="77777777" w:rsidR="009F3606" w:rsidRPr="00FF2828" w:rsidRDefault="00FF2828" w:rsidP="00FF2828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40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5B9FED3D" w14:textId="77777777" w:rsidR="009F3606" w:rsidRPr="00FF2828" w:rsidRDefault="00FF2828" w:rsidP="00FF2828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41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215D2636" w14:textId="77777777" w:rsidR="009F3606" w:rsidRPr="00FF2828" w:rsidRDefault="00FF2828" w:rsidP="00FF2828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43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0D8FB26C" w14:textId="77777777" w:rsidR="009F3606" w:rsidRPr="00FF2828" w:rsidRDefault="00FF2828" w:rsidP="00FF2828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44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5CBC93AD" w14:textId="77777777" w:rsidR="009F3606" w:rsidRPr="00FF2828" w:rsidRDefault="00FF2828" w:rsidP="00FF2828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45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497A47C3" w14:textId="77777777" w:rsidR="009F3606" w:rsidRPr="00FF2828" w:rsidRDefault="00FF2828" w:rsidP="00FF2828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46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731FDD9A" w14:textId="77777777" w:rsidR="009F3606" w:rsidRPr="00FF2828" w:rsidRDefault="00FF2828" w:rsidP="00FF2828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48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28854E04" w14:textId="77777777" w:rsidR="009F3606" w:rsidRPr="00FF2828" w:rsidRDefault="00FF2828" w:rsidP="00FF2828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49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1D0EA6AE" w14:textId="77777777" w:rsidR="009F3606" w:rsidRPr="00FF2828" w:rsidRDefault="00FF2828" w:rsidP="00FF2828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50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561D0FAA" w14:textId="77777777" w:rsidR="009F3606" w:rsidRPr="00FF2828" w:rsidRDefault="00FF2828" w:rsidP="00FF2828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57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33EEDE46" w14:textId="77777777" w:rsidR="009F3606" w:rsidRPr="00FF2828" w:rsidRDefault="00FF2828" w:rsidP="00FF2828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58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6DD20462" w14:textId="77777777" w:rsidR="009F3606" w:rsidRPr="00FF2828" w:rsidRDefault="00FF2828" w:rsidP="00FF2828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60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2CFF2574" w14:textId="77777777" w:rsidR="009F3606" w:rsidRPr="00FF2828" w:rsidRDefault="00FF2828" w:rsidP="00FF2828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61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534CA4BD" w14:textId="77777777" w:rsidR="009F3606" w:rsidRPr="00FF2828" w:rsidRDefault="00FF2828" w:rsidP="00FF2828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62</w:t>
            </w:r>
          </w:p>
        </w:tc>
      </w:tr>
      <w:tr w:rsidR="00FF2828" w:rsidRPr="00FF2828" w14:paraId="5E608D74" w14:textId="77777777" w:rsidTr="00FF2828">
        <w:trPr>
          <w:trHeight w:val="290"/>
          <w:jc w:val="right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6CC12CF9" w14:textId="77777777" w:rsidR="009F3606" w:rsidRPr="00FF2828" w:rsidRDefault="00FF2828" w:rsidP="00FF2828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64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49E73E33" w14:textId="77777777" w:rsidR="009F3606" w:rsidRPr="00FF2828" w:rsidRDefault="00FF2828" w:rsidP="00FF2828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65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4749FA07" w14:textId="77777777" w:rsidR="009F3606" w:rsidRPr="00FF2828" w:rsidRDefault="00FF2828" w:rsidP="00FF2828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66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7C09ADAA" w14:textId="77777777" w:rsidR="009F3606" w:rsidRPr="00FF2828" w:rsidRDefault="00FF2828" w:rsidP="00FF2828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67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1A584BC5" w14:textId="77777777" w:rsidR="009F3606" w:rsidRPr="00FF2828" w:rsidRDefault="00FF2828" w:rsidP="00FF2828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68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485F8587" w14:textId="77777777" w:rsidR="009F3606" w:rsidRPr="00FF2828" w:rsidRDefault="00FF2828" w:rsidP="00FF2828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71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13927864" w14:textId="77777777" w:rsidR="009F3606" w:rsidRPr="00FF2828" w:rsidRDefault="00FF2828" w:rsidP="00FF2828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75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752160D4" w14:textId="77777777" w:rsidR="009F3606" w:rsidRPr="00FF2828" w:rsidRDefault="00FF2828" w:rsidP="00FF2828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84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1C8C9051" w14:textId="77777777" w:rsidR="009F3606" w:rsidRPr="00FF2828" w:rsidRDefault="00FF2828" w:rsidP="00FF2828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86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57892B19" w14:textId="77777777" w:rsidR="009F3606" w:rsidRPr="00FF2828" w:rsidRDefault="00FF2828" w:rsidP="00FF2828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89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44473659" w14:textId="77777777" w:rsidR="009F3606" w:rsidRPr="00FF2828" w:rsidRDefault="00FF2828" w:rsidP="00FF2828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90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7AFCCD1E" w14:textId="77777777" w:rsidR="009F3606" w:rsidRPr="00FF2828" w:rsidRDefault="00FF2828" w:rsidP="00FF2828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91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4F560177" w14:textId="77777777" w:rsidR="009F3606" w:rsidRPr="00FF2828" w:rsidRDefault="00FF2828" w:rsidP="00FF2828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92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31831EF4" w14:textId="77777777" w:rsidR="009F3606" w:rsidRPr="00FF2828" w:rsidRDefault="00FF2828" w:rsidP="00FF2828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93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0E473FA0" w14:textId="77777777" w:rsidR="009F3606" w:rsidRPr="00FF2828" w:rsidRDefault="00FF2828" w:rsidP="00FF2828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94</w:t>
            </w:r>
          </w:p>
        </w:tc>
      </w:tr>
      <w:tr w:rsidR="00FF2828" w:rsidRPr="00FF2828" w14:paraId="21A2C37E" w14:textId="77777777" w:rsidTr="00FF2828">
        <w:trPr>
          <w:trHeight w:val="290"/>
          <w:jc w:val="right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391F7B0D" w14:textId="77777777" w:rsidR="009F3606" w:rsidRPr="00FF2828" w:rsidRDefault="00FF2828" w:rsidP="00FF2828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95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07C06862" w14:textId="77777777" w:rsidR="009F3606" w:rsidRPr="00FF2828" w:rsidRDefault="00FF2828" w:rsidP="00FF2828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97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7B713617" w14:textId="77777777" w:rsidR="009F3606" w:rsidRPr="00FF2828" w:rsidRDefault="00FF2828" w:rsidP="00FF2828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99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4134FCED" w14:textId="77777777" w:rsidR="009F3606" w:rsidRPr="00FF2828" w:rsidRDefault="00FF2828" w:rsidP="00FF2828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100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28D7F195" w14:textId="77777777" w:rsidR="009F3606" w:rsidRPr="00FF2828" w:rsidRDefault="00FF2828" w:rsidP="00FF2828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111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7F5BA0AA" w14:textId="77777777" w:rsidR="009F3606" w:rsidRPr="00FF2828" w:rsidRDefault="00FF2828" w:rsidP="00FF2828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112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792F9B28" w14:textId="77777777" w:rsidR="009F3606" w:rsidRPr="00FF2828" w:rsidRDefault="00FF2828" w:rsidP="00FF2828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113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3260420C" w14:textId="77777777" w:rsidR="009F3606" w:rsidRPr="00FF2828" w:rsidRDefault="00FF2828" w:rsidP="00FF2828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115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31D28B38" w14:textId="77777777" w:rsidR="009F3606" w:rsidRPr="00FF2828" w:rsidRDefault="00FF2828" w:rsidP="00FF2828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118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7533BA68" w14:textId="77777777" w:rsidR="009F3606" w:rsidRPr="00FF2828" w:rsidRDefault="00FF2828" w:rsidP="00FF2828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121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5C832A88" w14:textId="77777777" w:rsidR="009F3606" w:rsidRPr="00FF2828" w:rsidRDefault="00FF2828" w:rsidP="00FF2828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123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2F037BE6" w14:textId="77777777" w:rsidR="009F3606" w:rsidRPr="00FF2828" w:rsidRDefault="00FF2828" w:rsidP="00FF2828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125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33B4EDE3" w14:textId="77777777" w:rsidR="009F3606" w:rsidRPr="00FF2828" w:rsidRDefault="00FF2828" w:rsidP="00FF2828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138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3F16F44F" w14:textId="77777777" w:rsidR="009F3606" w:rsidRPr="00FF2828" w:rsidRDefault="00FF2828" w:rsidP="00FF2828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142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6EA7422E" w14:textId="77777777" w:rsidR="009F3606" w:rsidRPr="00FF2828" w:rsidRDefault="00FF2828" w:rsidP="00FF2828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143</w:t>
            </w:r>
          </w:p>
        </w:tc>
      </w:tr>
      <w:tr w:rsidR="00FF2828" w:rsidRPr="00FF2828" w14:paraId="02BB6506" w14:textId="77777777" w:rsidTr="00FF2828">
        <w:trPr>
          <w:trHeight w:val="290"/>
          <w:jc w:val="right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7C327816" w14:textId="77777777" w:rsidR="009F3606" w:rsidRPr="00FF2828" w:rsidRDefault="00FF2828" w:rsidP="00FF2828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148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3735D07D" w14:textId="77777777" w:rsidR="009F3606" w:rsidRPr="00FF2828" w:rsidRDefault="00FF2828" w:rsidP="00FF2828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149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268C25DA" w14:textId="77777777" w:rsidR="009F3606" w:rsidRPr="00FF2828" w:rsidRDefault="00FF2828" w:rsidP="00FF2828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150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6994D8E3" w14:textId="77777777" w:rsidR="009F3606" w:rsidRPr="00FF2828" w:rsidRDefault="00FF2828" w:rsidP="00FF2828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165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0E515B41" w14:textId="77777777" w:rsidR="009F3606" w:rsidRPr="00FF2828" w:rsidRDefault="00FF2828" w:rsidP="00FF2828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166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62267778" w14:textId="77777777" w:rsidR="009F3606" w:rsidRPr="00FF2828" w:rsidRDefault="00FF2828" w:rsidP="00FF2828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168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78C232E6" w14:textId="77777777" w:rsidR="009F3606" w:rsidRPr="00FF2828" w:rsidRDefault="00FF2828" w:rsidP="00FF2828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175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4D278881" w14:textId="77777777" w:rsidR="009F3606" w:rsidRPr="00FF2828" w:rsidRDefault="00FF2828" w:rsidP="00FF2828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192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00ACACBC" w14:textId="77777777" w:rsidR="009F3606" w:rsidRPr="00FF2828" w:rsidRDefault="00FF2828" w:rsidP="00FF2828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194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7B6B630A" w14:textId="77777777" w:rsidR="009F3606" w:rsidRPr="00FF2828" w:rsidRDefault="00FF2828" w:rsidP="00FF2828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196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61C3600E" w14:textId="77777777" w:rsidR="009F3606" w:rsidRPr="00FF2828" w:rsidRDefault="00FF2828" w:rsidP="00FF2828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197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1F48F432" w14:textId="77777777" w:rsidR="009F3606" w:rsidRPr="00FF2828" w:rsidRDefault="00FF2828" w:rsidP="00FF2828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199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4CCCE659" w14:textId="77777777" w:rsidR="009F3606" w:rsidRPr="00FF2828" w:rsidRDefault="00FF2828" w:rsidP="00FF2828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b/>
                <w:bCs/>
                <w:color w:val="FF0000"/>
                <w:sz w:val="24"/>
                <w:szCs w:val="24"/>
                <w:lang w:eastAsia="ja-JP"/>
              </w:rPr>
              <w:t>200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6BADC968" w14:textId="77777777" w:rsidR="009F3606" w:rsidRPr="00FF2828" w:rsidRDefault="00FF2828" w:rsidP="00FF2828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05149C43" w14:textId="77777777" w:rsidR="009F3606" w:rsidRPr="00FF2828" w:rsidRDefault="00FF2828" w:rsidP="00FF2828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6</w:t>
            </w:r>
          </w:p>
        </w:tc>
      </w:tr>
      <w:tr w:rsidR="00FF2828" w:rsidRPr="00FF2828" w14:paraId="41DFADBD" w14:textId="77777777" w:rsidTr="00FF2828">
        <w:trPr>
          <w:trHeight w:val="290"/>
          <w:jc w:val="right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6A1F50DF" w14:textId="77777777" w:rsidR="009F3606" w:rsidRPr="00FF2828" w:rsidRDefault="00FF2828" w:rsidP="00FF2828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11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4E6E75F9" w14:textId="77777777" w:rsidR="009F3606" w:rsidRPr="00FF2828" w:rsidRDefault="00FF2828" w:rsidP="00FF2828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13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7EB09EB4" w14:textId="77777777" w:rsidR="009F3606" w:rsidRPr="00FF2828" w:rsidRDefault="00FF2828" w:rsidP="00FF2828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15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58C56A02" w14:textId="77777777" w:rsidR="009F3606" w:rsidRPr="00FF2828" w:rsidRDefault="00FF2828" w:rsidP="00FF2828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20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2880A9EB" w14:textId="77777777" w:rsidR="009F3606" w:rsidRPr="00FF2828" w:rsidRDefault="00FF2828" w:rsidP="00FF2828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24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6B035204" w14:textId="77777777" w:rsidR="009F3606" w:rsidRPr="00FF2828" w:rsidRDefault="00FF2828" w:rsidP="00FF2828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26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796E65C0" w14:textId="77777777" w:rsidR="009F3606" w:rsidRPr="00FF2828" w:rsidRDefault="00FF2828" w:rsidP="00FF2828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31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1B427229" w14:textId="77777777" w:rsidR="009F3606" w:rsidRPr="00FF2828" w:rsidRDefault="00FF2828" w:rsidP="00FF2828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36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5F2248AA" w14:textId="77777777" w:rsidR="009F3606" w:rsidRPr="00FF2828" w:rsidRDefault="00FF2828" w:rsidP="00FF2828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42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414A7D52" w14:textId="77777777" w:rsidR="009F3606" w:rsidRPr="00FF2828" w:rsidRDefault="00FF2828" w:rsidP="00FF2828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47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61B68B47" w14:textId="77777777" w:rsidR="009F3606" w:rsidRPr="00FF2828" w:rsidRDefault="00FF2828" w:rsidP="00FF2828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51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330A107D" w14:textId="77777777" w:rsidR="009F3606" w:rsidRPr="00FF2828" w:rsidRDefault="00FF2828" w:rsidP="00FF2828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59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24276241" w14:textId="77777777" w:rsidR="009F3606" w:rsidRPr="00FF2828" w:rsidRDefault="00FF2828" w:rsidP="00FF2828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63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15F11F19" w14:textId="77777777" w:rsidR="009F3606" w:rsidRPr="00FF2828" w:rsidRDefault="00FF2828" w:rsidP="00FF2828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69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5E42C07F" w14:textId="77777777" w:rsidR="009F3606" w:rsidRPr="00FF2828" w:rsidRDefault="00FF2828" w:rsidP="00FF2828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72</w:t>
            </w:r>
          </w:p>
        </w:tc>
      </w:tr>
      <w:tr w:rsidR="00FF2828" w:rsidRPr="00FF2828" w14:paraId="347425BB" w14:textId="77777777" w:rsidTr="00FF2828">
        <w:trPr>
          <w:trHeight w:val="290"/>
          <w:jc w:val="right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3D191130" w14:textId="77777777" w:rsidR="009F3606" w:rsidRPr="00FF2828" w:rsidRDefault="00FF2828" w:rsidP="00FF2828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76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05B53D00" w14:textId="77777777" w:rsidR="009F3606" w:rsidRPr="00FF2828" w:rsidRDefault="00FF2828" w:rsidP="00FF2828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85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14F1E552" w14:textId="77777777" w:rsidR="009F3606" w:rsidRPr="00FF2828" w:rsidRDefault="00FF2828" w:rsidP="00FF2828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87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1EF736BC" w14:textId="77777777" w:rsidR="009F3606" w:rsidRPr="00FF2828" w:rsidRDefault="00FF2828" w:rsidP="00FF2828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96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0CFB89C4" w14:textId="77777777" w:rsidR="009F3606" w:rsidRPr="00FF2828" w:rsidRDefault="00FF2828" w:rsidP="00FF2828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98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28E0D1E9" w14:textId="77777777" w:rsidR="009F3606" w:rsidRPr="00FF2828" w:rsidRDefault="00FF2828" w:rsidP="00FF2828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101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53E1A9D7" w14:textId="77777777" w:rsidR="009F3606" w:rsidRPr="00FF2828" w:rsidRDefault="00FF2828" w:rsidP="00FF2828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114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133D80EA" w14:textId="77777777" w:rsidR="009F3606" w:rsidRPr="00FF2828" w:rsidRDefault="00FF2828" w:rsidP="00FF2828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116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39874263" w14:textId="77777777" w:rsidR="009F3606" w:rsidRPr="00FF2828" w:rsidRDefault="00FF2828" w:rsidP="00FF2828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119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150A9E58" w14:textId="77777777" w:rsidR="009F3606" w:rsidRPr="00FF2828" w:rsidRDefault="00FF2828" w:rsidP="00FF2828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122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5369494B" w14:textId="77777777" w:rsidR="009F3606" w:rsidRPr="00FF2828" w:rsidRDefault="00FF2828" w:rsidP="00FF2828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124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092DAC59" w14:textId="77777777" w:rsidR="009F3606" w:rsidRPr="00FF2828" w:rsidRDefault="00FF2828" w:rsidP="00FF2828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126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38398D9A" w14:textId="77777777" w:rsidR="009F3606" w:rsidRPr="00FF2828" w:rsidRDefault="00FF2828" w:rsidP="00FF2828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139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12FA1A6D" w14:textId="77777777" w:rsidR="009F3606" w:rsidRPr="00FF2828" w:rsidRDefault="00FF2828" w:rsidP="00FF2828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144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1FD47408" w14:textId="77777777" w:rsidR="009F3606" w:rsidRPr="00FF2828" w:rsidRDefault="00FF2828" w:rsidP="00FF2828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151</w:t>
            </w:r>
          </w:p>
        </w:tc>
      </w:tr>
      <w:tr w:rsidR="00FF2828" w:rsidRPr="00FF2828" w14:paraId="44D3FEA6" w14:textId="77777777" w:rsidTr="00FF2828">
        <w:trPr>
          <w:trHeight w:val="290"/>
          <w:jc w:val="right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66D85411" w14:textId="77777777" w:rsidR="009F3606" w:rsidRPr="00FF2828" w:rsidRDefault="00FF2828" w:rsidP="00FF2828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167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141E07EA" w14:textId="77777777" w:rsidR="009F3606" w:rsidRPr="00FF2828" w:rsidRDefault="00FF2828" w:rsidP="00FF2828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169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5F225986" w14:textId="77777777" w:rsidR="009F3606" w:rsidRPr="00FF2828" w:rsidRDefault="00FF2828" w:rsidP="00FF2828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176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43D14864" w14:textId="77777777" w:rsidR="009F3606" w:rsidRPr="00FF2828" w:rsidRDefault="00FF2828" w:rsidP="00FF2828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193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4ED2EE95" w14:textId="77777777" w:rsidR="009F3606" w:rsidRPr="00FF2828" w:rsidRDefault="00FF2828" w:rsidP="00FF2828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195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0D17A432" w14:textId="77777777" w:rsidR="009F3606" w:rsidRPr="00FF2828" w:rsidRDefault="00FF2828" w:rsidP="00FF2828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198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5F02D260" w14:textId="77777777" w:rsidR="009F3606" w:rsidRPr="00FF2828" w:rsidRDefault="00FF2828" w:rsidP="00FF2828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b/>
                <w:bCs/>
                <w:color w:val="FF0000"/>
                <w:sz w:val="24"/>
                <w:szCs w:val="24"/>
                <w:lang w:eastAsia="ja-JP"/>
              </w:rPr>
              <w:t>201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0A4DA045" w14:textId="77777777" w:rsidR="009F3606" w:rsidRPr="00FF2828" w:rsidRDefault="00FF2828" w:rsidP="00FF2828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2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5F0A200D" w14:textId="77777777" w:rsidR="009F3606" w:rsidRPr="00FF2828" w:rsidRDefault="00FF2828" w:rsidP="00FF2828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7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227C7A47" w14:textId="77777777" w:rsidR="009F3606" w:rsidRPr="00FF2828" w:rsidRDefault="00FF2828" w:rsidP="00FF2828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16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1C6BAA52" w14:textId="77777777" w:rsidR="009F3606" w:rsidRPr="00FF2828" w:rsidRDefault="00FF2828" w:rsidP="00FF2828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21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6971CBED" w14:textId="77777777" w:rsidR="009F3606" w:rsidRPr="00FF2828" w:rsidRDefault="00FF2828" w:rsidP="00FF2828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27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4DA92F85" w14:textId="77777777" w:rsidR="009F3606" w:rsidRPr="00FF2828" w:rsidRDefault="00FF2828" w:rsidP="00FF2828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32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6E90D4C9" w14:textId="77777777" w:rsidR="009F3606" w:rsidRPr="00FF2828" w:rsidRDefault="00FF2828" w:rsidP="00FF2828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37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45400A32" w14:textId="77777777" w:rsidR="009F3606" w:rsidRPr="00FF2828" w:rsidRDefault="00FF2828" w:rsidP="00FF2828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52</w:t>
            </w:r>
          </w:p>
        </w:tc>
      </w:tr>
      <w:tr w:rsidR="00FF2828" w:rsidRPr="00FF2828" w14:paraId="585F6E34" w14:textId="77777777" w:rsidTr="00FF2828">
        <w:trPr>
          <w:trHeight w:val="290"/>
          <w:jc w:val="right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13DD0205" w14:textId="77777777" w:rsidR="009F3606" w:rsidRPr="00FF2828" w:rsidRDefault="00FF2828" w:rsidP="00FF2828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70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20A339E2" w14:textId="77777777" w:rsidR="009F3606" w:rsidRPr="00FF2828" w:rsidRDefault="00FF2828" w:rsidP="00FF2828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73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30F05231" w14:textId="77777777" w:rsidR="009F3606" w:rsidRPr="00FF2828" w:rsidRDefault="00FF2828" w:rsidP="00FF2828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77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0E8DF965" w14:textId="77777777" w:rsidR="009F3606" w:rsidRPr="00FF2828" w:rsidRDefault="00FF2828" w:rsidP="00FF2828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88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77A55820" w14:textId="77777777" w:rsidR="009F3606" w:rsidRPr="00FF2828" w:rsidRDefault="00FF2828" w:rsidP="00FF2828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102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1D32CBEC" w14:textId="77777777" w:rsidR="009F3606" w:rsidRPr="00FF2828" w:rsidRDefault="00FF2828" w:rsidP="00FF2828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117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40C5DFCC" w14:textId="77777777" w:rsidR="009F3606" w:rsidRPr="00FF2828" w:rsidRDefault="00FF2828" w:rsidP="00FF2828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120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02275E65" w14:textId="77777777" w:rsidR="009F3606" w:rsidRPr="00FF2828" w:rsidRDefault="00FF2828" w:rsidP="00FF2828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127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3B5CEE88" w14:textId="77777777" w:rsidR="009F3606" w:rsidRPr="00FF2828" w:rsidRDefault="00FF2828" w:rsidP="00FF2828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140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7737A6D4" w14:textId="77777777" w:rsidR="009F3606" w:rsidRPr="00FF2828" w:rsidRDefault="00FF2828" w:rsidP="00FF2828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145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2D08188A" w14:textId="77777777" w:rsidR="009F3606" w:rsidRPr="00FF2828" w:rsidRDefault="00FF2828" w:rsidP="00FF2828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152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2AA233D6" w14:textId="77777777" w:rsidR="009F3606" w:rsidRPr="00FF2828" w:rsidRDefault="00FF2828" w:rsidP="00FF2828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170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2BAB5A15" w14:textId="77777777" w:rsidR="009F3606" w:rsidRPr="00FF2828" w:rsidRDefault="00FF2828" w:rsidP="00FF2828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177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67AB9A17" w14:textId="77777777" w:rsidR="009F3606" w:rsidRPr="00FF2828" w:rsidRDefault="00FF2828" w:rsidP="00FF2828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b/>
                <w:bCs/>
                <w:color w:val="FF0000"/>
                <w:sz w:val="24"/>
                <w:szCs w:val="24"/>
                <w:lang w:eastAsia="ja-JP"/>
              </w:rPr>
              <w:t>202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3D43429E" w14:textId="77777777" w:rsidR="009F3606" w:rsidRPr="00FF2828" w:rsidRDefault="00FF2828" w:rsidP="00FF2828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17</w:t>
            </w:r>
          </w:p>
        </w:tc>
      </w:tr>
      <w:tr w:rsidR="00FF2828" w:rsidRPr="00FF2828" w14:paraId="0D64CC38" w14:textId="77777777" w:rsidTr="00FF2828">
        <w:trPr>
          <w:trHeight w:val="290"/>
          <w:jc w:val="right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6013B3AE" w14:textId="77777777" w:rsidR="009F3606" w:rsidRPr="00FF2828" w:rsidRDefault="00FF2828" w:rsidP="00FF2828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22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6EE0FE8A" w14:textId="77777777" w:rsidR="009F3606" w:rsidRPr="00FF2828" w:rsidRDefault="00FF2828" w:rsidP="00FF2828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28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4891D64A" w14:textId="77777777" w:rsidR="009F3606" w:rsidRPr="00FF2828" w:rsidRDefault="00FF2828" w:rsidP="00FF2828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33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1DD6ACC7" w14:textId="77777777" w:rsidR="009F3606" w:rsidRPr="00FF2828" w:rsidRDefault="00FF2828" w:rsidP="00FF2828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38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4FAF043E" w14:textId="77777777" w:rsidR="009F3606" w:rsidRPr="00FF2828" w:rsidRDefault="00FF2828" w:rsidP="00FF2828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53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08428FF9" w14:textId="77777777" w:rsidR="009F3606" w:rsidRPr="00FF2828" w:rsidRDefault="00FF2828" w:rsidP="00FF2828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74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7C9A07F0" w14:textId="77777777" w:rsidR="009F3606" w:rsidRPr="00FF2828" w:rsidRDefault="00FF2828" w:rsidP="00FF2828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78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3C2F8324" w14:textId="77777777" w:rsidR="009F3606" w:rsidRPr="00FF2828" w:rsidRDefault="00FF2828" w:rsidP="00FF2828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103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05C6C6C9" w14:textId="77777777" w:rsidR="009F3606" w:rsidRPr="00FF2828" w:rsidRDefault="00FF2828" w:rsidP="00FF2828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128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35C4C42B" w14:textId="77777777" w:rsidR="009F3606" w:rsidRPr="00FF2828" w:rsidRDefault="00FF2828" w:rsidP="00FF2828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141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58A67378" w14:textId="77777777" w:rsidR="009F3606" w:rsidRPr="00FF2828" w:rsidRDefault="00FF2828" w:rsidP="00FF2828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146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04A8B83C" w14:textId="77777777" w:rsidR="009F3606" w:rsidRPr="00FF2828" w:rsidRDefault="00FF2828" w:rsidP="00FF2828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153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57B09004" w14:textId="77777777" w:rsidR="009F3606" w:rsidRPr="00FF2828" w:rsidRDefault="00FF2828" w:rsidP="00FF2828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171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2B91C877" w14:textId="77777777" w:rsidR="009F3606" w:rsidRPr="00FF2828" w:rsidRDefault="00FF2828" w:rsidP="00FF2828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178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12C43CFF" w14:textId="77777777" w:rsidR="009F3606" w:rsidRPr="00FF2828" w:rsidRDefault="00FF2828" w:rsidP="00FF2828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b/>
                <w:bCs/>
                <w:color w:val="FF0000"/>
                <w:sz w:val="24"/>
                <w:szCs w:val="24"/>
                <w:lang w:eastAsia="ja-JP"/>
              </w:rPr>
              <w:t>203</w:t>
            </w:r>
          </w:p>
        </w:tc>
      </w:tr>
      <w:tr w:rsidR="00FF2828" w:rsidRPr="00FF2828" w14:paraId="117F1F7E" w14:textId="77777777" w:rsidTr="00FF2828">
        <w:trPr>
          <w:trHeight w:val="290"/>
          <w:jc w:val="right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6EFB420E" w14:textId="77777777" w:rsidR="009F3606" w:rsidRPr="00FF2828" w:rsidRDefault="00FF2828" w:rsidP="00FF2828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29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3821F864" w14:textId="77777777" w:rsidR="009F3606" w:rsidRPr="00FF2828" w:rsidRDefault="00FF2828" w:rsidP="00FF2828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34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0A42DDFC" w14:textId="77777777" w:rsidR="009F3606" w:rsidRPr="00FF2828" w:rsidRDefault="00FF2828" w:rsidP="00FF2828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54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424AD53A" w14:textId="77777777" w:rsidR="009F3606" w:rsidRPr="00FF2828" w:rsidRDefault="00FF2828" w:rsidP="00FF2828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79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4BE2F340" w14:textId="77777777" w:rsidR="009F3606" w:rsidRPr="00FF2828" w:rsidRDefault="00FF2828" w:rsidP="00FF2828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104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5C9ACEA4" w14:textId="77777777" w:rsidR="009F3606" w:rsidRPr="00FF2828" w:rsidRDefault="00FF2828" w:rsidP="00FF2828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129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39F6551A" w14:textId="77777777" w:rsidR="009F3606" w:rsidRPr="00FF2828" w:rsidRDefault="00FF2828" w:rsidP="00FF2828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147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3A2B9306" w14:textId="77777777" w:rsidR="009F3606" w:rsidRPr="00FF2828" w:rsidRDefault="00FF2828" w:rsidP="00FF2828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154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34B41915" w14:textId="77777777" w:rsidR="009F3606" w:rsidRPr="00FF2828" w:rsidRDefault="00FF2828" w:rsidP="00FF2828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172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7C33148A" w14:textId="77777777" w:rsidR="009F3606" w:rsidRPr="00FF2828" w:rsidRDefault="00FF2828" w:rsidP="00FF2828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179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4EA7F123" w14:textId="77777777" w:rsidR="009F3606" w:rsidRPr="00FF2828" w:rsidRDefault="00FF2828" w:rsidP="00FF2828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b/>
                <w:bCs/>
                <w:color w:val="FF0000"/>
                <w:sz w:val="24"/>
                <w:szCs w:val="24"/>
                <w:lang w:eastAsia="ja-JP"/>
              </w:rPr>
              <w:t>204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1BDAA110" w14:textId="77777777" w:rsidR="009F3606" w:rsidRPr="00FF2828" w:rsidRDefault="00FF2828" w:rsidP="00FF2828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55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2D619205" w14:textId="77777777" w:rsidR="009F3606" w:rsidRPr="00FF2828" w:rsidRDefault="00FF2828" w:rsidP="00FF2828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80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132B8DEE" w14:textId="77777777" w:rsidR="009F3606" w:rsidRPr="00FF2828" w:rsidRDefault="00FF2828" w:rsidP="00FF2828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105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08F09B36" w14:textId="77777777" w:rsidR="009F3606" w:rsidRPr="00FF2828" w:rsidRDefault="00FF2828" w:rsidP="00FF2828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130</w:t>
            </w:r>
          </w:p>
        </w:tc>
      </w:tr>
      <w:tr w:rsidR="00FF2828" w:rsidRPr="00FF2828" w14:paraId="784D3751" w14:textId="77777777" w:rsidTr="00FF2828">
        <w:trPr>
          <w:trHeight w:val="290"/>
          <w:jc w:val="right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54E7D314" w14:textId="77777777" w:rsidR="009F3606" w:rsidRPr="00FF2828" w:rsidRDefault="00FF2828" w:rsidP="00FF2828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155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5C9989D8" w14:textId="77777777" w:rsidR="009F3606" w:rsidRPr="00FF2828" w:rsidRDefault="00FF2828" w:rsidP="00FF2828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173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094A0CAC" w14:textId="77777777" w:rsidR="009F3606" w:rsidRPr="00FF2828" w:rsidRDefault="00FF2828" w:rsidP="00FF2828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180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78D4D6DB" w14:textId="77777777" w:rsidR="009F3606" w:rsidRPr="00FF2828" w:rsidRDefault="00FF2828" w:rsidP="00FF2828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b/>
                <w:bCs/>
                <w:color w:val="FF0000"/>
                <w:sz w:val="24"/>
                <w:szCs w:val="24"/>
                <w:lang w:eastAsia="ja-JP"/>
              </w:rPr>
              <w:t>205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18438E7D" w14:textId="77777777" w:rsidR="009F3606" w:rsidRPr="00FF2828" w:rsidRDefault="00FF2828" w:rsidP="00FF2828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56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72BE1FB5" w14:textId="77777777" w:rsidR="009F3606" w:rsidRPr="00FF2828" w:rsidRDefault="00FF2828" w:rsidP="00FF2828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81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02D35BD8" w14:textId="77777777" w:rsidR="009F3606" w:rsidRPr="00FF2828" w:rsidRDefault="00FF2828" w:rsidP="00FF2828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82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01770EF7" w14:textId="77777777" w:rsidR="009F3606" w:rsidRPr="00FF2828" w:rsidRDefault="00FF2828" w:rsidP="00FF2828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83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4F85D4A0" w14:textId="77777777" w:rsidR="009F3606" w:rsidRPr="00FF2828" w:rsidRDefault="00FF2828" w:rsidP="00FF2828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106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5C3AE61E" w14:textId="77777777" w:rsidR="009F3606" w:rsidRPr="00FF2828" w:rsidRDefault="00FF2828" w:rsidP="00FF2828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107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5A9AFE7D" w14:textId="77777777" w:rsidR="009F3606" w:rsidRPr="00FF2828" w:rsidRDefault="00FF2828" w:rsidP="00FF2828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108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0721E957" w14:textId="77777777" w:rsidR="009F3606" w:rsidRPr="00FF2828" w:rsidRDefault="00FF2828" w:rsidP="00FF2828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109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3B015F9C" w14:textId="77777777" w:rsidR="009F3606" w:rsidRPr="00FF2828" w:rsidRDefault="00FF2828" w:rsidP="00FF2828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110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3EBDB592" w14:textId="77777777" w:rsidR="009F3606" w:rsidRPr="00FF2828" w:rsidRDefault="00FF2828" w:rsidP="00FF2828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131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0EEB69F9" w14:textId="77777777" w:rsidR="009F3606" w:rsidRPr="00FF2828" w:rsidRDefault="00FF2828" w:rsidP="00FF2828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132</w:t>
            </w:r>
          </w:p>
        </w:tc>
      </w:tr>
      <w:tr w:rsidR="00FF2828" w:rsidRPr="00FF2828" w14:paraId="5BB136C6" w14:textId="77777777" w:rsidTr="00FF2828">
        <w:trPr>
          <w:trHeight w:val="290"/>
          <w:jc w:val="right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455011AA" w14:textId="77777777" w:rsidR="009F3606" w:rsidRPr="00FF2828" w:rsidRDefault="00FF2828" w:rsidP="00FF2828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133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2BC28E89" w14:textId="77777777" w:rsidR="009F3606" w:rsidRPr="00FF2828" w:rsidRDefault="00FF2828" w:rsidP="00FF2828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134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61E2E733" w14:textId="77777777" w:rsidR="009F3606" w:rsidRPr="00FF2828" w:rsidRDefault="00FF2828" w:rsidP="00FF2828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135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58CC69AA" w14:textId="77777777" w:rsidR="009F3606" w:rsidRPr="00FF2828" w:rsidRDefault="00FF2828" w:rsidP="00FF2828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136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34FE8C4E" w14:textId="77777777" w:rsidR="009F3606" w:rsidRPr="00FF2828" w:rsidRDefault="00FF2828" w:rsidP="00FF2828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137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2459553E" w14:textId="77777777" w:rsidR="009F3606" w:rsidRPr="00FF2828" w:rsidRDefault="00FF2828" w:rsidP="00FF2828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156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1227FB40" w14:textId="77777777" w:rsidR="009F3606" w:rsidRPr="00FF2828" w:rsidRDefault="00FF2828" w:rsidP="00FF2828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157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22DE83EB" w14:textId="77777777" w:rsidR="009F3606" w:rsidRPr="00FF2828" w:rsidRDefault="00FF2828" w:rsidP="00FF2828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158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4D7794A7" w14:textId="77777777" w:rsidR="009F3606" w:rsidRPr="00FF2828" w:rsidRDefault="00FF2828" w:rsidP="00FF2828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159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7F8EB30A" w14:textId="77777777" w:rsidR="009F3606" w:rsidRPr="00FF2828" w:rsidRDefault="00FF2828" w:rsidP="00FF2828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160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207787D0" w14:textId="77777777" w:rsidR="009F3606" w:rsidRPr="00FF2828" w:rsidRDefault="00FF2828" w:rsidP="00FF2828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161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24A1EFBC" w14:textId="77777777" w:rsidR="009F3606" w:rsidRPr="00FF2828" w:rsidRDefault="00FF2828" w:rsidP="00FF2828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162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7376C979" w14:textId="77777777" w:rsidR="009F3606" w:rsidRPr="00FF2828" w:rsidRDefault="00FF2828" w:rsidP="00FF2828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163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2F1C206B" w14:textId="77777777" w:rsidR="009F3606" w:rsidRPr="00FF2828" w:rsidRDefault="00FF2828" w:rsidP="00FF2828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164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65146D47" w14:textId="77777777" w:rsidR="009F3606" w:rsidRPr="00FF2828" w:rsidRDefault="00FF2828" w:rsidP="00FF2828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174</w:t>
            </w:r>
          </w:p>
        </w:tc>
      </w:tr>
      <w:tr w:rsidR="00FF2828" w:rsidRPr="00FF2828" w14:paraId="657E3DE3" w14:textId="77777777" w:rsidTr="00FF2828">
        <w:trPr>
          <w:trHeight w:val="290"/>
          <w:jc w:val="right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388F3F0B" w14:textId="77777777" w:rsidR="009F3606" w:rsidRPr="00FF2828" w:rsidRDefault="00FF2828" w:rsidP="00FF2828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181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6A725F29" w14:textId="77777777" w:rsidR="009F3606" w:rsidRPr="00FF2828" w:rsidRDefault="00FF2828" w:rsidP="00FF2828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182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40B9A3C0" w14:textId="77777777" w:rsidR="009F3606" w:rsidRPr="00FF2828" w:rsidRDefault="00FF2828" w:rsidP="00FF2828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183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2CCBE042" w14:textId="77777777" w:rsidR="009F3606" w:rsidRPr="00FF2828" w:rsidRDefault="00FF2828" w:rsidP="00FF2828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184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2466FFD9" w14:textId="77777777" w:rsidR="009F3606" w:rsidRPr="00FF2828" w:rsidRDefault="00FF2828" w:rsidP="00FF2828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185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1E71E055" w14:textId="77777777" w:rsidR="009F3606" w:rsidRPr="00FF2828" w:rsidRDefault="00FF2828" w:rsidP="00FF2828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186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11B7CEB6" w14:textId="77777777" w:rsidR="009F3606" w:rsidRPr="00FF2828" w:rsidRDefault="00FF2828" w:rsidP="00FF2828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187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5381C793" w14:textId="77777777" w:rsidR="009F3606" w:rsidRPr="00FF2828" w:rsidRDefault="00FF2828" w:rsidP="00FF2828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188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34D239BB" w14:textId="77777777" w:rsidR="009F3606" w:rsidRPr="00FF2828" w:rsidRDefault="00FF2828" w:rsidP="00FF2828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189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7FFD80EA" w14:textId="77777777" w:rsidR="009F3606" w:rsidRPr="00FF2828" w:rsidRDefault="00FF2828" w:rsidP="00FF2828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190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3B4783E0" w14:textId="77777777" w:rsidR="009F3606" w:rsidRPr="00FF2828" w:rsidRDefault="00FF2828" w:rsidP="00FF2828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191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419AED62" w14:textId="77777777" w:rsidR="009F3606" w:rsidRPr="00FF2828" w:rsidRDefault="00FF2828" w:rsidP="00FF2828">
            <w:pPr>
              <w:spacing w:after="0"/>
              <w:rPr>
                <w:rFonts w:ascii="Arial" w:eastAsia="MS Mincho" w:hAnsi="Arial" w:cs="Arial"/>
                <w:color w:val="FF0000"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b/>
                <w:bCs/>
                <w:color w:val="FF0000"/>
                <w:sz w:val="24"/>
                <w:szCs w:val="24"/>
                <w:lang w:eastAsia="ja-JP"/>
              </w:rPr>
              <w:t>206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6F91AD9A" w14:textId="77777777" w:rsidR="009F3606" w:rsidRPr="00FF2828" w:rsidRDefault="00FF2828" w:rsidP="00FF2828">
            <w:pPr>
              <w:spacing w:after="0"/>
              <w:rPr>
                <w:rFonts w:ascii="Arial" w:eastAsia="MS Mincho" w:hAnsi="Arial" w:cs="Arial"/>
                <w:color w:val="FF0000"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b/>
                <w:bCs/>
                <w:color w:val="FF0000"/>
                <w:sz w:val="24"/>
                <w:szCs w:val="24"/>
                <w:lang w:eastAsia="ja-JP"/>
              </w:rPr>
              <w:t>207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42BDE774" w14:textId="77777777" w:rsidR="009F3606" w:rsidRPr="00FF2828" w:rsidRDefault="00FF2828" w:rsidP="00FF2828">
            <w:pPr>
              <w:spacing w:after="0"/>
              <w:rPr>
                <w:rFonts w:ascii="Arial" w:eastAsia="MS Mincho" w:hAnsi="Arial" w:cs="Arial"/>
                <w:color w:val="FF0000"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b/>
                <w:bCs/>
                <w:color w:val="FF0000"/>
                <w:sz w:val="24"/>
                <w:szCs w:val="24"/>
                <w:lang w:eastAsia="ja-JP"/>
              </w:rPr>
              <w:t>208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0A652662" w14:textId="77777777" w:rsidR="009F3606" w:rsidRPr="00FF2828" w:rsidRDefault="00FF2828" w:rsidP="00FF2828">
            <w:pPr>
              <w:spacing w:after="0"/>
              <w:rPr>
                <w:rFonts w:ascii="Arial" w:eastAsia="MS Mincho" w:hAnsi="Arial" w:cs="Arial"/>
                <w:color w:val="FF0000"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b/>
                <w:bCs/>
                <w:color w:val="FF0000"/>
                <w:sz w:val="24"/>
                <w:szCs w:val="24"/>
                <w:lang w:eastAsia="ja-JP"/>
              </w:rPr>
              <w:t>209</w:t>
            </w:r>
          </w:p>
        </w:tc>
      </w:tr>
      <w:tr w:rsidR="00FF2828" w:rsidRPr="00FF2828" w14:paraId="541BC20E" w14:textId="77777777" w:rsidTr="00FF2828">
        <w:trPr>
          <w:trHeight w:val="290"/>
          <w:jc w:val="right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371927D3" w14:textId="77777777" w:rsidR="009F3606" w:rsidRPr="00FF2828" w:rsidRDefault="00FF2828" w:rsidP="00FF2828">
            <w:pPr>
              <w:spacing w:after="0"/>
              <w:rPr>
                <w:rFonts w:ascii="Arial" w:eastAsia="MS Mincho" w:hAnsi="Arial" w:cs="Arial"/>
                <w:color w:val="FF0000"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b/>
                <w:bCs/>
                <w:color w:val="FF0000"/>
                <w:sz w:val="24"/>
                <w:szCs w:val="24"/>
                <w:lang w:eastAsia="ja-JP"/>
              </w:rPr>
              <w:t>210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5B1994E1" w14:textId="77777777" w:rsidR="009F3606" w:rsidRPr="00FF2828" w:rsidRDefault="00FF2828" w:rsidP="00FF2828">
            <w:pPr>
              <w:spacing w:after="0"/>
              <w:rPr>
                <w:rFonts w:ascii="Arial" w:eastAsia="MS Mincho" w:hAnsi="Arial" w:cs="Arial"/>
                <w:color w:val="FF0000"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b/>
                <w:bCs/>
                <w:color w:val="FF0000"/>
                <w:sz w:val="24"/>
                <w:szCs w:val="24"/>
                <w:lang w:eastAsia="ja-JP"/>
              </w:rPr>
              <w:t>211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7F7163A9" w14:textId="77777777" w:rsidR="009F3606" w:rsidRPr="00FF2828" w:rsidRDefault="00FF2828" w:rsidP="00FF2828">
            <w:pPr>
              <w:spacing w:after="0"/>
              <w:rPr>
                <w:rFonts w:ascii="Arial" w:eastAsia="MS Mincho" w:hAnsi="Arial" w:cs="Arial"/>
                <w:color w:val="FF0000"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b/>
                <w:bCs/>
                <w:color w:val="FF0000"/>
                <w:sz w:val="24"/>
                <w:szCs w:val="24"/>
                <w:lang w:eastAsia="ja-JP"/>
              </w:rPr>
              <w:t>212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3C094820" w14:textId="77777777" w:rsidR="009F3606" w:rsidRPr="00FF2828" w:rsidRDefault="00FF2828" w:rsidP="00FF2828">
            <w:pPr>
              <w:spacing w:after="0"/>
              <w:rPr>
                <w:rFonts w:ascii="Arial" w:eastAsia="MS Mincho" w:hAnsi="Arial" w:cs="Arial"/>
                <w:color w:val="FF0000"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b/>
                <w:bCs/>
                <w:color w:val="FF0000"/>
                <w:sz w:val="24"/>
                <w:szCs w:val="24"/>
                <w:lang w:eastAsia="ja-JP"/>
              </w:rPr>
              <w:t>213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4B20C585" w14:textId="77777777" w:rsidR="009F3606" w:rsidRPr="00FF2828" w:rsidRDefault="00FF2828" w:rsidP="00FF2828">
            <w:pPr>
              <w:spacing w:after="0"/>
              <w:rPr>
                <w:rFonts w:ascii="Arial" w:eastAsia="MS Mincho" w:hAnsi="Arial" w:cs="Arial"/>
                <w:color w:val="FF0000"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b/>
                <w:bCs/>
                <w:color w:val="FF0000"/>
                <w:sz w:val="24"/>
                <w:szCs w:val="24"/>
                <w:lang w:eastAsia="ja-JP"/>
              </w:rPr>
              <w:t>214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43466D9C" w14:textId="77777777" w:rsidR="009F3606" w:rsidRPr="00FF2828" w:rsidRDefault="00FF2828" w:rsidP="00FF2828">
            <w:pPr>
              <w:spacing w:after="0"/>
              <w:rPr>
                <w:rFonts w:ascii="Arial" w:eastAsia="MS Mincho" w:hAnsi="Arial" w:cs="Arial"/>
                <w:color w:val="FF0000"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b/>
                <w:bCs/>
                <w:color w:val="FF0000"/>
                <w:sz w:val="24"/>
                <w:szCs w:val="24"/>
                <w:lang w:eastAsia="ja-JP"/>
              </w:rPr>
              <w:t>215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7FE7E1E5" w14:textId="77777777" w:rsidR="009F3606" w:rsidRPr="00FF2828" w:rsidRDefault="00FF2828" w:rsidP="00FF2828">
            <w:pPr>
              <w:spacing w:after="0"/>
              <w:rPr>
                <w:rFonts w:ascii="Arial" w:eastAsia="MS Mincho" w:hAnsi="Arial" w:cs="Arial"/>
                <w:color w:val="FF0000"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b/>
                <w:bCs/>
                <w:color w:val="FF0000"/>
                <w:sz w:val="24"/>
                <w:szCs w:val="24"/>
                <w:lang w:eastAsia="ja-JP"/>
              </w:rPr>
              <w:t>216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7DD2016D" w14:textId="77777777" w:rsidR="009F3606" w:rsidRPr="00FF2828" w:rsidRDefault="00FF2828" w:rsidP="00FF2828">
            <w:pPr>
              <w:spacing w:after="0"/>
              <w:rPr>
                <w:rFonts w:ascii="Arial" w:eastAsia="MS Mincho" w:hAnsi="Arial" w:cs="Arial"/>
                <w:color w:val="FF0000"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b/>
                <w:bCs/>
                <w:color w:val="FF0000"/>
                <w:sz w:val="24"/>
                <w:szCs w:val="24"/>
                <w:lang w:eastAsia="ja-JP"/>
              </w:rPr>
              <w:t>217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7C8DC0BC" w14:textId="77777777" w:rsidR="009F3606" w:rsidRPr="00FF2828" w:rsidRDefault="00FF2828" w:rsidP="00FF2828">
            <w:pPr>
              <w:spacing w:after="0"/>
              <w:rPr>
                <w:rFonts w:ascii="Arial" w:eastAsia="MS Mincho" w:hAnsi="Arial" w:cs="Arial"/>
                <w:color w:val="FF0000"/>
                <w:sz w:val="24"/>
                <w:szCs w:val="24"/>
                <w:lang w:eastAsia="ja-JP"/>
              </w:rPr>
            </w:pPr>
            <w:r w:rsidRPr="00FF2828">
              <w:rPr>
                <w:rFonts w:ascii="Arial" w:eastAsia="MS Mincho" w:hAnsi="Arial" w:cs="Arial" w:hint="eastAsia"/>
                <w:b/>
                <w:bCs/>
                <w:color w:val="FF0000"/>
                <w:sz w:val="24"/>
                <w:szCs w:val="24"/>
                <w:lang w:eastAsia="ja-JP"/>
              </w:rPr>
              <w:t>218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6527DC2A" w14:textId="77777777" w:rsidR="00FF2828" w:rsidRPr="00FF2828" w:rsidRDefault="00FF2828" w:rsidP="00FF2828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45361871" w14:textId="77777777" w:rsidR="00FF2828" w:rsidRPr="00FF2828" w:rsidRDefault="00FF2828" w:rsidP="00FF2828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47547114" w14:textId="77777777" w:rsidR="00FF2828" w:rsidRPr="00FF2828" w:rsidRDefault="00FF2828" w:rsidP="00FF2828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0D82F7CB" w14:textId="77777777" w:rsidR="00FF2828" w:rsidRPr="00FF2828" w:rsidRDefault="00FF2828" w:rsidP="00FF2828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7468CCF5" w14:textId="77777777" w:rsidR="00FF2828" w:rsidRPr="00FF2828" w:rsidRDefault="00FF2828" w:rsidP="00FF2828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738BC544" w14:textId="77777777" w:rsidR="00FF2828" w:rsidRPr="00FF2828" w:rsidRDefault="00FF2828" w:rsidP="00FF2828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</w:p>
        </w:tc>
      </w:tr>
    </w:tbl>
    <w:p w14:paraId="7626F1AE" w14:textId="77777777" w:rsidR="00AC03EF" w:rsidRDefault="00AC03EF" w:rsidP="00FF2828">
      <w:pPr>
        <w:rPr>
          <w:rFonts w:ascii="Arial" w:eastAsia="MS Mincho" w:hAnsi="Arial" w:cs="Arial"/>
          <w:lang w:eastAsia="ja-JP"/>
        </w:rPr>
      </w:pPr>
    </w:p>
    <w:p w14:paraId="4F12A3DC" w14:textId="77777777" w:rsidR="00AC03EF" w:rsidRDefault="00AC03EF" w:rsidP="0090558E">
      <w:pPr>
        <w:jc w:val="center"/>
        <w:rPr>
          <w:rFonts w:ascii="Arial" w:eastAsia="MS Mincho" w:hAnsi="Arial" w:cs="Arial"/>
          <w:lang w:eastAsia="ja-JP"/>
        </w:rPr>
      </w:pPr>
    </w:p>
    <w:p w14:paraId="19250E4F" w14:textId="77777777" w:rsidR="00AC03EF" w:rsidRDefault="00AC03EF" w:rsidP="0090558E">
      <w:pPr>
        <w:jc w:val="center"/>
        <w:rPr>
          <w:rFonts w:ascii="Arial" w:eastAsia="MS Mincho" w:hAnsi="Arial" w:cs="Arial" w:hint="eastAsia"/>
          <w:lang w:eastAsia="ja-JP"/>
        </w:rPr>
      </w:pPr>
    </w:p>
    <w:p w14:paraId="6E441BCE" w14:textId="77777777" w:rsidR="00442CCA" w:rsidRDefault="00442CCA" w:rsidP="0090558E">
      <w:pPr>
        <w:jc w:val="center"/>
        <w:rPr>
          <w:rFonts w:ascii="Arial" w:eastAsia="MS Mincho" w:hAnsi="Arial" w:cs="Arial" w:hint="eastAsia"/>
          <w:lang w:eastAsia="ja-JP"/>
        </w:rPr>
      </w:pPr>
    </w:p>
    <w:p w14:paraId="45EBA1C0" w14:textId="77777777" w:rsidR="00442CCA" w:rsidRDefault="00442CCA" w:rsidP="0090558E">
      <w:pPr>
        <w:jc w:val="center"/>
        <w:rPr>
          <w:rFonts w:ascii="Arial" w:eastAsia="MS Mincho" w:hAnsi="Arial" w:cs="Arial"/>
          <w:lang w:eastAsia="ja-JP"/>
        </w:rPr>
      </w:pPr>
    </w:p>
    <w:p w14:paraId="691CB7FC" w14:textId="72820BF2" w:rsidR="004A584D" w:rsidRDefault="004A584D" w:rsidP="004A584D">
      <w:pPr>
        <w:spacing w:after="0"/>
        <w:jc w:val="both"/>
        <w:rPr>
          <w:rFonts w:ascii="Arial" w:eastAsia="MS Mincho" w:hAnsi="Arial" w:cs="Arial"/>
          <w:bCs/>
          <w:sz w:val="32"/>
          <w:szCs w:val="32"/>
          <w:lang w:eastAsia="ja-JP"/>
        </w:rPr>
      </w:pPr>
      <w:r w:rsidRPr="00960EC1">
        <w:rPr>
          <w:rFonts w:ascii="Arial" w:eastAsia="MS Mincho" w:hAnsi="Arial" w:cs="Arial" w:hint="eastAsia"/>
          <w:bCs/>
          <w:sz w:val="32"/>
          <w:szCs w:val="32"/>
          <w:lang w:eastAsia="ja-JP"/>
        </w:rPr>
        <w:t>7.</w:t>
      </w:r>
      <w:r>
        <w:rPr>
          <w:rFonts w:ascii="Arial" w:eastAsia="MS Mincho" w:hAnsi="Arial" w:cs="Arial" w:hint="eastAsia"/>
          <w:bCs/>
          <w:sz w:val="32"/>
          <w:szCs w:val="32"/>
          <w:lang w:eastAsia="ja-JP"/>
        </w:rPr>
        <w:t>3</w:t>
      </w:r>
      <w:r w:rsidRPr="00960EC1">
        <w:rPr>
          <w:rFonts w:ascii="Arial" w:eastAsia="MS Mincho" w:hAnsi="Arial" w:cs="Arial" w:hint="eastAsia"/>
          <w:bCs/>
          <w:sz w:val="32"/>
          <w:szCs w:val="32"/>
          <w:lang w:eastAsia="ja-JP"/>
        </w:rPr>
        <w:t xml:space="preserve"> Distributing </w:t>
      </w:r>
      <w:r>
        <w:rPr>
          <w:rFonts w:ascii="Arial" w:eastAsia="MS Mincho" w:hAnsi="Arial" w:cs="Arial" w:hint="eastAsia"/>
          <w:bCs/>
          <w:sz w:val="32"/>
          <w:szCs w:val="32"/>
          <w:lang w:eastAsia="ja-JP"/>
        </w:rPr>
        <w:t>all</w:t>
      </w:r>
      <w:r w:rsidRPr="00960EC1">
        <w:rPr>
          <w:rFonts w:ascii="Arial" w:eastAsia="MS Mincho" w:hAnsi="Arial" w:cs="Arial" w:hint="eastAsia"/>
          <w:bCs/>
          <w:sz w:val="32"/>
          <w:szCs w:val="32"/>
          <w:lang w:eastAsia="ja-JP"/>
        </w:rPr>
        <w:t xml:space="preserve"> CRC bits</w:t>
      </w:r>
      <w:r>
        <w:rPr>
          <w:rFonts w:ascii="Arial" w:eastAsia="MS Mincho" w:hAnsi="Arial" w:cs="Arial" w:hint="eastAsia"/>
          <w:bCs/>
          <w:sz w:val="32"/>
          <w:szCs w:val="32"/>
          <w:lang w:eastAsia="ja-JP"/>
        </w:rPr>
        <w:t xml:space="preserve"> (CRC bits are highlighted in bold)</w:t>
      </w:r>
    </w:p>
    <w:p w14:paraId="3DA2A8F1" w14:textId="77777777" w:rsidR="00AC03EF" w:rsidRDefault="00AC03EF" w:rsidP="004A584D">
      <w:pPr>
        <w:rPr>
          <w:rFonts w:ascii="Arial" w:eastAsia="MS Mincho" w:hAnsi="Arial" w:cs="Arial"/>
          <w:lang w:eastAsia="ja-JP"/>
        </w:rPr>
      </w:pPr>
    </w:p>
    <w:p w14:paraId="6A7F70B2" w14:textId="3B555643" w:rsidR="004A584D" w:rsidRPr="00FF2828" w:rsidRDefault="004A584D" w:rsidP="004A584D">
      <w:pPr>
        <w:jc w:val="both"/>
        <w:rPr>
          <w:rFonts w:ascii="Arial" w:eastAsia="MS Mincho" w:hAnsi="Arial" w:cs="Arial"/>
          <w:bCs/>
          <w:sz w:val="24"/>
          <w:szCs w:val="24"/>
          <w:lang w:eastAsia="ja-JP"/>
        </w:rPr>
      </w:pPr>
      <w:proofErr w:type="spellStart"/>
      <w:r w:rsidRPr="00FF2828">
        <w:rPr>
          <w:rFonts w:ascii="Arial" w:eastAsia="MS Mincho" w:hAnsi="Arial" w:cs="Arial"/>
          <w:bCs/>
          <w:sz w:val="24"/>
          <w:szCs w:val="24"/>
          <w:lang w:eastAsia="ja-JP"/>
        </w:rPr>
        <w:lastRenderedPageBreak/>
        <w:t>Interleaver</w:t>
      </w:r>
      <w:proofErr w:type="spellEnd"/>
      <w:r w:rsidRPr="00FF2828">
        <w:rPr>
          <w:rFonts w:ascii="Arial" w:eastAsia="MS Mincho" w:hAnsi="Arial" w:cs="Arial"/>
          <w:bCs/>
          <w:sz w:val="24"/>
          <w:szCs w:val="24"/>
          <w:lang w:eastAsia="ja-JP"/>
        </w:rPr>
        <w:t xml:space="preserve"> for </w:t>
      </w:r>
      <w:r w:rsidRPr="004A584D">
        <w:rPr>
          <w:rFonts w:ascii="Arial" w:eastAsia="MS Mincho" w:hAnsi="Arial" w:cs="Arial"/>
          <w:bCs/>
          <w:sz w:val="24"/>
          <w:szCs w:val="24"/>
          <w:lang w:eastAsia="ja-JP"/>
        </w:rPr>
        <w:t>CRC=</w:t>
      </w:r>
      <w:r w:rsidRPr="004A584D">
        <w:rPr>
          <w:rFonts w:ascii="Calibri" w:eastAsiaTheme="minorEastAsia" w:hAnsi="Calibri" w:cs="Calibri"/>
          <w:bCs/>
          <w:color w:val="000000" w:themeColor="text1"/>
          <w:kern w:val="24"/>
          <w:sz w:val="32"/>
          <w:szCs w:val="32"/>
        </w:rPr>
        <w:t xml:space="preserve"> </w:t>
      </w:r>
      <w:r w:rsidRPr="004A584D">
        <w:rPr>
          <w:rFonts w:ascii="Arial" w:eastAsia="MS Mincho" w:hAnsi="Arial" w:cs="Arial"/>
          <w:bCs/>
          <w:sz w:val="24"/>
          <w:szCs w:val="24"/>
          <w:lang w:eastAsia="ja-JP"/>
        </w:rPr>
        <w:t>0xAAAAB (proposed</w:t>
      </w:r>
      <w:r w:rsidRPr="00FF2828">
        <w:rPr>
          <w:rFonts w:ascii="Arial" w:eastAsia="MS Mincho" w:hAnsi="Arial" w:cs="Arial"/>
          <w:bCs/>
          <w:sz w:val="24"/>
          <w:szCs w:val="24"/>
          <w:lang w:eastAsia="ja-JP"/>
        </w:rPr>
        <w:t>)</w:t>
      </w:r>
    </w:p>
    <w:tbl>
      <w:tblPr>
        <w:tblW w:w="9495" w:type="dxa"/>
        <w:jc w:val="right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633"/>
        <w:gridCol w:w="633"/>
        <w:gridCol w:w="633"/>
        <w:gridCol w:w="633"/>
        <w:gridCol w:w="633"/>
        <w:gridCol w:w="633"/>
        <w:gridCol w:w="633"/>
        <w:gridCol w:w="633"/>
        <w:gridCol w:w="633"/>
        <w:gridCol w:w="633"/>
        <w:gridCol w:w="633"/>
        <w:gridCol w:w="633"/>
        <w:gridCol w:w="633"/>
        <w:gridCol w:w="633"/>
        <w:gridCol w:w="633"/>
      </w:tblGrid>
      <w:tr w:rsidR="004A584D" w:rsidRPr="004A584D" w14:paraId="7EC01CBF" w14:textId="77777777" w:rsidTr="004A584D">
        <w:trPr>
          <w:trHeight w:val="264"/>
          <w:jc w:val="right"/>
        </w:trPr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1CDF908D" w14:textId="77777777" w:rsidR="009F3606" w:rsidRPr="004A584D" w:rsidRDefault="004A584D" w:rsidP="004A584D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4A584D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2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47B92227" w14:textId="77777777" w:rsidR="009F3606" w:rsidRPr="004A584D" w:rsidRDefault="004A584D" w:rsidP="004A584D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4A584D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4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245FFD19" w14:textId="77777777" w:rsidR="009F3606" w:rsidRPr="004A584D" w:rsidRDefault="004A584D" w:rsidP="004A584D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4A584D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9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117D7423" w14:textId="77777777" w:rsidR="009F3606" w:rsidRPr="004A584D" w:rsidRDefault="004A584D" w:rsidP="004A584D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4A584D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12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14DD2435" w14:textId="77777777" w:rsidR="009F3606" w:rsidRPr="004A584D" w:rsidRDefault="004A584D" w:rsidP="004A584D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4A584D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13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02C2AF4B" w14:textId="77777777" w:rsidR="009F3606" w:rsidRPr="004A584D" w:rsidRDefault="004A584D" w:rsidP="004A584D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4A584D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17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01CB7FE8" w14:textId="77777777" w:rsidR="009F3606" w:rsidRPr="004A584D" w:rsidRDefault="004A584D" w:rsidP="004A584D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4A584D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18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76F68879" w14:textId="77777777" w:rsidR="009F3606" w:rsidRPr="004A584D" w:rsidRDefault="004A584D" w:rsidP="004A584D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4A584D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20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6ADE8CB3" w14:textId="77777777" w:rsidR="009F3606" w:rsidRPr="004A584D" w:rsidRDefault="004A584D" w:rsidP="004A584D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4A584D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21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76C8A63C" w14:textId="77777777" w:rsidR="009F3606" w:rsidRPr="004A584D" w:rsidRDefault="004A584D" w:rsidP="004A584D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4A584D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25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0A9E4BB4" w14:textId="77777777" w:rsidR="009F3606" w:rsidRPr="004A584D" w:rsidRDefault="004A584D" w:rsidP="004A584D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4A584D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26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75CAEE43" w14:textId="77777777" w:rsidR="009F3606" w:rsidRPr="004A584D" w:rsidRDefault="004A584D" w:rsidP="004A584D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4A584D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28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05237130" w14:textId="77777777" w:rsidR="009F3606" w:rsidRPr="004A584D" w:rsidRDefault="004A584D" w:rsidP="004A584D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4A584D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29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3BB9E0AE" w14:textId="77777777" w:rsidR="009F3606" w:rsidRPr="004A584D" w:rsidRDefault="004A584D" w:rsidP="004A584D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4A584D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30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64ED4D6C" w14:textId="77777777" w:rsidR="009F3606" w:rsidRPr="004A584D" w:rsidRDefault="004A584D" w:rsidP="004A584D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4A584D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32</w:t>
            </w:r>
          </w:p>
        </w:tc>
      </w:tr>
      <w:tr w:rsidR="004A584D" w:rsidRPr="004A584D" w14:paraId="4C94AB9E" w14:textId="77777777" w:rsidTr="004A584D">
        <w:trPr>
          <w:trHeight w:val="264"/>
          <w:jc w:val="right"/>
        </w:trPr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2B1BB689" w14:textId="77777777" w:rsidR="009F3606" w:rsidRPr="004A584D" w:rsidRDefault="004A584D" w:rsidP="004A584D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4A584D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38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613675DE" w14:textId="77777777" w:rsidR="009F3606" w:rsidRPr="004A584D" w:rsidRDefault="004A584D" w:rsidP="004A584D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4A584D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40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0154A629" w14:textId="77777777" w:rsidR="009F3606" w:rsidRPr="004A584D" w:rsidRDefault="004A584D" w:rsidP="004A584D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4A584D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46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27772493" w14:textId="77777777" w:rsidR="009F3606" w:rsidRPr="004A584D" w:rsidRDefault="004A584D" w:rsidP="004A584D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4A584D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48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20C2DF4A" w14:textId="77777777" w:rsidR="009F3606" w:rsidRPr="004A584D" w:rsidRDefault="004A584D" w:rsidP="004A584D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4A584D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51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6EFCEE96" w14:textId="77777777" w:rsidR="009F3606" w:rsidRPr="004A584D" w:rsidRDefault="004A584D" w:rsidP="004A584D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4A584D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52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7859EABC" w14:textId="77777777" w:rsidR="009F3606" w:rsidRPr="004A584D" w:rsidRDefault="004A584D" w:rsidP="004A584D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4A584D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53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2C8F28A8" w14:textId="77777777" w:rsidR="009F3606" w:rsidRPr="004A584D" w:rsidRDefault="004A584D" w:rsidP="004A584D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4A584D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55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0B178056" w14:textId="77777777" w:rsidR="009F3606" w:rsidRPr="004A584D" w:rsidRDefault="004A584D" w:rsidP="004A584D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4A584D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56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1FA32BC6" w14:textId="77777777" w:rsidR="009F3606" w:rsidRPr="004A584D" w:rsidRDefault="004A584D" w:rsidP="004A584D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4A584D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58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51D31E2D" w14:textId="77777777" w:rsidR="009F3606" w:rsidRPr="004A584D" w:rsidRDefault="004A584D" w:rsidP="004A584D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4A584D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60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2B39769F" w14:textId="77777777" w:rsidR="009F3606" w:rsidRPr="004A584D" w:rsidRDefault="004A584D" w:rsidP="004A584D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4A584D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62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5688762C" w14:textId="77777777" w:rsidR="009F3606" w:rsidRPr="004A584D" w:rsidRDefault="004A584D" w:rsidP="004A584D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4A584D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63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4C2A499B" w14:textId="77777777" w:rsidR="009F3606" w:rsidRPr="004A584D" w:rsidRDefault="004A584D" w:rsidP="004A584D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4A584D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65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0D568E10" w14:textId="77777777" w:rsidR="009F3606" w:rsidRPr="004A584D" w:rsidRDefault="004A584D" w:rsidP="004A584D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4A584D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66</w:t>
            </w:r>
          </w:p>
        </w:tc>
      </w:tr>
      <w:tr w:rsidR="004A584D" w:rsidRPr="004A584D" w14:paraId="325E9AAF" w14:textId="77777777" w:rsidTr="004A584D">
        <w:trPr>
          <w:trHeight w:val="264"/>
          <w:jc w:val="right"/>
        </w:trPr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7E88A1E3" w14:textId="77777777" w:rsidR="009F3606" w:rsidRPr="004A584D" w:rsidRDefault="004A584D" w:rsidP="004A584D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4A584D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67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5AB78B55" w14:textId="77777777" w:rsidR="009F3606" w:rsidRPr="004A584D" w:rsidRDefault="004A584D" w:rsidP="004A584D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4A584D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72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4E691E1C" w14:textId="77777777" w:rsidR="009F3606" w:rsidRPr="004A584D" w:rsidRDefault="004A584D" w:rsidP="004A584D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4A584D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76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31B4F708" w14:textId="77777777" w:rsidR="009F3606" w:rsidRPr="004A584D" w:rsidRDefault="004A584D" w:rsidP="004A584D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4A584D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78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0675C61A" w14:textId="77777777" w:rsidR="009F3606" w:rsidRPr="004A584D" w:rsidRDefault="004A584D" w:rsidP="004A584D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4A584D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80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6F3D7EE7" w14:textId="77777777" w:rsidR="009F3606" w:rsidRPr="004A584D" w:rsidRDefault="004A584D" w:rsidP="004A584D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4A584D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82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253A4B3F" w14:textId="77777777" w:rsidR="009F3606" w:rsidRPr="004A584D" w:rsidRDefault="004A584D" w:rsidP="004A584D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4A584D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86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486575F2" w14:textId="77777777" w:rsidR="009F3606" w:rsidRPr="004A584D" w:rsidRDefault="004A584D" w:rsidP="004A584D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4A584D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93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776A9862" w14:textId="77777777" w:rsidR="009F3606" w:rsidRPr="004A584D" w:rsidRDefault="004A584D" w:rsidP="004A584D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4A584D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94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4F64CEC7" w14:textId="77777777" w:rsidR="009F3606" w:rsidRPr="004A584D" w:rsidRDefault="004A584D" w:rsidP="004A584D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4A584D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96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695D86C6" w14:textId="77777777" w:rsidR="009F3606" w:rsidRPr="004A584D" w:rsidRDefault="004A584D" w:rsidP="004A584D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4A584D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98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44085C01" w14:textId="77777777" w:rsidR="009F3606" w:rsidRPr="004A584D" w:rsidRDefault="004A584D" w:rsidP="004A584D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4A584D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100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0FBE78CB" w14:textId="77777777" w:rsidR="009F3606" w:rsidRPr="004A584D" w:rsidRDefault="004A584D" w:rsidP="004A584D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4A584D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102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192CC2D7" w14:textId="77777777" w:rsidR="009F3606" w:rsidRPr="004A584D" w:rsidRDefault="004A584D" w:rsidP="004A584D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4A584D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104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653B6355" w14:textId="77777777" w:rsidR="009F3606" w:rsidRPr="004A584D" w:rsidRDefault="004A584D" w:rsidP="004A584D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4A584D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105</w:t>
            </w:r>
          </w:p>
        </w:tc>
      </w:tr>
      <w:tr w:rsidR="004A584D" w:rsidRPr="004A584D" w14:paraId="432F0980" w14:textId="77777777" w:rsidTr="004A584D">
        <w:trPr>
          <w:trHeight w:val="264"/>
          <w:jc w:val="right"/>
        </w:trPr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7260E724" w14:textId="77777777" w:rsidR="009F3606" w:rsidRPr="004A584D" w:rsidRDefault="004A584D" w:rsidP="004A584D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4A584D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114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0A90396E" w14:textId="77777777" w:rsidR="009F3606" w:rsidRPr="004A584D" w:rsidRDefault="004A584D" w:rsidP="004A584D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4A584D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116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59F7F345" w14:textId="77777777" w:rsidR="009F3606" w:rsidRPr="004A584D" w:rsidRDefault="004A584D" w:rsidP="004A584D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4A584D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118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183C94C1" w14:textId="77777777" w:rsidR="009F3606" w:rsidRPr="004A584D" w:rsidRDefault="004A584D" w:rsidP="004A584D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4A584D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120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67237F29" w14:textId="77777777" w:rsidR="009F3606" w:rsidRPr="004A584D" w:rsidRDefault="004A584D" w:rsidP="004A584D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4A584D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122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57D239EF" w14:textId="77777777" w:rsidR="009F3606" w:rsidRPr="004A584D" w:rsidRDefault="004A584D" w:rsidP="004A584D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4A584D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124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37057133" w14:textId="77777777" w:rsidR="009F3606" w:rsidRPr="004A584D" w:rsidRDefault="004A584D" w:rsidP="004A584D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4A584D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135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66D4702A" w14:textId="77777777" w:rsidR="009F3606" w:rsidRPr="004A584D" w:rsidRDefault="004A584D" w:rsidP="004A584D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4A584D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136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7EDFF5C3" w14:textId="77777777" w:rsidR="009F3606" w:rsidRPr="004A584D" w:rsidRDefault="004A584D" w:rsidP="004A584D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4A584D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137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70E4395D" w14:textId="77777777" w:rsidR="009F3606" w:rsidRPr="004A584D" w:rsidRDefault="004A584D" w:rsidP="004A584D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4A584D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141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7E79AAD4" w14:textId="77777777" w:rsidR="009F3606" w:rsidRPr="004A584D" w:rsidRDefault="004A584D" w:rsidP="004A584D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4A584D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142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1C9B8592" w14:textId="77777777" w:rsidR="009F3606" w:rsidRPr="004A584D" w:rsidRDefault="004A584D" w:rsidP="004A584D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4A584D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143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156003F0" w14:textId="77777777" w:rsidR="009F3606" w:rsidRPr="004A584D" w:rsidRDefault="004A584D" w:rsidP="004A584D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4A584D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156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1F83D61F" w14:textId="77777777" w:rsidR="009F3606" w:rsidRPr="004A584D" w:rsidRDefault="004A584D" w:rsidP="004A584D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4A584D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162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1FBA2520" w14:textId="77777777" w:rsidR="009F3606" w:rsidRPr="004A584D" w:rsidRDefault="004A584D" w:rsidP="004A584D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4A584D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177</w:t>
            </w:r>
          </w:p>
        </w:tc>
      </w:tr>
      <w:tr w:rsidR="004A584D" w:rsidRPr="004A584D" w14:paraId="7D66507C" w14:textId="77777777" w:rsidTr="004A584D">
        <w:trPr>
          <w:trHeight w:val="264"/>
          <w:jc w:val="right"/>
        </w:trPr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7E8C5B46" w14:textId="77777777" w:rsidR="009F3606" w:rsidRPr="004A584D" w:rsidRDefault="004A584D" w:rsidP="004A584D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4A584D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178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69967C38" w14:textId="77777777" w:rsidR="009F3606" w:rsidRPr="004A584D" w:rsidRDefault="004A584D" w:rsidP="004A584D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4A584D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180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4D2870D8" w14:textId="77777777" w:rsidR="009F3606" w:rsidRPr="004A584D" w:rsidRDefault="004A584D" w:rsidP="004A584D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4A584D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181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237DFC04" w14:textId="77777777" w:rsidR="009F3606" w:rsidRPr="004A584D" w:rsidRDefault="004A584D" w:rsidP="004A584D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4A584D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198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3339EE5C" w14:textId="77777777" w:rsidR="009F3606" w:rsidRPr="004A584D" w:rsidRDefault="004A584D" w:rsidP="004A584D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4A584D">
              <w:rPr>
                <w:rFonts w:ascii="Arial" w:eastAsia="MS Mincho" w:hAnsi="Arial" w:cs="Arial" w:hint="eastAsia"/>
                <w:b/>
                <w:bCs/>
                <w:color w:val="FF0000"/>
                <w:sz w:val="24"/>
                <w:szCs w:val="24"/>
                <w:lang w:eastAsia="ja-JP"/>
              </w:rPr>
              <w:t>200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507A0F25" w14:textId="77777777" w:rsidR="009F3606" w:rsidRPr="004A584D" w:rsidRDefault="004A584D" w:rsidP="004A584D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4A584D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3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75A3E278" w14:textId="77777777" w:rsidR="009F3606" w:rsidRPr="004A584D" w:rsidRDefault="004A584D" w:rsidP="004A584D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4A584D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5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2B34023E" w14:textId="77777777" w:rsidR="009F3606" w:rsidRPr="004A584D" w:rsidRDefault="004A584D" w:rsidP="004A584D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4A584D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10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0546C68A" w14:textId="77777777" w:rsidR="009F3606" w:rsidRPr="004A584D" w:rsidRDefault="004A584D" w:rsidP="004A584D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4A584D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14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073B5096" w14:textId="77777777" w:rsidR="009F3606" w:rsidRPr="004A584D" w:rsidRDefault="004A584D" w:rsidP="004A584D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4A584D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19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098F43AB" w14:textId="77777777" w:rsidR="009F3606" w:rsidRPr="004A584D" w:rsidRDefault="004A584D" w:rsidP="004A584D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4A584D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22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58239AF0" w14:textId="77777777" w:rsidR="009F3606" w:rsidRPr="004A584D" w:rsidRDefault="004A584D" w:rsidP="004A584D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4A584D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27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68FBBC48" w14:textId="77777777" w:rsidR="009F3606" w:rsidRPr="004A584D" w:rsidRDefault="004A584D" w:rsidP="004A584D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4A584D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31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1C7300DB" w14:textId="77777777" w:rsidR="009F3606" w:rsidRPr="004A584D" w:rsidRDefault="004A584D" w:rsidP="004A584D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4A584D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33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02F49E37" w14:textId="77777777" w:rsidR="009F3606" w:rsidRPr="004A584D" w:rsidRDefault="004A584D" w:rsidP="004A584D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4A584D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39</w:t>
            </w:r>
          </w:p>
        </w:tc>
      </w:tr>
      <w:tr w:rsidR="004A584D" w:rsidRPr="004A584D" w14:paraId="2645E3DD" w14:textId="77777777" w:rsidTr="004A584D">
        <w:trPr>
          <w:trHeight w:val="264"/>
          <w:jc w:val="right"/>
        </w:trPr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592AA134" w14:textId="77777777" w:rsidR="009F3606" w:rsidRPr="004A584D" w:rsidRDefault="004A584D" w:rsidP="004A584D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4A584D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41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537737E8" w14:textId="77777777" w:rsidR="009F3606" w:rsidRPr="004A584D" w:rsidRDefault="004A584D" w:rsidP="004A584D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4A584D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47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1FA8AE54" w14:textId="77777777" w:rsidR="009F3606" w:rsidRPr="004A584D" w:rsidRDefault="004A584D" w:rsidP="004A584D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4A584D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49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25348756" w14:textId="77777777" w:rsidR="009F3606" w:rsidRPr="004A584D" w:rsidRDefault="004A584D" w:rsidP="004A584D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4A584D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54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6B38B845" w14:textId="77777777" w:rsidR="009F3606" w:rsidRPr="004A584D" w:rsidRDefault="004A584D" w:rsidP="004A584D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4A584D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57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7A021A96" w14:textId="77777777" w:rsidR="009F3606" w:rsidRPr="004A584D" w:rsidRDefault="004A584D" w:rsidP="004A584D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4A584D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59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3DC2DF82" w14:textId="77777777" w:rsidR="009F3606" w:rsidRPr="004A584D" w:rsidRDefault="004A584D" w:rsidP="004A584D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4A584D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61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7805512B" w14:textId="77777777" w:rsidR="009F3606" w:rsidRPr="004A584D" w:rsidRDefault="004A584D" w:rsidP="004A584D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4A584D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64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7F07E1BE" w14:textId="77777777" w:rsidR="009F3606" w:rsidRPr="004A584D" w:rsidRDefault="004A584D" w:rsidP="004A584D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4A584D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68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6C6C3147" w14:textId="77777777" w:rsidR="009F3606" w:rsidRPr="004A584D" w:rsidRDefault="004A584D" w:rsidP="004A584D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4A584D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73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0DAB695B" w14:textId="77777777" w:rsidR="009F3606" w:rsidRPr="004A584D" w:rsidRDefault="004A584D" w:rsidP="004A584D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4A584D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77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03F58594" w14:textId="77777777" w:rsidR="009F3606" w:rsidRPr="004A584D" w:rsidRDefault="004A584D" w:rsidP="004A584D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4A584D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79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7D12371C" w14:textId="77777777" w:rsidR="009F3606" w:rsidRPr="004A584D" w:rsidRDefault="004A584D" w:rsidP="004A584D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4A584D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81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3ED91DCA" w14:textId="77777777" w:rsidR="009F3606" w:rsidRPr="004A584D" w:rsidRDefault="004A584D" w:rsidP="004A584D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4A584D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83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2A58A886" w14:textId="77777777" w:rsidR="009F3606" w:rsidRPr="004A584D" w:rsidRDefault="004A584D" w:rsidP="004A584D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4A584D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87</w:t>
            </w:r>
          </w:p>
        </w:tc>
      </w:tr>
      <w:tr w:rsidR="004A584D" w:rsidRPr="004A584D" w14:paraId="547C35FF" w14:textId="77777777" w:rsidTr="004A584D">
        <w:trPr>
          <w:trHeight w:val="264"/>
          <w:jc w:val="right"/>
        </w:trPr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62435E30" w14:textId="77777777" w:rsidR="009F3606" w:rsidRPr="004A584D" w:rsidRDefault="004A584D" w:rsidP="004A584D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4A584D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95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4D814D86" w14:textId="77777777" w:rsidR="009F3606" w:rsidRPr="004A584D" w:rsidRDefault="004A584D" w:rsidP="004A584D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4A584D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97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7487F1B5" w14:textId="77777777" w:rsidR="009F3606" w:rsidRPr="004A584D" w:rsidRDefault="004A584D" w:rsidP="004A584D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4A584D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99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1E509967" w14:textId="77777777" w:rsidR="009F3606" w:rsidRPr="004A584D" w:rsidRDefault="004A584D" w:rsidP="004A584D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4A584D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101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1519C66F" w14:textId="77777777" w:rsidR="009F3606" w:rsidRPr="004A584D" w:rsidRDefault="004A584D" w:rsidP="004A584D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4A584D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103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18DE44C7" w14:textId="77777777" w:rsidR="009F3606" w:rsidRPr="004A584D" w:rsidRDefault="004A584D" w:rsidP="004A584D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4A584D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106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22013F77" w14:textId="77777777" w:rsidR="009F3606" w:rsidRPr="004A584D" w:rsidRDefault="004A584D" w:rsidP="004A584D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4A584D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115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24EC8269" w14:textId="77777777" w:rsidR="009F3606" w:rsidRPr="004A584D" w:rsidRDefault="004A584D" w:rsidP="004A584D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4A584D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117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2053C93E" w14:textId="77777777" w:rsidR="009F3606" w:rsidRPr="004A584D" w:rsidRDefault="004A584D" w:rsidP="004A584D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4A584D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119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495C13DC" w14:textId="77777777" w:rsidR="009F3606" w:rsidRPr="004A584D" w:rsidRDefault="004A584D" w:rsidP="004A584D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4A584D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121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6C72AB92" w14:textId="77777777" w:rsidR="009F3606" w:rsidRPr="004A584D" w:rsidRDefault="004A584D" w:rsidP="004A584D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4A584D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123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062CF947" w14:textId="77777777" w:rsidR="009F3606" w:rsidRPr="004A584D" w:rsidRDefault="004A584D" w:rsidP="004A584D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4A584D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125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0663C83A" w14:textId="77777777" w:rsidR="009F3606" w:rsidRPr="004A584D" w:rsidRDefault="004A584D" w:rsidP="004A584D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4A584D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138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3D050BB9" w14:textId="77777777" w:rsidR="009F3606" w:rsidRPr="004A584D" w:rsidRDefault="004A584D" w:rsidP="004A584D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4A584D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144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059F89F5" w14:textId="77777777" w:rsidR="009F3606" w:rsidRPr="004A584D" w:rsidRDefault="004A584D" w:rsidP="004A584D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4A584D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157</w:t>
            </w:r>
          </w:p>
        </w:tc>
      </w:tr>
      <w:tr w:rsidR="004A584D" w:rsidRPr="004A584D" w14:paraId="2BB4008D" w14:textId="77777777" w:rsidTr="004A584D">
        <w:trPr>
          <w:trHeight w:val="264"/>
          <w:jc w:val="right"/>
        </w:trPr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3C30681B" w14:textId="77777777" w:rsidR="009F3606" w:rsidRPr="004A584D" w:rsidRDefault="004A584D" w:rsidP="004A584D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4A584D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163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28169FF0" w14:textId="77777777" w:rsidR="009F3606" w:rsidRPr="004A584D" w:rsidRDefault="004A584D" w:rsidP="004A584D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4A584D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179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070282A6" w14:textId="77777777" w:rsidR="009F3606" w:rsidRPr="004A584D" w:rsidRDefault="004A584D" w:rsidP="004A584D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4A584D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182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065AC039" w14:textId="77777777" w:rsidR="009F3606" w:rsidRPr="004A584D" w:rsidRDefault="004A584D" w:rsidP="004A584D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4A584D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199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628CFABC" w14:textId="77777777" w:rsidR="009F3606" w:rsidRPr="004A584D" w:rsidRDefault="004A584D" w:rsidP="004A584D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4A584D">
              <w:rPr>
                <w:rFonts w:ascii="Arial" w:eastAsia="MS Mincho" w:hAnsi="Arial" w:cs="Arial" w:hint="eastAsia"/>
                <w:b/>
                <w:bCs/>
                <w:color w:val="FF0000"/>
                <w:sz w:val="24"/>
                <w:szCs w:val="24"/>
                <w:lang w:eastAsia="ja-JP"/>
              </w:rPr>
              <w:t>201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557BE8B2" w14:textId="77777777" w:rsidR="009F3606" w:rsidRPr="004A584D" w:rsidRDefault="004A584D" w:rsidP="004A584D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4A584D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6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0D9ACBCF" w14:textId="77777777" w:rsidR="009F3606" w:rsidRPr="004A584D" w:rsidRDefault="004A584D" w:rsidP="004A584D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4A584D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11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06898132" w14:textId="77777777" w:rsidR="009F3606" w:rsidRPr="004A584D" w:rsidRDefault="004A584D" w:rsidP="004A584D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4A584D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15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642E0918" w14:textId="77777777" w:rsidR="009F3606" w:rsidRPr="004A584D" w:rsidRDefault="004A584D" w:rsidP="004A584D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4A584D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23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551FC4D2" w14:textId="77777777" w:rsidR="009F3606" w:rsidRPr="004A584D" w:rsidRDefault="004A584D" w:rsidP="004A584D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4A584D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34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3ECE83BB" w14:textId="77777777" w:rsidR="009F3606" w:rsidRPr="004A584D" w:rsidRDefault="004A584D" w:rsidP="004A584D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4A584D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42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13A075CD" w14:textId="77777777" w:rsidR="009F3606" w:rsidRPr="004A584D" w:rsidRDefault="004A584D" w:rsidP="004A584D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4A584D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50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0DD3FD49" w14:textId="77777777" w:rsidR="009F3606" w:rsidRPr="004A584D" w:rsidRDefault="004A584D" w:rsidP="004A584D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4A584D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69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18A89BC2" w14:textId="77777777" w:rsidR="009F3606" w:rsidRPr="004A584D" w:rsidRDefault="004A584D" w:rsidP="004A584D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4A584D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74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176C2AD6" w14:textId="77777777" w:rsidR="009F3606" w:rsidRPr="004A584D" w:rsidRDefault="004A584D" w:rsidP="004A584D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4A584D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84</w:t>
            </w:r>
          </w:p>
        </w:tc>
      </w:tr>
      <w:tr w:rsidR="004A584D" w:rsidRPr="004A584D" w14:paraId="48801017" w14:textId="77777777" w:rsidTr="004A584D">
        <w:trPr>
          <w:trHeight w:val="264"/>
          <w:jc w:val="right"/>
        </w:trPr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3385EC87" w14:textId="77777777" w:rsidR="009F3606" w:rsidRPr="004A584D" w:rsidRDefault="004A584D" w:rsidP="004A584D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4A584D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88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33CFBF93" w14:textId="77777777" w:rsidR="009F3606" w:rsidRPr="004A584D" w:rsidRDefault="004A584D" w:rsidP="004A584D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4A584D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107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43F53DA6" w14:textId="77777777" w:rsidR="009F3606" w:rsidRPr="004A584D" w:rsidRDefault="004A584D" w:rsidP="004A584D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4A584D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126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324ADB94" w14:textId="77777777" w:rsidR="009F3606" w:rsidRPr="004A584D" w:rsidRDefault="004A584D" w:rsidP="004A584D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4A584D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139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7CD6812C" w14:textId="77777777" w:rsidR="009F3606" w:rsidRPr="004A584D" w:rsidRDefault="004A584D" w:rsidP="004A584D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4A584D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145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4C266EF8" w14:textId="77777777" w:rsidR="009F3606" w:rsidRPr="004A584D" w:rsidRDefault="004A584D" w:rsidP="004A584D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4A584D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158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797BEED7" w14:textId="77777777" w:rsidR="009F3606" w:rsidRPr="004A584D" w:rsidRDefault="004A584D" w:rsidP="004A584D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4A584D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164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2286AAA3" w14:textId="77777777" w:rsidR="009F3606" w:rsidRPr="004A584D" w:rsidRDefault="004A584D" w:rsidP="004A584D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4A584D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183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234D04B6" w14:textId="77777777" w:rsidR="009F3606" w:rsidRPr="004A584D" w:rsidRDefault="004A584D" w:rsidP="004A584D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4A584D">
              <w:rPr>
                <w:rFonts w:ascii="Arial" w:eastAsia="MS Mincho" w:hAnsi="Arial" w:cs="Arial" w:hint="eastAsia"/>
                <w:b/>
                <w:bCs/>
                <w:color w:val="FF0000"/>
                <w:sz w:val="24"/>
                <w:szCs w:val="24"/>
                <w:lang w:eastAsia="ja-JP"/>
              </w:rPr>
              <w:t>202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5CBA7742" w14:textId="77777777" w:rsidR="009F3606" w:rsidRPr="004A584D" w:rsidRDefault="004A584D" w:rsidP="004A584D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4A584D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7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787E0134" w14:textId="77777777" w:rsidR="009F3606" w:rsidRPr="004A584D" w:rsidRDefault="004A584D" w:rsidP="004A584D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4A584D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16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15012D1E" w14:textId="77777777" w:rsidR="009F3606" w:rsidRPr="004A584D" w:rsidRDefault="004A584D" w:rsidP="004A584D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4A584D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24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692C89B9" w14:textId="77777777" w:rsidR="009F3606" w:rsidRPr="004A584D" w:rsidRDefault="004A584D" w:rsidP="004A584D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4A584D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35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6CAC7664" w14:textId="77777777" w:rsidR="009F3606" w:rsidRPr="004A584D" w:rsidRDefault="004A584D" w:rsidP="004A584D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4A584D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43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2F46C1A8" w14:textId="77777777" w:rsidR="009F3606" w:rsidRPr="004A584D" w:rsidRDefault="004A584D" w:rsidP="004A584D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4A584D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70</w:t>
            </w:r>
          </w:p>
        </w:tc>
      </w:tr>
      <w:tr w:rsidR="004A584D" w:rsidRPr="004A584D" w14:paraId="110B0675" w14:textId="77777777" w:rsidTr="004A584D">
        <w:trPr>
          <w:trHeight w:val="264"/>
          <w:jc w:val="right"/>
        </w:trPr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73F615D3" w14:textId="77777777" w:rsidR="009F3606" w:rsidRPr="004A584D" w:rsidRDefault="004A584D" w:rsidP="004A584D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4A584D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75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42B026D4" w14:textId="77777777" w:rsidR="009F3606" w:rsidRPr="004A584D" w:rsidRDefault="004A584D" w:rsidP="004A584D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4A584D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85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7ACE717F" w14:textId="77777777" w:rsidR="009F3606" w:rsidRPr="004A584D" w:rsidRDefault="004A584D" w:rsidP="004A584D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4A584D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89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5CE51736" w14:textId="77777777" w:rsidR="009F3606" w:rsidRPr="004A584D" w:rsidRDefault="004A584D" w:rsidP="004A584D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4A584D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108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5BB8590B" w14:textId="77777777" w:rsidR="009F3606" w:rsidRPr="004A584D" w:rsidRDefault="004A584D" w:rsidP="004A584D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4A584D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127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4A3CE073" w14:textId="77777777" w:rsidR="009F3606" w:rsidRPr="004A584D" w:rsidRDefault="004A584D" w:rsidP="004A584D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4A584D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140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1C7B735F" w14:textId="77777777" w:rsidR="009F3606" w:rsidRPr="004A584D" w:rsidRDefault="004A584D" w:rsidP="004A584D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4A584D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146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4705C3F3" w14:textId="77777777" w:rsidR="009F3606" w:rsidRPr="004A584D" w:rsidRDefault="004A584D" w:rsidP="004A584D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4A584D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159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433B2335" w14:textId="77777777" w:rsidR="009F3606" w:rsidRPr="004A584D" w:rsidRDefault="004A584D" w:rsidP="004A584D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4A584D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165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4EC2919A" w14:textId="77777777" w:rsidR="009F3606" w:rsidRPr="004A584D" w:rsidRDefault="004A584D" w:rsidP="004A584D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4A584D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184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1958A99F" w14:textId="77777777" w:rsidR="009F3606" w:rsidRPr="004A584D" w:rsidRDefault="004A584D" w:rsidP="004A584D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4A584D">
              <w:rPr>
                <w:rFonts w:ascii="Arial" w:eastAsia="MS Mincho" w:hAnsi="Arial" w:cs="Arial" w:hint="eastAsia"/>
                <w:b/>
                <w:bCs/>
                <w:color w:val="FF0000"/>
                <w:sz w:val="24"/>
                <w:szCs w:val="24"/>
                <w:lang w:eastAsia="ja-JP"/>
              </w:rPr>
              <w:t>203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79700915" w14:textId="77777777" w:rsidR="009F3606" w:rsidRPr="004A584D" w:rsidRDefault="004A584D" w:rsidP="004A584D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4A584D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0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5A19600A" w14:textId="77777777" w:rsidR="009F3606" w:rsidRPr="004A584D" w:rsidRDefault="004A584D" w:rsidP="004A584D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4A584D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8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1A8651C0" w14:textId="77777777" w:rsidR="009F3606" w:rsidRPr="004A584D" w:rsidRDefault="004A584D" w:rsidP="004A584D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4A584D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36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2DFAFEBB" w14:textId="77777777" w:rsidR="009F3606" w:rsidRPr="004A584D" w:rsidRDefault="004A584D" w:rsidP="004A584D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4A584D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44</w:t>
            </w:r>
          </w:p>
        </w:tc>
      </w:tr>
      <w:tr w:rsidR="004A584D" w:rsidRPr="004A584D" w14:paraId="4C7D3F20" w14:textId="77777777" w:rsidTr="004A584D">
        <w:trPr>
          <w:trHeight w:val="264"/>
          <w:jc w:val="right"/>
        </w:trPr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6F0364A8" w14:textId="77777777" w:rsidR="009F3606" w:rsidRPr="004A584D" w:rsidRDefault="004A584D" w:rsidP="004A584D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4A584D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71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70397D09" w14:textId="77777777" w:rsidR="009F3606" w:rsidRPr="004A584D" w:rsidRDefault="004A584D" w:rsidP="004A584D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4A584D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90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687EB3C9" w14:textId="77777777" w:rsidR="009F3606" w:rsidRPr="004A584D" w:rsidRDefault="004A584D" w:rsidP="004A584D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4A584D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109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5FC4070D" w14:textId="77777777" w:rsidR="009F3606" w:rsidRPr="004A584D" w:rsidRDefault="004A584D" w:rsidP="004A584D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4A584D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128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7E4F602D" w14:textId="77777777" w:rsidR="009F3606" w:rsidRPr="004A584D" w:rsidRDefault="004A584D" w:rsidP="004A584D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4A584D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147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4629921D" w14:textId="77777777" w:rsidR="009F3606" w:rsidRPr="004A584D" w:rsidRDefault="004A584D" w:rsidP="004A584D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4A584D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160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43D72E70" w14:textId="77777777" w:rsidR="009F3606" w:rsidRPr="004A584D" w:rsidRDefault="004A584D" w:rsidP="004A584D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4A584D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166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311D589A" w14:textId="77777777" w:rsidR="009F3606" w:rsidRPr="004A584D" w:rsidRDefault="004A584D" w:rsidP="004A584D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4A584D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185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4DDCE496" w14:textId="77777777" w:rsidR="009F3606" w:rsidRPr="004A584D" w:rsidRDefault="004A584D" w:rsidP="004A584D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4A584D">
              <w:rPr>
                <w:rFonts w:ascii="Arial" w:eastAsia="MS Mincho" w:hAnsi="Arial" w:cs="Arial" w:hint="eastAsia"/>
                <w:b/>
                <w:bCs/>
                <w:color w:val="FF0000"/>
                <w:sz w:val="24"/>
                <w:szCs w:val="24"/>
                <w:lang w:eastAsia="ja-JP"/>
              </w:rPr>
              <w:t>204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2E3A23C3" w14:textId="77777777" w:rsidR="009F3606" w:rsidRPr="004A584D" w:rsidRDefault="004A584D" w:rsidP="004A584D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4A584D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077ABE72" w14:textId="77777777" w:rsidR="009F3606" w:rsidRPr="004A584D" w:rsidRDefault="004A584D" w:rsidP="004A584D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4A584D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37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0AE8BD49" w14:textId="77777777" w:rsidR="009F3606" w:rsidRPr="004A584D" w:rsidRDefault="004A584D" w:rsidP="004A584D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4A584D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45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1DB250E5" w14:textId="77777777" w:rsidR="009F3606" w:rsidRPr="004A584D" w:rsidRDefault="004A584D" w:rsidP="004A584D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4A584D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91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5CD61D95" w14:textId="77777777" w:rsidR="009F3606" w:rsidRPr="004A584D" w:rsidRDefault="004A584D" w:rsidP="004A584D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4A584D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110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1D39C668" w14:textId="77777777" w:rsidR="009F3606" w:rsidRPr="004A584D" w:rsidRDefault="004A584D" w:rsidP="004A584D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4A584D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129</w:t>
            </w:r>
          </w:p>
        </w:tc>
      </w:tr>
      <w:tr w:rsidR="004A584D" w:rsidRPr="004A584D" w14:paraId="61F1C167" w14:textId="77777777" w:rsidTr="004A584D">
        <w:trPr>
          <w:trHeight w:val="264"/>
          <w:jc w:val="right"/>
        </w:trPr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7BEB8311" w14:textId="77777777" w:rsidR="009F3606" w:rsidRPr="004A584D" w:rsidRDefault="004A584D" w:rsidP="004A584D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4A584D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148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15101837" w14:textId="77777777" w:rsidR="009F3606" w:rsidRPr="004A584D" w:rsidRDefault="004A584D" w:rsidP="004A584D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4A584D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161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257DC52E" w14:textId="77777777" w:rsidR="009F3606" w:rsidRPr="004A584D" w:rsidRDefault="004A584D" w:rsidP="004A584D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4A584D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167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65024F53" w14:textId="77777777" w:rsidR="009F3606" w:rsidRPr="004A584D" w:rsidRDefault="004A584D" w:rsidP="004A584D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4A584D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186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24AA0649" w14:textId="77777777" w:rsidR="009F3606" w:rsidRPr="004A584D" w:rsidRDefault="004A584D" w:rsidP="004A584D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4A584D">
              <w:rPr>
                <w:rFonts w:ascii="Arial" w:eastAsia="MS Mincho" w:hAnsi="Arial" w:cs="Arial" w:hint="eastAsia"/>
                <w:b/>
                <w:bCs/>
                <w:color w:val="FF0000"/>
                <w:sz w:val="24"/>
                <w:szCs w:val="24"/>
                <w:lang w:eastAsia="ja-JP"/>
              </w:rPr>
              <w:t>205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29BFDDE9" w14:textId="77777777" w:rsidR="009F3606" w:rsidRPr="004A584D" w:rsidRDefault="004A584D" w:rsidP="004A584D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4A584D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92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40B100BF" w14:textId="77777777" w:rsidR="009F3606" w:rsidRPr="004A584D" w:rsidRDefault="004A584D" w:rsidP="004A584D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4A584D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111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617675B4" w14:textId="77777777" w:rsidR="009F3606" w:rsidRPr="004A584D" w:rsidRDefault="004A584D" w:rsidP="004A584D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4A584D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130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188E5DD3" w14:textId="77777777" w:rsidR="009F3606" w:rsidRPr="004A584D" w:rsidRDefault="004A584D" w:rsidP="004A584D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4A584D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149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28B21C8E" w14:textId="77777777" w:rsidR="009F3606" w:rsidRPr="004A584D" w:rsidRDefault="004A584D" w:rsidP="004A584D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4A584D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168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53FE3034" w14:textId="77777777" w:rsidR="009F3606" w:rsidRPr="004A584D" w:rsidRDefault="004A584D" w:rsidP="004A584D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4A584D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187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598C12B5" w14:textId="77777777" w:rsidR="009F3606" w:rsidRPr="004A584D" w:rsidRDefault="004A584D" w:rsidP="004A584D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4A584D">
              <w:rPr>
                <w:rFonts w:ascii="Arial" w:eastAsia="MS Mincho" w:hAnsi="Arial" w:cs="Arial" w:hint="eastAsia"/>
                <w:b/>
                <w:bCs/>
                <w:color w:val="FF0000"/>
                <w:sz w:val="24"/>
                <w:szCs w:val="24"/>
                <w:lang w:eastAsia="ja-JP"/>
              </w:rPr>
              <w:t>206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6DB67F18" w14:textId="77777777" w:rsidR="009F3606" w:rsidRPr="004A584D" w:rsidRDefault="004A584D" w:rsidP="004A584D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4A584D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112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0D36B7A7" w14:textId="77777777" w:rsidR="009F3606" w:rsidRPr="004A584D" w:rsidRDefault="004A584D" w:rsidP="004A584D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4A584D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131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073045C8" w14:textId="77777777" w:rsidR="009F3606" w:rsidRPr="004A584D" w:rsidRDefault="004A584D" w:rsidP="004A584D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4A584D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150</w:t>
            </w:r>
          </w:p>
        </w:tc>
      </w:tr>
      <w:tr w:rsidR="004A584D" w:rsidRPr="004A584D" w14:paraId="2AC5A84D" w14:textId="77777777" w:rsidTr="004A584D">
        <w:trPr>
          <w:trHeight w:val="264"/>
          <w:jc w:val="right"/>
        </w:trPr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12956BA8" w14:textId="77777777" w:rsidR="009F3606" w:rsidRPr="004A584D" w:rsidRDefault="004A584D" w:rsidP="004A584D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4A584D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169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094FBA57" w14:textId="77777777" w:rsidR="009F3606" w:rsidRPr="004A584D" w:rsidRDefault="004A584D" w:rsidP="004A584D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4A584D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188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52AC58D2" w14:textId="77777777" w:rsidR="009F3606" w:rsidRPr="004A584D" w:rsidRDefault="004A584D" w:rsidP="004A584D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4A584D">
              <w:rPr>
                <w:rFonts w:ascii="Arial" w:eastAsia="MS Mincho" w:hAnsi="Arial" w:cs="Arial" w:hint="eastAsia"/>
                <w:b/>
                <w:bCs/>
                <w:color w:val="FF0000"/>
                <w:sz w:val="24"/>
                <w:szCs w:val="24"/>
                <w:lang w:eastAsia="ja-JP"/>
              </w:rPr>
              <w:t>207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38D8597D" w14:textId="77777777" w:rsidR="009F3606" w:rsidRPr="004A584D" w:rsidRDefault="004A584D" w:rsidP="004A584D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4A584D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113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5EEDEB26" w14:textId="77777777" w:rsidR="009F3606" w:rsidRPr="004A584D" w:rsidRDefault="004A584D" w:rsidP="004A584D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4A584D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132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6862E95E" w14:textId="77777777" w:rsidR="009F3606" w:rsidRPr="004A584D" w:rsidRDefault="004A584D" w:rsidP="004A584D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4A584D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151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359FAFD0" w14:textId="77777777" w:rsidR="009F3606" w:rsidRPr="004A584D" w:rsidRDefault="004A584D" w:rsidP="004A584D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4A584D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170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4A289148" w14:textId="77777777" w:rsidR="009F3606" w:rsidRPr="004A584D" w:rsidRDefault="004A584D" w:rsidP="004A584D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4A584D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189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115A6561" w14:textId="77777777" w:rsidR="009F3606" w:rsidRPr="004A584D" w:rsidRDefault="004A584D" w:rsidP="004A584D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4A584D">
              <w:rPr>
                <w:rFonts w:ascii="Arial" w:eastAsia="MS Mincho" w:hAnsi="Arial" w:cs="Arial" w:hint="eastAsia"/>
                <w:b/>
                <w:bCs/>
                <w:color w:val="FF0000"/>
                <w:sz w:val="24"/>
                <w:szCs w:val="24"/>
                <w:lang w:eastAsia="ja-JP"/>
              </w:rPr>
              <w:t>208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53EFF522" w14:textId="77777777" w:rsidR="009F3606" w:rsidRPr="004A584D" w:rsidRDefault="004A584D" w:rsidP="004A584D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4A584D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133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379BEA5A" w14:textId="77777777" w:rsidR="009F3606" w:rsidRPr="004A584D" w:rsidRDefault="004A584D" w:rsidP="004A584D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4A584D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152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737A3FBB" w14:textId="77777777" w:rsidR="009F3606" w:rsidRPr="004A584D" w:rsidRDefault="004A584D" w:rsidP="004A584D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4A584D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171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33EBDC40" w14:textId="77777777" w:rsidR="009F3606" w:rsidRPr="004A584D" w:rsidRDefault="004A584D" w:rsidP="004A584D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4A584D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190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7A6D4BB4" w14:textId="77777777" w:rsidR="009F3606" w:rsidRPr="004A584D" w:rsidRDefault="004A584D" w:rsidP="004A584D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4A584D">
              <w:rPr>
                <w:rFonts w:ascii="Arial" w:eastAsia="MS Mincho" w:hAnsi="Arial" w:cs="Arial" w:hint="eastAsia"/>
                <w:b/>
                <w:bCs/>
                <w:color w:val="FF0000"/>
                <w:sz w:val="24"/>
                <w:szCs w:val="24"/>
                <w:lang w:eastAsia="ja-JP"/>
              </w:rPr>
              <w:t>209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4DFE2B08" w14:textId="77777777" w:rsidR="009F3606" w:rsidRPr="004A584D" w:rsidRDefault="004A584D" w:rsidP="004A584D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4A584D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134</w:t>
            </w:r>
          </w:p>
        </w:tc>
      </w:tr>
      <w:tr w:rsidR="004A584D" w:rsidRPr="004A584D" w14:paraId="088B19BA" w14:textId="77777777" w:rsidTr="004A584D">
        <w:trPr>
          <w:trHeight w:val="264"/>
          <w:jc w:val="right"/>
        </w:trPr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7BD65601" w14:textId="77777777" w:rsidR="009F3606" w:rsidRPr="004A584D" w:rsidRDefault="004A584D" w:rsidP="004A584D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4A584D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153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68AE61DE" w14:textId="77777777" w:rsidR="009F3606" w:rsidRPr="004A584D" w:rsidRDefault="004A584D" w:rsidP="004A584D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4A584D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172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04ED6515" w14:textId="77777777" w:rsidR="009F3606" w:rsidRPr="004A584D" w:rsidRDefault="004A584D" w:rsidP="004A584D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4A584D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191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224B8B88" w14:textId="77777777" w:rsidR="009F3606" w:rsidRPr="004A584D" w:rsidRDefault="004A584D" w:rsidP="004A584D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4A584D">
              <w:rPr>
                <w:rFonts w:ascii="Arial" w:eastAsia="MS Mincho" w:hAnsi="Arial" w:cs="Arial" w:hint="eastAsia"/>
                <w:b/>
                <w:bCs/>
                <w:color w:val="FF0000"/>
                <w:sz w:val="24"/>
                <w:szCs w:val="24"/>
                <w:lang w:eastAsia="ja-JP"/>
              </w:rPr>
              <w:t>210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47349D06" w14:textId="77777777" w:rsidR="009F3606" w:rsidRPr="004A584D" w:rsidRDefault="004A584D" w:rsidP="004A584D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4A584D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154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4878C6FF" w14:textId="77777777" w:rsidR="009F3606" w:rsidRPr="004A584D" w:rsidRDefault="004A584D" w:rsidP="004A584D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4A584D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173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5C76F9FB" w14:textId="77777777" w:rsidR="009F3606" w:rsidRPr="004A584D" w:rsidRDefault="004A584D" w:rsidP="004A584D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4A584D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192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5B60E7C0" w14:textId="77777777" w:rsidR="009F3606" w:rsidRPr="004A584D" w:rsidRDefault="004A584D" w:rsidP="004A584D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4A584D">
              <w:rPr>
                <w:rFonts w:ascii="Arial" w:eastAsia="MS Mincho" w:hAnsi="Arial" w:cs="Arial" w:hint="eastAsia"/>
                <w:b/>
                <w:bCs/>
                <w:color w:val="FF0000"/>
                <w:sz w:val="24"/>
                <w:szCs w:val="24"/>
                <w:lang w:eastAsia="ja-JP"/>
              </w:rPr>
              <w:t>211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2FA79B39" w14:textId="77777777" w:rsidR="009F3606" w:rsidRPr="004A584D" w:rsidRDefault="004A584D" w:rsidP="004A584D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4A584D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155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4BFAB7D1" w14:textId="77777777" w:rsidR="009F3606" w:rsidRPr="004A584D" w:rsidRDefault="004A584D" w:rsidP="004A584D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4A584D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174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6C6AAC28" w14:textId="77777777" w:rsidR="009F3606" w:rsidRPr="004A584D" w:rsidRDefault="004A584D" w:rsidP="004A584D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4A584D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193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535B7590" w14:textId="77777777" w:rsidR="009F3606" w:rsidRPr="004A584D" w:rsidRDefault="004A584D" w:rsidP="004A584D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4A584D">
              <w:rPr>
                <w:rFonts w:ascii="Arial" w:eastAsia="MS Mincho" w:hAnsi="Arial" w:cs="Arial" w:hint="eastAsia"/>
                <w:b/>
                <w:bCs/>
                <w:color w:val="FF0000"/>
                <w:sz w:val="24"/>
                <w:szCs w:val="24"/>
                <w:lang w:eastAsia="ja-JP"/>
              </w:rPr>
              <w:t>212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76B9F8E4" w14:textId="77777777" w:rsidR="009F3606" w:rsidRPr="004A584D" w:rsidRDefault="004A584D" w:rsidP="004A584D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4A584D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175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578E2C07" w14:textId="77777777" w:rsidR="009F3606" w:rsidRPr="004A584D" w:rsidRDefault="004A584D" w:rsidP="004A584D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4A584D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194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043BE349" w14:textId="77777777" w:rsidR="009F3606" w:rsidRPr="004A584D" w:rsidRDefault="004A584D" w:rsidP="004A584D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4A584D">
              <w:rPr>
                <w:rFonts w:ascii="Arial" w:eastAsia="MS Mincho" w:hAnsi="Arial" w:cs="Arial" w:hint="eastAsia"/>
                <w:b/>
                <w:bCs/>
                <w:color w:val="FF0000"/>
                <w:sz w:val="24"/>
                <w:szCs w:val="24"/>
                <w:lang w:eastAsia="ja-JP"/>
              </w:rPr>
              <w:t>213</w:t>
            </w:r>
          </w:p>
        </w:tc>
      </w:tr>
      <w:tr w:rsidR="004A584D" w:rsidRPr="004A584D" w14:paraId="7C2F39EB" w14:textId="77777777" w:rsidTr="004A584D">
        <w:trPr>
          <w:trHeight w:val="264"/>
          <w:jc w:val="right"/>
        </w:trPr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5B669C81" w14:textId="77777777" w:rsidR="009F3606" w:rsidRPr="004A584D" w:rsidRDefault="004A584D" w:rsidP="004A584D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4A584D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176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0A8EF9F3" w14:textId="77777777" w:rsidR="009F3606" w:rsidRPr="004A584D" w:rsidRDefault="004A584D" w:rsidP="004A584D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4A584D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195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2A17A723" w14:textId="77777777" w:rsidR="009F3606" w:rsidRPr="004A584D" w:rsidRDefault="004A584D" w:rsidP="004A584D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4A584D">
              <w:rPr>
                <w:rFonts w:ascii="Arial" w:eastAsia="MS Mincho" w:hAnsi="Arial" w:cs="Arial" w:hint="eastAsia"/>
                <w:b/>
                <w:bCs/>
                <w:color w:val="FF0000"/>
                <w:sz w:val="24"/>
                <w:szCs w:val="24"/>
                <w:lang w:eastAsia="ja-JP"/>
              </w:rPr>
              <w:t>214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6873A49B" w14:textId="77777777" w:rsidR="009F3606" w:rsidRPr="004A584D" w:rsidRDefault="004A584D" w:rsidP="004A584D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4A584D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196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377EC5AC" w14:textId="77777777" w:rsidR="009F3606" w:rsidRPr="004A584D" w:rsidRDefault="004A584D" w:rsidP="004A584D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4A584D">
              <w:rPr>
                <w:rFonts w:ascii="Arial" w:eastAsia="MS Mincho" w:hAnsi="Arial" w:cs="Arial" w:hint="eastAsia"/>
                <w:b/>
                <w:bCs/>
                <w:color w:val="FF0000"/>
                <w:sz w:val="24"/>
                <w:szCs w:val="24"/>
                <w:lang w:eastAsia="ja-JP"/>
              </w:rPr>
              <w:t>215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15721886" w14:textId="77777777" w:rsidR="009F3606" w:rsidRPr="004A584D" w:rsidRDefault="004A584D" w:rsidP="004A584D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4A584D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197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552399A1" w14:textId="77777777" w:rsidR="009F3606" w:rsidRPr="004A584D" w:rsidRDefault="004A584D" w:rsidP="004A584D">
            <w:pPr>
              <w:spacing w:after="0"/>
              <w:rPr>
                <w:rFonts w:ascii="Arial" w:eastAsia="MS Mincho" w:hAnsi="Arial" w:cs="Arial"/>
                <w:color w:val="FF0000"/>
                <w:sz w:val="24"/>
                <w:szCs w:val="24"/>
                <w:lang w:eastAsia="ja-JP"/>
              </w:rPr>
            </w:pPr>
            <w:r w:rsidRPr="004A584D">
              <w:rPr>
                <w:rFonts w:ascii="Arial" w:eastAsia="MS Mincho" w:hAnsi="Arial" w:cs="Arial" w:hint="eastAsia"/>
                <w:b/>
                <w:bCs/>
                <w:color w:val="FF0000"/>
                <w:sz w:val="24"/>
                <w:szCs w:val="24"/>
                <w:lang w:eastAsia="ja-JP"/>
              </w:rPr>
              <w:t>216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51C9A43B" w14:textId="77777777" w:rsidR="009F3606" w:rsidRPr="004A584D" w:rsidRDefault="004A584D" w:rsidP="004A584D">
            <w:pPr>
              <w:spacing w:after="0"/>
              <w:rPr>
                <w:rFonts w:ascii="Arial" w:eastAsia="MS Mincho" w:hAnsi="Arial" w:cs="Arial"/>
                <w:color w:val="FF0000"/>
                <w:sz w:val="24"/>
                <w:szCs w:val="24"/>
                <w:lang w:eastAsia="ja-JP"/>
              </w:rPr>
            </w:pPr>
            <w:r w:rsidRPr="004A584D">
              <w:rPr>
                <w:rFonts w:ascii="Arial" w:eastAsia="MS Mincho" w:hAnsi="Arial" w:cs="Arial" w:hint="eastAsia"/>
                <w:b/>
                <w:bCs/>
                <w:color w:val="FF0000"/>
                <w:sz w:val="24"/>
                <w:szCs w:val="24"/>
                <w:lang w:eastAsia="ja-JP"/>
              </w:rPr>
              <w:t>217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3FAE571B" w14:textId="77777777" w:rsidR="009F3606" w:rsidRPr="004A584D" w:rsidRDefault="004A584D" w:rsidP="004A584D">
            <w:pPr>
              <w:spacing w:after="0"/>
              <w:rPr>
                <w:rFonts w:ascii="Arial" w:eastAsia="MS Mincho" w:hAnsi="Arial" w:cs="Arial"/>
                <w:color w:val="FF0000"/>
                <w:sz w:val="24"/>
                <w:szCs w:val="24"/>
                <w:lang w:eastAsia="ja-JP"/>
              </w:rPr>
            </w:pPr>
            <w:r w:rsidRPr="004A584D">
              <w:rPr>
                <w:rFonts w:ascii="Arial" w:eastAsia="MS Mincho" w:hAnsi="Arial" w:cs="Arial" w:hint="eastAsia"/>
                <w:b/>
                <w:bCs/>
                <w:color w:val="FF0000"/>
                <w:sz w:val="24"/>
                <w:szCs w:val="24"/>
                <w:lang w:eastAsia="ja-JP"/>
              </w:rPr>
              <w:t>218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1E508153" w14:textId="77777777" w:rsidR="004A584D" w:rsidRPr="004A584D" w:rsidRDefault="004A584D" w:rsidP="004A584D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117E10D1" w14:textId="77777777" w:rsidR="004A584D" w:rsidRPr="004A584D" w:rsidRDefault="004A584D" w:rsidP="004A584D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2C57D63A" w14:textId="77777777" w:rsidR="004A584D" w:rsidRPr="004A584D" w:rsidRDefault="004A584D" w:rsidP="004A584D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40C240AB" w14:textId="77777777" w:rsidR="004A584D" w:rsidRPr="004A584D" w:rsidRDefault="004A584D" w:rsidP="004A584D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7737B28A" w14:textId="77777777" w:rsidR="004A584D" w:rsidRPr="004A584D" w:rsidRDefault="004A584D" w:rsidP="004A584D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2EC950D8" w14:textId="77777777" w:rsidR="004A584D" w:rsidRPr="004A584D" w:rsidRDefault="004A584D" w:rsidP="004A584D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</w:p>
        </w:tc>
      </w:tr>
    </w:tbl>
    <w:p w14:paraId="243800E4" w14:textId="77777777" w:rsidR="00AC03EF" w:rsidRDefault="00AC03EF" w:rsidP="004A584D">
      <w:pPr>
        <w:rPr>
          <w:rFonts w:ascii="Arial" w:eastAsia="MS Mincho" w:hAnsi="Arial" w:cs="Arial"/>
          <w:lang w:eastAsia="ja-JP"/>
        </w:rPr>
      </w:pPr>
    </w:p>
    <w:p w14:paraId="0160D7AF" w14:textId="77777777" w:rsidR="001D4CEC" w:rsidRDefault="001D4CEC" w:rsidP="004A584D">
      <w:pPr>
        <w:rPr>
          <w:rFonts w:ascii="Arial" w:eastAsia="MS Mincho" w:hAnsi="Arial" w:cs="Arial"/>
          <w:lang w:eastAsia="ja-JP"/>
        </w:rPr>
      </w:pPr>
    </w:p>
    <w:p w14:paraId="1386EE6B" w14:textId="77777777" w:rsidR="00AC03EF" w:rsidRDefault="00AC03EF" w:rsidP="0090558E">
      <w:pPr>
        <w:jc w:val="center"/>
        <w:rPr>
          <w:rFonts w:ascii="Arial" w:eastAsia="MS Mincho" w:hAnsi="Arial" w:cs="Arial"/>
          <w:lang w:eastAsia="ja-JP"/>
        </w:rPr>
      </w:pPr>
    </w:p>
    <w:p w14:paraId="46C2ACB5" w14:textId="02271C28" w:rsidR="009F3606" w:rsidRPr="00FF2828" w:rsidRDefault="009F3606" w:rsidP="009F3606">
      <w:pPr>
        <w:jc w:val="both"/>
        <w:rPr>
          <w:rFonts w:ascii="Arial" w:eastAsia="MS Mincho" w:hAnsi="Arial" w:cs="Arial"/>
          <w:bCs/>
          <w:sz w:val="24"/>
          <w:szCs w:val="24"/>
          <w:lang w:eastAsia="ja-JP"/>
        </w:rPr>
      </w:pPr>
      <w:proofErr w:type="spellStart"/>
      <w:r w:rsidRPr="00FF2828">
        <w:rPr>
          <w:rFonts w:ascii="Arial" w:eastAsia="MS Mincho" w:hAnsi="Arial" w:cs="Arial"/>
          <w:bCs/>
          <w:sz w:val="24"/>
          <w:szCs w:val="24"/>
          <w:lang w:eastAsia="ja-JP"/>
        </w:rPr>
        <w:t>Interleaver</w:t>
      </w:r>
      <w:proofErr w:type="spellEnd"/>
      <w:r w:rsidRPr="00FF2828">
        <w:rPr>
          <w:rFonts w:ascii="Arial" w:eastAsia="MS Mincho" w:hAnsi="Arial" w:cs="Arial"/>
          <w:bCs/>
          <w:sz w:val="24"/>
          <w:szCs w:val="24"/>
          <w:lang w:eastAsia="ja-JP"/>
        </w:rPr>
        <w:t xml:space="preserve"> for </w:t>
      </w:r>
      <w:r w:rsidRPr="004A584D">
        <w:rPr>
          <w:rFonts w:ascii="Arial" w:eastAsia="MS Mincho" w:hAnsi="Arial" w:cs="Arial"/>
          <w:bCs/>
          <w:sz w:val="24"/>
          <w:szCs w:val="24"/>
          <w:lang w:eastAsia="ja-JP"/>
        </w:rPr>
        <w:t>CRC=</w:t>
      </w:r>
      <w:r w:rsidRPr="009F3606">
        <w:rPr>
          <w:rFonts w:ascii="Calibri" w:eastAsiaTheme="minorEastAsia" w:hAnsi="Calibri" w:cs="Calibri"/>
          <w:bCs/>
          <w:color w:val="000000" w:themeColor="text1"/>
          <w:kern w:val="24"/>
          <w:sz w:val="32"/>
          <w:szCs w:val="32"/>
        </w:rPr>
        <w:t xml:space="preserve"> </w:t>
      </w:r>
      <w:r w:rsidRPr="009F3606">
        <w:rPr>
          <w:rFonts w:ascii="Arial" w:eastAsia="MS Mincho" w:hAnsi="Arial" w:cs="Arial"/>
          <w:bCs/>
          <w:sz w:val="24"/>
          <w:szCs w:val="24"/>
          <w:lang w:eastAsia="ja-JP"/>
        </w:rPr>
        <w:t xml:space="preserve">0xB972F </w:t>
      </w:r>
      <w:r w:rsidRPr="004A584D">
        <w:rPr>
          <w:rFonts w:ascii="Arial" w:eastAsia="MS Mincho" w:hAnsi="Arial" w:cs="Arial"/>
          <w:bCs/>
          <w:sz w:val="24"/>
          <w:szCs w:val="24"/>
          <w:lang w:eastAsia="ja-JP"/>
        </w:rPr>
        <w:t>(proposed</w:t>
      </w:r>
      <w:r w:rsidRPr="00FF2828">
        <w:rPr>
          <w:rFonts w:ascii="Arial" w:eastAsia="MS Mincho" w:hAnsi="Arial" w:cs="Arial"/>
          <w:bCs/>
          <w:sz w:val="24"/>
          <w:szCs w:val="24"/>
          <w:lang w:eastAsia="ja-JP"/>
        </w:rPr>
        <w:t>)</w:t>
      </w:r>
    </w:p>
    <w:tbl>
      <w:tblPr>
        <w:tblW w:w="9600" w:type="dxa"/>
        <w:jc w:val="right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640"/>
        <w:gridCol w:w="640"/>
        <w:gridCol w:w="640"/>
        <w:gridCol w:w="640"/>
        <w:gridCol w:w="640"/>
        <w:gridCol w:w="640"/>
        <w:gridCol w:w="640"/>
        <w:gridCol w:w="640"/>
        <w:gridCol w:w="640"/>
        <w:gridCol w:w="640"/>
        <w:gridCol w:w="640"/>
        <w:gridCol w:w="640"/>
        <w:gridCol w:w="640"/>
        <w:gridCol w:w="640"/>
        <w:gridCol w:w="640"/>
      </w:tblGrid>
      <w:tr w:rsidR="009F3606" w:rsidRPr="00E85163" w14:paraId="38296C1D" w14:textId="77777777" w:rsidTr="009F3606">
        <w:trPr>
          <w:trHeight w:val="265"/>
          <w:jc w:val="right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0507769A" w14:textId="77777777" w:rsidR="009F3606" w:rsidRPr="00E85163" w:rsidRDefault="009F3606" w:rsidP="009F3606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E85163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0A5DA07B" w14:textId="77777777" w:rsidR="009F3606" w:rsidRPr="00E85163" w:rsidRDefault="009F3606" w:rsidP="009F3606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E85163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44E23A71" w14:textId="77777777" w:rsidR="009F3606" w:rsidRPr="00E85163" w:rsidRDefault="009F3606" w:rsidP="009F3606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E85163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35E8DDE3" w14:textId="77777777" w:rsidR="009F3606" w:rsidRPr="00E85163" w:rsidRDefault="009F3606" w:rsidP="009F3606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E85163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41952954" w14:textId="77777777" w:rsidR="009F3606" w:rsidRPr="00E85163" w:rsidRDefault="009F3606" w:rsidP="009F3606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E85163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125F4985" w14:textId="77777777" w:rsidR="009F3606" w:rsidRPr="00E85163" w:rsidRDefault="009F3606" w:rsidP="009F3606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E85163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5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6C942A29" w14:textId="77777777" w:rsidR="009F3606" w:rsidRPr="00E85163" w:rsidRDefault="009F3606" w:rsidP="009F3606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E85163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7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0B22659A" w14:textId="77777777" w:rsidR="009F3606" w:rsidRPr="00E85163" w:rsidRDefault="009F3606" w:rsidP="009F3606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E85163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8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41A07E6A" w14:textId="77777777" w:rsidR="009F3606" w:rsidRPr="00E85163" w:rsidRDefault="009F3606" w:rsidP="009F3606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E85163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451E8E8F" w14:textId="77777777" w:rsidR="009F3606" w:rsidRPr="00E85163" w:rsidRDefault="009F3606" w:rsidP="009F3606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E85163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21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404FECED" w14:textId="77777777" w:rsidR="009F3606" w:rsidRPr="00E85163" w:rsidRDefault="009F3606" w:rsidP="009F3606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E85163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22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554105EE" w14:textId="77777777" w:rsidR="009F3606" w:rsidRPr="00E85163" w:rsidRDefault="009F3606" w:rsidP="009F3606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E85163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23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3A8D6064" w14:textId="77777777" w:rsidR="009F3606" w:rsidRPr="00E85163" w:rsidRDefault="009F3606" w:rsidP="009F3606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E85163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27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5CB7A981" w14:textId="77777777" w:rsidR="009F3606" w:rsidRPr="00E85163" w:rsidRDefault="009F3606" w:rsidP="009F3606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E85163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29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0CEE9727" w14:textId="77777777" w:rsidR="009F3606" w:rsidRPr="00E85163" w:rsidRDefault="009F3606" w:rsidP="009F3606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E85163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43</w:t>
            </w:r>
          </w:p>
        </w:tc>
      </w:tr>
      <w:tr w:rsidR="009F3606" w:rsidRPr="00E85163" w14:paraId="00D6BC85" w14:textId="77777777" w:rsidTr="009F3606">
        <w:trPr>
          <w:trHeight w:val="265"/>
          <w:jc w:val="right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2825702D" w14:textId="77777777" w:rsidR="009F3606" w:rsidRPr="00E85163" w:rsidRDefault="009F3606" w:rsidP="009F3606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E85163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44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3F4D2772" w14:textId="77777777" w:rsidR="009F3606" w:rsidRPr="00E85163" w:rsidRDefault="009F3606" w:rsidP="009F3606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E85163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45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0DEF03A1" w14:textId="77777777" w:rsidR="009F3606" w:rsidRPr="00E85163" w:rsidRDefault="009F3606" w:rsidP="009F3606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E85163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46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256AE858" w14:textId="77777777" w:rsidR="009F3606" w:rsidRPr="00E85163" w:rsidRDefault="009F3606" w:rsidP="009F3606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E85163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47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11603BEF" w14:textId="77777777" w:rsidR="009F3606" w:rsidRPr="00E85163" w:rsidRDefault="009F3606" w:rsidP="009F3606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E85163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48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33E7E9A3" w14:textId="77777777" w:rsidR="009F3606" w:rsidRPr="00E85163" w:rsidRDefault="009F3606" w:rsidP="009F3606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E85163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50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62FAD353" w14:textId="77777777" w:rsidR="009F3606" w:rsidRPr="00E85163" w:rsidRDefault="009F3606" w:rsidP="009F3606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E85163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53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4B8A116F" w14:textId="77777777" w:rsidR="009F3606" w:rsidRPr="00E85163" w:rsidRDefault="009F3606" w:rsidP="009F3606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E85163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56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0ACBB9F3" w14:textId="77777777" w:rsidR="009F3606" w:rsidRPr="00E85163" w:rsidRDefault="009F3606" w:rsidP="009F3606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E85163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59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44A964F6" w14:textId="77777777" w:rsidR="009F3606" w:rsidRPr="00E85163" w:rsidRDefault="009F3606" w:rsidP="009F3606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E85163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62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3193085C" w14:textId="77777777" w:rsidR="009F3606" w:rsidRPr="00E85163" w:rsidRDefault="009F3606" w:rsidP="009F3606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E85163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66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70B486D6" w14:textId="77777777" w:rsidR="009F3606" w:rsidRPr="00E85163" w:rsidRDefault="009F3606" w:rsidP="009F3606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E85163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67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58A5C2A4" w14:textId="77777777" w:rsidR="009F3606" w:rsidRPr="00E85163" w:rsidRDefault="009F3606" w:rsidP="009F3606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E85163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68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6A28F401" w14:textId="77777777" w:rsidR="009F3606" w:rsidRPr="00E85163" w:rsidRDefault="009F3606" w:rsidP="009F3606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E85163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71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4025AFD1" w14:textId="77777777" w:rsidR="009F3606" w:rsidRPr="00E85163" w:rsidRDefault="009F3606" w:rsidP="009F3606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E85163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72</w:t>
            </w:r>
          </w:p>
        </w:tc>
      </w:tr>
      <w:tr w:rsidR="009F3606" w:rsidRPr="00E85163" w14:paraId="00B0477F" w14:textId="77777777" w:rsidTr="009F3606">
        <w:trPr>
          <w:trHeight w:val="265"/>
          <w:jc w:val="right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490AFAC1" w14:textId="77777777" w:rsidR="009F3606" w:rsidRPr="00E85163" w:rsidRDefault="009F3606" w:rsidP="009F3606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E85163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74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4542A00C" w14:textId="77777777" w:rsidR="009F3606" w:rsidRPr="00E85163" w:rsidRDefault="009F3606" w:rsidP="009F3606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E85163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77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2802BAD0" w14:textId="77777777" w:rsidR="009F3606" w:rsidRPr="00E85163" w:rsidRDefault="009F3606" w:rsidP="009F3606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E85163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78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0BC577DC" w14:textId="77777777" w:rsidR="009F3606" w:rsidRPr="00E85163" w:rsidRDefault="009F3606" w:rsidP="009F3606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E85163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80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3193F28A" w14:textId="77777777" w:rsidR="009F3606" w:rsidRPr="00E85163" w:rsidRDefault="009F3606" w:rsidP="009F3606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E85163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83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13CC53C7" w14:textId="77777777" w:rsidR="009F3606" w:rsidRPr="00E85163" w:rsidRDefault="009F3606" w:rsidP="009F3606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E85163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84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20B6C340" w14:textId="77777777" w:rsidR="009F3606" w:rsidRPr="00E85163" w:rsidRDefault="009F3606" w:rsidP="009F3606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E85163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86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1E6D2C71" w14:textId="77777777" w:rsidR="009F3606" w:rsidRPr="00E85163" w:rsidRDefault="009F3606" w:rsidP="009F3606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E85163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87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5D4EBBBF" w14:textId="77777777" w:rsidR="009F3606" w:rsidRPr="00E85163" w:rsidRDefault="009F3606" w:rsidP="009F3606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E85163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88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30858047" w14:textId="77777777" w:rsidR="009F3606" w:rsidRPr="00E85163" w:rsidRDefault="009F3606" w:rsidP="009F3606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E85163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91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0C97013B" w14:textId="77777777" w:rsidR="009F3606" w:rsidRPr="00E85163" w:rsidRDefault="009F3606" w:rsidP="009F3606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E85163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93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1816FB52" w14:textId="77777777" w:rsidR="009F3606" w:rsidRPr="00E85163" w:rsidRDefault="009F3606" w:rsidP="009F3606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E85163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99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44B425D2" w14:textId="77777777" w:rsidR="009F3606" w:rsidRPr="00E85163" w:rsidRDefault="009F3606" w:rsidP="009F3606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E85163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100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4E1BC97F" w14:textId="77777777" w:rsidR="009F3606" w:rsidRPr="00E85163" w:rsidRDefault="009F3606" w:rsidP="009F3606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E85163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103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1B0DEFAC" w14:textId="77777777" w:rsidR="009F3606" w:rsidRPr="00E85163" w:rsidRDefault="009F3606" w:rsidP="009F3606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E85163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105</w:t>
            </w:r>
          </w:p>
        </w:tc>
      </w:tr>
      <w:tr w:rsidR="009F3606" w:rsidRPr="00E85163" w14:paraId="562DCAC0" w14:textId="77777777" w:rsidTr="009F3606">
        <w:trPr>
          <w:trHeight w:val="265"/>
          <w:jc w:val="right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05B3747C" w14:textId="77777777" w:rsidR="009F3606" w:rsidRPr="00E85163" w:rsidRDefault="009F3606" w:rsidP="009F3606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E85163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109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50886601" w14:textId="77777777" w:rsidR="009F3606" w:rsidRPr="00E85163" w:rsidRDefault="009F3606" w:rsidP="009F3606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E85163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110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1BBE191B" w14:textId="77777777" w:rsidR="009F3606" w:rsidRPr="00E85163" w:rsidRDefault="009F3606" w:rsidP="009F3606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E85163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112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66D5EFC8" w14:textId="77777777" w:rsidR="009F3606" w:rsidRPr="00E85163" w:rsidRDefault="009F3606" w:rsidP="009F3606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E85163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121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385CB6BB" w14:textId="77777777" w:rsidR="009F3606" w:rsidRPr="00E85163" w:rsidRDefault="009F3606" w:rsidP="009F3606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E85163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122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57DAED10" w14:textId="77777777" w:rsidR="009F3606" w:rsidRPr="00E85163" w:rsidRDefault="009F3606" w:rsidP="009F3606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E85163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124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04C56372" w14:textId="77777777" w:rsidR="009F3606" w:rsidRPr="00E85163" w:rsidRDefault="009F3606" w:rsidP="009F3606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E85163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131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2384BDB8" w14:textId="77777777" w:rsidR="009F3606" w:rsidRPr="00E85163" w:rsidRDefault="009F3606" w:rsidP="009F3606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E85163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132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366F0340" w14:textId="77777777" w:rsidR="009F3606" w:rsidRPr="00E85163" w:rsidRDefault="009F3606" w:rsidP="009F3606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E85163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135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5BDC8C0F" w14:textId="77777777" w:rsidR="009F3606" w:rsidRPr="00E85163" w:rsidRDefault="009F3606" w:rsidP="009F3606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E85163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138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36F6052D" w14:textId="77777777" w:rsidR="009F3606" w:rsidRPr="00E85163" w:rsidRDefault="009F3606" w:rsidP="009F3606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E85163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141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17314E24" w14:textId="77777777" w:rsidR="009F3606" w:rsidRPr="00E85163" w:rsidRDefault="009F3606" w:rsidP="009F3606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E85163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143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598F76CB" w14:textId="77777777" w:rsidR="009F3606" w:rsidRPr="00E85163" w:rsidRDefault="009F3606" w:rsidP="009F3606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E85163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153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6FCD4108" w14:textId="77777777" w:rsidR="009F3606" w:rsidRPr="00E85163" w:rsidRDefault="009F3606" w:rsidP="009F3606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E85163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154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3044B057" w14:textId="77777777" w:rsidR="009F3606" w:rsidRPr="00E85163" w:rsidRDefault="009F3606" w:rsidP="009F3606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E85163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156</w:t>
            </w:r>
          </w:p>
        </w:tc>
      </w:tr>
      <w:tr w:rsidR="009F3606" w:rsidRPr="00E85163" w14:paraId="36F10F92" w14:textId="77777777" w:rsidTr="009F3606">
        <w:trPr>
          <w:trHeight w:val="265"/>
          <w:jc w:val="right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35C81D17" w14:textId="77777777" w:rsidR="009F3606" w:rsidRPr="00E85163" w:rsidRDefault="009F3606" w:rsidP="009F3606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E85163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159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5910C010" w14:textId="77777777" w:rsidR="009F3606" w:rsidRPr="00E85163" w:rsidRDefault="009F3606" w:rsidP="009F3606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E85163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160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72A5154E" w14:textId="77777777" w:rsidR="009F3606" w:rsidRPr="00E85163" w:rsidRDefault="009F3606" w:rsidP="009F3606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E85163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162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422F35F7" w14:textId="77777777" w:rsidR="009F3606" w:rsidRPr="00E85163" w:rsidRDefault="009F3606" w:rsidP="009F3606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E85163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175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28361C79" w14:textId="77777777" w:rsidR="009F3606" w:rsidRPr="00E85163" w:rsidRDefault="009F3606" w:rsidP="009F3606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E85163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176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3EEF1C55" w14:textId="77777777" w:rsidR="009F3606" w:rsidRPr="00E85163" w:rsidRDefault="009F3606" w:rsidP="009F3606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E85163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179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761EC291" w14:textId="77777777" w:rsidR="009F3606" w:rsidRPr="00E85163" w:rsidRDefault="009F3606" w:rsidP="009F3606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E85163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181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151B1EC7" w14:textId="77777777" w:rsidR="009F3606" w:rsidRPr="00E85163" w:rsidRDefault="009F3606" w:rsidP="009F3606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E85163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197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4C787390" w14:textId="77777777" w:rsidR="009F3606" w:rsidRPr="00E85163" w:rsidRDefault="009F3606" w:rsidP="009F3606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E85163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198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43F628CA" w14:textId="77777777" w:rsidR="009F3606" w:rsidRPr="00E85163" w:rsidRDefault="009F3606" w:rsidP="009F3606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E85163">
              <w:rPr>
                <w:rFonts w:ascii="Arial" w:eastAsia="MS Mincho" w:hAnsi="Arial" w:cs="Arial" w:hint="eastAsia"/>
                <w:b/>
                <w:bCs/>
                <w:color w:val="FF0000"/>
                <w:sz w:val="24"/>
                <w:szCs w:val="24"/>
                <w:lang w:eastAsia="ja-JP"/>
              </w:rPr>
              <w:t>200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5587A02D" w14:textId="77777777" w:rsidR="009F3606" w:rsidRPr="00E85163" w:rsidRDefault="009F3606" w:rsidP="009F3606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E85163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6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4F18D389" w14:textId="77777777" w:rsidR="009F3606" w:rsidRPr="00E85163" w:rsidRDefault="009F3606" w:rsidP="009F3606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E85163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9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06780BE9" w14:textId="77777777" w:rsidR="009F3606" w:rsidRPr="00E85163" w:rsidRDefault="009F3606" w:rsidP="009F3606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E85163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466D94A7" w14:textId="77777777" w:rsidR="009F3606" w:rsidRPr="00E85163" w:rsidRDefault="009F3606" w:rsidP="009F3606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E85163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24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74ECAE8B" w14:textId="77777777" w:rsidR="009F3606" w:rsidRPr="00E85163" w:rsidRDefault="009F3606" w:rsidP="009F3606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E85163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28</w:t>
            </w:r>
          </w:p>
        </w:tc>
      </w:tr>
      <w:tr w:rsidR="009F3606" w:rsidRPr="00E85163" w14:paraId="79463ADB" w14:textId="77777777" w:rsidTr="009F3606">
        <w:trPr>
          <w:trHeight w:val="265"/>
          <w:jc w:val="right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58EF1E4B" w14:textId="77777777" w:rsidR="009F3606" w:rsidRPr="00E85163" w:rsidRDefault="009F3606" w:rsidP="009F3606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E85163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30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6869FD4F" w14:textId="77777777" w:rsidR="009F3606" w:rsidRPr="00E85163" w:rsidRDefault="009F3606" w:rsidP="009F3606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E85163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49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4527A647" w14:textId="77777777" w:rsidR="009F3606" w:rsidRPr="00E85163" w:rsidRDefault="009F3606" w:rsidP="009F3606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E85163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51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1D22BED2" w14:textId="77777777" w:rsidR="009F3606" w:rsidRPr="00E85163" w:rsidRDefault="009F3606" w:rsidP="009F3606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E85163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54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58FF4DA3" w14:textId="77777777" w:rsidR="009F3606" w:rsidRPr="00E85163" w:rsidRDefault="009F3606" w:rsidP="009F3606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E85163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57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55524DC4" w14:textId="77777777" w:rsidR="009F3606" w:rsidRPr="00E85163" w:rsidRDefault="009F3606" w:rsidP="009F3606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E85163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60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517E3317" w14:textId="77777777" w:rsidR="009F3606" w:rsidRPr="00E85163" w:rsidRDefault="009F3606" w:rsidP="009F3606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E85163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63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717ADFDB" w14:textId="77777777" w:rsidR="009F3606" w:rsidRPr="00E85163" w:rsidRDefault="009F3606" w:rsidP="009F3606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E85163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69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11EAC0FC" w14:textId="77777777" w:rsidR="009F3606" w:rsidRPr="00E85163" w:rsidRDefault="009F3606" w:rsidP="009F3606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E85163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73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75FA30BA" w14:textId="77777777" w:rsidR="009F3606" w:rsidRPr="00E85163" w:rsidRDefault="009F3606" w:rsidP="009F3606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E85163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75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1A2C3DB8" w14:textId="77777777" w:rsidR="009F3606" w:rsidRPr="00E85163" w:rsidRDefault="009F3606" w:rsidP="009F3606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E85163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79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2E486FC5" w14:textId="77777777" w:rsidR="009F3606" w:rsidRPr="00E85163" w:rsidRDefault="009F3606" w:rsidP="009F3606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E85163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81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2BF4ADB0" w14:textId="77777777" w:rsidR="009F3606" w:rsidRPr="00E85163" w:rsidRDefault="009F3606" w:rsidP="009F3606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E85163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85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64B7F999" w14:textId="77777777" w:rsidR="009F3606" w:rsidRPr="00E85163" w:rsidRDefault="009F3606" w:rsidP="009F3606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E85163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89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00EF596C" w14:textId="77777777" w:rsidR="009F3606" w:rsidRPr="00E85163" w:rsidRDefault="009F3606" w:rsidP="009F3606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E85163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92</w:t>
            </w:r>
          </w:p>
        </w:tc>
      </w:tr>
      <w:tr w:rsidR="009F3606" w:rsidRPr="00E85163" w14:paraId="1563C6AC" w14:textId="77777777" w:rsidTr="009F3606">
        <w:trPr>
          <w:trHeight w:val="265"/>
          <w:jc w:val="right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164CCD5D" w14:textId="77777777" w:rsidR="009F3606" w:rsidRPr="00E85163" w:rsidRDefault="009F3606" w:rsidP="009F3606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E85163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94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1B6F13B9" w14:textId="77777777" w:rsidR="009F3606" w:rsidRPr="00E85163" w:rsidRDefault="009F3606" w:rsidP="009F3606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E85163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101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0F5456C2" w14:textId="77777777" w:rsidR="009F3606" w:rsidRPr="00E85163" w:rsidRDefault="009F3606" w:rsidP="009F3606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E85163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104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31910CF2" w14:textId="77777777" w:rsidR="009F3606" w:rsidRPr="00E85163" w:rsidRDefault="009F3606" w:rsidP="009F3606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E85163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106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24AA69CC" w14:textId="77777777" w:rsidR="009F3606" w:rsidRPr="00E85163" w:rsidRDefault="009F3606" w:rsidP="009F3606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E85163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111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38A96E55" w14:textId="77777777" w:rsidR="009F3606" w:rsidRPr="00E85163" w:rsidRDefault="009F3606" w:rsidP="009F3606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E85163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113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56FA87B2" w14:textId="77777777" w:rsidR="009F3606" w:rsidRPr="00E85163" w:rsidRDefault="009F3606" w:rsidP="009F3606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E85163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123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6434A92E" w14:textId="77777777" w:rsidR="009F3606" w:rsidRPr="00E85163" w:rsidRDefault="009F3606" w:rsidP="009F3606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E85163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125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534B2AAB" w14:textId="77777777" w:rsidR="009F3606" w:rsidRPr="00E85163" w:rsidRDefault="009F3606" w:rsidP="009F3606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E85163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133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05B0BD9D" w14:textId="77777777" w:rsidR="009F3606" w:rsidRPr="00E85163" w:rsidRDefault="009F3606" w:rsidP="009F3606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E85163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136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6866DB31" w14:textId="77777777" w:rsidR="009F3606" w:rsidRPr="00E85163" w:rsidRDefault="009F3606" w:rsidP="009F3606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E85163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139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4CF3D89E" w14:textId="77777777" w:rsidR="009F3606" w:rsidRPr="00E85163" w:rsidRDefault="009F3606" w:rsidP="009F3606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E85163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142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41C9FBDE" w14:textId="77777777" w:rsidR="009F3606" w:rsidRPr="00E85163" w:rsidRDefault="009F3606" w:rsidP="009F3606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E85163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144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7CD03EA6" w14:textId="77777777" w:rsidR="009F3606" w:rsidRPr="00E85163" w:rsidRDefault="009F3606" w:rsidP="009F3606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E85163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155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5C005FB0" w14:textId="77777777" w:rsidR="009F3606" w:rsidRPr="00E85163" w:rsidRDefault="009F3606" w:rsidP="009F3606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E85163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157</w:t>
            </w:r>
          </w:p>
        </w:tc>
      </w:tr>
      <w:tr w:rsidR="009F3606" w:rsidRPr="00E85163" w14:paraId="00C5BFAA" w14:textId="77777777" w:rsidTr="009F3606">
        <w:trPr>
          <w:trHeight w:val="265"/>
          <w:jc w:val="right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2FC95EE5" w14:textId="77777777" w:rsidR="009F3606" w:rsidRPr="00E85163" w:rsidRDefault="009F3606" w:rsidP="009F3606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E85163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161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5B4A49B0" w14:textId="77777777" w:rsidR="009F3606" w:rsidRPr="00E85163" w:rsidRDefault="009F3606" w:rsidP="009F3606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E85163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163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4BF9BE40" w14:textId="77777777" w:rsidR="009F3606" w:rsidRPr="00E85163" w:rsidRDefault="009F3606" w:rsidP="009F3606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E85163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177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47048ADF" w14:textId="77777777" w:rsidR="009F3606" w:rsidRPr="00E85163" w:rsidRDefault="009F3606" w:rsidP="009F3606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E85163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180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14505CE3" w14:textId="77777777" w:rsidR="009F3606" w:rsidRPr="00E85163" w:rsidRDefault="009F3606" w:rsidP="009F3606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E85163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182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6A083C11" w14:textId="77777777" w:rsidR="009F3606" w:rsidRPr="00E85163" w:rsidRDefault="009F3606" w:rsidP="009F3606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E85163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199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58F53C94" w14:textId="77777777" w:rsidR="009F3606" w:rsidRPr="00E85163" w:rsidRDefault="009F3606" w:rsidP="009F3606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E85163">
              <w:rPr>
                <w:rFonts w:ascii="Arial" w:eastAsia="MS Mincho" w:hAnsi="Arial" w:cs="Arial" w:hint="eastAsia"/>
                <w:b/>
                <w:bCs/>
                <w:color w:val="FF0000"/>
                <w:sz w:val="24"/>
                <w:szCs w:val="24"/>
                <w:lang w:eastAsia="ja-JP"/>
              </w:rPr>
              <w:t>201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5321E2E4" w14:textId="77777777" w:rsidR="009F3606" w:rsidRPr="00E85163" w:rsidRDefault="009F3606" w:rsidP="009F3606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E85163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12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560A1899" w14:textId="77777777" w:rsidR="009F3606" w:rsidRPr="00E85163" w:rsidRDefault="009F3606" w:rsidP="009F3606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E85163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25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5C5E8244" w14:textId="77777777" w:rsidR="009F3606" w:rsidRPr="00E85163" w:rsidRDefault="009F3606" w:rsidP="009F3606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E85163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31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30B85EFE" w14:textId="77777777" w:rsidR="009F3606" w:rsidRPr="00E85163" w:rsidRDefault="009F3606" w:rsidP="009F3606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E85163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52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2C210C84" w14:textId="77777777" w:rsidR="009F3606" w:rsidRPr="00E85163" w:rsidRDefault="009F3606" w:rsidP="009F3606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E85163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55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0AEA006B" w14:textId="77777777" w:rsidR="009F3606" w:rsidRPr="00E85163" w:rsidRDefault="009F3606" w:rsidP="009F3606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E85163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58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4E1EC1E4" w14:textId="77777777" w:rsidR="009F3606" w:rsidRPr="00E85163" w:rsidRDefault="009F3606" w:rsidP="009F3606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E85163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61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0D012A70" w14:textId="77777777" w:rsidR="009F3606" w:rsidRPr="00E85163" w:rsidRDefault="009F3606" w:rsidP="009F3606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E85163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64</w:t>
            </w:r>
          </w:p>
        </w:tc>
      </w:tr>
      <w:tr w:rsidR="009F3606" w:rsidRPr="00E85163" w14:paraId="2C70F285" w14:textId="77777777" w:rsidTr="009F3606">
        <w:trPr>
          <w:trHeight w:val="265"/>
          <w:jc w:val="right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3D56A058" w14:textId="77777777" w:rsidR="009F3606" w:rsidRPr="00E85163" w:rsidRDefault="009F3606" w:rsidP="009F3606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E85163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70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3F5223AA" w14:textId="77777777" w:rsidR="009F3606" w:rsidRPr="00E85163" w:rsidRDefault="009F3606" w:rsidP="009F3606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E85163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76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4D2F11F0" w14:textId="77777777" w:rsidR="009F3606" w:rsidRPr="00E85163" w:rsidRDefault="009F3606" w:rsidP="009F3606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E85163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82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21D01495" w14:textId="77777777" w:rsidR="009F3606" w:rsidRPr="00E85163" w:rsidRDefault="009F3606" w:rsidP="009F3606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E85163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90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46B25D4A" w14:textId="77777777" w:rsidR="009F3606" w:rsidRPr="00E85163" w:rsidRDefault="009F3606" w:rsidP="009F3606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E85163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95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43B1AC76" w14:textId="77777777" w:rsidR="009F3606" w:rsidRPr="00E85163" w:rsidRDefault="009F3606" w:rsidP="009F3606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E85163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102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1231F6C6" w14:textId="77777777" w:rsidR="009F3606" w:rsidRPr="00E85163" w:rsidRDefault="009F3606" w:rsidP="009F3606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E85163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107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21D4BD7C" w14:textId="77777777" w:rsidR="009F3606" w:rsidRPr="00E85163" w:rsidRDefault="009F3606" w:rsidP="009F3606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E85163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114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7975F052" w14:textId="77777777" w:rsidR="009F3606" w:rsidRPr="00E85163" w:rsidRDefault="009F3606" w:rsidP="009F3606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E85163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126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3C91756C" w14:textId="77777777" w:rsidR="009F3606" w:rsidRPr="00E85163" w:rsidRDefault="009F3606" w:rsidP="009F3606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E85163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134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33527ED6" w14:textId="77777777" w:rsidR="009F3606" w:rsidRPr="00E85163" w:rsidRDefault="009F3606" w:rsidP="009F3606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E85163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137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7ED89FF8" w14:textId="77777777" w:rsidR="009F3606" w:rsidRPr="00E85163" w:rsidRDefault="009F3606" w:rsidP="009F3606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E85163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140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577DF131" w14:textId="77777777" w:rsidR="009F3606" w:rsidRPr="00E85163" w:rsidRDefault="009F3606" w:rsidP="009F3606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E85163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145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159AC7A2" w14:textId="77777777" w:rsidR="009F3606" w:rsidRPr="00E85163" w:rsidRDefault="009F3606" w:rsidP="009F3606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E85163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158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6DE95BBA" w14:textId="77777777" w:rsidR="009F3606" w:rsidRPr="00E85163" w:rsidRDefault="009F3606" w:rsidP="009F3606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E85163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164</w:t>
            </w:r>
          </w:p>
        </w:tc>
      </w:tr>
      <w:tr w:rsidR="009F3606" w:rsidRPr="00E85163" w14:paraId="7DCDD093" w14:textId="77777777" w:rsidTr="009F3606">
        <w:trPr>
          <w:trHeight w:val="265"/>
          <w:jc w:val="right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0414AD37" w14:textId="77777777" w:rsidR="009F3606" w:rsidRPr="00E85163" w:rsidRDefault="009F3606" w:rsidP="009F3606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E85163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178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2845C2BE" w14:textId="77777777" w:rsidR="009F3606" w:rsidRPr="00E85163" w:rsidRDefault="009F3606" w:rsidP="009F3606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E85163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183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174CA980" w14:textId="77777777" w:rsidR="009F3606" w:rsidRPr="00E85163" w:rsidRDefault="009F3606" w:rsidP="009F3606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E85163">
              <w:rPr>
                <w:rFonts w:ascii="Arial" w:eastAsia="MS Mincho" w:hAnsi="Arial" w:cs="Arial" w:hint="eastAsia"/>
                <w:b/>
                <w:bCs/>
                <w:color w:val="FF0000"/>
                <w:sz w:val="24"/>
                <w:szCs w:val="24"/>
                <w:lang w:eastAsia="ja-JP"/>
              </w:rPr>
              <w:t>202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730F48FF" w14:textId="77777777" w:rsidR="009F3606" w:rsidRPr="00E85163" w:rsidRDefault="009F3606" w:rsidP="009F3606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E85163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13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2C705300" w14:textId="77777777" w:rsidR="009F3606" w:rsidRPr="00E85163" w:rsidRDefault="009F3606" w:rsidP="009F3606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E85163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26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6C2D0449" w14:textId="77777777" w:rsidR="009F3606" w:rsidRPr="00E85163" w:rsidRDefault="009F3606" w:rsidP="009F3606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E85163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32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160A43D5" w14:textId="77777777" w:rsidR="009F3606" w:rsidRPr="00E85163" w:rsidRDefault="009F3606" w:rsidP="009F3606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E85163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65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22D8F7A8" w14:textId="77777777" w:rsidR="009F3606" w:rsidRPr="00E85163" w:rsidRDefault="009F3606" w:rsidP="009F3606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E85163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96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78A1A120" w14:textId="77777777" w:rsidR="009F3606" w:rsidRPr="00E85163" w:rsidRDefault="009F3606" w:rsidP="009F3606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E85163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108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6BAF3232" w14:textId="77777777" w:rsidR="009F3606" w:rsidRPr="00E85163" w:rsidRDefault="009F3606" w:rsidP="009F3606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E85163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115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3B25A5D2" w14:textId="77777777" w:rsidR="009F3606" w:rsidRPr="00E85163" w:rsidRDefault="009F3606" w:rsidP="009F3606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E85163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127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2E57344B" w14:textId="77777777" w:rsidR="009F3606" w:rsidRPr="00E85163" w:rsidRDefault="009F3606" w:rsidP="009F3606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E85163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146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627DF444" w14:textId="77777777" w:rsidR="009F3606" w:rsidRPr="00E85163" w:rsidRDefault="009F3606" w:rsidP="009F3606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E85163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165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1510B870" w14:textId="77777777" w:rsidR="009F3606" w:rsidRPr="00E85163" w:rsidRDefault="009F3606" w:rsidP="009F3606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E85163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184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3D804B19" w14:textId="77777777" w:rsidR="009F3606" w:rsidRPr="00E85163" w:rsidRDefault="009F3606" w:rsidP="009F3606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E85163">
              <w:rPr>
                <w:rFonts w:ascii="Arial" w:eastAsia="MS Mincho" w:hAnsi="Arial" w:cs="Arial" w:hint="eastAsia"/>
                <w:b/>
                <w:bCs/>
                <w:color w:val="FF0000"/>
                <w:sz w:val="24"/>
                <w:szCs w:val="24"/>
                <w:lang w:eastAsia="ja-JP"/>
              </w:rPr>
              <w:t>203</w:t>
            </w:r>
          </w:p>
        </w:tc>
      </w:tr>
      <w:tr w:rsidR="009F3606" w:rsidRPr="00E85163" w14:paraId="6B6BE407" w14:textId="77777777" w:rsidTr="009F3606">
        <w:trPr>
          <w:trHeight w:val="265"/>
          <w:jc w:val="right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5BC79714" w14:textId="77777777" w:rsidR="009F3606" w:rsidRPr="00E85163" w:rsidRDefault="009F3606" w:rsidP="009F3606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E85163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14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12FBC7E4" w14:textId="77777777" w:rsidR="009F3606" w:rsidRPr="00E85163" w:rsidRDefault="009F3606" w:rsidP="009F3606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E85163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33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60301F56" w14:textId="77777777" w:rsidR="009F3606" w:rsidRPr="00E85163" w:rsidRDefault="009F3606" w:rsidP="009F3606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E85163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97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312F1836" w14:textId="77777777" w:rsidR="009F3606" w:rsidRPr="00E85163" w:rsidRDefault="009F3606" w:rsidP="009F3606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E85163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116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76C08DA8" w14:textId="77777777" w:rsidR="009F3606" w:rsidRPr="00E85163" w:rsidRDefault="009F3606" w:rsidP="009F3606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E85163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128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54074F28" w14:textId="77777777" w:rsidR="009F3606" w:rsidRPr="00E85163" w:rsidRDefault="009F3606" w:rsidP="009F3606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E85163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147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37748560" w14:textId="77777777" w:rsidR="009F3606" w:rsidRPr="00E85163" w:rsidRDefault="009F3606" w:rsidP="009F3606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E85163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166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0C2D9788" w14:textId="77777777" w:rsidR="009F3606" w:rsidRPr="00E85163" w:rsidRDefault="009F3606" w:rsidP="009F3606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E85163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185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4C1B0636" w14:textId="77777777" w:rsidR="009F3606" w:rsidRPr="00E85163" w:rsidRDefault="009F3606" w:rsidP="009F3606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E85163">
              <w:rPr>
                <w:rFonts w:ascii="Arial" w:eastAsia="MS Mincho" w:hAnsi="Arial" w:cs="Arial" w:hint="eastAsia"/>
                <w:b/>
                <w:bCs/>
                <w:color w:val="FF0000"/>
                <w:sz w:val="24"/>
                <w:szCs w:val="24"/>
                <w:lang w:eastAsia="ja-JP"/>
              </w:rPr>
              <w:t>204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43CA1C3C" w14:textId="77777777" w:rsidR="009F3606" w:rsidRPr="00E85163" w:rsidRDefault="009F3606" w:rsidP="009F3606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E85163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15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3BAA02BD" w14:textId="77777777" w:rsidR="009F3606" w:rsidRPr="00E85163" w:rsidRDefault="009F3606" w:rsidP="009F3606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E85163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34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0437D771" w14:textId="77777777" w:rsidR="009F3606" w:rsidRPr="00E85163" w:rsidRDefault="009F3606" w:rsidP="009F3606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E85163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98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6D50C82A" w14:textId="77777777" w:rsidR="009F3606" w:rsidRPr="00E85163" w:rsidRDefault="009F3606" w:rsidP="009F3606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E85163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117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4F1BE35A" w14:textId="77777777" w:rsidR="009F3606" w:rsidRPr="00E85163" w:rsidRDefault="009F3606" w:rsidP="009F3606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E85163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129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7BEDC357" w14:textId="77777777" w:rsidR="009F3606" w:rsidRPr="00E85163" w:rsidRDefault="009F3606" w:rsidP="009F3606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E85163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148</w:t>
            </w:r>
          </w:p>
        </w:tc>
      </w:tr>
      <w:tr w:rsidR="009F3606" w:rsidRPr="00E85163" w14:paraId="2D4338FA" w14:textId="77777777" w:rsidTr="009F3606">
        <w:trPr>
          <w:trHeight w:val="265"/>
          <w:jc w:val="right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2517D150" w14:textId="77777777" w:rsidR="009F3606" w:rsidRPr="00E85163" w:rsidRDefault="009F3606" w:rsidP="009F3606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E85163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167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1DC5ABC7" w14:textId="77777777" w:rsidR="009F3606" w:rsidRPr="00E85163" w:rsidRDefault="009F3606" w:rsidP="009F3606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E85163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186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435BB03C" w14:textId="77777777" w:rsidR="009F3606" w:rsidRPr="00E85163" w:rsidRDefault="009F3606" w:rsidP="009F3606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E85163">
              <w:rPr>
                <w:rFonts w:ascii="Arial" w:eastAsia="MS Mincho" w:hAnsi="Arial" w:cs="Arial" w:hint="eastAsia"/>
                <w:b/>
                <w:bCs/>
                <w:color w:val="FF0000"/>
                <w:sz w:val="24"/>
                <w:szCs w:val="24"/>
                <w:lang w:eastAsia="ja-JP"/>
              </w:rPr>
              <w:t>205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2F84B774" w14:textId="77777777" w:rsidR="009F3606" w:rsidRPr="00E85163" w:rsidRDefault="009F3606" w:rsidP="009F3606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E85163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16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117EA5D3" w14:textId="77777777" w:rsidR="009F3606" w:rsidRPr="00E85163" w:rsidRDefault="009F3606" w:rsidP="009F3606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E85163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35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42AC4A79" w14:textId="77777777" w:rsidR="009F3606" w:rsidRPr="00E85163" w:rsidRDefault="009F3606" w:rsidP="009F3606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E85163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118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66B1CDFC" w14:textId="77777777" w:rsidR="009F3606" w:rsidRPr="00E85163" w:rsidRDefault="009F3606" w:rsidP="009F3606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E85163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130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4E382812" w14:textId="77777777" w:rsidR="009F3606" w:rsidRPr="00E85163" w:rsidRDefault="009F3606" w:rsidP="009F3606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E85163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149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5B66071D" w14:textId="77777777" w:rsidR="009F3606" w:rsidRPr="00E85163" w:rsidRDefault="009F3606" w:rsidP="009F3606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E85163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168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742BD5CC" w14:textId="77777777" w:rsidR="009F3606" w:rsidRPr="00E85163" w:rsidRDefault="009F3606" w:rsidP="009F3606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E85163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187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50B5F363" w14:textId="77777777" w:rsidR="009F3606" w:rsidRPr="00E85163" w:rsidRDefault="009F3606" w:rsidP="009F3606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E85163">
              <w:rPr>
                <w:rFonts w:ascii="Arial" w:eastAsia="MS Mincho" w:hAnsi="Arial" w:cs="Arial" w:hint="eastAsia"/>
                <w:b/>
                <w:bCs/>
                <w:color w:val="FF0000"/>
                <w:sz w:val="24"/>
                <w:szCs w:val="24"/>
                <w:lang w:eastAsia="ja-JP"/>
              </w:rPr>
              <w:t>206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6F46F59A" w14:textId="77777777" w:rsidR="009F3606" w:rsidRPr="00E85163" w:rsidRDefault="009F3606" w:rsidP="009F3606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E85163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17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10491095" w14:textId="77777777" w:rsidR="009F3606" w:rsidRPr="00E85163" w:rsidRDefault="009F3606" w:rsidP="009F3606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E85163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36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5E0DCC5D" w14:textId="77777777" w:rsidR="009F3606" w:rsidRPr="00E85163" w:rsidRDefault="009F3606" w:rsidP="009F3606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E85163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119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5265FA61" w14:textId="77777777" w:rsidR="009F3606" w:rsidRPr="00E85163" w:rsidRDefault="009F3606" w:rsidP="009F3606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E85163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150</w:t>
            </w:r>
          </w:p>
        </w:tc>
      </w:tr>
      <w:tr w:rsidR="009F3606" w:rsidRPr="00E85163" w14:paraId="6ED02337" w14:textId="77777777" w:rsidTr="009F3606">
        <w:trPr>
          <w:trHeight w:val="265"/>
          <w:jc w:val="right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06ED8B37" w14:textId="77777777" w:rsidR="009F3606" w:rsidRPr="00E85163" w:rsidRDefault="009F3606" w:rsidP="009F3606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E85163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169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62027FE4" w14:textId="77777777" w:rsidR="009F3606" w:rsidRPr="00E85163" w:rsidRDefault="009F3606" w:rsidP="009F3606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E85163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188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14F12F8A" w14:textId="77777777" w:rsidR="009F3606" w:rsidRPr="00E85163" w:rsidRDefault="009F3606" w:rsidP="009F3606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E85163">
              <w:rPr>
                <w:rFonts w:ascii="Arial" w:eastAsia="MS Mincho" w:hAnsi="Arial" w:cs="Arial" w:hint="eastAsia"/>
                <w:b/>
                <w:bCs/>
                <w:color w:val="FF0000"/>
                <w:sz w:val="24"/>
                <w:szCs w:val="24"/>
                <w:lang w:eastAsia="ja-JP"/>
              </w:rPr>
              <w:t>207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03B96F38" w14:textId="77777777" w:rsidR="009F3606" w:rsidRPr="00E85163" w:rsidRDefault="009F3606" w:rsidP="009F3606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E85163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18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7BEC5FA7" w14:textId="77777777" w:rsidR="009F3606" w:rsidRPr="00E85163" w:rsidRDefault="009F3606" w:rsidP="009F3606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E85163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37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361E7F3B" w14:textId="77777777" w:rsidR="009F3606" w:rsidRPr="00E85163" w:rsidRDefault="009F3606" w:rsidP="009F3606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E85163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120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4B03D41F" w14:textId="77777777" w:rsidR="009F3606" w:rsidRPr="00E85163" w:rsidRDefault="009F3606" w:rsidP="009F3606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E85163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151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6CED935C" w14:textId="77777777" w:rsidR="009F3606" w:rsidRPr="00E85163" w:rsidRDefault="009F3606" w:rsidP="009F3606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E85163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170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713B120D" w14:textId="77777777" w:rsidR="009F3606" w:rsidRPr="00E85163" w:rsidRDefault="009F3606" w:rsidP="009F3606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E85163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189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023070A4" w14:textId="77777777" w:rsidR="009F3606" w:rsidRPr="00E85163" w:rsidRDefault="009F3606" w:rsidP="009F3606">
            <w:pPr>
              <w:spacing w:after="0"/>
              <w:jc w:val="center"/>
              <w:rPr>
                <w:rFonts w:ascii="Arial" w:eastAsia="MS Mincho" w:hAnsi="Arial" w:cs="Arial"/>
                <w:color w:val="FF0000"/>
                <w:sz w:val="24"/>
                <w:szCs w:val="24"/>
                <w:lang w:eastAsia="ja-JP"/>
              </w:rPr>
            </w:pPr>
            <w:r w:rsidRPr="00E85163">
              <w:rPr>
                <w:rFonts w:ascii="Arial" w:eastAsia="MS Mincho" w:hAnsi="Arial" w:cs="Arial" w:hint="eastAsia"/>
                <w:b/>
                <w:bCs/>
                <w:color w:val="FF0000"/>
                <w:sz w:val="24"/>
                <w:szCs w:val="24"/>
                <w:lang w:eastAsia="ja-JP"/>
              </w:rPr>
              <w:t>208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175DF70F" w14:textId="77777777" w:rsidR="009F3606" w:rsidRPr="00E85163" w:rsidRDefault="009F3606" w:rsidP="009F3606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E85163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19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0ADBA5C4" w14:textId="77777777" w:rsidR="009F3606" w:rsidRPr="00E85163" w:rsidRDefault="009F3606" w:rsidP="009F3606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E85163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38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2772F3DF" w14:textId="77777777" w:rsidR="009F3606" w:rsidRPr="00E85163" w:rsidRDefault="009F3606" w:rsidP="009F3606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E85163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152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0002772D" w14:textId="77777777" w:rsidR="009F3606" w:rsidRPr="00E85163" w:rsidRDefault="009F3606" w:rsidP="009F3606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E85163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171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79A29F8F" w14:textId="77777777" w:rsidR="009F3606" w:rsidRPr="00E85163" w:rsidRDefault="009F3606" w:rsidP="009F3606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E85163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190</w:t>
            </w:r>
          </w:p>
        </w:tc>
      </w:tr>
      <w:tr w:rsidR="009F3606" w:rsidRPr="00E85163" w14:paraId="554AB72E" w14:textId="77777777" w:rsidTr="009F3606">
        <w:trPr>
          <w:trHeight w:val="265"/>
          <w:jc w:val="right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41E3DCC2" w14:textId="77777777" w:rsidR="009F3606" w:rsidRPr="00E85163" w:rsidRDefault="009F3606" w:rsidP="009F3606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E85163">
              <w:rPr>
                <w:rFonts w:ascii="Arial" w:eastAsia="MS Mincho" w:hAnsi="Arial" w:cs="Arial" w:hint="eastAsia"/>
                <w:b/>
                <w:bCs/>
                <w:color w:val="FF0000"/>
                <w:sz w:val="24"/>
                <w:szCs w:val="24"/>
                <w:lang w:eastAsia="ja-JP"/>
              </w:rPr>
              <w:t>209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5D98C7FB" w14:textId="77777777" w:rsidR="009F3606" w:rsidRPr="00E85163" w:rsidRDefault="009F3606" w:rsidP="009F3606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E85163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20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493CC94A" w14:textId="77777777" w:rsidR="009F3606" w:rsidRPr="00E85163" w:rsidRDefault="009F3606" w:rsidP="009F3606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E85163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39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3C03054F" w14:textId="77777777" w:rsidR="009F3606" w:rsidRPr="00E85163" w:rsidRDefault="009F3606" w:rsidP="009F3606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E85163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172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5AEF70FA" w14:textId="77777777" w:rsidR="009F3606" w:rsidRPr="00E85163" w:rsidRDefault="009F3606" w:rsidP="009F3606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E85163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191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2ECE1963" w14:textId="77777777" w:rsidR="009F3606" w:rsidRPr="00E85163" w:rsidRDefault="009F3606" w:rsidP="009F3606">
            <w:pPr>
              <w:spacing w:after="0"/>
              <w:jc w:val="center"/>
              <w:rPr>
                <w:rFonts w:ascii="Arial" w:eastAsia="MS Mincho" w:hAnsi="Arial" w:cs="Arial"/>
                <w:color w:val="FF0000"/>
                <w:sz w:val="24"/>
                <w:szCs w:val="24"/>
                <w:lang w:eastAsia="ja-JP"/>
              </w:rPr>
            </w:pPr>
            <w:r w:rsidRPr="00E85163">
              <w:rPr>
                <w:rFonts w:ascii="Arial" w:eastAsia="MS Mincho" w:hAnsi="Arial" w:cs="Arial" w:hint="eastAsia"/>
                <w:b/>
                <w:bCs/>
                <w:color w:val="FF0000"/>
                <w:sz w:val="24"/>
                <w:szCs w:val="24"/>
                <w:lang w:eastAsia="ja-JP"/>
              </w:rPr>
              <w:t>210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33B0BA64" w14:textId="77777777" w:rsidR="009F3606" w:rsidRPr="00E85163" w:rsidRDefault="009F3606" w:rsidP="009F3606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E85163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40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1DEB567D" w14:textId="77777777" w:rsidR="009F3606" w:rsidRPr="00E85163" w:rsidRDefault="009F3606" w:rsidP="009F3606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E85163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173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6861A9D0" w14:textId="77777777" w:rsidR="009F3606" w:rsidRPr="00E85163" w:rsidRDefault="009F3606" w:rsidP="009F3606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E85163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192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05BC7771" w14:textId="77777777" w:rsidR="009F3606" w:rsidRPr="00E85163" w:rsidRDefault="009F3606" w:rsidP="009F3606">
            <w:pPr>
              <w:spacing w:after="0"/>
              <w:jc w:val="center"/>
              <w:rPr>
                <w:rFonts w:ascii="Arial" w:eastAsia="MS Mincho" w:hAnsi="Arial" w:cs="Arial"/>
                <w:color w:val="FF0000"/>
                <w:sz w:val="24"/>
                <w:szCs w:val="24"/>
                <w:lang w:eastAsia="ja-JP"/>
              </w:rPr>
            </w:pPr>
            <w:r w:rsidRPr="00E85163">
              <w:rPr>
                <w:rFonts w:ascii="Arial" w:eastAsia="MS Mincho" w:hAnsi="Arial" w:cs="Arial" w:hint="eastAsia"/>
                <w:b/>
                <w:bCs/>
                <w:color w:val="FF0000"/>
                <w:sz w:val="24"/>
                <w:szCs w:val="24"/>
                <w:lang w:eastAsia="ja-JP"/>
              </w:rPr>
              <w:t>211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2A3EEC97" w14:textId="77777777" w:rsidR="009F3606" w:rsidRPr="00E85163" w:rsidRDefault="009F3606" w:rsidP="009F3606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E85163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41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4B071BB8" w14:textId="77777777" w:rsidR="009F3606" w:rsidRPr="00E85163" w:rsidRDefault="009F3606" w:rsidP="009F3606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E85163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174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6ABF4AE4" w14:textId="77777777" w:rsidR="009F3606" w:rsidRPr="00E85163" w:rsidRDefault="009F3606" w:rsidP="009F3606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E85163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193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47A8FFFE" w14:textId="77777777" w:rsidR="009F3606" w:rsidRPr="00E85163" w:rsidRDefault="009F3606" w:rsidP="009F3606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E85163">
              <w:rPr>
                <w:rFonts w:ascii="Arial" w:eastAsia="MS Mincho" w:hAnsi="Arial" w:cs="Arial" w:hint="eastAsia"/>
                <w:b/>
                <w:bCs/>
                <w:color w:val="FF0000"/>
                <w:sz w:val="24"/>
                <w:szCs w:val="24"/>
                <w:lang w:eastAsia="ja-JP"/>
              </w:rPr>
              <w:t>212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39719415" w14:textId="77777777" w:rsidR="009F3606" w:rsidRPr="00E85163" w:rsidRDefault="009F3606" w:rsidP="009F3606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E85163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42</w:t>
            </w:r>
          </w:p>
        </w:tc>
      </w:tr>
      <w:tr w:rsidR="009F3606" w:rsidRPr="00E85163" w14:paraId="5F8E9285" w14:textId="77777777" w:rsidTr="009F3606">
        <w:trPr>
          <w:trHeight w:val="265"/>
          <w:jc w:val="right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2E62397A" w14:textId="77777777" w:rsidR="009F3606" w:rsidRPr="00E85163" w:rsidRDefault="009F3606" w:rsidP="009F3606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E85163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194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0943C807" w14:textId="77777777" w:rsidR="009F3606" w:rsidRPr="00E85163" w:rsidRDefault="009F3606" w:rsidP="009F3606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E85163">
              <w:rPr>
                <w:rFonts w:ascii="Arial" w:eastAsia="MS Mincho" w:hAnsi="Arial" w:cs="Arial" w:hint="eastAsia"/>
                <w:b/>
                <w:bCs/>
                <w:color w:val="FF0000"/>
                <w:sz w:val="24"/>
                <w:szCs w:val="24"/>
                <w:lang w:eastAsia="ja-JP"/>
              </w:rPr>
              <w:t>213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085D6BB2" w14:textId="77777777" w:rsidR="009F3606" w:rsidRPr="00E85163" w:rsidRDefault="009F3606" w:rsidP="009F3606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E85163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195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02F93328" w14:textId="77777777" w:rsidR="009F3606" w:rsidRPr="00E85163" w:rsidRDefault="009F3606" w:rsidP="009F3606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E85163">
              <w:rPr>
                <w:rFonts w:ascii="Arial" w:eastAsia="MS Mincho" w:hAnsi="Arial" w:cs="Arial" w:hint="eastAsia"/>
                <w:b/>
                <w:bCs/>
                <w:color w:val="FF0000"/>
                <w:sz w:val="24"/>
                <w:szCs w:val="24"/>
                <w:lang w:eastAsia="ja-JP"/>
              </w:rPr>
              <w:t>214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2D2C2E72" w14:textId="77777777" w:rsidR="009F3606" w:rsidRPr="00E85163" w:rsidRDefault="009F3606" w:rsidP="009F3606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E85163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196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12FE85A4" w14:textId="77777777" w:rsidR="009F3606" w:rsidRPr="00E85163" w:rsidRDefault="009F3606" w:rsidP="009F3606">
            <w:pPr>
              <w:spacing w:after="0"/>
              <w:jc w:val="center"/>
              <w:rPr>
                <w:rFonts w:ascii="Arial" w:eastAsia="MS Mincho" w:hAnsi="Arial" w:cs="Arial"/>
                <w:color w:val="FF0000"/>
                <w:sz w:val="24"/>
                <w:szCs w:val="24"/>
                <w:lang w:eastAsia="ja-JP"/>
              </w:rPr>
            </w:pPr>
            <w:r w:rsidRPr="00E85163">
              <w:rPr>
                <w:rFonts w:ascii="Arial" w:eastAsia="MS Mincho" w:hAnsi="Arial" w:cs="Arial" w:hint="eastAsia"/>
                <w:b/>
                <w:bCs/>
                <w:color w:val="FF0000"/>
                <w:sz w:val="24"/>
                <w:szCs w:val="24"/>
                <w:lang w:eastAsia="ja-JP"/>
              </w:rPr>
              <w:t>215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49598DDD" w14:textId="77777777" w:rsidR="009F3606" w:rsidRPr="00E85163" w:rsidRDefault="009F3606" w:rsidP="009F3606">
            <w:pPr>
              <w:spacing w:after="0"/>
              <w:jc w:val="center"/>
              <w:rPr>
                <w:rFonts w:ascii="Arial" w:eastAsia="MS Mincho" w:hAnsi="Arial" w:cs="Arial"/>
                <w:color w:val="FF0000"/>
                <w:sz w:val="24"/>
                <w:szCs w:val="24"/>
                <w:lang w:eastAsia="ja-JP"/>
              </w:rPr>
            </w:pPr>
            <w:r w:rsidRPr="00E85163">
              <w:rPr>
                <w:rFonts w:ascii="Arial" w:eastAsia="MS Mincho" w:hAnsi="Arial" w:cs="Arial" w:hint="eastAsia"/>
                <w:b/>
                <w:bCs/>
                <w:color w:val="FF0000"/>
                <w:sz w:val="24"/>
                <w:szCs w:val="24"/>
                <w:lang w:eastAsia="ja-JP"/>
              </w:rPr>
              <w:t>216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0BA4345A" w14:textId="77777777" w:rsidR="009F3606" w:rsidRPr="00E85163" w:rsidRDefault="009F3606" w:rsidP="009F3606">
            <w:pPr>
              <w:spacing w:after="0"/>
              <w:jc w:val="center"/>
              <w:rPr>
                <w:rFonts w:ascii="Arial" w:eastAsia="MS Mincho" w:hAnsi="Arial" w:cs="Arial"/>
                <w:color w:val="FF0000"/>
                <w:sz w:val="24"/>
                <w:szCs w:val="24"/>
                <w:lang w:eastAsia="ja-JP"/>
              </w:rPr>
            </w:pPr>
            <w:r w:rsidRPr="00E85163">
              <w:rPr>
                <w:rFonts w:ascii="Arial" w:eastAsia="MS Mincho" w:hAnsi="Arial" w:cs="Arial" w:hint="eastAsia"/>
                <w:b/>
                <w:bCs/>
                <w:color w:val="FF0000"/>
                <w:sz w:val="24"/>
                <w:szCs w:val="24"/>
                <w:lang w:eastAsia="ja-JP"/>
              </w:rPr>
              <w:t>217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357904BD" w14:textId="77777777" w:rsidR="009F3606" w:rsidRPr="00E85163" w:rsidRDefault="009F3606" w:rsidP="009F3606">
            <w:pPr>
              <w:spacing w:after="0"/>
              <w:jc w:val="center"/>
              <w:rPr>
                <w:rFonts w:ascii="Arial" w:eastAsia="MS Mincho" w:hAnsi="Arial" w:cs="Arial"/>
                <w:color w:val="FF0000"/>
                <w:sz w:val="24"/>
                <w:szCs w:val="24"/>
                <w:lang w:eastAsia="ja-JP"/>
              </w:rPr>
            </w:pPr>
            <w:r w:rsidRPr="00E85163">
              <w:rPr>
                <w:rFonts w:ascii="Arial" w:eastAsia="MS Mincho" w:hAnsi="Arial" w:cs="Arial" w:hint="eastAsia"/>
                <w:b/>
                <w:bCs/>
                <w:color w:val="FF0000"/>
                <w:sz w:val="24"/>
                <w:szCs w:val="24"/>
                <w:lang w:eastAsia="ja-JP"/>
              </w:rPr>
              <w:t>218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7EB7884B" w14:textId="77777777" w:rsidR="009F3606" w:rsidRPr="00E85163" w:rsidRDefault="009F3606" w:rsidP="009F3606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61F4A9F1" w14:textId="77777777" w:rsidR="009F3606" w:rsidRPr="00E85163" w:rsidRDefault="009F3606" w:rsidP="009F3606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022876C5" w14:textId="77777777" w:rsidR="009F3606" w:rsidRPr="00E85163" w:rsidRDefault="009F3606" w:rsidP="009F3606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65610C7A" w14:textId="77777777" w:rsidR="009F3606" w:rsidRPr="00E85163" w:rsidRDefault="009F3606" w:rsidP="009F3606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572884E7" w14:textId="77777777" w:rsidR="009F3606" w:rsidRPr="00E85163" w:rsidRDefault="009F3606" w:rsidP="009F3606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487F87EE" w14:textId="77777777" w:rsidR="009F3606" w:rsidRPr="00E85163" w:rsidRDefault="009F3606" w:rsidP="009F3606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</w:p>
        </w:tc>
      </w:tr>
    </w:tbl>
    <w:p w14:paraId="42736723" w14:textId="77777777" w:rsidR="004A584D" w:rsidRDefault="004A584D" w:rsidP="0090558E">
      <w:pPr>
        <w:jc w:val="center"/>
        <w:rPr>
          <w:rFonts w:ascii="Arial" w:eastAsia="MS Mincho" w:hAnsi="Arial" w:cs="Arial"/>
          <w:lang w:eastAsia="ja-JP"/>
        </w:rPr>
      </w:pPr>
    </w:p>
    <w:p w14:paraId="60487E62" w14:textId="77777777" w:rsidR="004A584D" w:rsidRDefault="004A584D" w:rsidP="0090558E">
      <w:pPr>
        <w:jc w:val="center"/>
        <w:rPr>
          <w:rFonts w:ascii="Arial" w:eastAsia="MS Mincho" w:hAnsi="Arial" w:cs="Arial" w:hint="eastAsia"/>
          <w:lang w:eastAsia="ja-JP"/>
        </w:rPr>
      </w:pPr>
    </w:p>
    <w:p w14:paraId="56170D5F" w14:textId="77777777" w:rsidR="00875409" w:rsidRDefault="00875409" w:rsidP="0090558E">
      <w:pPr>
        <w:jc w:val="center"/>
        <w:rPr>
          <w:rFonts w:ascii="Arial" w:eastAsia="MS Mincho" w:hAnsi="Arial" w:cs="Arial" w:hint="eastAsia"/>
          <w:lang w:eastAsia="ja-JP"/>
        </w:rPr>
      </w:pPr>
    </w:p>
    <w:p w14:paraId="4D68C995" w14:textId="77777777" w:rsidR="00875409" w:rsidRDefault="00875409" w:rsidP="0090558E">
      <w:pPr>
        <w:jc w:val="center"/>
        <w:rPr>
          <w:rFonts w:ascii="Arial" w:eastAsia="MS Mincho" w:hAnsi="Arial" w:cs="Arial"/>
          <w:lang w:eastAsia="ja-JP"/>
        </w:rPr>
      </w:pPr>
    </w:p>
    <w:p w14:paraId="2D3CBBAE" w14:textId="03B98376" w:rsidR="002B17C8" w:rsidRPr="002B17C8" w:rsidRDefault="002B17C8" w:rsidP="002B17C8">
      <w:pPr>
        <w:jc w:val="both"/>
        <w:rPr>
          <w:rFonts w:ascii="Arial" w:eastAsia="MS Mincho" w:hAnsi="Arial" w:cs="Arial"/>
          <w:bCs/>
          <w:sz w:val="24"/>
          <w:szCs w:val="24"/>
          <w:lang w:eastAsia="ja-JP"/>
        </w:rPr>
      </w:pPr>
      <w:proofErr w:type="spellStart"/>
      <w:r w:rsidRPr="002B17C8">
        <w:rPr>
          <w:rFonts w:ascii="Arial" w:eastAsia="MS Mincho" w:hAnsi="Arial" w:cs="Arial"/>
          <w:bCs/>
          <w:sz w:val="24"/>
          <w:szCs w:val="24"/>
          <w:lang w:eastAsia="ja-JP"/>
        </w:rPr>
        <w:t>Interleaver</w:t>
      </w:r>
      <w:proofErr w:type="spellEnd"/>
      <w:r w:rsidRPr="002B17C8">
        <w:rPr>
          <w:rFonts w:ascii="Arial" w:eastAsia="MS Mincho" w:hAnsi="Arial" w:cs="Arial"/>
          <w:bCs/>
          <w:sz w:val="24"/>
          <w:szCs w:val="24"/>
          <w:lang w:eastAsia="ja-JP"/>
        </w:rPr>
        <w:t xml:space="preserve"> for CRC=</w:t>
      </w:r>
      <w:r w:rsidRPr="002B17C8">
        <w:rPr>
          <w:rFonts w:ascii="Calibri" w:eastAsiaTheme="minorEastAsia" w:hAnsi="Calibri" w:cs="Calibri"/>
          <w:bCs/>
          <w:color w:val="000000" w:themeColor="text1"/>
          <w:kern w:val="24"/>
          <w:sz w:val="24"/>
          <w:szCs w:val="24"/>
        </w:rPr>
        <w:t xml:space="preserve"> </w:t>
      </w:r>
      <w:r w:rsidRPr="002B17C8">
        <w:rPr>
          <w:rFonts w:ascii="Arial" w:eastAsia="MS Mincho" w:hAnsi="Arial" w:cs="Arial"/>
          <w:bCs/>
          <w:sz w:val="24"/>
          <w:szCs w:val="24"/>
          <w:lang w:eastAsia="ja-JP"/>
        </w:rPr>
        <w:t xml:space="preserve">CRC=0xA2B79 </w:t>
      </w:r>
      <w:r w:rsidRPr="00875409">
        <w:rPr>
          <w:rFonts w:ascii="Arial" w:eastAsia="MS Mincho" w:hAnsi="Arial" w:cs="Arial"/>
          <w:bCs/>
          <w:sz w:val="24"/>
          <w:szCs w:val="24"/>
          <w:highlight w:val="yellow"/>
          <w:lang w:eastAsia="ja-JP"/>
        </w:rPr>
        <w:t>(</w:t>
      </w:r>
      <w:r w:rsidR="00875409">
        <w:rPr>
          <w:rFonts w:ascii="Arial" w:eastAsia="MS Mincho" w:hAnsi="Arial" w:cs="Arial" w:hint="eastAsia"/>
          <w:bCs/>
          <w:sz w:val="24"/>
          <w:szCs w:val="24"/>
          <w:highlight w:val="yellow"/>
          <w:lang w:eastAsia="ja-JP"/>
        </w:rPr>
        <w:t xml:space="preserve">evaluated in </w:t>
      </w:r>
      <w:r w:rsidRPr="00875409">
        <w:rPr>
          <w:rFonts w:ascii="Arial" w:eastAsia="MS Mincho" w:hAnsi="Arial" w:cs="Arial"/>
          <w:bCs/>
          <w:sz w:val="24"/>
          <w:szCs w:val="24"/>
          <w:highlight w:val="yellow"/>
          <w:lang w:eastAsia="ja-JP"/>
        </w:rPr>
        <w:t>R1-1711215)</w:t>
      </w:r>
    </w:p>
    <w:p w14:paraId="360DFEEC" w14:textId="5BF6FC5F" w:rsidR="004A584D" w:rsidRDefault="004A584D" w:rsidP="002B17C8">
      <w:pPr>
        <w:jc w:val="both"/>
        <w:rPr>
          <w:rFonts w:ascii="Arial" w:eastAsia="MS Mincho" w:hAnsi="Arial" w:cs="Arial"/>
          <w:lang w:eastAsia="ja-JP"/>
        </w:rPr>
      </w:pPr>
    </w:p>
    <w:tbl>
      <w:tblPr>
        <w:tblW w:w="9945" w:type="dxa"/>
        <w:jc w:val="right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663"/>
        <w:gridCol w:w="663"/>
        <w:gridCol w:w="663"/>
        <w:gridCol w:w="663"/>
        <w:gridCol w:w="663"/>
        <w:gridCol w:w="663"/>
        <w:gridCol w:w="663"/>
        <w:gridCol w:w="663"/>
        <w:gridCol w:w="663"/>
        <w:gridCol w:w="663"/>
        <w:gridCol w:w="663"/>
        <w:gridCol w:w="663"/>
        <w:gridCol w:w="663"/>
        <w:gridCol w:w="663"/>
        <w:gridCol w:w="663"/>
      </w:tblGrid>
      <w:tr w:rsidR="002B17C8" w:rsidRPr="002B17C8" w14:paraId="46705AD1" w14:textId="77777777" w:rsidTr="002B17C8">
        <w:trPr>
          <w:trHeight w:val="265"/>
          <w:jc w:val="right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12BAA409" w14:textId="77777777" w:rsidR="008E5BEF" w:rsidRPr="002B17C8" w:rsidRDefault="002B17C8" w:rsidP="002B17C8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2B17C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lastRenderedPageBreak/>
              <w:t>1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1D33B547" w14:textId="77777777" w:rsidR="008E5BEF" w:rsidRPr="002B17C8" w:rsidRDefault="002B17C8" w:rsidP="002B17C8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2B17C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2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63BE2D9F" w14:textId="77777777" w:rsidR="008E5BEF" w:rsidRPr="002B17C8" w:rsidRDefault="002B17C8" w:rsidP="002B17C8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2B17C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4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11E91BE2" w14:textId="77777777" w:rsidR="008E5BEF" w:rsidRPr="002B17C8" w:rsidRDefault="002B17C8" w:rsidP="002B17C8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2B17C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5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36DF6EE4" w14:textId="77777777" w:rsidR="008E5BEF" w:rsidRPr="002B17C8" w:rsidRDefault="002B17C8" w:rsidP="002B17C8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2B17C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7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34ADE6BD" w14:textId="77777777" w:rsidR="008E5BEF" w:rsidRPr="002B17C8" w:rsidRDefault="002B17C8" w:rsidP="002B17C8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2B17C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8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0E79A632" w14:textId="77777777" w:rsidR="008E5BEF" w:rsidRPr="002B17C8" w:rsidRDefault="002B17C8" w:rsidP="002B17C8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2B17C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9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6BE99537" w14:textId="77777777" w:rsidR="008E5BEF" w:rsidRPr="002B17C8" w:rsidRDefault="002B17C8" w:rsidP="002B17C8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2B17C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13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7B0E6300" w14:textId="77777777" w:rsidR="008E5BEF" w:rsidRPr="002B17C8" w:rsidRDefault="002B17C8" w:rsidP="002B17C8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2B17C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14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71F8F926" w14:textId="77777777" w:rsidR="008E5BEF" w:rsidRPr="002B17C8" w:rsidRDefault="002B17C8" w:rsidP="002B17C8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2B17C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17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777B1446" w14:textId="77777777" w:rsidR="008E5BEF" w:rsidRPr="002B17C8" w:rsidRDefault="002B17C8" w:rsidP="002B17C8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2B17C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18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47C5A9CE" w14:textId="77777777" w:rsidR="008E5BEF" w:rsidRPr="002B17C8" w:rsidRDefault="002B17C8" w:rsidP="002B17C8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2B17C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20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05101EBA" w14:textId="77777777" w:rsidR="008E5BEF" w:rsidRPr="002B17C8" w:rsidRDefault="002B17C8" w:rsidP="002B17C8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2B17C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23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567785B5" w14:textId="77777777" w:rsidR="008E5BEF" w:rsidRPr="002B17C8" w:rsidRDefault="002B17C8" w:rsidP="002B17C8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2B17C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24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42515D2D" w14:textId="77777777" w:rsidR="008E5BEF" w:rsidRPr="002B17C8" w:rsidRDefault="002B17C8" w:rsidP="002B17C8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2B17C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26</w:t>
            </w:r>
          </w:p>
        </w:tc>
      </w:tr>
      <w:tr w:rsidR="002B17C8" w:rsidRPr="002B17C8" w14:paraId="43AAAE85" w14:textId="77777777" w:rsidTr="002B17C8">
        <w:trPr>
          <w:trHeight w:val="265"/>
          <w:jc w:val="right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5F58EB1A" w14:textId="77777777" w:rsidR="008E5BEF" w:rsidRPr="002B17C8" w:rsidRDefault="002B17C8" w:rsidP="002B17C8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2B17C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27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714022DA" w14:textId="77777777" w:rsidR="008E5BEF" w:rsidRPr="002B17C8" w:rsidRDefault="002B17C8" w:rsidP="002B17C8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2B17C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28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4486004D" w14:textId="77777777" w:rsidR="008E5BEF" w:rsidRPr="002B17C8" w:rsidRDefault="002B17C8" w:rsidP="002B17C8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2B17C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29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63C67498" w14:textId="77777777" w:rsidR="008E5BEF" w:rsidRPr="002B17C8" w:rsidRDefault="002B17C8" w:rsidP="002B17C8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2B17C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30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4F73D744" w14:textId="77777777" w:rsidR="008E5BEF" w:rsidRPr="002B17C8" w:rsidRDefault="002B17C8" w:rsidP="002B17C8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2B17C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31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2A1622B2" w14:textId="77777777" w:rsidR="008E5BEF" w:rsidRPr="002B17C8" w:rsidRDefault="002B17C8" w:rsidP="002B17C8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2B17C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32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2E3DDC15" w14:textId="77777777" w:rsidR="008E5BEF" w:rsidRPr="002B17C8" w:rsidRDefault="002B17C8" w:rsidP="002B17C8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2B17C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33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1630EE2B" w14:textId="77777777" w:rsidR="008E5BEF" w:rsidRPr="002B17C8" w:rsidRDefault="002B17C8" w:rsidP="002B17C8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2B17C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34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6E2DA79B" w14:textId="77777777" w:rsidR="008E5BEF" w:rsidRPr="002B17C8" w:rsidRDefault="002B17C8" w:rsidP="002B17C8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2B17C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39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6883EA28" w14:textId="77777777" w:rsidR="008E5BEF" w:rsidRPr="002B17C8" w:rsidRDefault="002B17C8" w:rsidP="002B17C8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2B17C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41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27BADC52" w14:textId="77777777" w:rsidR="008E5BEF" w:rsidRPr="002B17C8" w:rsidRDefault="002B17C8" w:rsidP="002B17C8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2B17C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44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46A2FCD2" w14:textId="77777777" w:rsidR="008E5BEF" w:rsidRPr="002B17C8" w:rsidRDefault="002B17C8" w:rsidP="002B17C8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2B17C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50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75C9E59E" w14:textId="77777777" w:rsidR="008E5BEF" w:rsidRPr="002B17C8" w:rsidRDefault="002B17C8" w:rsidP="002B17C8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2B17C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53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5D7ADCBA" w14:textId="77777777" w:rsidR="008E5BEF" w:rsidRPr="002B17C8" w:rsidRDefault="002B17C8" w:rsidP="002B17C8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2B17C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56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4D72AEDA" w14:textId="77777777" w:rsidR="008E5BEF" w:rsidRPr="002B17C8" w:rsidRDefault="002B17C8" w:rsidP="002B17C8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2B17C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59</w:t>
            </w:r>
          </w:p>
        </w:tc>
      </w:tr>
      <w:tr w:rsidR="002B17C8" w:rsidRPr="002B17C8" w14:paraId="017AE8AD" w14:textId="77777777" w:rsidTr="002B17C8">
        <w:trPr>
          <w:trHeight w:val="265"/>
          <w:jc w:val="right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05F60F8B" w14:textId="77777777" w:rsidR="008E5BEF" w:rsidRPr="002B17C8" w:rsidRDefault="002B17C8" w:rsidP="002B17C8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2B17C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62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4BBEF833" w14:textId="77777777" w:rsidR="008E5BEF" w:rsidRPr="002B17C8" w:rsidRDefault="002B17C8" w:rsidP="002B17C8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2B17C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63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784498E9" w14:textId="77777777" w:rsidR="008E5BEF" w:rsidRPr="002B17C8" w:rsidRDefault="002B17C8" w:rsidP="002B17C8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2B17C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64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7AAB216C" w14:textId="77777777" w:rsidR="008E5BEF" w:rsidRPr="002B17C8" w:rsidRDefault="002B17C8" w:rsidP="002B17C8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2B17C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65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122E12F7" w14:textId="77777777" w:rsidR="008E5BEF" w:rsidRPr="002B17C8" w:rsidRDefault="002B17C8" w:rsidP="002B17C8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2B17C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66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0C9A4269" w14:textId="77777777" w:rsidR="008E5BEF" w:rsidRPr="002B17C8" w:rsidRDefault="002B17C8" w:rsidP="002B17C8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2B17C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68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14F25DDC" w14:textId="77777777" w:rsidR="008E5BEF" w:rsidRPr="002B17C8" w:rsidRDefault="002B17C8" w:rsidP="002B17C8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2B17C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71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31077EBD" w14:textId="77777777" w:rsidR="008E5BEF" w:rsidRPr="002B17C8" w:rsidRDefault="002B17C8" w:rsidP="002B17C8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2B17C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73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0795ECE2" w14:textId="77777777" w:rsidR="008E5BEF" w:rsidRPr="002B17C8" w:rsidRDefault="002B17C8" w:rsidP="002B17C8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2B17C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74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1DAD53E0" w14:textId="77777777" w:rsidR="008E5BEF" w:rsidRPr="002B17C8" w:rsidRDefault="002B17C8" w:rsidP="002B17C8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2B17C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75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1D776D94" w14:textId="77777777" w:rsidR="008E5BEF" w:rsidRPr="002B17C8" w:rsidRDefault="002B17C8" w:rsidP="002B17C8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2B17C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78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09B378E5" w14:textId="77777777" w:rsidR="008E5BEF" w:rsidRPr="002B17C8" w:rsidRDefault="002B17C8" w:rsidP="002B17C8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2B17C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79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4531B086" w14:textId="77777777" w:rsidR="008E5BEF" w:rsidRPr="002B17C8" w:rsidRDefault="002B17C8" w:rsidP="002B17C8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2B17C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82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1E4DDB86" w14:textId="77777777" w:rsidR="008E5BEF" w:rsidRPr="002B17C8" w:rsidRDefault="002B17C8" w:rsidP="002B17C8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2B17C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85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2BEB6B2A" w14:textId="77777777" w:rsidR="008E5BEF" w:rsidRPr="002B17C8" w:rsidRDefault="002B17C8" w:rsidP="002B17C8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2B17C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87</w:t>
            </w:r>
          </w:p>
        </w:tc>
      </w:tr>
      <w:tr w:rsidR="002B17C8" w:rsidRPr="002B17C8" w14:paraId="71A4B4FB" w14:textId="77777777" w:rsidTr="002B17C8">
        <w:trPr>
          <w:trHeight w:val="265"/>
          <w:jc w:val="right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633CF416" w14:textId="77777777" w:rsidR="008E5BEF" w:rsidRPr="002B17C8" w:rsidRDefault="002B17C8" w:rsidP="002B17C8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2B17C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88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346CD586" w14:textId="77777777" w:rsidR="008E5BEF" w:rsidRPr="002B17C8" w:rsidRDefault="002B17C8" w:rsidP="002B17C8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2B17C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92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4E483957" w14:textId="77777777" w:rsidR="008E5BEF" w:rsidRPr="002B17C8" w:rsidRDefault="002B17C8" w:rsidP="002B17C8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2B17C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93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43CC9945" w14:textId="77777777" w:rsidR="008E5BEF" w:rsidRPr="002B17C8" w:rsidRDefault="002B17C8" w:rsidP="002B17C8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2B17C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94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1B20BDAA" w14:textId="77777777" w:rsidR="008E5BEF" w:rsidRPr="002B17C8" w:rsidRDefault="002B17C8" w:rsidP="002B17C8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2B17C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97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5218F52E" w14:textId="77777777" w:rsidR="008E5BEF" w:rsidRPr="002B17C8" w:rsidRDefault="002B17C8" w:rsidP="002B17C8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2B17C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101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2282B80F" w14:textId="77777777" w:rsidR="008E5BEF" w:rsidRPr="002B17C8" w:rsidRDefault="002B17C8" w:rsidP="002B17C8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2B17C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103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0BDBE2D5" w14:textId="77777777" w:rsidR="008E5BEF" w:rsidRPr="002B17C8" w:rsidRDefault="002B17C8" w:rsidP="002B17C8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2B17C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105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0D99AE85" w14:textId="77777777" w:rsidR="008E5BEF" w:rsidRPr="002B17C8" w:rsidRDefault="002B17C8" w:rsidP="002B17C8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2B17C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106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5BC8CD13" w14:textId="77777777" w:rsidR="008E5BEF" w:rsidRPr="002B17C8" w:rsidRDefault="002B17C8" w:rsidP="002B17C8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2B17C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108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41704AE9" w14:textId="77777777" w:rsidR="008E5BEF" w:rsidRPr="002B17C8" w:rsidRDefault="002B17C8" w:rsidP="002B17C8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2B17C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109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0BF6B3E6" w14:textId="77777777" w:rsidR="008E5BEF" w:rsidRPr="002B17C8" w:rsidRDefault="002B17C8" w:rsidP="002B17C8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2B17C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110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12603D93" w14:textId="77777777" w:rsidR="008E5BEF" w:rsidRPr="002B17C8" w:rsidRDefault="002B17C8" w:rsidP="002B17C8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2B17C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113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1126DAAA" w14:textId="77777777" w:rsidR="008E5BEF" w:rsidRPr="002B17C8" w:rsidRDefault="002B17C8" w:rsidP="002B17C8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2B17C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115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1A9F7052" w14:textId="77777777" w:rsidR="008E5BEF" w:rsidRPr="002B17C8" w:rsidRDefault="002B17C8" w:rsidP="002B17C8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2B17C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119</w:t>
            </w:r>
          </w:p>
        </w:tc>
      </w:tr>
      <w:tr w:rsidR="002B17C8" w:rsidRPr="002B17C8" w14:paraId="322341B1" w14:textId="77777777" w:rsidTr="002B17C8">
        <w:trPr>
          <w:trHeight w:val="265"/>
          <w:jc w:val="right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56BFEE0E" w14:textId="77777777" w:rsidR="008E5BEF" w:rsidRPr="002B17C8" w:rsidRDefault="002B17C8" w:rsidP="002B17C8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2B17C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122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1C1C6615" w14:textId="77777777" w:rsidR="008E5BEF" w:rsidRPr="002B17C8" w:rsidRDefault="002B17C8" w:rsidP="002B17C8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2B17C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129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0884E2B0" w14:textId="77777777" w:rsidR="008E5BEF" w:rsidRPr="002B17C8" w:rsidRDefault="002B17C8" w:rsidP="002B17C8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2B17C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130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6CF9301C" w14:textId="77777777" w:rsidR="008E5BEF" w:rsidRPr="002B17C8" w:rsidRDefault="002B17C8" w:rsidP="002B17C8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2B17C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131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2EB78886" w14:textId="77777777" w:rsidR="008E5BEF" w:rsidRPr="002B17C8" w:rsidRDefault="002B17C8" w:rsidP="002B17C8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2B17C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133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51FD5B2A" w14:textId="77777777" w:rsidR="008E5BEF" w:rsidRPr="002B17C8" w:rsidRDefault="002B17C8" w:rsidP="002B17C8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2B17C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137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7F9F35F7" w14:textId="77777777" w:rsidR="008E5BEF" w:rsidRPr="002B17C8" w:rsidRDefault="002B17C8" w:rsidP="002B17C8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2B17C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140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19E65186" w14:textId="77777777" w:rsidR="008E5BEF" w:rsidRPr="002B17C8" w:rsidRDefault="002B17C8" w:rsidP="002B17C8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2B17C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143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33D240D8" w14:textId="77777777" w:rsidR="008E5BEF" w:rsidRPr="002B17C8" w:rsidRDefault="002B17C8" w:rsidP="002B17C8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2B17C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144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240E7D08" w14:textId="77777777" w:rsidR="008E5BEF" w:rsidRPr="002B17C8" w:rsidRDefault="002B17C8" w:rsidP="002B17C8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2B17C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146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5ADF5839" w14:textId="77777777" w:rsidR="008E5BEF" w:rsidRPr="002B17C8" w:rsidRDefault="002B17C8" w:rsidP="002B17C8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2B17C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147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45486503" w14:textId="77777777" w:rsidR="008E5BEF" w:rsidRPr="002B17C8" w:rsidRDefault="002B17C8" w:rsidP="002B17C8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2B17C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149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055809EC" w14:textId="77777777" w:rsidR="008E5BEF" w:rsidRPr="002B17C8" w:rsidRDefault="002B17C8" w:rsidP="002B17C8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2B17C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156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1D815071" w14:textId="77777777" w:rsidR="008E5BEF" w:rsidRPr="002B17C8" w:rsidRDefault="002B17C8" w:rsidP="002B17C8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2B17C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159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04F7D140" w14:textId="77777777" w:rsidR="008E5BEF" w:rsidRPr="002B17C8" w:rsidRDefault="002B17C8" w:rsidP="002B17C8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2B17C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163</w:t>
            </w:r>
          </w:p>
        </w:tc>
      </w:tr>
      <w:tr w:rsidR="002B17C8" w:rsidRPr="002B17C8" w14:paraId="378D6ADE" w14:textId="77777777" w:rsidTr="002B17C8">
        <w:trPr>
          <w:trHeight w:val="265"/>
          <w:jc w:val="right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0D9BFB0C" w14:textId="77777777" w:rsidR="008E5BEF" w:rsidRPr="002B17C8" w:rsidRDefault="002B17C8" w:rsidP="002B17C8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2B17C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164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33FAA35F" w14:textId="77777777" w:rsidR="008E5BEF" w:rsidRPr="002B17C8" w:rsidRDefault="002B17C8" w:rsidP="002B17C8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2B17C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165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315A4D34" w14:textId="77777777" w:rsidR="008E5BEF" w:rsidRPr="002B17C8" w:rsidRDefault="002B17C8" w:rsidP="002B17C8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2B17C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166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705087A0" w14:textId="77777777" w:rsidR="008E5BEF" w:rsidRPr="002B17C8" w:rsidRDefault="002B17C8" w:rsidP="002B17C8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2B17C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168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5C6FE6C1" w14:textId="77777777" w:rsidR="008E5BEF" w:rsidRPr="002B17C8" w:rsidRDefault="002B17C8" w:rsidP="002B17C8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2B17C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169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4BF46E07" w14:textId="77777777" w:rsidR="008E5BEF" w:rsidRPr="002B17C8" w:rsidRDefault="002B17C8" w:rsidP="002B17C8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2B17C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173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7B2DDC4E" w14:textId="77777777" w:rsidR="008E5BEF" w:rsidRPr="002B17C8" w:rsidRDefault="002B17C8" w:rsidP="002B17C8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2B17C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174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29698D68" w14:textId="77777777" w:rsidR="008E5BEF" w:rsidRPr="002B17C8" w:rsidRDefault="002B17C8" w:rsidP="002B17C8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2B17C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176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51628601" w14:textId="77777777" w:rsidR="008E5BEF" w:rsidRPr="002B17C8" w:rsidRDefault="002B17C8" w:rsidP="002B17C8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2B17C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178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4BBBA92F" w14:textId="77777777" w:rsidR="008E5BEF" w:rsidRPr="002B17C8" w:rsidRDefault="002B17C8" w:rsidP="002B17C8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2B17C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179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79563B39" w14:textId="77777777" w:rsidR="008E5BEF" w:rsidRPr="002B17C8" w:rsidRDefault="002B17C8" w:rsidP="002B17C8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2B17C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181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7C2B0106" w14:textId="77777777" w:rsidR="008E5BEF" w:rsidRPr="002B17C8" w:rsidRDefault="002B17C8" w:rsidP="002B17C8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2B17C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183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18D34508" w14:textId="77777777" w:rsidR="008E5BEF" w:rsidRPr="002B17C8" w:rsidRDefault="002B17C8" w:rsidP="002B17C8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2B17C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186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7C0C1580" w14:textId="77777777" w:rsidR="008E5BEF" w:rsidRPr="002B17C8" w:rsidRDefault="002B17C8" w:rsidP="002B17C8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2B17C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187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76A1C848" w14:textId="77777777" w:rsidR="008E5BEF" w:rsidRPr="002B17C8" w:rsidRDefault="002B17C8" w:rsidP="002B17C8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2B17C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188</w:t>
            </w:r>
          </w:p>
        </w:tc>
      </w:tr>
      <w:tr w:rsidR="002B17C8" w:rsidRPr="002B17C8" w14:paraId="377F8F84" w14:textId="77777777" w:rsidTr="002B17C8">
        <w:trPr>
          <w:trHeight w:val="265"/>
          <w:jc w:val="right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4749921A" w14:textId="77777777" w:rsidR="008E5BEF" w:rsidRPr="002B17C8" w:rsidRDefault="002B17C8" w:rsidP="002B17C8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2B17C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189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6C76C5E9" w14:textId="77777777" w:rsidR="008E5BEF" w:rsidRPr="002B17C8" w:rsidRDefault="002B17C8" w:rsidP="002B17C8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2B17C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190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23936D03" w14:textId="77777777" w:rsidR="008E5BEF" w:rsidRPr="002B17C8" w:rsidRDefault="002B17C8" w:rsidP="002B17C8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2B17C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196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69C9DF2F" w14:textId="77777777" w:rsidR="008E5BEF" w:rsidRPr="002B17C8" w:rsidRDefault="002B17C8" w:rsidP="002B17C8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2B17C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198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0083F8C7" w14:textId="77777777" w:rsidR="008E5BEF" w:rsidRPr="002B17C8" w:rsidRDefault="002B17C8" w:rsidP="002B17C8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2B17C8">
              <w:rPr>
                <w:rFonts w:ascii="Arial" w:eastAsia="MS Mincho" w:hAnsi="Arial" w:cs="Arial" w:hint="eastAsia"/>
                <w:b/>
                <w:bCs/>
                <w:color w:val="FF0000"/>
                <w:sz w:val="24"/>
                <w:szCs w:val="24"/>
                <w:lang w:eastAsia="ja-JP"/>
              </w:rPr>
              <w:t>200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61EB9094" w14:textId="77777777" w:rsidR="008E5BEF" w:rsidRPr="002B17C8" w:rsidRDefault="002B17C8" w:rsidP="002B17C8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2B17C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0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25167701" w14:textId="77777777" w:rsidR="008E5BEF" w:rsidRPr="002B17C8" w:rsidRDefault="002B17C8" w:rsidP="002B17C8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2B17C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3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69E01C41" w14:textId="77777777" w:rsidR="008E5BEF" w:rsidRPr="002B17C8" w:rsidRDefault="002B17C8" w:rsidP="002B17C8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2B17C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6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55A8E0F9" w14:textId="77777777" w:rsidR="008E5BEF" w:rsidRPr="002B17C8" w:rsidRDefault="002B17C8" w:rsidP="002B17C8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2B17C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10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4ACB97DC" w14:textId="77777777" w:rsidR="008E5BEF" w:rsidRPr="002B17C8" w:rsidRDefault="002B17C8" w:rsidP="002B17C8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2B17C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15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7F8D9FDF" w14:textId="77777777" w:rsidR="008E5BEF" w:rsidRPr="002B17C8" w:rsidRDefault="002B17C8" w:rsidP="002B17C8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2B17C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19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773B1CC1" w14:textId="77777777" w:rsidR="008E5BEF" w:rsidRPr="002B17C8" w:rsidRDefault="002B17C8" w:rsidP="002B17C8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2B17C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21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31CB03C9" w14:textId="77777777" w:rsidR="008E5BEF" w:rsidRPr="002B17C8" w:rsidRDefault="002B17C8" w:rsidP="002B17C8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2B17C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25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545D109B" w14:textId="77777777" w:rsidR="008E5BEF" w:rsidRPr="002B17C8" w:rsidRDefault="002B17C8" w:rsidP="002B17C8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2B17C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35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1152FB4E" w14:textId="77777777" w:rsidR="008E5BEF" w:rsidRPr="002B17C8" w:rsidRDefault="002B17C8" w:rsidP="002B17C8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2B17C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40</w:t>
            </w:r>
          </w:p>
        </w:tc>
      </w:tr>
      <w:tr w:rsidR="002B17C8" w:rsidRPr="002B17C8" w14:paraId="5F5A98DB" w14:textId="77777777" w:rsidTr="002B17C8">
        <w:trPr>
          <w:trHeight w:val="265"/>
          <w:jc w:val="right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33B18CED" w14:textId="77777777" w:rsidR="008E5BEF" w:rsidRPr="002B17C8" w:rsidRDefault="002B17C8" w:rsidP="002B17C8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2B17C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42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3D782EFF" w14:textId="77777777" w:rsidR="008E5BEF" w:rsidRPr="002B17C8" w:rsidRDefault="002B17C8" w:rsidP="002B17C8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2B17C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45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46AFD0BE" w14:textId="77777777" w:rsidR="008E5BEF" w:rsidRPr="002B17C8" w:rsidRDefault="002B17C8" w:rsidP="002B17C8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2B17C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51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61E7D646" w14:textId="77777777" w:rsidR="008E5BEF" w:rsidRPr="002B17C8" w:rsidRDefault="002B17C8" w:rsidP="002B17C8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2B17C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54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16141FB0" w14:textId="77777777" w:rsidR="008E5BEF" w:rsidRPr="002B17C8" w:rsidRDefault="002B17C8" w:rsidP="002B17C8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2B17C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57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1D1057C4" w14:textId="77777777" w:rsidR="008E5BEF" w:rsidRPr="002B17C8" w:rsidRDefault="002B17C8" w:rsidP="002B17C8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2B17C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60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1703AFDB" w14:textId="77777777" w:rsidR="008E5BEF" w:rsidRPr="002B17C8" w:rsidRDefault="002B17C8" w:rsidP="002B17C8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2B17C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67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037E1A23" w14:textId="77777777" w:rsidR="008E5BEF" w:rsidRPr="002B17C8" w:rsidRDefault="002B17C8" w:rsidP="002B17C8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2B17C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69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17BD5F53" w14:textId="77777777" w:rsidR="008E5BEF" w:rsidRPr="002B17C8" w:rsidRDefault="002B17C8" w:rsidP="002B17C8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2B17C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72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56FEA5E1" w14:textId="77777777" w:rsidR="008E5BEF" w:rsidRPr="002B17C8" w:rsidRDefault="002B17C8" w:rsidP="002B17C8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2B17C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76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022E8175" w14:textId="77777777" w:rsidR="008E5BEF" w:rsidRPr="002B17C8" w:rsidRDefault="002B17C8" w:rsidP="002B17C8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2B17C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80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4D291B60" w14:textId="77777777" w:rsidR="008E5BEF" w:rsidRPr="002B17C8" w:rsidRDefault="002B17C8" w:rsidP="002B17C8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2B17C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83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3D0C22B8" w14:textId="77777777" w:rsidR="008E5BEF" w:rsidRPr="002B17C8" w:rsidRDefault="002B17C8" w:rsidP="002B17C8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2B17C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86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159CCC75" w14:textId="77777777" w:rsidR="008E5BEF" w:rsidRPr="002B17C8" w:rsidRDefault="002B17C8" w:rsidP="002B17C8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2B17C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89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3B5C4F4A" w14:textId="77777777" w:rsidR="008E5BEF" w:rsidRPr="002B17C8" w:rsidRDefault="002B17C8" w:rsidP="002B17C8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2B17C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95</w:t>
            </w:r>
          </w:p>
        </w:tc>
      </w:tr>
      <w:tr w:rsidR="002B17C8" w:rsidRPr="002B17C8" w14:paraId="246883DA" w14:textId="77777777" w:rsidTr="002B17C8">
        <w:trPr>
          <w:trHeight w:val="265"/>
          <w:jc w:val="right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31A6F4A2" w14:textId="77777777" w:rsidR="008E5BEF" w:rsidRPr="002B17C8" w:rsidRDefault="002B17C8" w:rsidP="002B17C8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2B17C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98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6D03B3FB" w14:textId="77777777" w:rsidR="008E5BEF" w:rsidRPr="002B17C8" w:rsidRDefault="002B17C8" w:rsidP="002B17C8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2B17C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102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421C88D0" w14:textId="77777777" w:rsidR="008E5BEF" w:rsidRPr="002B17C8" w:rsidRDefault="002B17C8" w:rsidP="002B17C8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2B17C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104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5BB96B4D" w14:textId="77777777" w:rsidR="008E5BEF" w:rsidRPr="002B17C8" w:rsidRDefault="002B17C8" w:rsidP="002B17C8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2B17C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107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73565DB5" w14:textId="77777777" w:rsidR="008E5BEF" w:rsidRPr="002B17C8" w:rsidRDefault="002B17C8" w:rsidP="002B17C8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2B17C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111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5355E8CE" w14:textId="77777777" w:rsidR="008E5BEF" w:rsidRPr="002B17C8" w:rsidRDefault="002B17C8" w:rsidP="002B17C8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2B17C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114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21D11103" w14:textId="77777777" w:rsidR="008E5BEF" w:rsidRPr="002B17C8" w:rsidRDefault="002B17C8" w:rsidP="002B17C8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2B17C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116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6C866253" w14:textId="77777777" w:rsidR="008E5BEF" w:rsidRPr="002B17C8" w:rsidRDefault="002B17C8" w:rsidP="002B17C8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2B17C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120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7A76F9DE" w14:textId="77777777" w:rsidR="008E5BEF" w:rsidRPr="002B17C8" w:rsidRDefault="002B17C8" w:rsidP="002B17C8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2B17C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123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415CB342" w14:textId="77777777" w:rsidR="008E5BEF" w:rsidRPr="002B17C8" w:rsidRDefault="002B17C8" w:rsidP="002B17C8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2B17C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132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1C55BD53" w14:textId="77777777" w:rsidR="008E5BEF" w:rsidRPr="002B17C8" w:rsidRDefault="002B17C8" w:rsidP="002B17C8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2B17C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134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204CE488" w14:textId="77777777" w:rsidR="008E5BEF" w:rsidRPr="002B17C8" w:rsidRDefault="002B17C8" w:rsidP="002B17C8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2B17C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138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40E804E8" w14:textId="77777777" w:rsidR="008E5BEF" w:rsidRPr="002B17C8" w:rsidRDefault="002B17C8" w:rsidP="002B17C8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2B17C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141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20110768" w14:textId="77777777" w:rsidR="008E5BEF" w:rsidRPr="002B17C8" w:rsidRDefault="002B17C8" w:rsidP="002B17C8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2B17C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145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4855F36D" w14:textId="77777777" w:rsidR="008E5BEF" w:rsidRPr="002B17C8" w:rsidRDefault="002B17C8" w:rsidP="002B17C8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2B17C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148</w:t>
            </w:r>
          </w:p>
        </w:tc>
      </w:tr>
      <w:tr w:rsidR="002B17C8" w:rsidRPr="002B17C8" w14:paraId="5F02728E" w14:textId="77777777" w:rsidTr="002B17C8">
        <w:trPr>
          <w:trHeight w:val="265"/>
          <w:jc w:val="right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58970135" w14:textId="77777777" w:rsidR="008E5BEF" w:rsidRPr="002B17C8" w:rsidRDefault="002B17C8" w:rsidP="002B17C8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2B17C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150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3416453E" w14:textId="77777777" w:rsidR="008E5BEF" w:rsidRPr="002B17C8" w:rsidRDefault="002B17C8" w:rsidP="002B17C8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2B17C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157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556B2015" w14:textId="77777777" w:rsidR="008E5BEF" w:rsidRPr="002B17C8" w:rsidRDefault="002B17C8" w:rsidP="002B17C8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2B17C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160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09BAA730" w14:textId="77777777" w:rsidR="008E5BEF" w:rsidRPr="002B17C8" w:rsidRDefault="002B17C8" w:rsidP="002B17C8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2B17C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167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58ACA2F2" w14:textId="77777777" w:rsidR="008E5BEF" w:rsidRPr="002B17C8" w:rsidRDefault="002B17C8" w:rsidP="002B17C8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2B17C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170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71F3F4D4" w14:textId="77777777" w:rsidR="008E5BEF" w:rsidRPr="002B17C8" w:rsidRDefault="002B17C8" w:rsidP="002B17C8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2B17C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175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37045DD4" w14:textId="77777777" w:rsidR="008E5BEF" w:rsidRPr="002B17C8" w:rsidRDefault="002B17C8" w:rsidP="002B17C8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2B17C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177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3D906EC0" w14:textId="77777777" w:rsidR="008E5BEF" w:rsidRPr="002B17C8" w:rsidRDefault="002B17C8" w:rsidP="002B17C8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2B17C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180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68F58255" w14:textId="77777777" w:rsidR="008E5BEF" w:rsidRPr="002B17C8" w:rsidRDefault="002B17C8" w:rsidP="002B17C8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2B17C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182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2D95D4C4" w14:textId="77777777" w:rsidR="008E5BEF" w:rsidRPr="002B17C8" w:rsidRDefault="002B17C8" w:rsidP="002B17C8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2B17C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184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68102D88" w14:textId="77777777" w:rsidR="008E5BEF" w:rsidRPr="002B17C8" w:rsidRDefault="002B17C8" w:rsidP="002B17C8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2B17C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191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4FAF9B70" w14:textId="77777777" w:rsidR="008E5BEF" w:rsidRPr="002B17C8" w:rsidRDefault="002B17C8" w:rsidP="002B17C8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2B17C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197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1EEAFA25" w14:textId="77777777" w:rsidR="008E5BEF" w:rsidRPr="002B17C8" w:rsidRDefault="002B17C8" w:rsidP="002B17C8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2B17C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199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378B2AD8" w14:textId="77777777" w:rsidR="008E5BEF" w:rsidRPr="002B17C8" w:rsidRDefault="002B17C8" w:rsidP="002B17C8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2B17C8">
              <w:rPr>
                <w:rFonts w:ascii="Arial" w:eastAsia="MS Mincho" w:hAnsi="Arial" w:cs="Arial" w:hint="eastAsia"/>
                <w:b/>
                <w:bCs/>
                <w:color w:val="FF0000"/>
                <w:sz w:val="24"/>
                <w:szCs w:val="24"/>
                <w:lang w:eastAsia="ja-JP"/>
              </w:rPr>
              <w:t>201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70F76C4B" w14:textId="77777777" w:rsidR="008E5BEF" w:rsidRPr="002B17C8" w:rsidRDefault="002B17C8" w:rsidP="002B17C8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2B17C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11</w:t>
            </w:r>
          </w:p>
        </w:tc>
      </w:tr>
      <w:tr w:rsidR="002B17C8" w:rsidRPr="002B17C8" w14:paraId="55345C3A" w14:textId="77777777" w:rsidTr="002B17C8">
        <w:trPr>
          <w:trHeight w:val="265"/>
          <w:jc w:val="right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7BF18E6B" w14:textId="77777777" w:rsidR="008E5BEF" w:rsidRPr="002B17C8" w:rsidRDefault="002B17C8" w:rsidP="002B17C8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2B17C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16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7CF1A118" w14:textId="77777777" w:rsidR="008E5BEF" w:rsidRPr="002B17C8" w:rsidRDefault="002B17C8" w:rsidP="002B17C8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2B17C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22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5CBE0A15" w14:textId="77777777" w:rsidR="008E5BEF" w:rsidRPr="002B17C8" w:rsidRDefault="002B17C8" w:rsidP="002B17C8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2B17C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36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0195A4EB" w14:textId="77777777" w:rsidR="008E5BEF" w:rsidRPr="002B17C8" w:rsidRDefault="002B17C8" w:rsidP="002B17C8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2B17C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43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64E48451" w14:textId="77777777" w:rsidR="008E5BEF" w:rsidRPr="002B17C8" w:rsidRDefault="002B17C8" w:rsidP="002B17C8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2B17C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46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2DB4F311" w14:textId="77777777" w:rsidR="008E5BEF" w:rsidRPr="002B17C8" w:rsidRDefault="002B17C8" w:rsidP="002B17C8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2B17C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52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11DD97BD" w14:textId="77777777" w:rsidR="008E5BEF" w:rsidRPr="002B17C8" w:rsidRDefault="002B17C8" w:rsidP="002B17C8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2B17C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55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7D12E8DA" w14:textId="77777777" w:rsidR="008E5BEF" w:rsidRPr="002B17C8" w:rsidRDefault="002B17C8" w:rsidP="002B17C8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2B17C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58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597BE011" w14:textId="77777777" w:rsidR="008E5BEF" w:rsidRPr="002B17C8" w:rsidRDefault="002B17C8" w:rsidP="002B17C8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2B17C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61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004FC32C" w14:textId="77777777" w:rsidR="008E5BEF" w:rsidRPr="002B17C8" w:rsidRDefault="002B17C8" w:rsidP="002B17C8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2B17C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70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0EFF1E0B" w14:textId="77777777" w:rsidR="008E5BEF" w:rsidRPr="002B17C8" w:rsidRDefault="002B17C8" w:rsidP="002B17C8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2B17C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77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6C30422B" w14:textId="77777777" w:rsidR="008E5BEF" w:rsidRPr="002B17C8" w:rsidRDefault="002B17C8" w:rsidP="002B17C8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2B17C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81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12676058" w14:textId="77777777" w:rsidR="008E5BEF" w:rsidRPr="002B17C8" w:rsidRDefault="002B17C8" w:rsidP="002B17C8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2B17C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84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22E7CB17" w14:textId="77777777" w:rsidR="008E5BEF" w:rsidRPr="002B17C8" w:rsidRDefault="002B17C8" w:rsidP="002B17C8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2B17C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90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3166F0E5" w14:textId="77777777" w:rsidR="008E5BEF" w:rsidRPr="002B17C8" w:rsidRDefault="002B17C8" w:rsidP="002B17C8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2B17C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96</w:t>
            </w:r>
          </w:p>
        </w:tc>
      </w:tr>
      <w:tr w:rsidR="002B17C8" w:rsidRPr="002B17C8" w14:paraId="6F3190A7" w14:textId="77777777" w:rsidTr="002B17C8">
        <w:trPr>
          <w:trHeight w:val="265"/>
          <w:jc w:val="right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54C31182" w14:textId="77777777" w:rsidR="008E5BEF" w:rsidRPr="002B17C8" w:rsidRDefault="002B17C8" w:rsidP="002B17C8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2B17C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99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5A838C68" w14:textId="77777777" w:rsidR="008E5BEF" w:rsidRPr="002B17C8" w:rsidRDefault="002B17C8" w:rsidP="002B17C8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2B17C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112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03AE4601" w14:textId="77777777" w:rsidR="008E5BEF" w:rsidRPr="002B17C8" w:rsidRDefault="002B17C8" w:rsidP="002B17C8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2B17C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117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4FC04E22" w14:textId="77777777" w:rsidR="008E5BEF" w:rsidRPr="002B17C8" w:rsidRDefault="002B17C8" w:rsidP="002B17C8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2B17C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121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1F8249EB" w14:textId="77777777" w:rsidR="008E5BEF" w:rsidRPr="002B17C8" w:rsidRDefault="002B17C8" w:rsidP="002B17C8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2B17C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124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645A6E7F" w14:textId="77777777" w:rsidR="008E5BEF" w:rsidRPr="002B17C8" w:rsidRDefault="002B17C8" w:rsidP="002B17C8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2B17C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135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7C4DEBD4" w14:textId="77777777" w:rsidR="008E5BEF" w:rsidRPr="002B17C8" w:rsidRDefault="002B17C8" w:rsidP="002B17C8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2B17C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139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545D2138" w14:textId="77777777" w:rsidR="008E5BEF" w:rsidRPr="002B17C8" w:rsidRDefault="002B17C8" w:rsidP="002B17C8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2B17C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142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13D04F44" w14:textId="77777777" w:rsidR="008E5BEF" w:rsidRPr="002B17C8" w:rsidRDefault="002B17C8" w:rsidP="002B17C8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2B17C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151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397DA916" w14:textId="77777777" w:rsidR="008E5BEF" w:rsidRPr="002B17C8" w:rsidRDefault="002B17C8" w:rsidP="002B17C8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2B17C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158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24CC927A" w14:textId="77777777" w:rsidR="008E5BEF" w:rsidRPr="002B17C8" w:rsidRDefault="002B17C8" w:rsidP="002B17C8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2B17C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161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571C11DC" w14:textId="77777777" w:rsidR="008E5BEF" w:rsidRPr="002B17C8" w:rsidRDefault="002B17C8" w:rsidP="002B17C8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2B17C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171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6AE5FFF5" w14:textId="77777777" w:rsidR="008E5BEF" w:rsidRPr="002B17C8" w:rsidRDefault="002B17C8" w:rsidP="002B17C8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2B17C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185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14994E72" w14:textId="77777777" w:rsidR="008E5BEF" w:rsidRPr="002B17C8" w:rsidRDefault="002B17C8" w:rsidP="002B17C8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2B17C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192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5863293B" w14:textId="77777777" w:rsidR="008E5BEF" w:rsidRPr="002B17C8" w:rsidRDefault="002B17C8" w:rsidP="002B17C8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2B17C8">
              <w:rPr>
                <w:rFonts w:ascii="Arial" w:eastAsia="MS Mincho" w:hAnsi="Arial" w:cs="Arial" w:hint="eastAsia"/>
                <w:b/>
                <w:bCs/>
                <w:color w:val="FF0000"/>
                <w:sz w:val="24"/>
                <w:szCs w:val="24"/>
                <w:lang w:eastAsia="ja-JP"/>
              </w:rPr>
              <w:t>202</w:t>
            </w:r>
          </w:p>
        </w:tc>
      </w:tr>
      <w:tr w:rsidR="002B17C8" w:rsidRPr="002B17C8" w14:paraId="0DC317B4" w14:textId="77777777" w:rsidTr="002B17C8">
        <w:trPr>
          <w:trHeight w:val="265"/>
          <w:jc w:val="right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5B8736CD" w14:textId="77777777" w:rsidR="008E5BEF" w:rsidRPr="002B17C8" w:rsidRDefault="002B17C8" w:rsidP="002B17C8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2B17C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12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6D4E321C" w14:textId="77777777" w:rsidR="008E5BEF" w:rsidRPr="002B17C8" w:rsidRDefault="002B17C8" w:rsidP="002B17C8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2B17C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37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6BE53BA1" w14:textId="77777777" w:rsidR="008E5BEF" w:rsidRPr="002B17C8" w:rsidRDefault="002B17C8" w:rsidP="002B17C8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2B17C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47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542D7910" w14:textId="77777777" w:rsidR="008E5BEF" w:rsidRPr="002B17C8" w:rsidRDefault="002B17C8" w:rsidP="002B17C8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2B17C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91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6F8A321A" w14:textId="77777777" w:rsidR="008E5BEF" w:rsidRPr="002B17C8" w:rsidRDefault="002B17C8" w:rsidP="002B17C8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2B17C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100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23B100BD" w14:textId="77777777" w:rsidR="008E5BEF" w:rsidRPr="002B17C8" w:rsidRDefault="002B17C8" w:rsidP="002B17C8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2B17C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118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58761EB6" w14:textId="77777777" w:rsidR="008E5BEF" w:rsidRPr="002B17C8" w:rsidRDefault="002B17C8" w:rsidP="002B17C8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2B17C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125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468513F8" w14:textId="77777777" w:rsidR="008E5BEF" w:rsidRPr="002B17C8" w:rsidRDefault="002B17C8" w:rsidP="002B17C8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2B17C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136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7A5BE17D" w14:textId="77777777" w:rsidR="008E5BEF" w:rsidRPr="002B17C8" w:rsidRDefault="002B17C8" w:rsidP="002B17C8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2B17C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152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31E674CB" w14:textId="77777777" w:rsidR="008E5BEF" w:rsidRPr="002B17C8" w:rsidRDefault="002B17C8" w:rsidP="002B17C8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2B17C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162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711B574D" w14:textId="77777777" w:rsidR="008E5BEF" w:rsidRPr="002B17C8" w:rsidRDefault="002B17C8" w:rsidP="002B17C8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2B17C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172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40F110B8" w14:textId="77777777" w:rsidR="008E5BEF" w:rsidRPr="002B17C8" w:rsidRDefault="002B17C8" w:rsidP="002B17C8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2B17C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193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7B1B4452" w14:textId="77777777" w:rsidR="008E5BEF" w:rsidRPr="002B17C8" w:rsidRDefault="002B17C8" w:rsidP="002B17C8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2B17C8">
              <w:rPr>
                <w:rFonts w:ascii="Arial" w:eastAsia="MS Mincho" w:hAnsi="Arial" w:cs="Arial" w:hint="eastAsia"/>
                <w:b/>
                <w:bCs/>
                <w:color w:val="FF0000"/>
                <w:sz w:val="24"/>
                <w:szCs w:val="24"/>
                <w:lang w:eastAsia="ja-JP"/>
              </w:rPr>
              <w:t>203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60190A0E" w14:textId="77777777" w:rsidR="008E5BEF" w:rsidRPr="002B17C8" w:rsidRDefault="002B17C8" w:rsidP="002B17C8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2B17C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38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3BA39620" w14:textId="77777777" w:rsidR="008E5BEF" w:rsidRPr="002B17C8" w:rsidRDefault="002B17C8" w:rsidP="002B17C8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2B17C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48</w:t>
            </w:r>
          </w:p>
        </w:tc>
      </w:tr>
      <w:tr w:rsidR="002B17C8" w:rsidRPr="002B17C8" w14:paraId="1A4FE886" w14:textId="77777777" w:rsidTr="002B17C8">
        <w:trPr>
          <w:trHeight w:val="265"/>
          <w:jc w:val="right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10711236" w14:textId="77777777" w:rsidR="008E5BEF" w:rsidRPr="002B17C8" w:rsidRDefault="002B17C8" w:rsidP="002B17C8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2B17C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126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5CD44F79" w14:textId="77777777" w:rsidR="008E5BEF" w:rsidRPr="002B17C8" w:rsidRDefault="002B17C8" w:rsidP="002B17C8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2B17C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153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57F9B517" w14:textId="77777777" w:rsidR="008E5BEF" w:rsidRPr="002B17C8" w:rsidRDefault="002B17C8" w:rsidP="002B17C8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2B17C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194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21A50EEC" w14:textId="77777777" w:rsidR="008E5BEF" w:rsidRPr="002B17C8" w:rsidRDefault="002B17C8" w:rsidP="002B17C8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2B17C8">
              <w:rPr>
                <w:rFonts w:ascii="Arial" w:eastAsia="MS Mincho" w:hAnsi="Arial" w:cs="Arial" w:hint="eastAsia"/>
                <w:b/>
                <w:bCs/>
                <w:color w:val="FF0000"/>
                <w:sz w:val="24"/>
                <w:szCs w:val="24"/>
                <w:lang w:eastAsia="ja-JP"/>
              </w:rPr>
              <w:t>204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543A25DC" w14:textId="77777777" w:rsidR="008E5BEF" w:rsidRPr="002B17C8" w:rsidRDefault="002B17C8" w:rsidP="002B17C8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2B17C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49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55CB569E" w14:textId="77777777" w:rsidR="008E5BEF" w:rsidRPr="002B17C8" w:rsidRDefault="002B17C8" w:rsidP="002B17C8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2B17C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127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74C6C23D" w14:textId="77777777" w:rsidR="008E5BEF" w:rsidRPr="002B17C8" w:rsidRDefault="002B17C8" w:rsidP="002B17C8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2B17C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154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08168C02" w14:textId="77777777" w:rsidR="008E5BEF" w:rsidRPr="002B17C8" w:rsidRDefault="002B17C8" w:rsidP="002B17C8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2B17C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195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6405E724" w14:textId="77777777" w:rsidR="008E5BEF" w:rsidRPr="002B17C8" w:rsidRDefault="002B17C8" w:rsidP="002B17C8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2B17C8">
              <w:rPr>
                <w:rFonts w:ascii="Arial" w:eastAsia="MS Mincho" w:hAnsi="Arial" w:cs="Arial" w:hint="eastAsia"/>
                <w:b/>
                <w:bCs/>
                <w:color w:val="FF0000"/>
                <w:sz w:val="24"/>
                <w:szCs w:val="24"/>
                <w:lang w:eastAsia="ja-JP"/>
              </w:rPr>
              <w:t>205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518135AE" w14:textId="77777777" w:rsidR="008E5BEF" w:rsidRPr="002B17C8" w:rsidRDefault="002B17C8" w:rsidP="002B17C8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2B17C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128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64F539BD" w14:textId="77777777" w:rsidR="008E5BEF" w:rsidRPr="002B17C8" w:rsidRDefault="002B17C8" w:rsidP="002B17C8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  <w:r w:rsidRPr="002B17C8">
              <w:rPr>
                <w:rFonts w:ascii="Arial" w:eastAsia="MS Mincho" w:hAnsi="Arial" w:cs="Arial" w:hint="eastAsia"/>
                <w:sz w:val="24"/>
                <w:szCs w:val="24"/>
                <w:lang w:eastAsia="ja-JP"/>
              </w:rPr>
              <w:t>155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2EB4E639" w14:textId="77777777" w:rsidR="008E5BEF" w:rsidRPr="002B17C8" w:rsidRDefault="002B17C8" w:rsidP="002B17C8">
            <w:pPr>
              <w:spacing w:after="0"/>
              <w:jc w:val="center"/>
              <w:rPr>
                <w:rFonts w:ascii="Arial" w:eastAsia="MS Mincho" w:hAnsi="Arial" w:cs="Arial"/>
                <w:color w:val="FF0000"/>
                <w:sz w:val="24"/>
                <w:szCs w:val="24"/>
                <w:lang w:eastAsia="ja-JP"/>
              </w:rPr>
            </w:pPr>
            <w:r w:rsidRPr="002B17C8">
              <w:rPr>
                <w:rFonts w:ascii="Arial" w:eastAsia="MS Mincho" w:hAnsi="Arial" w:cs="Arial" w:hint="eastAsia"/>
                <w:b/>
                <w:bCs/>
                <w:color w:val="FF0000"/>
                <w:sz w:val="24"/>
                <w:szCs w:val="24"/>
                <w:lang w:eastAsia="ja-JP"/>
              </w:rPr>
              <w:t>206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6CF0D506" w14:textId="77777777" w:rsidR="008E5BEF" w:rsidRPr="002B17C8" w:rsidRDefault="002B17C8" w:rsidP="002B17C8">
            <w:pPr>
              <w:spacing w:after="0"/>
              <w:jc w:val="center"/>
              <w:rPr>
                <w:rFonts w:ascii="Arial" w:eastAsia="MS Mincho" w:hAnsi="Arial" w:cs="Arial"/>
                <w:color w:val="FF0000"/>
                <w:sz w:val="24"/>
                <w:szCs w:val="24"/>
                <w:lang w:eastAsia="ja-JP"/>
              </w:rPr>
            </w:pPr>
            <w:r w:rsidRPr="002B17C8">
              <w:rPr>
                <w:rFonts w:ascii="Arial" w:eastAsia="MS Mincho" w:hAnsi="Arial" w:cs="Arial" w:hint="eastAsia"/>
                <w:b/>
                <w:bCs/>
                <w:color w:val="FF0000"/>
                <w:sz w:val="24"/>
                <w:szCs w:val="24"/>
                <w:lang w:eastAsia="ja-JP"/>
              </w:rPr>
              <w:t>207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6E29297C" w14:textId="77777777" w:rsidR="008E5BEF" w:rsidRPr="002B17C8" w:rsidRDefault="002B17C8" w:rsidP="002B17C8">
            <w:pPr>
              <w:spacing w:after="0"/>
              <w:jc w:val="center"/>
              <w:rPr>
                <w:rFonts w:ascii="Arial" w:eastAsia="MS Mincho" w:hAnsi="Arial" w:cs="Arial"/>
                <w:color w:val="FF0000"/>
                <w:sz w:val="24"/>
                <w:szCs w:val="24"/>
                <w:lang w:eastAsia="ja-JP"/>
              </w:rPr>
            </w:pPr>
            <w:r w:rsidRPr="002B17C8">
              <w:rPr>
                <w:rFonts w:ascii="Arial" w:eastAsia="MS Mincho" w:hAnsi="Arial" w:cs="Arial" w:hint="eastAsia"/>
                <w:b/>
                <w:bCs/>
                <w:color w:val="FF0000"/>
                <w:sz w:val="24"/>
                <w:szCs w:val="24"/>
                <w:lang w:eastAsia="ja-JP"/>
              </w:rPr>
              <w:t>208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3C295FE0" w14:textId="77777777" w:rsidR="008E5BEF" w:rsidRPr="002B17C8" w:rsidRDefault="002B17C8" w:rsidP="002B17C8">
            <w:pPr>
              <w:spacing w:after="0"/>
              <w:jc w:val="center"/>
              <w:rPr>
                <w:rFonts w:ascii="Arial" w:eastAsia="MS Mincho" w:hAnsi="Arial" w:cs="Arial"/>
                <w:color w:val="FF0000"/>
                <w:sz w:val="24"/>
                <w:szCs w:val="24"/>
                <w:lang w:eastAsia="ja-JP"/>
              </w:rPr>
            </w:pPr>
            <w:r w:rsidRPr="002B17C8">
              <w:rPr>
                <w:rFonts w:ascii="Arial" w:eastAsia="MS Mincho" w:hAnsi="Arial" w:cs="Arial" w:hint="eastAsia"/>
                <w:b/>
                <w:bCs/>
                <w:color w:val="FF0000"/>
                <w:sz w:val="24"/>
                <w:szCs w:val="24"/>
                <w:lang w:eastAsia="ja-JP"/>
              </w:rPr>
              <w:t>209</w:t>
            </w:r>
          </w:p>
        </w:tc>
      </w:tr>
      <w:tr w:rsidR="002B17C8" w:rsidRPr="002B17C8" w14:paraId="7EC1F191" w14:textId="77777777" w:rsidTr="002B17C8">
        <w:trPr>
          <w:trHeight w:val="265"/>
          <w:jc w:val="right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06980F7C" w14:textId="77777777" w:rsidR="008E5BEF" w:rsidRPr="002B17C8" w:rsidRDefault="002B17C8" w:rsidP="002B17C8">
            <w:pPr>
              <w:spacing w:after="0"/>
              <w:jc w:val="center"/>
              <w:rPr>
                <w:rFonts w:ascii="Arial" w:eastAsia="MS Mincho" w:hAnsi="Arial" w:cs="Arial"/>
                <w:color w:val="FF0000"/>
                <w:sz w:val="24"/>
                <w:szCs w:val="24"/>
                <w:lang w:eastAsia="ja-JP"/>
              </w:rPr>
            </w:pPr>
            <w:r w:rsidRPr="002B17C8">
              <w:rPr>
                <w:rFonts w:ascii="Arial" w:eastAsia="MS Mincho" w:hAnsi="Arial" w:cs="Arial" w:hint="eastAsia"/>
                <w:b/>
                <w:bCs/>
                <w:color w:val="FF0000"/>
                <w:sz w:val="24"/>
                <w:szCs w:val="24"/>
                <w:lang w:eastAsia="ja-JP"/>
              </w:rPr>
              <w:t>210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1296C15F" w14:textId="77777777" w:rsidR="008E5BEF" w:rsidRPr="002B17C8" w:rsidRDefault="002B17C8" w:rsidP="002B17C8">
            <w:pPr>
              <w:spacing w:after="0"/>
              <w:jc w:val="center"/>
              <w:rPr>
                <w:rFonts w:ascii="Arial" w:eastAsia="MS Mincho" w:hAnsi="Arial" w:cs="Arial"/>
                <w:color w:val="FF0000"/>
                <w:sz w:val="24"/>
                <w:szCs w:val="24"/>
                <w:lang w:eastAsia="ja-JP"/>
              </w:rPr>
            </w:pPr>
            <w:r w:rsidRPr="002B17C8">
              <w:rPr>
                <w:rFonts w:ascii="Arial" w:eastAsia="MS Mincho" w:hAnsi="Arial" w:cs="Arial" w:hint="eastAsia"/>
                <w:b/>
                <w:bCs/>
                <w:color w:val="FF0000"/>
                <w:sz w:val="24"/>
                <w:szCs w:val="24"/>
                <w:lang w:eastAsia="ja-JP"/>
              </w:rPr>
              <w:t>211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3C850B44" w14:textId="77777777" w:rsidR="008E5BEF" w:rsidRPr="002B17C8" w:rsidRDefault="002B17C8" w:rsidP="002B17C8">
            <w:pPr>
              <w:spacing w:after="0"/>
              <w:jc w:val="center"/>
              <w:rPr>
                <w:rFonts w:ascii="Arial" w:eastAsia="MS Mincho" w:hAnsi="Arial" w:cs="Arial"/>
                <w:color w:val="FF0000"/>
                <w:sz w:val="24"/>
                <w:szCs w:val="24"/>
                <w:lang w:eastAsia="ja-JP"/>
              </w:rPr>
            </w:pPr>
            <w:r w:rsidRPr="002B17C8">
              <w:rPr>
                <w:rFonts w:ascii="Arial" w:eastAsia="MS Mincho" w:hAnsi="Arial" w:cs="Arial" w:hint="eastAsia"/>
                <w:b/>
                <w:bCs/>
                <w:color w:val="FF0000"/>
                <w:sz w:val="24"/>
                <w:szCs w:val="24"/>
                <w:lang w:eastAsia="ja-JP"/>
              </w:rPr>
              <w:t>212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570DFA8E" w14:textId="77777777" w:rsidR="008E5BEF" w:rsidRPr="002B17C8" w:rsidRDefault="002B17C8" w:rsidP="002B17C8">
            <w:pPr>
              <w:spacing w:after="0"/>
              <w:jc w:val="center"/>
              <w:rPr>
                <w:rFonts w:ascii="Arial" w:eastAsia="MS Mincho" w:hAnsi="Arial" w:cs="Arial"/>
                <w:color w:val="FF0000"/>
                <w:sz w:val="24"/>
                <w:szCs w:val="24"/>
                <w:lang w:eastAsia="ja-JP"/>
              </w:rPr>
            </w:pPr>
            <w:r w:rsidRPr="002B17C8">
              <w:rPr>
                <w:rFonts w:ascii="Arial" w:eastAsia="MS Mincho" w:hAnsi="Arial" w:cs="Arial" w:hint="eastAsia"/>
                <w:b/>
                <w:bCs/>
                <w:color w:val="FF0000"/>
                <w:sz w:val="24"/>
                <w:szCs w:val="24"/>
                <w:lang w:eastAsia="ja-JP"/>
              </w:rPr>
              <w:t>213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4E520508" w14:textId="77777777" w:rsidR="008E5BEF" w:rsidRPr="002B17C8" w:rsidRDefault="002B17C8" w:rsidP="002B17C8">
            <w:pPr>
              <w:spacing w:after="0"/>
              <w:jc w:val="center"/>
              <w:rPr>
                <w:rFonts w:ascii="Arial" w:eastAsia="MS Mincho" w:hAnsi="Arial" w:cs="Arial"/>
                <w:color w:val="FF0000"/>
                <w:sz w:val="24"/>
                <w:szCs w:val="24"/>
                <w:lang w:eastAsia="ja-JP"/>
              </w:rPr>
            </w:pPr>
            <w:r w:rsidRPr="002B17C8">
              <w:rPr>
                <w:rFonts w:ascii="Arial" w:eastAsia="MS Mincho" w:hAnsi="Arial" w:cs="Arial" w:hint="eastAsia"/>
                <w:b/>
                <w:bCs/>
                <w:color w:val="FF0000"/>
                <w:sz w:val="24"/>
                <w:szCs w:val="24"/>
                <w:lang w:eastAsia="ja-JP"/>
              </w:rPr>
              <w:t>214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3B97EFE1" w14:textId="77777777" w:rsidR="008E5BEF" w:rsidRPr="002B17C8" w:rsidRDefault="002B17C8" w:rsidP="002B17C8">
            <w:pPr>
              <w:spacing w:after="0"/>
              <w:jc w:val="center"/>
              <w:rPr>
                <w:rFonts w:ascii="Arial" w:eastAsia="MS Mincho" w:hAnsi="Arial" w:cs="Arial"/>
                <w:color w:val="FF0000"/>
                <w:sz w:val="24"/>
                <w:szCs w:val="24"/>
                <w:lang w:eastAsia="ja-JP"/>
              </w:rPr>
            </w:pPr>
            <w:r w:rsidRPr="002B17C8">
              <w:rPr>
                <w:rFonts w:ascii="Arial" w:eastAsia="MS Mincho" w:hAnsi="Arial" w:cs="Arial" w:hint="eastAsia"/>
                <w:b/>
                <w:bCs/>
                <w:color w:val="FF0000"/>
                <w:sz w:val="24"/>
                <w:szCs w:val="24"/>
                <w:lang w:eastAsia="ja-JP"/>
              </w:rPr>
              <w:t>215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4EDA5AC3" w14:textId="77777777" w:rsidR="008E5BEF" w:rsidRPr="002B17C8" w:rsidRDefault="002B17C8" w:rsidP="002B17C8">
            <w:pPr>
              <w:spacing w:after="0"/>
              <w:jc w:val="center"/>
              <w:rPr>
                <w:rFonts w:ascii="Arial" w:eastAsia="MS Mincho" w:hAnsi="Arial" w:cs="Arial"/>
                <w:color w:val="FF0000"/>
                <w:sz w:val="24"/>
                <w:szCs w:val="24"/>
                <w:lang w:eastAsia="ja-JP"/>
              </w:rPr>
            </w:pPr>
            <w:r w:rsidRPr="002B17C8">
              <w:rPr>
                <w:rFonts w:ascii="Arial" w:eastAsia="MS Mincho" w:hAnsi="Arial" w:cs="Arial" w:hint="eastAsia"/>
                <w:b/>
                <w:bCs/>
                <w:color w:val="FF0000"/>
                <w:sz w:val="24"/>
                <w:szCs w:val="24"/>
                <w:lang w:eastAsia="ja-JP"/>
              </w:rPr>
              <w:t>216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29D8C461" w14:textId="77777777" w:rsidR="008E5BEF" w:rsidRPr="002B17C8" w:rsidRDefault="002B17C8" w:rsidP="002B17C8">
            <w:pPr>
              <w:spacing w:after="0"/>
              <w:jc w:val="center"/>
              <w:rPr>
                <w:rFonts w:ascii="Arial" w:eastAsia="MS Mincho" w:hAnsi="Arial" w:cs="Arial"/>
                <w:color w:val="FF0000"/>
                <w:sz w:val="24"/>
                <w:szCs w:val="24"/>
                <w:lang w:eastAsia="ja-JP"/>
              </w:rPr>
            </w:pPr>
            <w:r w:rsidRPr="002B17C8">
              <w:rPr>
                <w:rFonts w:ascii="Arial" w:eastAsia="MS Mincho" w:hAnsi="Arial" w:cs="Arial" w:hint="eastAsia"/>
                <w:b/>
                <w:bCs/>
                <w:color w:val="FF0000"/>
                <w:sz w:val="24"/>
                <w:szCs w:val="24"/>
                <w:lang w:eastAsia="ja-JP"/>
              </w:rPr>
              <w:t>217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7BF29966" w14:textId="77777777" w:rsidR="008E5BEF" w:rsidRPr="002B17C8" w:rsidRDefault="002B17C8" w:rsidP="002B17C8">
            <w:pPr>
              <w:spacing w:after="0"/>
              <w:jc w:val="center"/>
              <w:rPr>
                <w:rFonts w:ascii="Arial" w:eastAsia="MS Mincho" w:hAnsi="Arial" w:cs="Arial"/>
                <w:color w:val="FF0000"/>
                <w:sz w:val="24"/>
                <w:szCs w:val="24"/>
                <w:lang w:eastAsia="ja-JP"/>
              </w:rPr>
            </w:pPr>
            <w:r w:rsidRPr="002B17C8">
              <w:rPr>
                <w:rFonts w:ascii="Arial" w:eastAsia="MS Mincho" w:hAnsi="Arial" w:cs="Arial" w:hint="eastAsia"/>
                <w:b/>
                <w:bCs/>
                <w:color w:val="FF0000"/>
                <w:sz w:val="24"/>
                <w:szCs w:val="24"/>
                <w:lang w:eastAsia="ja-JP"/>
              </w:rPr>
              <w:t>218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24F3C7EE" w14:textId="77777777" w:rsidR="002B17C8" w:rsidRPr="002B17C8" w:rsidRDefault="002B17C8" w:rsidP="002B17C8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3749C243" w14:textId="77777777" w:rsidR="002B17C8" w:rsidRPr="002B17C8" w:rsidRDefault="002B17C8" w:rsidP="002B17C8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23AE6526" w14:textId="77777777" w:rsidR="002B17C8" w:rsidRPr="002B17C8" w:rsidRDefault="002B17C8" w:rsidP="002B17C8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746B305A" w14:textId="77777777" w:rsidR="002B17C8" w:rsidRPr="002B17C8" w:rsidRDefault="002B17C8" w:rsidP="002B17C8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4F2AECD2" w14:textId="77777777" w:rsidR="002B17C8" w:rsidRPr="002B17C8" w:rsidRDefault="002B17C8" w:rsidP="002B17C8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3CCC255B" w14:textId="77777777" w:rsidR="002B17C8" w:rsidRPr="002B17C8" w:rsidRDefault="002B17C8" w:rsidP="002B17C8">
            <w:pPr>
              <w:spacing w:after="0"/>
              <w:jc w:val="center"/>
              <w:rPr>
                <w:rFonts w:ascii="Arial" w:eastAsia="MS Mincho" w:hAnsi="Arial" w:cs="Arial"/>
                <w:sz w:val="24"/>
                <w:szCs w:val="24"/>
                <w:lang w:eastAsia="ja-JP"/>
              </w:rPr>
            </w:pPr>
          </w:p>
        </w:tc>
      </w:tr>
    </w:tbl>
    <w:p w14:paraId="51F97674" w14:textId="77777777" w:rsidR="004A584D" w:rsidRDefault="004A584D" w:rsidP="0090558E">
      <w:pPr>
        <w:jc w:val="center"/>
        <w:rPr>
          <w:rFonts w:ascii="Arial" w:eastAsia="MS Mincho" w:hAnsi="Arial" w:cs="Arial"/>
          <w:lang w:eastAsia="ja-JP"/>
        </w:rPr>
      </w:pPr>
    </w:p>
    <w:p w14:paraId="04746C06" w14:textId="77777777" w:rsidR="001D4CEC" w:rsidRDefault="001D4CEC" w:rsidP="0090558E">
      <w:pPr>
        <w:jc w:val="center"/>
        <w:rPr>
          <w:rFonts w:ascii="Arial" w:eastAsia="MS Mincho" w:hAnsi="Arial" w:cs="Arial"/>
          <w:lang w:eastAsia="ja-JP"/>
        </w:rPr>
      </w:pPr>
    </w:p>
    <w:p w14:paraId="38AABA83" w14:textId="45B53201" w:rsidR="001D4CEC" w:rsidRPr="001D4CEC" w:rsidRDefault="001D4CEC" w:rsidP="001D4CEC">
      <w:pPr>
        <w:jc w:val="both"/>
        <w:rPr>
          <w:rFonts w:ascii="Arial" w:eastAsia="MS Mincho" w:hAnsi="Arial" w:cs="Arial"/>
          <w:bCs/>
          <w:lang w:eastAsia="ja-JP"/>
        </w:rPr>
      </w:pPr>
      <w:proofErr w:type="spellStart"/>
      <w:r w:rsidRPr="002B17C8">
        <w:rPr>
          <w:rFonts w:ascii="Arial" w:eastAsia="MS Mincho" w:hAnsi="Arial" w:cs="Arial"/>
          <w:bCs/>
          <w:sz w:val="24"/>
          <w:szCs w:val="24"/>
          <w:lang w:eastAsia="ja-JP"/>
        </w:rPr>
        <w:t>Interleaver</w:t>
      </w:r>
      <w:proofErr w:type="spellEnd"/>
      <w:r w:rsidRPr="002B17C8">
        <w:rPr>
          <w:rFonts w:ascii="Arial" w:eastAsia="MS Mincho" w:hAnsi="Arial" w:cs="Arial"/>
          <w:bCs/>
          <w:sz w:val="24"/>
          <w:szCs w:val="24"/>
          <w:lang w:eastAsia="ja-JP"/>
        </w:rPr>
        <w:t xml:space="preserve"> </w:t>
      </w:r>
      <w:r w:rsidRPr="001D4CEC">
        <w:rPr>
          <w:rFonts w:ascii="Arial" w:eastAsia="MS Mincho" w:hAnsi="Arial" w:cs="Arial"/>
          <w:bCs/>
          <w:sz w:val="24"/>
          <w:szCs w:val="24"/>
          <w:lang w:eastAsia="ja-JP"/>
        </w:rPr>
        <w:t>for CRC=0xE18BB (proposed)</w:t>
      </w:r>
    </w:p>
    <w:tbl>
      <w:tblPr>
        <w:tblW w:w="9985" w:type="dxa"/>
        <w:jc w:val="right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665"/>
        <w:gridCol w:w="665"/>
        <w:gridCol w:w="665"/>
        <w:gridCol w:w="665"/>
        <w:gridCol w:w="665"/>
        <w:gridCol w:w="666"/>
        <w:gridCol w:w="666"/>
        <w:gridCol w:w="666"/>
        <w:gridCol w:w="666"/>
        <w:gridCol w:w="666"/>
        <w:gridCol w:w="666"/>
        <w:gridCol w:w="666"/>
        <w:gridCol w:w="666"/>
        <w:gridCol w:w="666"/>
        <w:gridCol w:w="666"/>
      </w:tblGrid>
      <w:tr w:rsidR="001D4CEC" w:rsidRPr="001D4CEC" w14:paraId="4527B441" w14:textId="77777777" w:rsidTr="001D4CEC">
        <w:trPr>
          <w:trHeight w:val="224"/>
          <w:jc w:val="right"/>
        </w:trPr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44BEF7A7" w14:textId="77777777" w:rsidR="008E5BEF" w:rsidRPr="001D4CEC" w:rsidRDefault="001D4CEC" w:rsidP="001D4CEC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1D4CEC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0</w:t>
            </w:r>
          </w:p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6D2F9AE8" w14:textId="77777777" w:rsidR="008E5BEF" w:rsidRPr="001D4CEC" w:rsidRDefault="001D4CEC" w:rsidP="001D4CEC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1D4CEC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3</w:t>
            </w:r>
          </w:p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56569CEF" w14:textId="77777777" w:rsidR="008E5BEF" w:rsidRPr="001D4CEC" w:rsidRDefault="001D4CEC" w:rsidP="001D4CEC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1D4CEC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4</w:t>
            </w:r>
          </w:p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53CF50D1" w14:textId="77777777" w:rsidR="008E5BEF" w:rsidRPr="001D4CEC" w:rsidRDefault="001D4CEC" w:rsidP="001D4CEC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1D4CEC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5</w:t>
            </w:r>
          </w:p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535C5384" w14:textId="77777777" w:rsidR="008E5BEF" w:rsidRPr="001D4CEC" w:rsidRDefault="001D4CEC" w:rsidP="001D4CEC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1D4CEC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8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17FCD6E2" w14:textId="77777777" w:rsidR="008E5BEF" w:rsidRPr="001D4CEC" w:rsidRDefault="001D4CEC" w:rsidP="001D4CEC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1D4CEC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9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59CC4D1A" w14:textId="77777777" w:rsidR="008E5BEF" w:rsidRPr="001D4CEC" w:rsidRDefault="001D4CEC" w:rsidP="001D4CEC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1D4CEC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10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0DB6D6B5" w14:textId="77777777" w:rsidR="008E5BEF" w:rsidRPr="001D4CEC" w:rsidRDefault="001D4CEC" w:rsidP="001D4CEC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1D4CEC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12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3A57A5B0" w14:textId="77777777" w:rsidR="008E5BEF" w:rsidRPr="001D4CEC" w:rsidRDefault="001D4CEC" w:rsidP="001D4CEC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1D4CEC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14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4F7C12CD" w14:textId="77777777" w:rsidR="008E5BEF" w:rsidRPr="001D4CEC" w:rsidRDefault="001D4CEC" w:rsidP="001D4CEC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1D4CEC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18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65EA0F59" w14:textId="77777777" w:rsidR="008E5BEF" w:rsidRPr="001D4CEC" w:rsidRDefault="001D4CEC" w:rsidP="001D4CEC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1D4CEC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19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5F5BB11B" w14:textId="77777777" w:rsidR="008E5BEF" w:rsidRPr="001D4CEC" w:rsidRDefault="001D4CEC" w:rsidP="001D4CEC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1D4CEC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23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5BA6489A" w14:textId="77777777" w:rsidR="008E5BEF" w:rsidRPr="001D4CEC" w:rsidRDefault="001D4CEC" w:rsidP="001D4CEC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1D4CEC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25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153C1616" w14:textId="77777777" w:rsidR="008E5BEF" w:rsidRPr="001D4CEC" w:rsidRDefault="001D4CEC" w:rsidP="001D4CEC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1D4CEC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30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3D28112D" w14:textId="77777777" w:rsidR="008E5BEF" w:rsidRPr="001D4CEC" w:rsidRDefault="001D4CEC" w:rsidP="001D4CEC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1D4CEC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35</w:t>
            </w:r>
          </w:p>
        </w:tc>
      </w:tr>
      <w:tr w:rsidR="001D4CEC" w:rsidRPr="001D4CEC" w14:paraId="5BBFD512" w14:textId="77777777" w:rsidTr="001D4CEC">
        <w:trPr>
          <w:trHeight w:val="224"/>
          <w:jc w:val="right"/>
        </w:trPr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1F3AF157" w14:textId="77777777" w:rsidR="008E5BEF" w:rsidRPr="001D4CEC" w:rsidRDefault="001D4CEC" w:rsidP="001D4CEC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1D4CEC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39</w:t>
            </w:r>
          </w:p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33495446" w14:textId="77777777" w:rsidR="008E5BEF" w:rsidRPr="001D4CEC" w:rsidRDefault="001D4CEC" w:rsidP="001D4CEC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1D4CEC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40</w:t>
            </w:r>
          </w:p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1F32C7B7" w14:textId="77777777" w:rsidR="008E5BEF" w:rsidRPr="001D4CEC" w:rsidRDefault="001D4CEC" w:rsidP="001D4CEC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1D4CEC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41</w:t>
            </w:r>
          </w:p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7A24797D" w14:textId="77777777" w:rsidR="008E5BEF" w:rsidRPr="001D4CEC" w:rsidRDefault="001D4CEC" w:rsidP="001D4CEC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1D4CEC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43</w:t>
            </w:r>
          </w:p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6455B196" w14:textId="77777777" w:rsidR="008E5BEF" w:rsidRPr="001D4CEC" w:rsidRDefault="001D4CEC" w:rsidP="001D4CEC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1D4CEC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44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468AA707" w14:textId="77777777" w:rsidR="008E5BEF" w:rsidRPr="001D4CEC" w:rsidRDefault="001D4CEC" w:rsidP="001D4CEC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1D4CEC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45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503681B9" w14:textId="77777777" w:rsidR="008E5BEF" w:rsidRPr="001D4CEC" w:rsidRDefault="001D4CEC" w:rsidP="001D4CEC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1D4CEC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46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561B694D" w14:textId="77777777" w:rsidR="008E5BEF" w:rsidRPr="001D4CEC" w:rsidRDefault="001D4CEC" w:rsidP="001D4CEC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1D4CEC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48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74A399AB" w14:textId="77777777" w:rsidR="008E5BEF" w:rsidRPr="001D4CEC" w:rsidRDefault="001D4CEC" w:rsidP="001D4CEC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1D4CEC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49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434B2823" w14:textId="77777777" w:rsidR="008E5BEF" w:rsidRPr="001D4CEC" w:rsidRDefault="001D4CEC" w:rsidP="001D4CEC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1D4CEC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50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354F99A9" w14:textId="77777777" w:rsidR="008E5BEF" w:rsidRPr="001D4CEC" w:rsidRDefault="001D4CEC" w:rsidP="001D4CEC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1D4CEC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57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49C6C528" w14:textId="77777777" w:rsidR="008E5BEF" w:rsidRPr="001D4CEC" w:rsidRDefault="001D4CEC" w:rsidP="001D4CEC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1D4CEC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58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6986646C" w14:textId="77777777" w:rsidR="008E5BEF" w:rsidRPr="001D4CEC" w:rsidRDefault="001D4CEC" w:rsidP="001D4CEC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1D4CEC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60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63C77BB8" w14:textId="77777777" w:rsidR="008E5BEF" w:rsidRPr="001D4CEC" w:rsidRDefault="001D4CEC" w:rsidP="001D4CEC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1D4CEC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61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76E21EAD" w14:textId="77777777" w:rsidR="008E5BEF" w:rsidRPr="001D4CEC" w:rsidRDefault="001D4CEC" w:rsidP="001D4CEC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1D4CEC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62</w:t>
            </w:r>
          </w:p>
        </w:tc>
      </w:tr>
      <w:tr w:rsidR="001D4CEC" w:rsidRPr="001D4CEC" w14:paraId="598E002C" w14:textId="77777777" w:rsidTr="001D4CEC">
        <w:trPr>
          <w:trHeight w:val="224"/>
          <w:jc w:val="right"/>
        </w:trPr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695E07E7" w14:textId="77777777" w:rsidR="008E5BEF" w:rsidRPr="001D4CEC" w:rsidRDefault="001D4CEC" w:rsidP="001D4CEC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1D4CEC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64</w:t>
            </w:r>
          </w:p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57620621" w14:textId="77777777" w:rsidR="008E5BEF" w:rsidRPr="001D4CEC" w:rsidRDefault="001D4CEC" w:rsidP="001D4CEC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1D4CEC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65</w:t>
            </w:r>
          </w:p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6691F854" w14:textId="77777777" w:rsidR="008E5BEF" w:rsidRPr="001D4CEC" w:rsidRDefault="001D4CEC" w:rsidP="001D4CEC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1D4CEC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66</w:t>
            </w:r>
          </w:p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08F08E47" w14:textId="77777777" w:rsidR="008E5BEF" w:rsidRPr="001D4CEC" w:rsidRDefault="001D4CEC" w:rsidP="001D4CEC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1D4CEC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67</w:t>
            </w:r>
          </w:p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0F8EF284" w14:textId="77777777" w:rsidR="008E5BEF" w:rsidRPr="001D4CEC" w:rsidRDefault="001D4CEC" w:rsidP="001D4CEC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1D4CEC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68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79FA78AF" w14:textId="77777777" w:rsidR="008E5BEF" w:rsidRPr="001D4CEC" w:rsidRDefault="001D4CEC" w:rsidP="001D4CEC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1D4CEC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71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18F4BD66" w14:textId="77777777" w:rsidR="008E5BEF" w:rsidRPr="001D4CEC" w:rsidRDefault="001D4CEC" w:rsidP="001D4CEC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1D4CEC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75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0012B438" w14:textId="77777777" w:rsidR="008E5BEF" w:rsidRPr="001D4CEC" w:rsidRDefault="001D4CEC" w:rsidP="001D4CEC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1D4CEC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84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68988ABA" w14:textId="77777777" w:rsidR="008E5BEF" w:rsidRPr="001D4CEC" w:rsidRDefault="001D4CEC" w:rsidP="001D4CEC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1D4CEC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86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3F0EFF3A" w14:textId="77777777" w:rsidR="008E5BEF" w:rsidRPr="001D4CEC" w:rsidRDefault="001D4CEC" w:rsidP="001D4CEC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1D4CEC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89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3D622CA3" w14:textId="77777777" w:rsidR="008E5BEF" w:rsidRPr="001D4CEC" w:rsidRDefault="001D4CEC" w:rsidP="001D4CEC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1D4CEC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90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7A573783" w14:textId="77777777" w:rsidR="008E5BEF" w:rsidRPr="001D4CEC" w:rsidRDefault="001D4CEC" w:rsidP="001D4CEC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1D4CEC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91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7EF995AC" w14:textId="77777777" w:rsidR="008E5BEF" w:rsidRPr="001D4CEC" w:rsidRDefault="001D4CEC" w:rsidP="001D4CEC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1D4CEC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92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47EFD5B4" w14:textId="77777777" w:rsidR="008E5BEF" w:rsidRPr="001D4CEC" w:rsidRDefault="001D4CEC" w:rsidP="001D4CEC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1D4CEC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93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56E63BB9" w14:textId="77777777" w:rsidR="008E5BEF" w:rsidRPr="001D4CEC" w:rsidRDefault="001D4CEC" w:rsidP="001D4CEC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1D4CEC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94</w:t>
            </w:r>
          </w:p>
        </w:tc>
      </w:tr>
      <w:tr w:rsidR="001D4CEC" w:rsidRPr="001D4CEC" w14:paraId="1306B9F5" w14:textId="77777777" w:rsidTr="001D4CEC">
        <w:trPr>
          <w:trHeight w:val="224"/>
          <w:jc w:val="right"/>
        </w:trPr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37A97B44" w14:textId="77777777" w:rsidR="008E5BEF" w:rsidRPr="001D4CEC" w:rsidRDefault="001D4CEC" w:rsidP="001D4CEC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1D4CEC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95</w:t>
            </w:r>
          </w:p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7BEAAD07" w14:textId="77777777" w:rsidR="008E5BEF" w:rsidRPr="001D4CEC" w:rsidRDefault="001D4CEC" w:rsidP="001D4CEC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1D4CEC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97</w:t>
            </w:r>
          </w:p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74FCD0C3" w14:textId="77777777" w:rsidR="008E5BEF" w:rsidRPr="001D4CEC" w:rsidRDefault="001D4CEC" w:rsidP="001D4CEC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1D4CEC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99</w:t>
            </w:r>
          </w:p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21E1C659" w14:textId="77777777" w:rsidR="008E5BEF" w:rsidRPr="001D4CEC" w:rsidRDefault="001D4CEC" w:rsidP="001D4CEC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1D4CEC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100</w:t>
            </w:r>
          </w:p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6D830165" w14:textId="77777777" w:rsidR="008E5BEF" w:rsidRPr="001D4CEC" w:rsidRDefault="001D4CEC" w:rsidP="001D4CEC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1D4CEC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111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55D98151" w14:textId="77777777" w:rsidR="008E5BEF" w:rsidRPr="001D4CEC" w:rsidRDefault="001D4CEC" w:rsidP="001D4CEC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1D4CEC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112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1442E369" w14:textId="77777777" w:rsidR="008E5BEF" w:rsidRPr="001D4CEC" w:rsidRDefault="001D4CEC" w:rsidP="001D4CEC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1D4CEC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113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651AE498" w14:textId="77777777" w:rsidR="008E5BEF" w:rsidRPr="001D4CEC" w:rsidRDefault="001D4CEC" w:rsidP="001D4CEC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1D4CEC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115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53C096ED" w14:textId="77777777" w:rsidR="008E5BEF" w:rsidRPr="001D4CEC" w:rsidRDefault="001D4CEC" w:rsidP="001D4CEC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1D4CEC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118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1E6AD7AB" w14:textId="77777777" w:rsidR="008E5BEF" w:rsidRPr="001D4CEC" w:rsidRDefault="001D4CEC" w:rsidP="001D4CEC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1D4CEC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121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03E07F3C" w14:textId="77777777" w:rsidR="008E5BEF" w:rsidRPr="001D4CEC" w:rsidRDefault="001D4CEC" w:rsidP="001D4CEC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1D4CEC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123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567DD88B" w14:textId="77777777" w:rsidR="008E5BEF" w:rsidRPr="001D4CEC" w:rsidRDefault="001D4CEC" w:rsidP="001D4CEC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1D4CEC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125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34E92BBB" w14:textId="77777777" w:rsidR="008E5BEF" w:rsidRPr="001D4CEC" w:rsidRDefault="001D4CEC" w:rsidP="001D4CEC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1D4CEC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138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703F799A" w14:textId="77777777" w:rsidR="008E5BEF" w:rsidRPr="001D4CEC" w:rsidRDefault="001D4CEC" w:rsidP="001D4CEC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1D4CEC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142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4E28EC86" w14:textId="77777777" w:rsidR="008E5BEF" w:rsidRPr="001D4CEC" w:rsidRDefault="001D4CEC" w:rsidP="001D4CEC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1D4CEC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143</w:t>
            </w:r>
          </w:p>
        </w:tc>
      </w:tr>
      <w:tr w:rsidR="001D4CEC" w:rsidRPr="001D4CEC" w14:paraId="794376B9" w14:textId="77777777" w:rsidTr="001D4CEC">
        <w:trPr>
          <w:trHeight w:val="224"/>
          <w:jc w:val="right"/>
        </w:trPr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0418A75A" w14:textId="77777777" w:rsidR="008E5BEF" w:rsidRPr="001D4CEC" w:rsidRDefault="001D4CEC" w:rsidP="001D4CEC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1D4CEC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148</w:t>
            </w:r>
          </w:p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40D8D5C7" w14:textId="77777777" w:rsidR="008E5BEF" w:rsidRPr="001D4CEC" w:rsidRDefault="001D4CEC" w:rsidP="001D4CEC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1D4CEC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149</w:t>
            </w:r>
          </w:p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598E01F7" w14:textId="77777777" w:rsidR="008E5BEF" w:rsidRPr="001D4CEC" w:rsidRDefault="001D4CEC" w:rsidP="001D4CEC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1D4CEC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150</w:t>
            </w:r>
          </w:p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37EE564B" w14:textId="77777777" w:rsidR="008E5BEF" w:rsidRPr="001D4CEC" w:rsidRDefault="001D4CEC" w:rsidP="001D4CEC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1D4CEC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165</w:t>
            </w:r>
          </w:p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4D7154DC" w14:textId="77777777" w:rsidR="008E5BEF" w:rsidRPr="001D4CEC" w:rsidRDefault="001D4CEC" w:rsidP="001D4CEC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1D4CEC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166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0FD15F0E" w14:textId="77777777" w:rsidR="008E5BEF" w:rsidRPr="001D4CEC" w:rsidRDefault="001D4CEC" w:rsidP="001D4CEC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1D4CEC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168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6E385B79" w14:textId="77777777" w:rsidR="008E5BEF" w:rsidRPr="001D4CEC" w:rsidRDefault="001D4CEC" w:rsidP="001D4CEC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1D4CEC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175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031A246D" w14:textId="77777777" w:rsidR="008E5BEF" w:rsidRPr="001D4CEC" w:rsidRDefault="001D4CEC" w:rsidP="001D4CEC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1D4CEC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192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1CF419A1" w14:textId="77777777" w:rsidR="008E5BEF" w:rsidRPr="001D4CEC" w:rsidRDefault="001D4CEC" w:rsidP="001D4CEC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1D4CEC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194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5B87F986" w14:textId="77777777" w:rsidR="008E5BEF" w:rsidRPr="001D4CEC" w:rsidRDefault="001D4CEC" w:rsidP="001D4CEC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1D4CEC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196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0A7C77D4" w14:textId="77777777" w:rsidR="008E5BEF" w:rsidRPr="001D4CEC" w:rsidRDefault="001D4CEC" w:rsidP="001D4CEC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1D4CEC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197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640DB3F0" w14:textId="77777777" w:rsidR="008E5BEF" w:rsidRPr="001D4CEC" w:rsidRDefault="001D4CEC" w:rsidP="001D4CEC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1D4CEC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199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7CBCF9AA" w14:textId="77777777" w:rsidR="008E5BEF" w:rsidRPr="001D4CEC" w:rsidRDefault="001D4CEC" w:rsidP="001D4CEC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1D4CEC">
              <w:rPr>
                <w:rFonts w:ascii="Arial" w:eastAsia="MS Mincho" w:hAnsi="Arial" w:cs="Arial" w:hint="eastAsia"/>
                <w:b/>
                <w:bCs/>
                <w:color w:val="FF0000"/>
                <w:sz w:val="24"/>
                <w:szCs w:val="24"/>
                <w:lang w:eastAsia="ja-JP"/>
              </w:rPr>
              <w:t>200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78C2FC25" w14:textId="77777777" w:rsidR="008E5BEF" w:rsidRPr="001D4CEC" w:rsidRDefault="001D4CEC" w:rsidP="001D4CEC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1D4CEC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1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6B500E5A" w14:textId="77777777" w:rsidR="008E5BEF" w:rsidRPr="001D4CEC" w:rsidRDefault="001D4CEC" w:rsidP="001D4CEC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1D4CEC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6</w:t>
            </w:r>
          </w:p>
        </w:tc>
      </w:tr>
      <w:tr w:rsidR="001D4CEC" w:rsidRPr="001D4CEC" w14:paraId="16CBAB3F" w14:textId="77777777" w:rsidTr="001D4CEC">
        <w:trPr>
          <w:trHeight w:val="224"/>
          <w:jc w:val="right"/>
        </w:trPr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2C2E83EE" w14:textId="77777777" w:rsidR="008E5BEF" w:rsidRPr="001D4CEC" w:rsidRDefault="001D4CEC" w:rsidP="001D4CEC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1D4CEC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11</w:t>
            </w:r>
          </w:p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0F880A85" w14:textId="77777777" w:rsidR="008E5BEF" w:rsidRPr="001D4CEC" w:rsidRDefault="001D4CEC" w:rsidP="001D4CEC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1D4CEC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13</w:t>
            </w:r>
          </w:p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7108479C" w14:textId="77777777" w:rsidR="008E5BEF" w:rsidRPr="001D4CEC" w:rsidRDefault="001D4CEC" w:rsidP="001D4CEC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1D4CEC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15</w:t>
            </w:r>
          </w:p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65B02DD2" w14:textId="77777777" w:rsidR="008E5BEF" w:rsidRPr="001D4CEC" w:rsidRDefault="001D4CEC" w:rsidP="001D4CEC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1D4CEC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20</w:t>
            </w:r>
          </w:p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32DABEC3" w14:textId="77777777" w:rsidR="008E5BEF" w:rsidRPr="001D4CEC" w:rsidRDefault="001D4CEC" w:rsidP="001D4CEC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1D4CEC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24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0CD500C8" w14:textId="77777777" w:rsidR="008E5BEF" w:rsidRPr="001D4CEC" w:rsidRDefault="001D4CEC" w:rsidP="001D4CEC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1D4CEC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26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628BA623" w14:textId="77777777" w:rsidR="008E5BEF" w:rsidRPr="001D4CEC" w:rsidRDefault="001D4CEC" w:rsidP="001D4CEC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1D4CEC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31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2271705F" w14:textId="77777777" w:rsidR="008E5BEF" w:rsidRPr="001D4CEC" w:rsidRDefault="001D4CEC" w:rsidP="001D4CEC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1D4CEC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36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74F0B650" w14:textId="77777777" w:rsidR="008E5BEF" w:rsidRPr="001D4CEC" w:rsidRDefault="001D4CEC" w:rsidP="001D4CEC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1D4CEC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42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518F180B" w14:textId="77777777" w:rsidR="008E5BEF" w:rsidRPr="001D4CEC" w:rsidRDefault="001D4CEC" w:rsidP="001D4CEC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1D4CEC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47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799A36EF" w14:textId="77777777" w:rsidR="008E5BEF" w:rsidRPr="001D4CEC" w:rsidRDefault="001D4CEC" w:rsidP="001D4CEC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1D4CEC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51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2C3A5FF8" w14:textId="77777777" w:rsidR="008E5BEF" w:rsidRPr="001D4CEC" w:rsidRDefault="001D4CEC" w:rsidP="001D4CEC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1D4CEC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59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56806B35" w14:textId="77777777" w:rsidR="008E5BEF" w:rsidRPr="001D4CEC" w:rsidRDefault="001D4CEC" w:rsidP="001D4CEC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1D4CEC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63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179DC059" w14:textId="77777777" w:rsidR="008E5BEF" w:rsidRPr="001D4CEC" w:rsidRDefault="001D4CEC" w:rsidP="001D4CEC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1D4CEC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69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19E8E5FC" w14:textId="77777777" w:rsidR="008E5BEF" w:rsidRPr="001D4CEC" w:rsidRDefault="001D4CEC" w:rsidP="001D4CEC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1D4CEC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72</w:t>
            </w:r>
          </w:p>
        </w:tc>
      </w:tr>
      <w:tr w:rsidR="001D4CEC" w:rsidRPr="001D4CEC" w14:paraId="0267802E" w14:textId="77777777" w:rsidTr="001D4CEC">
        <w:trPr>
          <w:trHeight w:val="224"/>
          <w:jc w:val="right"/>
        </w:trPr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1E755A4B" w14:textId="77777777" w:rsidR="008E5BEF" w:rsidRPr="001D4CEC" w:rsidRDefault="001D4CEC" w:rsidP="001D4CEC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1D4CEC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76</w:t>
            </w:r>
          </w:p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1715B0E3" w14:textId="77777777" w:rsidR="008E5BEF" w:rsidRPr="001D4CEC" w:rsidRDefault="001D4CEC" w:rsidP="001D4CEC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1D4CEC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85</w:t>
            </w:r>
          </w:p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362FAC70" w14:textId="77777777" w:rsidR="008E5BEF" w:rsidRPr="001D4CEC" w:rsidRDefault="001D4CEC" w:rsidP="001D4CEC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1D4CEC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87</w:t>
            </w:r>
          </w:p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5DF71276" w14:textId="77777777" w:rsidR="008E5BEF" w:rsidRPr="001D4CEC" w:rsidRDefault="001D4CEC" w:rsidP="001D4CEC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1D4CEC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96</w:t>
            </w:r>
          </w:p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6A8C2789" w14:textId="77777777" w:rsidR="008E5BEF" w:rsidRPr="001D4CEC" w:rsidRDefault="001D4CEC" w:rsidP="001D4CEC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1D4CEC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98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1DD5977A" w14:textId="77777777" w:rsidR="008E5BEF" w:rsidRPr="001D4CEC" w:rsidRDefault="001D4CEC" w:rsidP="001D4CEC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1D4CEC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101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2620DB98" w14:textId="77777777" w:rsidR="008E5BEF" w:rsidRPr="001D4CEC" w:rsidRDefault="001D4CEC" w:rsidP="001D4CEC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1D4CEC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114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55951981" w14:textId="77777777" w:rsidR="008E5BEF" w:rsidRPr="001D4CEC" w:rsidRDefault="001D4CEC" w:rsidP="001D4CEC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1D4CEC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116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5400480C" w14:textId="77777777" w:rsidR="008E5BEF" w:rsidRPr="001D4CEC" w:rsidRDefault="001D4CEC" w:rsidP="001D4CEC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1D4CEC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119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29D8DA90" w14:textId="77777777" w:rsidR="008E5BEF" w:rsidRPr="001D4CEC" w:rsidRDefault="001D4CEC" w:rsidP="001D4CEC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1D4CEC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122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7F4596DB" w14:textId="77777777" w:rsidR="008E5BEF" w:rsidRPr="001D4CEC" w:rsidRDefault="001D4CEC" w:rsidP="001D4CEC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1D4CEC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124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2BB959E1" w14:textId="77777777" w:rsidR="008E5BEF" w:rsidRPr="001D4CEC" w:rsidRDefault="001D4CEC" w:rsidP="001D4CEC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1D4CEC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126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00B9CC0F" w14:textId="77777777" w:rsidR="008E5BEF" w:rsidRPr="001D4CEC" w:rsidRDefault="001D4CEC" w:rsidP="001D4CEC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1D4CEC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139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72D5FB37" w14:textId="77777777" w:rsidR="008E5BEF" w:rsidRPr="001D4CEC" w:rsidRDefault="001D4CEC" w:rsidP="001D4CEC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1D4CEC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144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16136DC9" w14:textId="77777777" w:rsidR="008E5BEF" w:rsidRPr="001D4CEC" w:rsidRDefault="001D4CEC" w:rsidP="001D4CEC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1D4CEC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151</w:t>
            </w:r>
          </w:p>
        </w:tc>
      </w:tr>
      <w:tr w:rsidR="001D4CEC" w:rsidRPr="001D4CEC" w14:paraId="21AE5D51" w14:textId="77777777" w:rsidTr="001D4CEC">
        <w:trPr>
          <w:trHeight w:val="224"/>
          <w:jc w:val="right"/>
        </w:trPr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57AD151D" w14:textId="77777777" w:rsidR="008E5BEF" w:rsidRPr="001D4CEC" w:rsidRDefault="001D4CEC" w:rsidP="001D4CEC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1D4CEC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167</w:t>
            </w:r>
          </w:p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260FE06A" w14:textId="77777777" w:rsidR="008E5BEF" w:rsidRPr="001D4CEC" w:rsidRDefault="001D4CEC" w:rsidP="001D4CEC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1D4CEC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169</w:t>
            </w:r>
          </w:p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4A211C0C" w14:textId="77777777" w:rsidR="008E5BEF" w:rsidRPr="001D4CEC" w:rsidRDefault="001D4CEC" w:rsidP="001D4CEC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1D4CEC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176</w:t>
            </w:r>
          </w:p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733DD485" w14:textId="77777777" w:rsidR="008E5BEF" w:rsidRPr="001D4CEC" w:rsidRDefault="001D4CEC" w:rsidP="001D4CEC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1D4CEC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193</w:t>
            </w:r>
          </w:p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260EDC31" w14:textId="77777777" w:rsidR="008E5BEF" w:rsidRPr="001D4CEC" w:rsidRDefault="001D4CEC" w:rsidP="001D4CEC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1D4CEC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195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2322109B" w14:textId="77777777" w:rsidR="008E5BEF" w:rsidRPr="001D4CEC" w:rsidRDefault="001D4CEC" w:rsidP="001D4CEC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1D4CEC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198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6CE3C4C0" w14:textId="77777777" w:rsidR="008E5BEF" w:rsidRPr="001D4CEC" w:rsidRDefault="001D4CEC" w:rsidP="001D4CEC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1D4CEC">
              <w:rPr>
                <w:rFonts w:ascii="Arial" w:eastAsia="MS Mincho" w:hAnsi="Arial" w:cs="Arial" w:hint="eastAsia"/>
                <w:b/>
                <w:bCs/>
                <w:color w:val="FF0000"/>
                <w:sz w:val="24"/>
                <w:szCs w:val="24"/>
                <w:lang w:eastAsia="ja-JP"/>
              </w:rPr>
              <w:t>201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78FFEDA9" w14:textId="77777777" w:rsidR="008E5BEF" w:rsidRPr="001D4CEC" w:rsidRDefault="001D4CEC" w:rsidP="001D4CEC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1D4CEC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0D4D6C9A" w14:textId="77777777" w:rsidR="008E5BEF" w:rsidRPr="001D4CEC" w:rsidRDefault="001D4CEC" w:rsidP="001D4CEC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1D4CEC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7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6E4BFB54" w14:textId="77777777" w:rsidR="008E5BEF" w:rsidRPr="001D4CEC" w:rsidRDefault="001D4CEC" w:rsidP="001D4CEC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1D4CEC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16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73F5A5DF" w14:textId="77777777" w:rsidR="008E5BEF" w:rsidRPr="001D4CEC" w:rsidRDefault="001D4CEC" w:rsidP="001D4CEC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1D4CEC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21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31E94C7B" w14:textId="77777777" w:rsidR="008E5BEF" w:rsidRPr="001D4CEC" w:rsidRDefault="001D4CEC" w:rsidP="001D4CEC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1D4CEC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27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5E27D6E2" w14:textId="77777777" w:rsidR="008E5BEF" w:rsidRPr="001D4CEC" w:rsidRDefault="001D4CEC" w:rsidP="001D4CEC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1D4CEC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32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396B91E4" w14:textId="77777777" w:rsidR="008E5BEF" w:rsidRPr="001D4CEC" w:rsidRDefault="001D4CEC" w:rsidP="001D4CEC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1D4CEC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37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6EC89FFB" w14:textId="77777777" w:rsidR="008E5BEF" w:rsidRPr="001D4CEC" w:rsidRDefault="001D4CEC" w:rsidP="001D4CEC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1D4CEC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52</w:t>
            </w:r>
          </w:p>
        </w:tc>
      </w:tr>
      <w:tr w:rsidR="001D4CEC" w:rsidRPr="001D4CEC" w14:paraId="50AB5E2E" w14:textId="77777777" w:rsidTr="001D4CEC">
        <w:trPr>
          <w:trHeight w:val="224"/>
          <w:jc w:val="right"/>
        </w:trPr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393EACF1" w14:textId="77777777" w:rsidR="008E5BEF" w:rsidRPr="001D4CEC" w:rsidRDefault="001D4CEC" w:rsidP="001D4CEC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1D4CEC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70</w:t>
            </w:r>
          </w:p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347D5C17" w14:textId="77777777" w:rsidR="008E5BEF" w:rsidRPr="001D4CEC" w:rsidRDefault="001D4CEC" w:rsidP="001D4CEC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1D4CEC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73</w:t>
            </w:r>
          </w:p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48429D38" w14:textId="77777777" w:rsidR="008E5BEF" w:rsidRPr="001D4CEC" w:rsidRDefault="001D4CEC" w:rsidP="001D4CEC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1D4CEC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77</w:t>
            </w:r>
          </w:p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3E965665" w14:textId="77777777" w:rsidR="008E5BEF" w:rsidRPr="001D4CEC" w:rsidRDefault="001D4CEC" w:rsidP="001D4CEC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1D4CEC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88</w:t>
            </w:r>
          </w:p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287D2D7F" w14:textId="77777777" w:rsidR="008E5BEF" w:rsidRPr="001D4CEC" w:rsidRDefault="001D4CEC" w:rsidP="001D4CEC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1D4CEC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102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65471B94" w14:textId="77777777" w:rsidR="008E5BEF" w:rsidRPr="001D4CEC" w:rsidRDefault="001D4CEC" w:rsidP="001D4CEC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1D4CEC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117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73F9F0AD" w14:textId="77777777" w:rsidR="008E5BEF" w:rsidRPr="001D4CEC" w:rsidRDefault="001D4CEC" w:rsidP="001D4CEC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1D4CEC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120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56931CF9" w14:textId="77777777" w:rsidR="008E5BEF" w:rsidRPr="001D4CEC" w:rsidRDefault="001D4CEC" w:rsidP="001D4CEC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1D4CEC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127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64CB6D86" w14:textId="77777777" w:rsidR="008E5BEF" w:rsidRPr="001D4CEC" w:rsidRDefault="001D4CEC" w:rsidP="001D4CEC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1D4CEC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140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6B358B30" w14:textId="77777777" w:rsidR="008E5BEF" w:rsidRPr="001D4CEC" w:rsidRDefault="001D4CEC" w:rsidP="001D4CEC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1D4CEC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145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0029A4A8" w14:textId="77777777" w:rsidR="008E5BEF" w:rsidRPr="001D4CEC" w:rsidRDefault="001D4CEC" w:rsidP="001D4CEC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1D4CEC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152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589E6A04" w14:textId="77777777" w:rsidR="008E5BEF" w:rsidRPr="001D4CEC" w:rsidRDefault="001D4CEC" w:rsidP="001D4CEC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1D4CEC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170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50560301" w14:textId="77777777" w:rsidR="008E5BEF" w:rsidRPr="001D4CEC" w:rsidRDefault="001D4CEC" w:rsidP="001D4CEC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1D4CEC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177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0EBE26A4" w14:textId="77777777" w:rsidR="008E5BEF" w:rsidRPr="001D4CEC" w:rsidRDefault="001D4CEC" w:rsidP="001D4CEC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1D4CEC">
              <w:rPr>
                <w:rFonts w:ascii="Arial" w:eastAsia="MS Mincho" w:hAnsi="Arial" w:cs="Arial" w:hint="eastAsia"/>
                <w:b/>
                <w:bCs/>
                <w:color w:val="FF0000"/>
                <w:sz w:val="24"/>
                <w:szCs w:val="24"/>
                <w:lang w:eastAsia="ja-JP"/>
              </w:rPr>
              <w:t>202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2FDD1CEC" w14:textId="77777777" w:rsidR="008E5BEF" w:rsidRPr="001D4CEC" w:rsidRDefault="001D4CEC" w:rsidP="001D4CEC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1D4CEC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17</w:t>
            </w:r>
          </w:p>
        </w:tc>
      </w:tr>
      <w:tr w:rsidR="001D4CEC" w:rsidRPr="001D4CEC" w14:paraId="65E39CBE" w14:textId="77777777" w:rsidTr="001D4CEC">
        <w:trPr>
          <w:trHeight w:val="224"/>
          <w:jc w:val="right"/>
        </w:trPr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5948D962" w14:textId="77777777" w:rsidR="008E5BEF" w:rsidRPr="001D4CEC" w:rsidRDefault="001D4CEC" w:rsidP="001D4CEC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1D4CEC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22</w:t>
            </w:r>
          </w:p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5AC87A2A" w14:textId="77777777" w:rsidR="008E5BEF" w:rsidRPr="001D4CEC" w:rsidRDefault="001D4CEC" w:rsidP="001D4CEC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1D4CEC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28</w:t>
            </w:r>
          </w:p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580376DF" w14:textId="77777777" w:rsidR="008E5BEF" w:rsidRPr="001D4CEC" w:rsidRDefault="001D4CEC" w:rsidP="001D4CEC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1D4CEC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33</w:t>
            </w:r>
          </w:p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17F42C25" w14:textId="77777777" w:rsidR="008E5BEF" w:rsidRPr="001D4CEC" w:rsidRDefault="001D4CEC" w:rsidP="001D4CEC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1D4CEC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38</w:t>
            </w:r>
          </w:p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0D4E46D6" w14:textId="77777777" w:rsidR="008E5BEF" w:rsidRPr="001D4CEC" w:rsidRDefault="001D4CEC" w:rsidP="001D4CEC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1D4CEC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53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0F00267C" w14:textId="77777777" w:rsidR="008E5BEF" w:rsidRPr="001D4CEC" w:rsidRDefault="001D4CEC" w:rsidP="001D4CEC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1D4CEC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74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13D11301" w14:textId="77777777" w:rsidR="008E5BEF" w:rsidRPr="001D4CEC" w:rsidRDefault="001D4CEC" w:rsidP="001D4CEC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1D4CEC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78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56D2CA6E" w14:textId="77777777" w:rsidR="008E5BEF" w:rsidRPr="001D4CEC" w:rsidRDefault="001D4CEC" w:rsidP="001D4CEC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1D4CEC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103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6FACB939" w14:textId="77777777" w:rsidR="008E5BEF" w:rsidRPr="001D4CEC" w:rsidRDefault="001D4CEC" w:rsidP="001D4CEC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1D4CEC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128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504AA2B0" w14:textId="77777777" w:rsidR="008E5BEF" w:rsidRPr="001D4CEC" w:rsidRDefault="001D4CEC" w:rsidP="001D4CEC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1D4CEC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141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5A5011D4" w14:textId="77777777" w:rsidR="008E5BEF" w:rsidRPr="001D4CEC" w:rsidRDefault="001D4CEC" w:rsidP="001D4CEC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1D4CEC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146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4CC8CE54" w14:textId="77777777" w:rsidR="008E5BEF" w:rsidRPr="001D4CEC" w:rsidRDefault="001D4CEC" w:rsidP="001D4CEC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1D4CEC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153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4EA03DF6" w14:textId="77777777" w:rsidR="008E5BEF" w:rsidRPr="001D4CEC" w:rsidRDefault="001D4CEC" w:rsidP="001D4CEC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1D4CEC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171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7475F136" w14:textId="77777777" w:rsidR="008E5BEF" w:rsidRPr="001D4CEC" w:rsidRDefault="001D4CEC" w:rsidP="001D4CEC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1D4CEC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178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6BB3A591" w14:textId="77777777" w:rsidR="008E5BEF" w:rsidRPr="001D4CEC" w:rsidRDefault="001D4CEC" w:rsidP="001D4CEC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1D4CEC">
              <w:rPr>
                <w:rFonts w:ascii="Arial" w:eastAsia="MS Mincho" w:hAnsi="Arial" w:cs="Arial" w:hint="eastAsia"/>
                <w:b/>
                <w:bCs/>
                <w:color w:val="FF0000"/>
                <w:sz w:val="24"/>
                <w:szCs w:val="24"/>
                <w:lang w:eastAsia="ja-JP"/>
              </w:rPr>
              <w:t>203</w:t>
            </w:r>
          </w:p>
        </w:tc>
      </w:tr>
      <w:tr w:rsidR="001D4CEC" w:rsidRPr="001D4CEC" w14:paraId="14F0A57A" w14:textId="77777777" w:rsidTr="001D4CEC">
        <w:trPr>
          <w:trHeight w:val="224"/>
          <w:jc w:val="right"/>
        </w:trPr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6801029B" w14:textId="77777777" w:rsidR="008E5BEF" w:rsidRPr="001D4CEC" w:rsidRDefault="001D4CEC" w:rsidP="001D4CEC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1D4CEC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29</w:t>
            </w:r>
          </w:p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09CDEF7F" w14:textId="77777777" w:rsidR="008E5BEF" w:rsidRPr="001D4CEC" w:rsidRDefault="001D4CEC" w:rsidP="001D4CEC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1D4CEC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34</w:t>
            </w:r>
          </w:p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3C697FED" w14:textId="77777777" w:rsidR="008E5BEF" w:rsidRPr="001D4CEC" w:rsidRDefault="001D4CEC" w:rsidP="001D4CEC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1D4CEC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54</w:t>
            </w:r>
          </w:p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365D880E" w14:textId="77777777" w:rsidR="008E5BEF" w:rsidRPr="001D4CEC" w:rsidRDefault="001D4CEC" w:rsidP="001D4CEC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1D4CEC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79</w:t>
            </w:r>
          </w:p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3D395C93" w14:textId="77777777" w:rsidR="008E5BEF" w:rsidRPr="001D4CEC" w:rsidRDefault="001D4CEC" w:rsidP="001D4CEC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1D4CEC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104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5CA144EC" w14:textId="77777777" w:rsidR="008E5BEF" w:rsidRPr="001D4CEC" w:rsidRDefault="001D4CEC" w:rsidP="001D4CEC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1D4CEC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129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31DE038D" w14:textId="77777777" w:rsidR="008E5BEF" w:rsidRPr="001D4CEC" w:rsidRDefault="001D4CEC" w:rsidP="001D4CEC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1D4CEC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147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2D3B0EB1" w14:textId="77777777" w:rsidR="008E5BEF" w:rsidRPr="001D4CEC" w:rsidRDefault="001D4CEC" w:rsidP="001D4CEC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1D4CEC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154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4DAF674E" w14:textId="77777777" w:rsidR="008E5BEF" w:rsidRPr="001D4CEC" w:rsidRDefault="001D4CEC" w:rsidP="001D4CEC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1D4CEC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172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5D1AEE5B" w14:textId="77777777" w:rsidR="008E5BEF" w:rsidRPr="001D4CEC" w:rsidRDefault="001D4CEC" w:rsidP="001D4CEC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1D4CEC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179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6D36FCC9" w14:textId="77777777" w:rsidR="008E5BEF" w:rsidRPr="001D4CEC" w:rsidRDefault="001D4CEC" w:rsidP="001D4CEC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1D4CEC">
              <w:rPr>
                <w:rFonts w:ascii="Arial" w:eastAsia="MS Mincho" w:hAnsi="Arial" w:cs="Arial" w:hint="eastAsia"/>
                <w:b/>
                <w:bCs/>
                <w:color w:val="FF0000"/>
                <w:sz w:val="24"/>
                <w:szCs w:val="24"/>
                <w:lang w:eastAsia="ja-JP"/>
              </w:rPr>
              <w:t>204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718CA227" w14:textId="77777777" w:rsidR="008E5BEF" w:rsidRPr="001D4CEC" w:rsidRDefault="001D4CEC" w:rsidP="001D4CEC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1D4CEC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55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3B35AB07" w14:textId="77777777" w:rsidR="008E5BEF" w:rsidRPr="001D4CEC" w:rsidRDefault="001D4CEC" w:rsidP="001D4CEC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1D4CEC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80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14EF04EF" w14:textId="77777777" w:rsidR="008E5BEF" w:rsidRPr="001D4CEC" w:rsidRDefault="001D4CEC" w:rsidP="001D4CEC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1D4CEC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105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309D130D" w14:textId="77777777" w:rsidR="008E5BEF" w:rsidRPr="001D4CEC" w:rsidRDefault="001D4CEC" w:rsidP="001D4CEC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1D4CEC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130</w:t>
            </w:r>
          </w:p>
        </w:tc>
      </w:tr>
      <w:tr w:rsidR="001D4CEC" w:rsidRPr="001D4CEC" w14:paraId="17988BB6" w14:textId="77777777" w:rsidTr="001D4CEC">
        <w:trPr>
          <w:trHeight w:val="224"/>
          <w:jc w:val="right"/>
        </w:trPr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6F09054C" w14:textId="77777777" w:rsidR="008E5BEF" w:rsidRPr="001D4CEC" w:rsidRDefault="001D4CEC" w:rsidP="001D4CEC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1D4CEC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155</w:t>
            </w:r>
          </w:p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481D157E" w14:textId="77777777" w:rsidR="008E5BEF" w:rsidRPr="001D4CEC" w:rsidRDefault="001D4CEC" w:rsidP="001D4CEC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1D4CEC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173</w:t>
            </w:r>
          </w:p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1ECE575F" w14:textId="77777777" w:rsidR="008E5BEF" w:rsidRPr="001D4CEC" w:rsidRDefault="001D4CEC" w:rsidP="001D4CEC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1D4CEC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180</w:t>
            </w:r>
          </w:p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6CFA8DC2" w14:textId="77777777" w:rsidR="008E5BEF" w:rsidRPr="001D4CEC" w:rsidRDefault="001D4CEC" w:rsidP="001D4CEC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1D4CEC">
              <w:rPr>
                <w:rFonts w:ascii="Arial" w:eastAsia="MS Mincho" w:hAnsi="Arial" w:cs="Arial" w:hint="eastAsia"/>
                <w:b/>
                <w:bCs/>
                <w:color w:val="FF0000"/>
                <w:sz w:val="24"/>
                <w:szCs w:val="24"/>
                <w:lang w:eastAsia="ja-JP"/>
              </w:rPr>
              <w:t>205</w:t>
            </w:r>
          </w:p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631D38CC" w14:textId="77777777" w:rsidR="008E5BEF" w:rsidRPr="001D4CEC" w:rsidRDefault="001D4CEC" w:rsidP="001D4CEC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1D4CEC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56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7318C48C" w14:textId="77777777" w:rsidR="008E5BEF" w:rsidRPr="001D4CEC" w:rsidRDefault="001D4CEC" w:rsidP="001D4CEC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1D4CEC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81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183911EB" w14:textId="77777777" w:rsidR="008E5BEF" w:rsidRPr="001D4CEC" w:rsidRDefault="001D4CEC" w:rsidP="001D4CEC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1D4CEC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106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60711CCA" w14:textId="77777777" w:rsidR="008E5BEF" w:rsidRPr="001D4CEC" w:rsidRDefault="001D4CEC" w:rsidP="001D4CEC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1D4CEC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131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6E6A68F7" w14:textId="77777777" w:rsidR="008E5BEF" w:rsidRPr="001D4CEC" w:rsidRDefault="001D4CEC" w:rsidP="001D4CEC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1D4CEC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156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0349C80A" w14:textId="77777777" w:rsidR="008E5BEF" w:rsidRPr="001D4CEC" w:rsidRDefault="001D4CEC" w:rsidP="001D4CEC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1D4CEC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174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408BE84C" w14:textId="77777777" w:rsidR="008E5BEF" w:rsidRPr="001D4CEC" w:rsidRDefault="001D4CEC" w:rsidP="001D4CEC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1D4CEC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181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525B7C15" w14:textId="77777777" w:rsidR="008E5BEF" w:rsidRPr="001D4CEC" w:rsidRDefault="001D4CEC" w:rsidP="001D4CEC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1D4CEC">
              <w:rPr>
                <w:rFonts w:ascii="Arial" w:eastAsia="MS Mincho" w:hAnsi="Arial" w:cs="Arial" w:hint="eastAsia"/>
                <w:b/>
                <w:bCs/>
                <w:color w:val="FF0000"/>
                <w:sz w:val="24"/>
                <w:szCs w:val="24"/>
                <w:lang w:eastAsia="ja-JP"/>
              </w:rPr>
              <w:t>206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1AB4259F" w14:textId="77777777" w:rsidR="008E5BEF" w:rsidRPr="001D4CEC" w:rsidRDefault="001D4CEC" w:rsidP="001D4CEC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1D4CEC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82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0C13FF22" w14:textId="77777777" w:rsidR="008E5BEF" w:rsidRPr="001D4CEC" w:rsidRDefault="001D4CEC" w:rsidP="001D4CEC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1D4CEC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107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762F81EE" w14:textId="77777777" w:rsidR="008E5BEF" w:rsidRPr="001D4CEC" w:rsidRDefault="001D4CEC" w:rsidP="001D4CEC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1D4CEC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132</w:t>
            </w:r>
          </w:p>
        </w:tc>
      </w:tr>
      <w:tr w:rsidR="001D4CEC" w:rsidRPr="001D4CEC" w14:paraId="1B53B7F0" w14:textId="77777777" w:rsidTr="001D4CEC">
        <w:trPr>
          <w:trHeight w:val="224"/>
          <w:jc w:val="right"/>
        </w:trPr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52348F85" w14:textId="77777777" w:rsidR="008E5BEF" w:rsidRPr="001D4CEC" w:rsidRDefault="001D4CEC" w:rsidP="001D4CEC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1D4CEC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157</w:t>
            </w:r>
          </w:p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4572C951" w14:textId="77777777" w:rsidR="008E5BEF" w:rsidRPr="001D4CEC" w:rsidRDefault="001D4CEC" w:rsidP="001D4CEC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1D4CEC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182</w:t>
            </w:r>
          </w:p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5FA206C2" w14:textId="77777777" w:rsidR="008E5BEF" w:rsidRPr="001D4CEC" w:rsidRDefault="001D4CEC" w:rsidP="001D4CEC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1D4CEC">
              <w:rPr>
                <w:rFonts w:ascii="Arial" w:eastAsia="MS Mincho" w:hAnsi="Arial" w:cs="Arial" w:hint="eastAsia"/>
                <w:b/>
                <w:bCs/>
                <w:color w:val="FF0000"/>
                <w:sz w:val="24"/>
                <w:szCs w:val="24"/>
                <w:lang w:eastAsia="ja-JP"/>
              </w:rPr>
              <w:t>207</w:t>
            </w:r>
          </w:p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65EA349D" w14:textId="77777777" w:rsidR="008E5BEF" w:rsidRPr="001D4CEC" w:rsidRDefault="001D4CEC" w:rsidP="001D4CEC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1D4CEC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83</w:t>
            </w:r>
          </w:p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64F159B4" w14:textId="77777777" w:rsidR="008E5BEF" w:rsidRPr="001D4CEC" w:rsidRDefault="001D4CEC" w:rsidP="001D4CEC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1D4CEC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108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1A0B3319" w14:textId="77777777" w:rsidR="008E5BEF" w:rsidRPr="001D4CEC" w:rsidRDefault="001D4CEC" w:rsidP="001D4CEC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1D4CEC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133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3AB3FE5B" w14:textId="77777777" w:rsidR="008E5BEF" w:rsidRPr="001D4CEC" w:rsidRDefault="001D4CEC" w:rsidP="001D4CEC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1D4CEC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158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2631AC59" w14:textId="77777777" w:rsidR="008E5BEF" w:rsidRPr="001D4CEC" w:rsidRDefault="001D4CEC" w:rsidP="001D4CEC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1D4CEC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183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5AAD8A27" w14:textId="77777777" w:rsidR="008E5BEF" w:rsidRPr="001D4CEC" w:rsidRDefault="001D4CEC" w:rsidP="001D4CEC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1D4CEC">
              <w:rPr>
                <w:rFonts w:ascii="Arial" w:eastAsia="MS Mincho" w:hAnsi="Arial" w:cs="Arial" w:hint="eastAsia"/>
                <w:b/>
                <w:bCs/>
                <w:color w:val="FF0000"/>
                <w:sz w:val="24"/>
                <w:szCs w:val="24"/>
                <w:lang w:eastAsia="ja-JP"/>
              </w:rPr>
              <w:t>208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4E99E05F" w14:textId="77777777" w:rsidR="008E5BEF" w:rsidRPr="001D4CEC" w:rsidRDefault="001D4CEC" w:rsidP="001D4CEC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1D4CEC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109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00416D10" w14:textId="77777777" w:rsidR="008E5BEF" w:rsidRPr="001D4CEC" w:rsidRDefault="001D4CEC" w:rsidP="001D4CEC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1D4CEC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134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6901BC67" w14:textId="77777777" w:rsidR="008E5BEF" w:rsidRPr="001D4CEC" w:rsidRDefault="001D4CEC" w:rsidP="001D4CEC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1D4CEC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159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02A5A11A" w14:textId="77777777" w:rsidR="008E5BEF" w:rsidRPr="001D4CEC" w:rsidRDefault="001D4CEC" w:rsidP="001D4CEC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1D4CEC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184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2722109A" w14:textId="77777777" w:rsidR="008E5BEF" w:rsidRPr="001D4CEC" w:rsidRDefault="001D4CEC" w:rsidP="001D4CEC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1D4CEC">
              <w:rPr>
                <w:rFonts w:ascii="Arial" w:eastAsia="MS Mincho" w:hAnsi="Arial" w:cs="Arial" w:hint="eastAsia"/>
                <w:b/>
                <w:bCs/>
                <w:color w:val="FF0000"/>
                <w:sz w:val="24"/>
                <w:szCs w:val="24"/>
                <w:lang w:eastAsia="ja-JP"/>
              </w:rPr>
              <w:t>209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60E3B997" w14:textId="77777777" w:rsidR="008E5BEF" w:rsidRPr="001D4CEC" w:rsidRDefault="001D4CEC" w:rsidP="001D4CEC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1D4CEC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110</w:t>
            </w:r>
          </w:p>
        </w:tc>
      </w:tr>
      <w:tr w:rsidR="001D4CEC" w:rsidRPr="001D4CEC" w14:paraId="20C2FD42" w14:textId="77777777" w:rsidTr="001D4CEC">
        <w:trPr>
          <w:trHeight w:val="224"/>
          <w:jc w:val="right"/>
        </w:trPr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75C4431B" w14:textId="77777777" w:rsidR="008E5BEF" w:rsidRPr="001D4CEC" w:rsidRDefault="001D4CEC" w:rsidP="001D4CEC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1D4CEC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135</w:t>
            </w:r>
          </w:p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054F699C" w14:textId="77777777" w:rsidR="008E5BEF" w:rsidRPr="001D4CEC" w:rsidRDefault="001D4CEC" w:rsidP="001D4CEC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1D4CEC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160</w:t>
            </w:r>
          </w:p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52933075" w14:textId="77777777" w:rsidR="008E5BEF" w:rsidRPr="001D4CEC" w:rsidRDefault="001D4CEC" w:rsidP="001D4CEC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1D4CEC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185</w:t>
            </w:r>
          </w:p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73B6C77A" w14:textId="77777777" w:rsidR="008E5BEF" w:rsidRPr="001D4CEC" w:rsidRDefault="001D4CEC" w:rsidP="001D4CEC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1D4CEC">
              <w:rPr>
                <w:rFonts w:ascii="Arial" w:eastAsia="MS Mincho" w:hAnsi="Arial" w:cs="Arial" w:hint="eastAsia"/>
                <w:b/>
                <w:bCs/>
                <w:color w:val="FF0000"/>
                <w:sz w:val="24"/>
                <w:szCs w:val="24"/>
                <w:lang w:eastAsia="ja-JP"/>
              </w:rPr>
              <w:t>210</w:t>
            </w:r>
          </w:p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460F7E65" w14:textId="77777777" w:rsidR="008E5BEF" w:rsidRPr="001D4CEC" w:rsidRDefault="001D4CEC" w:rsidP="001D4CEC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1D4CEC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136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5B70B1E5" w14:textId="77777777" w:rsidR="008E5BEF" w:rsidRPr="001D4CEC" w:rsidRDefault="001D4CEC" w:rsidP="001D4CEC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1D4CEC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161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0D6589CB" w14:textId="77777777" w:rsidR="008E5BEF" w:rsidRPr="001D4CEC" w:rsidRDefault="001D4CEC" w:rsidP="001D4CEC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1D4CEC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186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0B63DDEE" w14:textId="77777777" w:rsidR="008E5BEF" w:rsidRPr="001D4CEC" w:rsidRDefault="001D4CEC" w:rsidP="001D4CEC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1D4CEC">
              <w:rPr>
                <w:rFonts w:ascii="Arial" w:eastAsia="MS Mincho" w:hAnsi="Arial" w:cs="Arial" w:hint="eastAsia"/>
                <w:b/>
                <w:bCs/>
                <w:color w:val="FF0000"/>
                <w:sz w:val="24"/>
                <w:szCs w:val="24"/>
                <w:lang w:eastAsia="ja-JP"/>
              </w:rPr>
              <w:t>211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1145BB3F" w14:textId="77777777" w:rsidR="008E5BEF" w:rsidRPr="001D4CEC" w:rsidRDefault="001D4CEC" w:rsidP="001D4CEC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1D4CEC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137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3B2D13D0" w14:textId="77777777" w:rsidR="008E5BEF" w:rsidRPr="001D4CEC" w:rsidRDefault="001D4CEC" w:rsidP="001D4CEC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1D4CEC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162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4B5DE7AE" w14:textId="77777777" w:rsidR="008E5BEF" w:rsidRPr="001D4CEC" w:rsidRDefault="001D4CEC" w:rsidP="001D4CEC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1D4CEC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187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6C8DE53C" w14:textId="77777777" w:rsidR="008E5BEF" w:rsidRPr="001D4CEC" w:rsidRDefault="001D4CEC" w:rsidP="001D4CEC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1D4CEC">
              <w:rPr>
                <w:rFonts w:ascii="Arial" w:eastAsia="MS Mincho" w:hAnsi="Arial" w:cs="Arial" w:hint="eastAsia"/>
                <w:b/>
                <w:bCs/>
                <w:color w:val="FF0000"/>
                <w:sz w:val="24"/>
                <w:szCs w:val="24"/>
                <w:lang w:eastAsia="ja-JP"/>
              </w:rPr>
              <w:t>212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1AA025A3" w14:textId="77777777" w:rsidR="008E5BEF" w:rsidRPr="001D4CEC" w:rsidRDefault="001D4CEC" w:rsidP="001D4CEC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1D4CEC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163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0CD094D7" w14:textId="77777777" w:rsidR="008E5BEF" w:rsidRPr="001D4CEC" w:rsidRDefault="001D4CEC" w:rsidP="001D4CEC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1D4CEC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188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38EABF8B" w14:textId="77777777" w:rsidR="008E5BEF" w:rsidRPr="001D4CEC" w:rsidRDefault="001D4CEC" w:rsidP="001D4CEC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1D4CEC">
              <w:rPr>
                <w:rFonts w:ascii="Arial" w:eastAsia="MS Mincho" w:hAnsi="Arial" w:cs="Arial" w:hint="eastAsia"/>
                <w:b/>
                <w:bCs/>
                <w:color w:val="FF0000"/>
                <w:sz w:val="24"/>
                <w:szCs w:val="24"/>
                <w:lang w:eastAsia="ja-JP"/>
              </w:rPr>
              <w:t>213</w:t>
            </w:r>
          </w:p>
        </w:tc>
      </w:tr>
      <w:tr w:rsidR="001D4CEC" w:rsidRPr="001D4CEC" w14:paraId="7FFF0F46" w14:textId="77777777" w:rsidTr="001D4CEC">
        <w:trPr>
          <w:trHeight w:val="224"/>
          <w:jc w:val="right"/>
        </w:trPr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737A8492" w14:textId="77777777" w:rsidR="008E5BEF" w:rsidRPr="001D4CEC" w:rsidRDefault="001D4CEC" w:rsidP="001D4CEC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1D4CEC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164</w:t>
            </w:r>
          </w:p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3E3CCCB3" w14:textId="77777777" w:rsidR="008E5BEF" w:rsidRPr="001D4CEC" w:rsidRDefault="001D4CEC" w:rsidP="001D4CEC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1D4CEC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189</w:t>
            </w:r>
          </w:p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3D85CC04" w14:textId="77777777" w:rsidR="008E5BEF" w:rsidRPr="001D4CEC" w:rsidRDefault="001D4CEC" w:rsidP="001D4CEC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1D4CEC">
              <w:rPr>
                <w:rFonts w:ascii="Arial" w:eastAsia="MS Mincho" w:hAnsi="Arial" w:cs="Arial" w:hint="eastAsia"/>
                <w:b/>
                <w:bCs/>
                <w:color w:val="FF0000"/>
                <w:sz w:val="24"/>
                <w:szCs w:val="24"/>
                <w:lang w:eastAsia="ja-JP"/>
              </w:rPr>
              <w:t>214</w:t>
            </w:r>
          </w:p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50F078E3" w14:textId="77777777" w:rsidR="008E5BEF" w:rsidRPr="001D4CEC" w:rsidRDefault="001D4CEC" w:rsidP="001D4CEC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1D4CEC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190</w:t>
            </w:r>
          </w:p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345A8896" w14:textId="77777777" w:rsidR="008E5BEF" w:rsidRPr="001D4CEC" w:rsidRDefault="001D4CEC" w:rsidP="001D4CEC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1D4CEC">
              <w:rPr>
                <w:rFonts w:ascii="Arial" w:eastAsia="MS Mincho" w:hAnsi="Arial" w:cs="Arial" w:hint="eastAsia"/>
                <w:b/>
                <w:bCs/>
                <w:color w:val="FF0000"/>
                <w:sz w:val="24"/>
                <w:szCs w:val="24"/>
                <w:lang w:eastAsia="ja-JP"/>
              </w:rPr>
              <w:t>215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1036C075" w14:textId="77777777" w:rsidR="008E5BEF" w:rsidRPr="001D4CEC" w:rsidRDefault="001D4CEC" w:rsidP="001D4CEC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  <w:r w:rsidRPr="001D4CEC">
              <w:rPr>
                <w:rFonts w:ascii="Arial" w:eastAsia="MS Mincho" w:hAnsi="Arial" w:cs="Arial" w:hint="eastAsia"/>
                <w:bCs/>
                <w:sz w:val="24"/>
                <w:szCs w:val="24"/>
                <w:lang w:eastAsia="ja-JP"/>
              </w:rPr>
              <w:t>191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1F81F371" w14:textId="77777777" w:rsidR="008E5BEF" w:rsidRPr="001D4CEC" w:rsidRDefault="001D4CEC" w:rsidP="001D4CEC">
            <w:pPr>
              <w:spacing w:after="0"/>
              <w:jc w:val="both"/>
              <w:rPr>
                <w:rFonts w:ascii="Arial" w:eastAsia="MS Mincho" w:hAnsi="Arial" w:cs="Arial"/>
                <w:bCs/>
                <w:color w:val="FF0000"/>
                <w:sz w:val="24"/>
                <w:szCs w:val="24"/>
                <w:lang w:eastAsia="ja-JP"/>
              </w:rPr>
            </w:pPr>
            <w:r w:rsidRPr="001D4CEC">
              <w:rPr>
                <w:rFonts w:ascii="Arial" w:eastAsia="MS Mincho" w:hAnsi="Arial" w:cs="Arial" w:hint="eastAsia"/>
                <w:b/>
                <w:bCs/>
                <w:color w:val="FF0000"/>
                <w:sz w:val="24"/>
                <w:szCs w:val="24"/>
                <w:lang w:eastAsia="ja-JP"/>
              </w:rPr>
              <w:t>216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5764EC99" w14:textId="77777777" w:rsidR="008E5BEF" w:rsidRPr="001D4CEC" w:rsidRDefault="001D4CEC" w:rsidP="001D4CEC">
            <w:pPr>
              <w:spacing w:after="0"/>
              <w:jc w:val="both"/>
              <w:rPr>
                <w:rFonts w:ascii="Arial" w:eastAsia="MS Mincho" w:hAnsi="Arial" w:cs="Arial"/>
                <w:bCs/>
                <w:color w:val="FF0000"/>
                <w:sz w:val="24"/>
                <w:szCs w:val="24"/>
                <w:lang w:eastAsia="ja-JP"/>
              </w:rPr>
            </w:pPr>
            <w:r w:rsidRPr="001D4CEC">
              <w:rPr>
                <w:rFonts w:ascii="Arial" w:eastAsia="MS Mincho" w:hAnsi="Arial" w:cs="Arial" w:hint="eastAsia"/>
                <w:b/>
                <w:bCs/>
                <w:color w:val="FF0000"/>
                <w:sz w:val="24"/>
                <w:szCs w:val="24"/>
                <w:lang w:eastAsia="ja-JP"/>
              </w:rPr>
              <w:t>217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55D58C69" w14:textId="77777777" w:rsidR="008E5BEF" w:rsidRPr="001D4CEC" w:rsidRDefault="001D4CEC" w:rsidP="001D4CEC">
            <w:pPr>
              <w:spacing w:after="0"/>
              <w:jc w:val="both"/>
              <w:rPr>
                <w:rFonts w:ascii="Arial" w:eastAsia="MS Mincho" w:hAnsi="Arial" w:cs="Arial"/>
                <w:bCs/>
                <w:color w:val="FF0000"/>
                <w:sz w:val="24"/>
                <w:szCs w:val="24"/>
                <w:lang w:eastAsia="ja-JP"/>
              </w:rPr>
            </w:pPr>
            <w:r w:rsidRPr="001D4CEC">
              <w:rPr>
                <w:rFonts w:ascii="Arial" w:eastAsia="MS Mincho" w:hAnsi="Arial" w:cs="Arial" w:hint="eastAsia"/>
                <w:b/>
                <w:bCs/>
                <w:color w:val="FF0000"/>
                <w:sz w:val="24"/>
                <w:szCs w:val="24"/>
                <w:lang w:eastAsia="ja-JP"/>
              </w:rPr>
              <w:t>218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7C788862" w14:textId="77777777" w:rsidR="001D4CEC" w:rsidRPr="001D4CEC" w:rsidRDefault="001D4CEC" w:rsidP="001D4CEC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37151B8D" w14:textId="77777777" w:rsidR="001D4CEC" w:rsidRPr="001D4CEC" w:rsidRDefault="001D4CEC" w:rsidP="001D4CEC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3FCEC51E" w14:textId="77777777" w:rsidR="001D4CEC" w:rsidRPr="001D4CEC" w:rsidRDefault="001D4CEC" w:rsidP="001D4CEC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7A6CE204" w14:textId="77777777" w:rsidR="001D4CEC" w:rsidRPr="001D4CEC" w:rsidRDefault="001D4CEC" w:rsidP="001D4CEC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3E27B6A7" w14:textId="77777777" w:rsidR="001D4CEC" w:rsidRPr="001D4CEC" w:rsidRDefault="001D4CEC" w:rsidP="001D4CEC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1497009C" w14:textId="77777777" w:rsidR="001D4CEC" w:rsidRPr="001D4CEC" w:rsidRDefault="001D4CEC" w:rsidP="001D4CEC">
            <w:pPr>
              <w:spacing w:after="0"/>
              <w:jc w:val="both"/>
              <w:rPr>
                <w:rFonts w:ascii="Arial" w:eastAsia="MS Mincho" w:hAnsi="Arial" w:cs="Arial"/>
                <w:bCs/>
                <w:sz w:val="24"/>
                <w:szCs w:val="24"/>
                <w:lang w:eastAsia="ja-JP"/>
              </w:rPr>
            </w:pPr>
          </w:p>
        </w:tc>
      </w:tr>
    </w:tbl>
    <w:p w14:paraId="07F960AF" w14:textId="77777777" w:rsidR="004A584D" w:rsidRDefault="004A584D" w:rsidP="0090558E">
      <w:pPr>
        <w:jc w:val="center"/>
        <w:rPr>
          <w:rFonts w:ascii="Arial" w:eastAsia="MS Mincho" w:hAnsi="Arial" w:cs="Arial"/>
          <w:lang w:eastAsia="ja-JP"/>
        </w:rPr>
      </w:pPr>
    </w:p>
    <w:p w14:paraId="43B7F896" w14:textId="77777777" w:rsidR="00E523F3" w:rsidRPr="00925F0C" w:rsidRDefault="00E523F3" w:rsidP="00E523F3">
      <w:pPr>
        <w:pStyle w:val="Heading1"/>
        <w:rPr>
          <w:lang w:val="en-US"/>
        </w:rPr>
      </w:pPr>
      <w:r w:rsidRPr="00925F0C">
        <w:rPr>
          <w:lang w:val="en-US"/>
        </w:rPr>
        <w:t>References</w:t>
      </w:r>
    </w:p>
    <w:p w14:paraId="267330CD" w14:textId="599B4023" w:rsidR="00311308" w:rsidRPr="00875409" w:rsidRDefault="006E4CC8" w:rsidP="0056694C">
      <w:pPr>
        <w:widowControl w:val="0"/>
        <w:numPr>
          <w:ilvl w:val="0"/>
          <w:numId w:val="21"/>
        </w:numPr>
        <w:overflowPunct/>
        <w:autoSpaceDE/>
        <w:autoSpaceDN/>
        <w:adjustRightInd/>
        <w:spacing w:after="60"/>
        <w:jc w:val="both"/>
        <w:textAlignment w:val="auto"/>
        <w:rPr>
          <w:rFonts w:hint="eastAsia"/>
          <w:sz w:val="24"/>
          <w:szCs w:val="24"/>
        </w:rPr>
      </w:pPr>
      <w:r w:rsidRPr="00622071">
        <w:rPr>
          <w:sz w:val="24"/>
          <w:szCs w:val="24"/>
        </w:rPr>
        <w:t xml:space="preserve">3GPP, Chairman's Notes, RAN1 </w:t>
      </w:r>
      <w:r>
        <w:rPr>
          <w:rFonts w:eastAsia="MS Mincho" w:hint="eastAsia"/>
          <w:sz w:val="24"/>
          <w:szCs w:val="24"/>
          <w:lang w:eastAsia="ja-JP"/>
        </w:rPr>
        <w:t>Ad hoc NR</w:t>
      </w:r>
      <w:r w:rsidRPr="00622071">
        <w:rPr>
          <w:sz w:val="24"/>
          <w:szCs w:val="24"/>
        </w:rPr>
        <w:t>#</w:t>
      </w:r>
      <w:r>
        <w:rPr>
          <w:rFonts w:eastAsia="MS Mincho" w:hint="eastAsia"/>
          <w:sz w:val="24"/>
          <w:szCs w:val="24"/>
          <w:lang w:eastAsia="ja-JP"/>
        </w:rPr>
        <w:t>2</w:t>
      </w:r>
      <w:r w:rsidRPr="00622071">
        <w:rPr>
          <w:sz w:val="24"/>
          <w:szCs w:val="24"/>
        </w:rPr>
        <w:t xml:space="preserve">, </w:t>
      </w:r>
      <w:r>
        <w:rPr>
          <w:rFonts w:eastAsia="MS Mincho" w:hint="eastAsia"/>
          <w:sz w:val="24"/>
          <w:szCs w:val="24"/>
          <w:lang w:eastAsia="ja-JP"/>
        </w:rPr>
        <w:t>Qingdao</w:t>
      </w:r>
      <w:r w:rsidRPr="00622071">
        <w:rPr>
          <w:sz w:val="24"/>
          <w:szCs w:val="24"/>
        </w:rPr>
        <w:t>, China</w:t>
      </w:r>
      <w:r>
        <w:rPr>
          <w:rFonts w:eastAsia="MS Mincho" w:hint="eastAsia"/>
          <w:sz w:val="24"/>
          <w:szCs w:val="24"/>
          <w:lang w:eastAsia="ja-JP"/>
        </w:rPr>
        <w:t>, June 2017</w:t>
      </w:r>
      <w:r w:rsidRPr="00622071">
        <w:rPr>
          <w:sz w:val="24"/>
          <w:szCs w:val="24"/>
        </w:rPr>
        <w:t>.</w:t>
      </w:r>
    </w:p>
    <w:p w14:paraId="1DC7E6A1" w14:textId="6A386B7D" w:rsidR="00875409" w:rsidRPr="0056694C" w:rsidRDefault="00875409" w:rsidP="0056694C">
      <w:pPr>
        <w:widowControl w:val="0"/>
        <w:numPr>
          <w:ilvl w:val="0"/>
          <w:numId w:val="21"/>
        </w:numPr>
        <w:overflowPunct/>
        <w:autoSpaceDE/>
        <w:autoSpaceDN/>
        <w:adjustRightInd/>
        <w:spacing w:after="60"/>
        <w:jc w:val="both"/>
        <w:textAlignment w:val="auto"/>
        <w:rPr>
          <w:sz w:val="24"/>
          <w:szCs w:val="24"/>
        </w:rPr>
      </w:pPr>
      <w:r>
        <w:rPr>
          <w:rFonts w:eastAsia="MS Mincho" w:hint="eastAsia"/>
          <w:sz w:val="24"/>
          <w:szCs w:val="24"/>
          <w:lang w:eastAsia="ja-JP"/>
        </w:rPr>
        <w:t>R1-1711215</w:t>
      </w:r>
      <w:r>
        <w:rPr>
          <w:rFonts w:eastAsia="MS Mincho" w:hint="eastAsia"/>
          <w:sz w:val="24"/>
          <w:szCs w:val="24"/>
          <w:lang w:eastAsia="ja-JP"/>
        </w:rPr>
        <w:tab/>
      </w:r>
      <w:r>
        <w:rPr>
          <w:rFonts w:eastAsia="MS Mincho" w:hint="eastAsia"/>
          <w:sz w:val="24"/>
          <w:szCs w:val="24"/>
          <w:lang w:eastAsia="ja-JP"/>
        </w:rPr>
        <w:tab/>
        <w:t>Qualcomm Incorporated,</w:t>
      </w:r>
      <w:r w:rsidR="00776B79">
        <w:rPr>
          <w:rFonts w:eastAsia="MS Mincho" w:hint="eastAsia"/>
          <w:sz w:val="24"/>
          <w:szCs w:val="24"/>
          <w:lang w:eastAsia="ja-JP"/>
        </w:rPr>
        <w:t xml:space="preserve"> 3GPP TSG-RAN WG1 NR Ad-Hoc#2, June 2017.</w:t>
      </w:r>
    </w:p>
    <w:sectPr w:rsidR="00875409" w:rsidRPr="0056694C" w:rsidSect="00671B4F">
      <w:headerReference w:type="even" r:id="rId20"/>
      <w:footerReference w:type="even" r:id="rId21"/>
      <w:footerReference w:type="default" r:id="rId22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4D3B109" w14:textId="77777777" w:rsidR="00DF61B7" w:rsidRDefault="00DF61B7">
      <w:r>
        <w:separator/>
      </w:r>
    </w:p>
  </w:endnote>
  <w:endnote w:type="continuationSeparator" w:id="0">
    <w:p w14:paraId="7E1E9ECC" w14:textId="77777777" w:rsidR="00DF61B7" w:rsidRDefault="00DF61B7">
      <w:r>
        <w:continuationSeparator/>
      </w:r>
    </w:p>
  </w:endnote>
  <w:endnote w:type="continuationNotice" w:id="1">
    <w:p w14:paraId="7320D40D" w14:textId="77777777" w:rsidR="00DF61B7" w:rsidRDefault="00DF61B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B7F8A1" w14:textId="77777777" w:rsidR="009F3606" w:rsidRDefault="009F3606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3B7F8A2" w14:textId="77777777" w:rsidR="009F3606" w:rsidRDefault="009F3606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B7F8A3" w14:textId="577FA554" w:rsidR="009F3606" w:rsidRDefault="009F3606" w:rsidP="00450D3B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7501A78" w14:textId="77777777" w:rsidR="00DF61B7" w:rsidRDefault="00DF61B7">
      <w:r>
        <w:separator/>
      </w:r>
    </w:p>
  </w:footnote>
  <w:footnote w:type="continuationSeparator" w:id="0">
    <w:p w14:paraId="47F27BFB" w14:textId="77777777" w:rsidR="00DF61B7" w:rsidRDefault="00DF61B7">
      <w:r>
        <w:continuationSeparator/>
      </w:r>
    </w:p>
  </w:footnote>
  <w:footnote w:type="continuationNotice" w:id="1">
    <w:p w14:paraId="428916FB" w14:textId="77777777" w:rsidR="00DF61B7" w:rsidRDefault="00DF61B7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B7F8A0" w14:textId="77777777" w:rsidR="009F3606" w:rsidRDefault="009F360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>
    <w:nsid w:val="00736F25"/>
    <w:multiLevelType w:val="hybridMultilevel"/>
    <w:tmpl w:val="81DC5420"/>
    <w:lvl w:ilvl="0" w:tplc="D3446C30">
      <w:start w:val="1"/>
      <w:numFmt w:val="bullet"/>
      <w:lvlText w:val="▌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8C655C8" w:tentative="1">
      <w:start w:val="1"/>
      <w:numFmt w:val="bullet"/>
      <w:lvlText w:val="▌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E465F48" w:tentative="1">
      <w:start w:val="1"/>
      <w:numFmt w:val="bullet"/>
      <w:lvlText w:val="▌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E46FD78" w:tentative="1">
      <w:start w:val="1"/>
      <w:numFmt w:val="bullet"/>
      <w:lvlText w:val="▌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422D016" w:tentative="1">
      <w:start w:val="1"/>
      <w:numFmt w:val="bullet"/>
      <w:lvlText w:val="▌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6C6FCF2" w:tentative="1">
      <w:start w:val="1"/>
      <w:numFmt w:val="bullet"/>
      <w:lvlText w:val="▌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78490C" w:tentative="1">
      <w:start w:val="1"/>
      <w:numFmt w:val="bullet"/>
      <w:lvlText w:val="▌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22CA2C" w:tentative="1">
      <w:start w:val="1"/>
      <w:numFmt w:val="bullet"/>
      <w:lvlText w:val="▌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10D12A" w:tentative="1">
      <w:start w:val="1"/>
      <w:numFmt w:val="bullet"/>
      <w:lvlText w:val="▌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38075A3"/>
    <w:multiLevelType w:val="hybridMultilevel"/>
    <w:tmpl w:val="F9EC5870"/>
    <w:lvl w:ilvl="0" w:tplc="CD805B9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C316AF6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ABE624A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5E8FC7E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3E8E78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1B8299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AA03CD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1E0335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3B315D8"/>
    <w:multiLevelType w:val="hybridMultilevel"/>
    <w:tmpl w:val="891C79F6"/>
    <w:lvl w:ilvl="0" w:tplc="6E46F29C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8E8DF50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FB2B52A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D641FF4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AC8DC2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0C2A66A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8880386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E56F6E6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A3EB2F8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6D433FD"/>
    <w:multiLevelType w:val="hybridMultilevel"/>
    <w:tmpl w:val="44E21F92"/>
    <w:lvl w:ilvl="0" w:tplc="8D7E96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0982B5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4A0ED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BA8241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9214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1840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9014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4297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3CD7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076B3671"/>
    <w:multiLevelType w:val="hybridMultilevel"/>
    <w:tmpl w:val="954E74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7">
    <w:nsid w:val="16295533"/>
    <w:multiLevelType w:val="hybridMultilevel"/>
    <w:tmpl w:val="2E644058"/>
    <w:lvl w:ilvl="0" w:tplc="D768712C">
      <w:start w:val="1"/>
      <w:numFmt w:val="decimal"/>
      <w:lvlText w:val="%1)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8">
    <w:nsid w:val="171A06EA"/>
    <w:multiLevelType w:val="hybridMultilevel"/>
    <w:tmpl w:val="1B803C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BE55C4B"/>
    <w:multiLevelType w:val="hybridMultilevel"/>
    <w:tmpl w:val="CD76CAB0"/>
    <w:lvl w:ilvl="0" w:tplc="04090001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0">
    <w:nsid w:val="1E5A14AC"/>
    <w:multiLevelType w:val="hybridMultilevel"/>
    <w:tmpl w:val="89E205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F1D4999"/>
    <w:multiLevelType w:val="hybridMultilevel"/>
    <w:tmpl w:val="E898D1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>
    <w:nsid w:val="1FB17A33"/>
    <w:multiLevelType w:val="hybridMultilevel"/>
    <w:tmpl w:val="B5565D5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21433B13"/>
    <w:multiLevelType w:val="hybridMultilevel"/>
    <w:tmpl w:val="2E644058"/>
    <w:lvl w:ilvl="0" w:tplc="D768712C">
      <w:start w:val="1"/>
      <w:numFmt w:val="decimal"/>
      <w:lvlText w:val="%1)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5">
    <w:nsid w:val="25060B3B"/>
    <w:multiLevelType w:val="hybridMultilevel"/>
    <w:tmpl w:val="7492A5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7DB2801"/>
    <w:multiLevelType w:val="hybridMultilevel"/>
    <w:tmpl w:val="E5D811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BB337F5"/>
    <w:multiLevelType w:val="hybridMultilevel"/>
    <w:tmpl w:val="0C58FE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>
    <w:nsid w:val="2D195CC7"/>
    <w:multiLevelType w:val="hybridMultilevel"/>
    <w:tmpl w:val="4852CCE4"/>
    <w:lvl w:ilvl="0" w:tplc="03CC131A">
      <w:start w:val="512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29547FC"/>
    <w:multiLevelType w:val="hybridMultilevel"/>
    <w:tmpl w:val="7F08EE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36F642F"/>
    <w:multiLevelType w:val="hybridMultilevel"/>
    <w:tmpl w:val="74DA6A2C"/>
    <w:lvl w:ilvl="0" w:tplc="AECC758E">
      <w:start w:val="1"/>
      <w:numFmt w:val="bullet"/>
      <w:lvlText w:val="▌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9063E0" w:tentative="1">
      <w:start w:val="1"/>
      <w:numFmt w:val="bullet"/>
      <w:lvlText w:val="▌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282E1A" w:tentative="1">
      <w:start w:val="1"/>
      <w:numFmt w:val="bullet"/>
      <w:lvlText w:val="▌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50CBE20" w:tentative="1">
      <w:start w:val="1"/>
      <w:numFmt w:val="bullet"/>
      <w:lvlText w:val="▌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DCE27F8" w:tentative="1">
      <w:start w:val="1"/>
      <w:numFmt w:val="bullet"/>
      <w:lvlText w:val="▌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8479D8" w:tentative="1">
      <w:start w:val="1"/>
      <w:numFmt w:val="bullet"/>
      <w:lvlText w:val="▌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C88D34" w:tentative="1">
      <w:start w:val="1"/>
      <w:numFmt w:val="bullet"/>
      <w:lvlText w:val="▌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5CEC5CC" w:tentative="1">
      <w:start w:val="1"/>
      <w:numFmt w:val="bullet"/>
      <w:lvlText w:val="▌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164624" w:tentative="1">
      <w:start w:val="1"/>
      <w:numFmt w:val="bullet"/>
      <w:lvlText w:val="▌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36D25693"/>
    <w:multiLevelType w:val="hybridMultilevel"/>
    <w:tmpl w:val="27A07736"/>
    <w:lvl w:ilvl="0" w:tplc="ACEA2590">
      <w:start w:val="1"/>
      <w:numFmt w:val="bullet"/>
      <w:lvlText w:val="▌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0C25138" w:tentative="1">
      <w:start w:val="1"/>
      <w:numFmt w:val="bullet"/>
      <w:lvlText w:val="▌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60A765C" w:tentative="1">
      <w:start w:val="1"/>
      <w:numFmt w:val="bullet"/>
      <w:lvlText w:val="▌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F014BA" w:tentative="1">
      <w:start w:val="1"/>
      <w:numFmt w:val="bullet"/>
      <w:lvlText w:val="▌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38BEC4" w:tentative="1">
      <w:start w:val="1"/>
      <w:numFmt w:val="bullet"/>
      <w:lvlText w:val="▌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532BAF0" w:tentative="1">
      <w:start w:val="1"/>
      <w:numFmt w:val="bullet"/>
      <w:lvlText w:val="▌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182D22" w:tentative="1">
      <w:start w:val="1"/>
      <w:numFmt w:val="bullet"/>
      <w:lvlText w:val="▌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E7829FA" w:tentative="1">
      <w:start w:val="1"/>
      <w:numFmt w:val="bullet"/>
      <w:lvlText w:val="▌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F6E8846" w:tentative="1">
      <w:start w:val="1"/>
      <w:numFmt w:val="bullet"/>
      <w:lvlText w:val="▌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38165F83"/>
    <w:multiLevelType w:val="hybridMultilevel"/>
    <w:tmpl w:val="E7CC293E"/>
    <w:lvl w:ilvl="0" w:tplc="AFD4E302">
      <w:start w:val="1"/>
      <w:numFmt w:val="bullet"/>
      <w:lvlText w:val="▌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DC3592" w:tentative="1">
      <w:start w:val="1"/>
      <w:numFmt w:val="bullet"/>
      <w:lvlText w:val="▌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CF0CFA0" w:tentative="1">
      <w:start w:val="1"/>
      <w:numFmt w:val="bullet"/>
      <w:lvlText w:val="▌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E837EC" w:tentative="1">
      <w:start w:val="1"/>
      <w:numFmt w:val="bullet"/>
      <w:lvlText w:val="▌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D9416A2" w:tentative="1">
      <w:start w:val="1"/>
      <w:numFmt w:val="bullet"/>
      <w:lvlText w:val="▌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84988A" w:tentative="1">
      <w:start w:val="1"/>
      <w:numFmt w:val="bullet"/>
      <w:lvlText w:val="▌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66E61C" w:tentative="1">
      <w:start w:val="1"/>
      <w:numFmt w:val="bullet"/>
      <w:lvlText w:val="▌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F4E5CA" w:tentative="1">
      <w:start w:val="1"/>
      <w:numFmt w:val="bullet"/>
      <w:lvlText w:val="▌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9F64E6A" w:tentative="1">
      <w:start w:val="1"/>
      <w:numFmt w:val="bullet"/>
      <w:lvlText w:val="▌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5">
    <w:nsid w:val="3D1E58F8"/>
    <w:multiLevelType w:val="hybridMultilevel"/>
    <w:tmpl w:val="B5EA6500"/>
    <w:lvl w:ilvl="0" w:tplc="453A21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A035BE">
      <w:start w:val="8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A5C5FC8">
      <w:start w:val="8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3F6CB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CE4D7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9A0D1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0028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4446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340B0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3D5474A8"/>
    <w:multiLevelType w:val="hybridMultilevel"/>
    <w:tmpl w:val="5ECE9D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3E15642D"/>
    <w:multiLevelType w:val="hybridMultilevel"/>
    <w:tmpl w:val="A5042FF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316AF6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ABE624A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5E8FC7E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3E8E78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1B8299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AA03CD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1E0335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40041541"/>
    <w:multiLevelType w:val="hybridMultilevel"/>
    <w:tmpl w:val="37C26FFA"/>
    <w:lvl w:ilvl="0" w:tplc="CD805B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316AF6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ABE624A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5E8FC7E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3E8E78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1B8299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AA03CD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1E0335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411C17D6"/>
    <w:multiLevelType w:val="hybridMultilevel"/>
    <w:tmpl w:val="5C2A48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1731128"/>
    <w:multiLevelType w:val="hybridMultilevel"/>
    <w:tmpl w:val="9C74A3D4"/>
    <w:lvl w:ilvl="0" w:tplc="AA4EF412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>
    <w:nsid w:val="471D6AF0"/>
    <w:multiLevelType w:val="hybridMultilevel"/>
    <w:tmpl w:val="AE52FB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A5266EC"/>
    <w:multiLevelType w:val="hybridMultilevel"/>
    <w:tmpl w:val="52888E88"/>
    <w:lvl w:ilvl="0" w:tplc="9FC258CE">
      <w:start w:val="1"/>
      <w:numFmt w:val="bullet"/>
      <w:lvlText w:val="▌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848012" w:tentative="1">
      <w:start w:val="1"/>
      <w:numFmt w:val="bullet"/>
      <w:lvlText w:val="▌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52770E" w:tentative="1">
      <w:start w:val="1"/>
      <w:numFmt w:val="bullet"/>
      <w:lvlText w:val="▌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0EB502" w:tentative="1">
      <w:start w:val="1"/>
      <w:numFmt w:val="bullet"/>
      <w:lvlText w:val="▌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6ED202" w:tentative="1">
      <w:start w:val="1"/>
      <w:numFmt w:val="bullet"/>
      <w:lvlText w:val="▌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2CBC80" w:tentative="1">
      <w:start w:val="1"/>
      <w:numFmt w:val="bullet"/>
      <w:lvlText w:val="▌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0ECAD3C" w:tentative="1">
      <w:start w:val="1"/>
      <w:numFmt w:val="bullet"/>
      <w:lvlText w:val="▌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A8966C" w:tentative="1">
      <w:start w:val="1"/>
      <w:numFmt w:val="bullet"/>
      <w:lvlText w:val="▌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8DE6B5C" w:tentative="1">
      <w:start w:val="1"/>
      <w:numFmt w:val="bullet"/>
      <w:lvlText w:val="▌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>
    <w:nsid w:val="4FB6348D"/>
    <w:multiLevelType w:val="hybridMultilevel"/>
    <w:tmpl w:val="1D3CDCD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FEC6535"/>
    <w:multiLevelType w:val="hybridMultilevel"/>
    <w:tmpl w:val="C8AC0C32"/>
    <w:lvl w:ilvl="0" w:tplc="544C8204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DC4E67C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6487162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B289C8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1A827AE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364D1B0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CE8546E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A46F286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46C2DA6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506742FF"/>
    <w:multiLevelType w:val="hybridMultilevel"/>
    <w:tmpl w:val="D5F47A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F244164"/>
    <w:multiLevelType w:val="hybridMultilevel"/>
    <w:tmpl w:val="90B27BA6"/>
    <w:lvl w:ilvl="0" w:tplc="F9F834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746C692">
      <w:start w:val="5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C66B1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8C38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5C8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05443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B8BF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EA12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4E59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>
    <w:nsid w:val="61A362EB"/>
    <w:multiLevelType w:val="hybridMultilevel"/>
    <w:tmpl w:val="4D32F74A"/>
    <w:lvl w:ilvl="0" w:tplc="6D945E6E">
      <w:start w:val="1"/>
      <w:numFmt w:val="bullet"/>
      <w:lvlText w:val="▌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F22CB8">
      <w:start w:val="3796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BD256B0" w:tentative="1">
      <w:start w:val="1"/>
      <w:numFmt w:val="bullet"/>
      <w:lvlText w:val="▌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B66F04" w:tentative="1">
      <w:start w:val="1"/>
      <w:numFmt w:val="bullet"/>
      <w:lvlText w:val="▌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66EDB2" w:tentative="1">
      <w:start w:val="1"/>
      <w:numFmt w:val="bullet"/>
      <w:lvlText w:val="▌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D2F2C2" w:tentative="1">
      <w:start w:val="1"/>
      <w:numFmt w:val="bullet"/>
      <w:lvlText w:val="▌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2EC8A4" w:tentative="1">
      <w:start w:val="1"/>
      <w:numFmt w:val="bullet"/>
      <w:lvlText w:val="▌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B0B0DA" w:tentative="1">
      <w:start w:val="1"/>
      <w:numFmt w:val="bullet"/>
      <w:lvlText w:val="▌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60851A" w:tentative="1">
      <w:start w:val="1"/>
      <w:numFmt w:val="bullet"/>
      <w:lvlText w:val="▌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>
    <w:nsid w:val="62E13065"/>
    <w:multiLevelType w:val="hybridMultilevel"/>
    <w:tmpl w:val="A5CC07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1FA4ABD"/>
    <w:multiLevelType w:val="hybridMultilevel"/>
    <w:tmpl w:val="D15C3DE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24341A9"/>
    <w:multiLevelType w:val="hybridMultilevel"/>
    <w:tmpl w:val="815E84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3F3046A"/>
    <w:multiLevelType w:val="hybridMultilevel"/>
    <w:tmpl w:val="F33007A0"/>
    <w:lvl w:ilvl="0" w:tplc="5F3E4A68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4CE671B"/>
    <w:multiLevelType w:val="hybridMultilevel"/>
    <w:tmpl w:val="F2763574"/>
    <w:lvl w:ilvl="0" w:tplc="3072D572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4EB26A5"/>
    <w:multiLevelType w:val="hybridMultilevel"/>
    <w:tmpl w:val="6004E306"/>
    <w:lvl w:ilvl="0" w:tplc="EE76ADC8">
      <w:start w:val="1"/>
      <w:numFmt w:val="bullet"/>
      <w:lvlText w:val="▌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0A894AC" w:tentative="1">
      <w:start w:val="1"/>
      <w:numFmt w:val="bullet"/>
      <w:lvlText w:val="▌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F211C4" w:tentative="1">
      <w:start w:val="1"/>
      <w:numFmt w:val="bullet"/>
      <w:lvlText w:val="▌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F25058" w:tentative="1">
      <w:start w:val="1"/>
      <w:numFmt w:val="bullet"/>
      <w:lvlText w:val="▌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1EE85E0" w:tentative="1">
      <w:start w:val="1"/>
      <w:numFmt w:val="bullet"/>
      <w:lvlText w:val="▌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DA0BA4" w:tentative="1">
      <w:start w:val="1"/>
      <w:numFmt w:val="bullet"/>
      <w:lvlText w:val="▌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8C0CA4A" w:tentative="1">
      <w:start w:val="1"/>
      <w:numFmt w:val="bullet"/>
      <w:lvlText w:val="▌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30928C" w:tentative="1">
      <w:start w:val="1"/>
      <w:numFmt w:val="bullet"/>
      <w:lvlText w:val="▌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D69B90" w:tentative="1">
      <w:start w:val="1"/>
      <w:numFmt w:val="bullet"/>
      <w:lvlText w:val="▌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>
    <w:nsid w:val="79F156A3"/>
    <w:multiLevelType w:val="hybridMultilevel"/>
    <w:tmpl w:val="C14C0ABE"/>
    <w:lvl w:ilvl="0" w:tplc="58CE5A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022AD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96ADE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FDC29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25C9C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000F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A68C6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F255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B0A5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>
    <w:nsid w:val="7D7A1172"/>
    <w:multiLevelType w:val="hybridMultilevel"/>
    <w:tmpl w:val="D7520A12"/>
    <w:lvl w:ilvl="0" w:tplc="C316AF6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E9C7407"/>
    <w:multiLevelType w:val="hybridMultilevel"/>
    <w:tmpl w:val="19F0633C"/>
    <w:lvl w:ilvl="0" w:tplc="5A0843B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18A02E2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7BA7F0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E10370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BC28DA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2D609B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B0035C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FF6DCC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A6086E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18"/>
  </w:num>
  <w:num w:numId="2">
    <w:abstractNumId w:val="0"/>
  </w:num>
  <w:num w:numId="3">
    <w:abstractNumId w:val="6"/>
  </w:num>
  <w:num w:numId="4">
    <w:abstractNumId w:val="24"/>
  </w:num>
  <w:num w:numId="5">
    <w:abstractNumId w:val="25"/>
  </w:num>
  <w:num w:numId="6">
    <w:abstractNumId w:val="40"/>
  </w:num>
  <w:num w:numId="7">
    <w:abstractNumId w:val="5"/>
  </w:num>
  <w:num w:numId="8">
    <w:abstractNumId w:val="17"/>
  </w:num>
  <w:num w:numId="9">
    <w:abstractNumId w:val="33"/>
  </w:num>
  <w:num w:numId="10">
    <w:abstractNumId w:val="39"/>
  </w:num>
  <w:num w:numId="11">
    <w:abstractNumId w:val="15"/>
  </w:num>
  <w:num w:numId="12">
    <w:abstractNumId w:val="36"/>
  </w:num>
  <w:num w:numId="13">
    <w:abstractNumId w:val="8"/>
  </w:num>
  <w:num w:numId="14">
    <w:abstractNumId w:val="16"/>
  </w:num>
  <w:num w:numId="15">
    <w:abstractNumId w:val="14"/>
  </w:num>
  <w:num w:numId="16">
    <w:abstractNumId w:val="7"/>
  </w:num>
  <w:num w:numId="17">
    <w:abstractNumId w:val="11"/>
  </w:num>
  <w:num w:numId="18">
    <w:abstractNumId w:val="19"/>
  </w:num>
  <w:num w:numId="19">
    <w:abstractNumId w:val="42"/>
  </w:num>
  <w:num w:numId="20">
    <w:abstractNumId w:val="42"/>
  </w:num>
  <w:num w:numId="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  <w:lvlOverride w:ilvl="0">
      <w:startOverride w:val="1"/>
    </w:lvlOverride>
  </w:num>
  <w:num w:numId="23">
    <w:abstractNumId w:val="44"/>
  </w:num>
  <w:num w:numId="24">
    <w:abstractNumId w:val="46"/>
  </w:num>
  <w:num w:numId="25">
    <w:abstractNumId w:val="41"/>
  </w:num>
  <w:num w:numId="26">
    <w:abstractNumId w:val="20"/>
  </w:num>
  <w:num w:numId="27">
    <w:abstractNumId w:val="30"/>
  </w:num>
  <w:num w:numId="28">
    <w:abstractNumId w:val="4"/>
  </w:num>
  <w:num w:numId="29">
    <w:abstractNumId w:val="46"/>
  </w:num>
  <w:num w:numId="30">
    <w:abstractNumId w:val="26"/>
  </w:num>
  <w:num w:numId="31">
    <w:abstractNumId w:val="2"/>
  </w:num>
  <w:num w:numId="32">
    <w:abstractNumId w:val="28"/>
  </w:num>
  <w:num w:numId="33">
    <w:abstractNumId w:val="29"/>
  </w:num>
  <w:num w:numId="34">
    <w:abstractNumId w:val="27"/>
  </w:num>
  <w:num w:numId="35">
    <w:abstractNumId w:val="9"/>
  </w:num>
  <w:num w:numId="36">
    <w:abstractNumId w:val="13"/>
  </w:num>
  <w:num w:numId="37">
    <w:abstractNumId w:val="10"/>
  </w:num>
  <w:num w:numId="38">
    <w:abstractNumId w:val="43"/>
  </w:num>
  <w:num w:numId="39">
    <w:abstractNumId w:val="34"/>
  </w:num>
  <w:num w:numId="40">
    <w:abstractNumId w:val="31"/>
  </w:num>
  <w:num w:numId="41">
    <w:abstractNumId w:val="1"/>
  </w:num>
  <w:num w:numId="42">
    <w:abstractNumId w:val="38"/>
  </w:num>
  <w:num w:numId="43">
    <w:abstractNumId w:val="32"/>
  </w:num>
  <w:num w:numId="44">
    <w:abstractNumId w:val="35"/>
  </w:num>
  <w:num w:numId="45">
    <w:abstractNumId w:val="22"/>
  </w:num>
  <w:num w:numId="46">
    <w:abstractNumId w:val="23"/>
  </w:num>
  <w:num w:numId="47">
    <w:abstractNumId w:val="37"/>
  </w:num>
  <w:num w:numId="48">
    <w:abstractNumId w:val="3"/>
  </w:num>
  <w:num w:numId="49">
    <w:abstractNumId w:val="21"/>
  </w:num>
  <w:num w:numId="50">
    <w:abstractNumId w:val="4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intFractionalCharacterWidth/>
  <w:embedSystemFonts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10FA"/>
    <w:rsid w:val="000003F7"/>
    <w:rsid w:val="000004CA"/>
    <w:rsid w:val="00000515"/>
    <w:rsid w:val="00000ECA"/>
    <w:rsid w:val="00000F7F"/>
    <w:rsid w:val="00001375"/>
    <w:rsid w:val="00001F79"/>
    <w:rsid w:val="00001FC3"/>
    <w:rsid w:val="000022AF"/>
    <w:rsid w:val="00002375"/>
    <w:rsid w:val="0000270A"/>
    <w:rsid w:val="00002A8E"/>
    <w:rsid w:val="00003131"/>
    <w:rsid w:val="00003227"/>
    <w:rsid w:val="000037FB"/>
    <w:rsid w:val="0000394C"/>
    <w:rsid w:val="00003EF4"/>
    <w:rsid w:val="0000403F"/>
    <w:rsid w:val="00004885"/>
    <w:rsid w:val="00004D8C"/>
    <w:rsid w:val="00004DCB"/>
    <w:rsid w:val="00004FFD"/>
    <w:rsid w:val="000051F0"/>
    <w:rsid w:val="0000545A"/>
    <w:rsid w:val="0000553B"/>
    <w:rsid w:val="00005EF3"/>
    <w:rsid w:val="000063BC"/>
    <w:rsid w:val="00006780"/>
    <w:rsid w:val="00006C7A"/>
    <w:rsid w:val="00007495"/>
    <w:rsid w:val="00007786"/>
    <w:rsid w:val="0000791D"/>
    <w:rsid w:val="0000792C"/>
    <w:rsid w:val="00007B4B"/>
    <w:rsid w:val="00007FCC"/>
    <w:rsid w:val="000101EF"/>
    <w:rsid w:val="00010E44"/>
    <w:rsid w:val="00010E95"/>
    <w:rsid w:val="00010E97"/>
    <w:rsid w:val="00010FD1"/>
    <w:rsid w:val="0001117C"/>
    <w:rsid w:val="00011391"/>
    <w:rsid w:val="00011E10"/>
    <w:rsid w:val="00011F69"/>
    <w:rsid w:val="000124D1"/>
    <w:rsid w:val="00012D57"/>
    <w:rsid w:val="00012FEF"/>
    <w:rsid w:val="0001321B"/>
    <w:rsid w:val="000132A0"/>
    <w:rsid w:val="0001345A"/>
    <w:rsid w:val="000137BA"/>
    <w:rsid w:val="00013B63"/>
    <w:rsid w:val="00013F64"/>
    <w:rsid w:val="000141F0"/>
    <w:rsid w:val="00014E0E"/>
    <w:rsid w:val="000157F3"/>
    <w:rsid w:val="000159F1"/>
    <w:rsid w:val="00015BCB"/>
    <w:rsid w:val="00015CED"/>
    <w:rsid w:val="00015E5A"/>
    <w:rsid w:val="000162B2"/>
    <w:rsid w:val="0001645D"/>
    <w:rsid w:val="000164BB"/>
    <w:rsid w:val="0001662F"/>
    <w:rsid w:val="000167A6"/>
    <w:rsid w:val="00016DCE"/>
    <w:rsid w:val="00017309"/>
    <w:rsid w:val="000179F9"/>
    <w:rsid w:val="0002002A"/>
    <w:rsid w:val="000203BB"/>
    <w:rsid w:val="000205C1"/>
    <w:rsid w:val="0002085F"/>
    <w:rsid w:val="000209D8"/>
    <w:rsid w:val="00020D61"/>
    <w:rsid w:val="00020DD5"/>
    <w:rsid w:val="00021001"/>
    <w:rsid w:val="0002113C"/>
    <w:rsid w:val="0002130A"/>
    <w:rsid w:val="00021911"/>
    <w:rsid w:val="00021C67"/>
    <w:rsid w:val="00021DEC"/>
    <w:rsid w:val="000221EB"/>
    <w:rsid w:val="000222F7"/>
    <w:rsid w:val="000233F4"/>
    <w:rsid w:val="0002371F"/>
    <w:rsid w:val="00023B53"/>
    <w:rsid w:val="00023C29"/>
    <w:rsid w:val="00023D8E"/>
    <w:rsid w:val="00024D64"/>
    <w:rsid w:val="00024E37"/>
    <w:rsid w:val="0002506A"/>
    <w:rsid w:val="000255A1"/>
    <w:rsid w:val="000258DD"/>
    <w:rsid w:val="0002591B"/>
    <w:rsid w:val="000266AE"/>
    <w:rsid w:val="00026905"/>
    <w:rsid w:val="00026977"/>
    <w:rsid w:val="00026B7D"/>
    <w:rsid w:val="00026C64"/>
    <w:rsid w:val="00026EF9"/>
    <w:rsid w:val="00027333"/>
    <w:rsid w:val="000273DF"/>
    <w:rsid w:val="000274CF"/>
    <w:rsid w:val="000300FE"/>
    <w:rsid w:val="00030619"/>
    <w:rsid w:val="000307C6"/>
    <w:rsid w:val="00030F74"/>
    <w:rsid w:val="00030F85"/>
    <w:rsid w:val="000312B4"/>
    <w:rsid w:val="0003134F"/>
    <w:rsid w:val="000317B2"/>
    <w:rsid w:val="00031DBF"/>
    <w:rsid w:val="00031EDD"/>
    <w:rsid w:val="000321DC"/>
    <w:rsid w:val="000325EF"/>
    <w:rsid w:val="00032A0C"/>
    <w:rsid w:val="000345D7"/>
    <w:rsid w:val="00034882"/>
    <w:rsid w:val="000349B7"/>
    <w:rsid w:val="0003540B"/>
    <w:rsid w:val="00035574"/>
    <w:rsid w:val="00036199"/>
    <w:rsid w:val="00036408"/>
    <w:rsid w:val="000365A2"/>
    <w:rsid w:val="0003698E"/>
    <w:rsid w:val="00036C45"/>
    <w:rsid w:val="00036D25"/>
    <w:rsid w:val="00036FA7"/>
    <w:rsid w:val="000370B4"/>
    <w:rsid w:val="0003723F"/>
    <w:rsid w:val="000377E3"/>
    <w:rsid w:val="00037A21"/>
    <w:rsid w:val="00037A33"/>
    <w:rsid w:val="00037C2D"/>
    <w:rsid w:val="00037D7F"/>
    <w:rsid w:val="000402B6"/>
    <w:rsid w:val="000404F2"/>
    <w:rsid w:val="00040AAD"/>
    <w:rsid w:val="00040AC3"/>
    <w:rsid w:val="00040C15"/>
    <w:rsid w:val="00040CB8"/>
    <w:rsid w:val="000413B8"/>
    <w:rsid w:val="000414D2"/>
    <w:rsid w:val="000414DD"/>
    <w:rsid w:val="000416DE"/>
    <w:rsid w:val="0004182E"/>
    <w:rsid w:val="000418C8"/>
    <w:rsid w:val="0004198E"/>
    <w:rsid w:val="00041B22"/>
    <w:rsid w:val="00041D52"/>
    <w:rsid w:val="00041EC3"/>
    <w:rsid w:val="00042BFC"/>
    <w:rsid w:val="00042F1C"/>
    <w:rsid w:val="000430CF"/>
    <w:rsid w:val="00043407"/>
    <w:rsid w:val="00043703"/>
    <w:rsid w:val="00044225"/>
    <w:rsid w:val="00044576"/>
    <w:rsid w:val="00044872"/>
    <w:rsid w:val="000449C4"/>
    <w:rsid w:val="00044F4F"/>
    <w:rsid w:val="00044FC4"/>
    <w:rsid w:val="000451E5"/>
    <w:rsid w:val="000453F6"/>
    <w:rsid w:val="00045A54"/>
    <w:rsid w:val="00045AA3"/>
    <w:rsid w:val="00045C32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5B"/>
    <w:rsid w:val="000505E0"/>
    <w:rsid w:val="00050747"/>
    <w:rsid w:val="00051135"/>
    <w:rsid w:val="000515F7"/>
    <w:rsid w:val="0005201C"/>
    <w:rsid w:val="0005241E"/>
    <w:rsid w:val="000525AB"/>
    <w:rsid w:val="0005291A"/>
    <w:rsid w:val="00052AE3"/>
    <w:rsid w:val="000531A8"/>
    <w:rsid w:val="000532C1"/>
    <w:rsid w:val="00053849"/>
    <w:rsid w:val="00053A47"/>
    <w:rsid w:val="0005456E"/>
    <w:rsid w:val="00054ACE"/>
    <w:rsid w:val="00054AE4"/>
    <w:rsid w:val="00054B6B"/>
    <w:rsid w:val="00054DAB"/>
    <w:rsid w:val="0005504C"/>
    <w:rsid w:val="00055873"/>
    <w:rsid w:val="00055B8E"/>
    <w:rsid w:val="0005602E"/>
    <w:rsid w:val="00056057"/>
    <w:rsid w:val="000572A7"/>
    <w:rsid w:val="00057388"/>
    <w:rsid w:val="00057DF9"/>
    <w:rsid w:val="00057F68"/>
    <w:rsid w:val="00057F6C"/>
    <w:rsid w:val="00060586"/>
    <w:rsid w:val="0006090A"/>
    <w:rsid w:val="00060C72"/>
    <w:rsid w:val="00060EA5"/>
    <w:rsid w:val="00060FDB"/>
    <w:rsid w:val="000612C5"/>
    <w:rsid w:val="00061392"/>
    <w:rsid w:val="000613C1"/>
    <w:rsid w:val="000616E1"/>
    <w:rsid w:val="0006192A"/>
    <w:rsid w:val="00061BDC"/>
    <w:rsid w:val="00061D2A"/>
    <w:rsid w:val="000621A9"/>
    <w:rsid w:val="0006263A"/>
    <w:rsid w:val="00062D9A"/>
    <w:rsid w:val="000631CE"/>
    <w:rsid w:val="00063485"/>
    <w:rsid w:val="00063531"/>
    <w:rsid w:val="00063F57"/>
    <w:rsid w:val="0006480B"/>
    <w:rsid w:val="00064A2B"/>
    <w:rsid w:val="00064B46"/>
    <w:rsid w:val="00065016"/>
    <w:rsid w:val="00065031"/>
    <w:rsid w:val="000653AD"/>
    <w:rsid w:val="00065439"/>
    <w:rsid w:val="0006549C"/>
    <w:rsid w:val="000659DD"/>
    <w:rsid w:val="00065D64"/>
    <w:rsid w:val="00066285"/>
    <w:rsid w:val="0006636C"/>
    <w:rsid w:val="000667D1"/>
    <w:rsid w:val="00066F45"/>
    <w:rsid w:val="00067087"/>
    <w:rsid w:val="0006739D"/>
    <w:rsid w:val="0006759C"/>
    <w:rsid w:val="0006777C"/>
    <w:rsid w:val="00067FE2"/>
    <w:rsid w:val="000700AA"/>
    <w:rsid w:val="00070192"/>
    <w:rsid w:val="0007118F"/>
    <w:rsid w:val="0007162A"/>
    <w:rsid w:val="000716FB"/>
    <w:rsid w:val="00071740"/>
    <w:rsid w:val="0007185F"/>
    <w:rsid w:val="000722A4"/>
    <w:rsid w:val="00072E75"/>
    <w:rsid w:val="00072EFA"/>
    <w:rsid w:val="00072FF7"/>
    <w:rsid w:val="0007337F"/>
    <w:rsid w:val="0007368E"/>
    <w:rsid w:val="00073785"/>
    <w:rsid w:val="0007390A"/>
    <w:rsid w:val="00073974"/>
    <w:rsid w:val="000741B3"/>
    <w:rsid w:val="00074375"/>
    <w:rsid w:val="000743A0"/>
    <w:rsid w:val="00074A9E"/>
    <w:rsid w:val="00074B2F"/>
    <w:rsid w:val="00074BF5"/>
    <w:rsid w:val="000752CD"/>
    <w:rsid w:val="00075680"/>
    <w:rsid w:val="00075999"/>
    <w:rsid w:val="00075AB6"/>
    <w:rsid w:val="00076408"/>
    <w:rsid w:val="0007661E"/>
    <w:rsid w:val="00077073"/>
    <w:rsid w:val="0008022A"/>
    <w:rsid w:val="00080418"/>
    <w:rsid w:val="000805B2"/>
    <w:rsid w:val="00080D74"/>
    <w:rsid w:val="00081383"/>
    <w:rsid w:val="00081FEB"/>
    <w:rsid w:val="0008212B"/>
    <w:rsid w:val="000822AD"/>
    <w:rsid w:val="000826FF"/>
    <w:rsid w:val="00082A49"/>
    <w:rsid w:val="00082C90"/>
    <w:rsid w:val="000832D0"/>
    <w:rsid w:val="00083322"/>
    <w:rsid w:val="00083446"/>
    <w:rsid w:val="0008399B"/>
    <w:rsid w:val="00083ABE"/>
    <w:rsid w:val="00084255"/>
    <w:rsid w:val="00085059"/>
    <w:rsid w:val="00085239"/>
    <w:rsid w:val="0008563A"/>
    <w:rsid w:val="00085F08"/>
    <w:rsid w:val="000862BA"/>
    <w:rsid w:val="000862F6"/>
    <w:rsid w:val="00086B50"/>
    <w:rsid w:val="00086C4D"/>
    <w:rsid w:val="000874EF"/>
    <w:rsid w:val="0008760B"/>
    <w:rsid w:val="0008782D"/>
    <w:rsid w:val="00087E29"/>
    <w:rsid w:val="0009037D"/>
    <w:rsid w:val="00090394"/>
    <w:rsid w:val="00090573"/>
    <w:rsid w:val="00090779"/>
    <w:rsid w:val="00090DB3"/>
    <w:rsid w:val="000921E3"/>
    <w:rsid w:val="0009241B"/>
    <w:rsid w:val="0009290A"/>
    <w:rsid w:val="00092A3D"/>
    <w:rsid w:val="000931C3"/>
    <w:rsid w:val="00093566"/>
    <w:rsid w:val="00093D28"/>
    <w:rsid w:val="00093F75"/>
    <w:rsid w:val="0009437A"/>
    <w:rsid w:val="000947B7"/>
    <w:rsid w:val="0009512D"/>
    <w:rsid w:val="000954C6"/>
    <w:rsid w:val="00095671"/>
    <w:rsid w:val="000956BC"/>
    <w:rsid w:val="000957FF"/>
    <w:rsid w:val="00095920"/>
    <w:rsid w:val="00095F53"/>
    <w:rsid w:val="0009653B"/>
    <w:rsid w:val="000968D8"/>
    <w:rsid w:val="0009709B"/>
    <w:rsid w:val="000970D0"/>
    <w:rsid w:val="0009720E"/>
    <w:rsid w:val="000972DF"/>
    <w:rsid w:val="000979F0"/>
    <w:rsid w:val="00097AE8"/>
    <w:rsid w:val="000A028C"/>
    <w:rsid w:val="000A02DC"/>
    <w:rsid w:val="000A09A2"/>
    <w:rsid w:val="000A0CA1"/>
    <w:rsid w:val="000A0E99"/>
    <w:rsid w:val="000A1AD3"/>
    <w:rsid w:val="000A1D49"/>
    <w:rsid w:val="000A23E5"/>
    <w:rsid w:val="000A26E4"/>
    <w:rsid w:val="000A2D70"/>
    <w:rsid w:val="000A2DBB"/>
    <w:rsid w:val="000A31F7"/>
    <w:rsid w:val="000A3ACB"/>
    <w:rsid w:val="000A41E0"/>
    <w:rsid w:val="000A44DD"/>
    <w:rsid w:val="000A49DE"/>
    <w:rsid w:val="000A4B74"/>
    <w:rsid w:val="000A4FEA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B60"/>
    <w:rsid w:val="000A7C88"/>
    <w:rsid w:val="000A7C92"/>
    <w:rsid w:val="000B02C2"/>
    <w:rsid w:val="000B081C"/>
    <w:rsid w:val="000B0E8D"/>
    <w:rsid w:val="000B10AB"/>
    <w:rsid w:val="000B10E2"/>
    <w:rsid w:val="000B130E"/>
    <w:rsid w:val="000B1420"/>
    <w:rsid w:val="000B1C0D"/>
    <w:rsid w:val="000B1CD3"/>
    <w:rsid w:val="000B256B"/>
    <w:rsid w:val="000B2B9F"/>
    <w:rsid w:val="000B31C3"/>
    <w:rsid w:val="000B32D4"/>
    <w:rsid w:val="000B38DA"/>
    <w:rsid w:val="000B3F37"/>
    <w:rsid w:val="000B4788"/>
    <w:rsid w:val="000B49D7"/>
    <w:rsid w:val="000B5445"/>
    <w:rsid w:val="000B546F"/>
    <w:rsid w:val="000B5EA2"/>
    <w:rsid w:val="000B6030"/>
    <w:rsid w:val="000B65BE"/>
    <w:rsid w:val="000B65FC"/>
    <w:rsid w:val="000B6BDF"/>
    <w:rsid w:val="000B71B6"/>
    <w:rsid w:val="000B72F2"/>
    <w:rsid w:val="000B7B2B"/>
    <w:rsid w:val="000B7D5E"/>
    <w:rsid w:val="000C0C46"/>
    <w:rsid w:val="000C133A"/>
    <w:rsid w:val="000C1545"/>
    <w:rsid w:val="000C17A3"/>
    <w:rsid w:val="000C184D"/>
    <w:rsid w:val="000C1DBD"/>
    <w:rsid w:val="000C1EE9"/>
    <w:rsid w:val="000C240A"/>
    <w:rsid w:val="000C2DE1"/>
    <w:rsid w:val="000C2E7E"/>
    <w:rsid w:val="000C393F"/>
    <w:rsid w:val="000C4065"/>
    <w:rsid w:val="000C4137"/>
    <w:rsid w:val="000C4538"/>
    <w:rsid w:val="000C4C76"/>
    <w:rsid w:val="000C5759"/>
    <w:rsid w:val="000C5B5C"/>
    <w:rsid w:val="000C5D37"/>
    <w:rsid w:val="000C5D52"/>
    <w:rsid w:val="000C5E7D"/>
    <w:rsid w:val="000C63F1"/>
    <w:rsid w:val="000C673C"/>
    <w:rsid w:val="000C69F8"/>
    <w:rsid w:val="000C6A01"/>
    <w:rsid w:val="000C6D6A"/>
    <w:rsid w:val="000C71D9"/>
    <w:rsid w:val="000C7A4D"/>
    <w:rsid w:val="000D0030"/>
    <w:rsid w:val="000D0153"/>
    <w:rsid w:val="000D037E"/>
    <w:rsid w:val="000D0A0F"/>
    <w:rsid w:val="000D0AB8"/>
    <w:rsid w:val="000D0BCC"/>
    <w:rsid w:val="000D0F67"/>
    <w:rsid w:val="000D0F9A"/>
    <w:rsid w:val="000D10A8"/>
    <w:rsid w:val="000D148D"/>
    <w:rsid w:val="000D14EB"/>
    <w:rsid w:val="000D1610"/>
    <w:rsid w:val="000D16DF"/>
    <w:rsid w:val="000D206C"/>
    <w:rsid w:val="000D2185"/>
    <w:rsid w:val="000D2382"/>
    <w:rsid w:val="000D2AE0"/>
    <w:rsid w:val="000D2CDA"/>
    <w:rsid w:val="000D31D2"/>
    <w:rsid w:val="000D336D"/>
    <w:rsid w:val="000D362A"/>
    <w:rsid w:val="000D37FA"/>
    <w:rsid w:val="000D389E"/>
    <w:rsid w:val="000D3F8F"/>
    <w:rsid w:val="000D4324"/>
    <w:rsid w:val="000D46D6"/>
    <w:rsid w:val="000D46EE"/>
    <w:rsid w:val="000D4896"/>
    <w:rsid w:val="000D4DE6"/>
    <w:rsid w:val="000D5158"/>
    <w:rsid w:val="000D55EA"/>
    <w:rsid w:val="000D5965"/>
    <w:rsid w:val="000D59D6"/>
    <w:rsid w:val="000D5AB0"/>
    <w:rsid w:val="000D5AD1"/>
    <w:rsid w:val="000D5E4D"/>
    <w:rsid w:val="000D6E27"/>
    <w:rsid w:val="000D6E96"/>
    <w:rsid w:val="000D7268"/>
    <w:rsid w:val="000D7783"/>
    <w:rsid w:val="000D7A59"/>
    <w:rsid w:val="000E011D"/>
    <w:rsid w:val="000E03CF"/>
    <w:rsid w:val="000E0D89"/>
    <w:rsid w:val="000E1003"/>
    <w:rsid w:val="000E14B9"/>
    <w:rsid w:val="000E182B"/>
    <w:rsid w:val="000E1BA6"/>
    <w:rsid w:val="000E1E8E"/>
    <w:rsid w:val="000E2787"/>
    <w:rsid w:val="000E279B"/>
    <w:rsid w:val="000E2EC5"/>
    <w:rsid w:val="000E3075"/>
    <w:rsid w:val="000E31D1"/>
    <w:rsid w:val="000E331F"/>
    <w:rsid w:val="000E3358"/>
    <w:rsid w:val="000E38ED"/>
    <w:rsid w:val="000E3F84"/>
    <w:rsid w:val="000E40C3"/>
    <w:rsid w:val="000E4A9F"/>
    <w:rsid w:val="000E4C9B"/>
    <w:rsid w:val="000E4D01"/>
    <w:rsid w:val="000E502E"/>
    <w:rsid w:val="000E57B9"/>
    <w:rsid w:val="000E5830"/>
    <w:rsid w:val="000E5C4E"/>
    <w:rsid w:val="000E5CA5"/>
    <w:rsid w:val="000E5E3A"/>
    <w:rsid w:val="000E6576"/>
    <w:rsid w:val="000E65A7"/>
    <w:rsid w:val="000E6635"/>
    <w:rsid w:val="000E6BAF"/>
    <w:rsid w:val="000E6EED"/>
    <w:rsid w:val="000E6F62"/>
    <w:rsid w:val="000E7F51"/>
    <w:rsid w:val="000F00D8"/>
    <w:rsid w:val="000F031A"/>
    <w:rsid w:val="000F095B"/>
    <w:rsid w:val="000F0C32"/>
    <w:rsid w:val="000F13C4"/>
    <w:rsid w:val="000F13D7"/>
    <w:rsid w:val="000F17E4"/>
    <w:rsid w:val="000F1878"/>
    <w:rsid w:val="000F1C28"/>
    <w:rsid w:val="000F1CF3"/>
    <w:rsid w:val="000F1F98"/>
    <w:rsid w:val="000F20CD"/>
    <w:rsid w:val="000F2545"/>
    <w:rsid w:val="000F2965"/>
    <w:rsid w:val="000F34C7"/>
    <w:rsid w:val="000F3991"/>
    <w:rsid w:val="000F3B40"/>
    <w:rsid w:val="000F3F2F"/>
    <w:rsid w:val="000F42EA"/>
    <w:rsid w:val="000F42F7"/>
    <w:rsid w:val="000F4C0A"/>
    <w:rsid w:val="000F4CAF"/>
    <w:rsid w:val="000F4D2F"/>
    <w:rsid w:val="000F4F44"/>
    <w:rsid w:val="000F53CB"/>
    <w:rsid w:val="000F5792"/>
    <w:rsid w:val="000F5B2A"/>
    <w:rsid w:val="000F5F9C"/>
    <w:rsid w:val="000F6799"/>
    <w:rsid w:val="000F6881"/>
    <w:rsid w:val="000F6C32"/>
    <w:rsid w:val="000F6D86"/>
    <w:rsid w:val="000F7B6A"/>
    <w:rsid w:val="000F7CAD"/>
    <w:rsid w:val="00100097"/>
    <w:rsid w:val="001000E9"/>
    <w:rsid w:val="00100161"/>
    <w:rsid w:val="00100169"/>
    <w:rsid w:val="0010067A"/>
    <w:rsid w:val="001010D7"/>
    <w:rsid w:val="00101489"/>
    <w:rsid w:val="001017C8"/>
    <w:rsid w:val="00101A0E"/>
    <w:rsid w:val="00101ACE"/>
    <w:rsid w:val="00101CA5"/>
    <w:rsid w:val="00101D6C"/>
    <w:rsid w:val="00102147"/>
    <w:rsid w:val="001021DD"/>
    <w:rsid w:val="001021F1"/>
    <w:rsid w:val="00102366"/>
    <w:rsid w:val="00102A33"/>
    <w:rsid w:val="00102E56"/>
    <w:rsid w:val="00103658"/>
    <w:rsid w:val="0010366C"/>
    <w:rsid w:val="00104058"/>
    <w:rsid w:val="0010405D"/>
    <w:rsid w:val="00104228"/>
    <w:rsid w:val="001047AF"/>
    <w:rsid w:val="00104979"/>
    <w:rsid w:val="00104A80"/>
    <w:rsid w:val="00104B37"/>
    <w:rsid w:val="001050B7"/>
    <w:rsid w:val="001050F9"/>
    <w:rsid w:val="0010521E"/>
    <w:rsid w:val="001053B0"/>
    <w:rsid w:val="0010568A"/>
    <w:rsid w:val="001056C5"/>
    <w:rsid w:val="00105820"/>
    <w:rsid w:val="00105CEE"/>
    <w:rsid w:val="00105DA1"/>
    <w:rsid w:val="0010660E"/>
    <w:rsid w:val="00106A95"/>
    <w:rsid w:val="00106CC3"/>
    <w:rsid w:val="00106E7E"/>
    <w:rsid w:val="00106FF1"/>
    <w:rsid w:val="0010795D"/>
    <w:rsid w:val="001100ED"/>
    <w:rsid w:val="00110337"/>
    <w:rsid w:val="0011034F"/>
    <w:rsid w:val="00110851"/>
    <w:rsid w:val="001115C0"/>
    <w:rsid w:val="001115F4"/>
    <w:rsid w:val="001116D2"/>
    <w:rsid w:val="0011190B"/>
    <w:rsid w:val="001119DD"/>
    <w:rsid w:val="00111AD9"/>
    <w:rsid w:val="00112151"/>
    <w:rsid w:val="0011230B"/>
    <w:rsid w:val="001126ED"/>
    <w:rsid w:val="00112975"/>
    <w:rsid w:val="00112B8F"/>
    <w:rsid w:val="001134DA"/>
    <w:rsid w:val="0011372B"/>
    <w:rsid w:val="00113A4F"/>
    <w:rsid w:val="00113D8F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29D"/>
    <w:rsid w:val="0011536C"/>
    <w:rsid w:val="00115716"/>
    <w:rsid w:val="0011584C"/>
    <w:rsid w:val="001158D5"/>
    <w:rsid w:val="00115EC6"/>
    <w:rsid w:val="0011602A"/>
    <w:rsid w:val="00116210"/>
    <w:rsid w:val="00116339"/>
    <w:rsid w:val="00116A2D"/>
    <w:rsid w:val="001175EF"/>
    <w:rsid w:val="00117677"/>
    <w:rsid w:val="00117957"/>
    <w:rsid w:val="00117C78"/>
    <w:rsid w:val="001201EA"/>
    <w:rsid w:val="001203DB"/>
    <w:rsid w:val="001206AA"/>
    <w:rsid w:val="0012079F"/>
    <w:rsid w:val="001207F3"/>
    <w:rsid w:val="00120C13"/>
    <w:rsid w:val="00121769"/>
    <w:rsid w:val="00121E1A"/>
    <w:rsid w:val="0012244C"/>
    <w:rsid w:val="00122727"/>
    <w:rsid w:val="00122842"/>
    <w:rsid w:val="00122BD3"/>
    <w:rsid w:val="001232D2"/>
    <w:rsid w:val="0012345C"/>
    <w:rsid w:val="00123975"/>
    <w:rsid w:val="00123DED"/>
    <w:rsid w:val="0012467D"/>
    <w:rsid w:val="001246EC"/>
    <w:rsid w:val="001249D7"/>
    <w:rsid w:val="001249FC"/>
    <w:rsid w:val="00124A47"/>
    <w:rsid w:val="00124E10"/>
    <w:rsid w:val="00125078"/>
    <w:rsid w:val="0012523E"/>
    <w:rsid w:val="001252E1"/>
    <w:rsid w:val="001252FE"/>
    <w:rsid w:val="001255A6"/>
    <w:rsid w:val="00125D34"/>
    <w:rsid w:val="00125E03"/>
    <w:rsid w:val="0012636F"/>
    <w:rsid w:val="001268D1"/>
    <w:rsid w:val="00126B61"/>
    <w:rsid w:val="001274AC"/>
    <w:rsid w:val="001275E6"/>
    <w:rsid w:val="00127DE2"/>
    <w:rsid w:val="00127F28"/>
    <w:rsid w:val="0013016D"/>
    <w:rsid w:val="00130714"/>
    <w:rsid w:val="00130953"/>
    <w:rsid w:val="00130BBD"/>
    <w:rsid w:val="00130C79"/>
    <w:rsid w:val="00130FDD"/>
    <w:rsid w:val="00131683"/>
    <w:rsid w:val="00131AC6"/>
    <w:rsid w:val="001321CE"/>
    <w:rsid w:val="001322B0"/>
    <w:rsid w:val="00132671"/>
    <w:rsid w:val="00132767"/>
    <w:rsid w:val="00132917"/>
    <w:rsid w:val="00132E89"/>
    <w:rsid w:val="0013327F"/>
    <w:rsid w:val="0013334C"/>
    <w:rsid w:val="00133C16"/>
    <w:rsid w:val="00133EBD"/>
    <w:rsid w:val="00135015"/>
    <w:rsid w:val="00135095"/>
    <w:rsid w:val="00135517"/>
    <w:rsid w:val="00135829"/>
    <w:rsid w:val="00135884"/>
    <w:rsid w:val="001358A7"/>
    <w:rsid w:val="001358F4"/>
    <w:rsid w:val="0013612A"/>
    <w:rsid w:val="00136998"/>
    <w:rsid w:val="00136AAD"/>
    <w:rsid w:val="00137280"/>
    <w:rsid w:val="00137288"/>
    <w:rsid w:val="00137480"/>
    <w:rsid w:val="001375B9"/>
    <w:rsid w:val="001376F7"/>
    <w:rsid w:val="00137EA0"/>
    <w:rsid w:val="00140608"/>
    <w:rsid w:val="0014073C"/>
    <w:rsid w:val="00140762"/>
    <w:rsid w:val="00140825"/>
    <w:rsid w:val="0014086C"/>
    <w:rsid w:val="00140E5E"/>
    <w:rsid w:val="001410AA"/>
    <w:rsid w:val="001410F1"/>
    <w:rsid w:val="001418FE"/>
    <w:rsid w:val="00141E46"/>
    <w:rsid w:val="00141ED1"/>
    <w:rsid w:val="00141F72"/>
    <w:rsid w:val="0014206B"/>
    <w:rsid w:val="00142093"/>
    <w:rsid w:val="00142A05"/>
    <w:rsid w:val="00142CA0"/>
    <w:rsid w:val="00142E42"/>
    <w:rsid w:val="00142FED"/>
    <w:rsid w:val="00143153"/>
    <w:rsid w:val="0014371C"/>
    <w:rsid w:val="00143EFE"/>
    <w:rsid w:val="00143FFE"/>
    <w:rsid w:val="00144134"/>
    <w:rsid w:val="0014471E"/>
    <w:rsid w:val="0014491B"/>
    <w:rsid w:val="00144925"/>
    <w:rsid w:val="00144B3F"/>
    <w:rsid w:val="00144B6A"/>
    <w:rsid w:val="00144D67"/>
    <w:rsid w:val="00144E04"/>
    <w:rsid w:val="001454C4"/>
    <w:rsid w:val="001462D7"/>
    <w:rsid w:val="00146577"/>
    <w:rsid w:val="00146773"/>
    <w:rsid w:val="0014703E"/>
    <w:rsid w:val="00147265"/>
    <w:rsid w:val="001472EE"/>
    <w:rsid w:val="00147D65"/>
    <w:rsid w:val="00147D91"/>
    <w:rsid w:val="001508E1"/>
    <w:rsid w:val="001510ED"/>
    <w:rsid w:val="001517AB"/>
    <w:rsid w:val="00151805"/>
    <w:rsid w:val="00151897"/>
    <w:rsid w:val="00152066"/>
    <w:rsid w:val="001524F8"/>
    <w:rsid w:val="00152559"/>
    <w:rsid w:val="00152A3B"/>
    <w:rsid w:val="00152AD9"/>
    <w:rsid w:val="0015347E"/>
    <w:rsid w:val="00153A48"/>
    <w:rsid w:val="00153A6B"/>
    <w:rsid w:val="00153E69"/>
    <w:rsid w:val="00153EEF"/>
    <w:rsid w:val="00153F29"/>
    <w:rsid w:val="0015413A"/>
    <w:rsid w:val="0015429A"/>
    <w:rsid w:val="001544AB"/>
    <w:rsid w:val="0015471B"/>
    <w:rsid w:val="00154B92"/>
    <w:rsid w:val="00154F0D"/>
    <w:rsid w:val="00155178"/>
    <w:rsid w:val="00155A61"/>
    <w:rsid w:val="00155ACE"/>
    <w:rsid w:val="00155D53"/>
    <w:rsid w:val="0015622B"/>
    <w:rsid w:val="00156260"/>
    <w:rsid w:val="00156284"/>
    <w:rsid w:val="00156502"/>
    <w:rsid w:val="0015693E"/>
    <w:rsid w:val="00157627"/>
    <w:rsid w:val="00157A11"/>
    <w:rsid w:val="00160090"/>
    <w:rsid w:val="0016019C"/>
    <w:rsid w:val="001601C7"/>
    <w:rsid w:val="001602C2"/>
    <w:rsid w:val="001603B9"/>
    <w:rsid w:val="00160674"/>
    <w:rsid w:val="00160786"/>
    <w:rsid w:val="00161705"/>
    <w:rsid w:val="00161945"/>
    <w:rsid w:val="00162262"/>
    <w:rsid w:val="001623A3"/>
    <w:rsid w:val="00162BD5"/>
    <w:rsid w:val="00162CF1"/>
    <w:rsid w:val="00162F82"/>
    <w:rsid w:val="0016306D"/>
    <w:rsid w:val="001630E4"/>
    <w:rsid w:val="001630E8"/>
    <w:rsid w:val="0016368F"/>
    <w:rsid w:val="001639BC"/>
    <w:rsid w:val="001639C5"/>
    <w:rsid w:val="00163AFC"/>
    <w:rsid w:val="00163C9A"/>
    <w:rsid w:val="00164646"/>
    <w:rsid w:val="001647FA"/>
    <w:rsid w:val="00165137"/>
    <w:rsid w:val="001652DD"/>
    <w:rsid w:val="00165D9A"/>
    <w:rsid w:val="00166291"/>
    <w:rsid w:val="0016634F"/>
    <w:rsid w:val="00166809"/>
    <w:rsid w:val="00166879"/>
    <w:rsid w:val="001669F9"/>
    <w:rsid w:val="00166BF2"/>
    <w:rsid w:val="00166D9E"/>
    <w:rsid w:val="00166DC0"/>
    <w:rsid w:val="00166EE2"/>
    <w:rsid w:val="0016700E"/>
    <w:rsid w:val="00167125"/>
    <w:rsid w:val="0016733C"/>
    <w:rsid w:val="0016764C"/>
    <w:rsid w:val="00167ACD"/>
    <w:rsid w:val="00170397"/>
    <w:rsid w:val="00170482"/>
    <w:rsid w:val="001706E4"/>
    <w:rsid w:val="001707D3"/>
    <w:rsid w:val="001708C1"/>
    <w:rsid w:val="001708D0"/>
    <w:rsid w:val="00170E05"/>
    <w:rsid w:val="00171661"/>
    <w:rsid w:val="00171876"/>
    <w:rsid w:val="00171B5E"/>
    <w:rsid w:val="00171BC2"/>
    <w:rsid w:val="00171D7E"/>
    <w:rsid w:val="00171F14"/>
    <w:rsid w:val="00172758"/>
    <w:rsid w:val="001729E1"/>
    <w:rsid w:val="00172B61"/>
    <w:rsid w:val="00172C20"/>
    <w:rsid w:val="001738A5"/>
    <w:rsid w:val="00173A00"/>
    <w:rsid w:val="00173D38"/>
    <w:rsid w:val="001742A6"/>
    <w:rsid w:val="00174DDB"/>
    <w:rsid w:val="00175009"/>
    <w:rsid w:val="001752EC"/>
    <w:rsid w:val="00175A6E"/>
    <w:rsid w:val="00175B5A"/>
    <w:rsid w:val="00175EF2"/>
    <w:rsid w:val="00176414"/>
    <w:rsid w:val="00176BDB"/>
    <w:rsid w:val="0017714C"/>
    <w:rsid w:val="0017722E"/>
    <w:rsid w:val="00177482"/>
    <w:rsid w:val="00177711"/>
    <w:rsid w:val="00177A0D"/>
    <w:rsid w:val="00177AC2"/>
    <w:rsid w:val="00177DFF"/>
    <w:rsid w:val="00177EBD"/>
    <w:rsid w:val="0018016C"/>
    <w:rsid w:val="001806A9"/>
    <w:rsid w:val="00180754"/>
    <w:rsid w:val="00180860"/>
    <w:rsid w:val="00180D96"/>
    <w:rsid w:val="00180E60"/>
    <w:rsid w:val="00181323"/>
    <w:rsid w:val="001817BA"/>
    <w:rsid w:val="00181A10"/>
    <w:rsid w:val="00181B3A"/>
    <w:rsid w:val="00181E7C"/>
    <w:rsid w:val="00181EE7"/>
    <w:rsid w:val="001820B2"/>
    <w:rsid w:val="001821E9"/>
    <w:rsid w:val="0018225E"/>
    <w:rsid w:val="0018246F"/>
    <w:rsid w:val="00182718"/>
    <w:rsid w:val="00182846"/>
    <w:rsid w:val="00182DA4"/>
    <w:rsid w:val="00182F50"/>
    <w:rsid w:val="00182FBF"/>
    <w:rsid w:val="001832AA"/>
    <w:rsid w:val="00183445"/>
    <w:rsid w:val="001836DF"/>
    <w:rsid w:val="00183BFF"/>
    <w:rsid w:val="00183CB7"/>
    <w:rsid w:val="00183CC6"/>
    <w:rsid w:val="00183F11"/>
    <w:rsid w:val="001840F5"/>
    <w:rsid w:val="00184A29"/>
    <w:rsid w:val="00184DAB"/>
    <w:rsid w:val="00184F51"/>
    <w:rsid w:val="00185257"/>
    <w:rsid w:val="001853CE"/>
    <w:rsid w:val="00185856"/>
    <w:rsid w:val="00185E59"/>
    <w:rsid w:val="00185F10"/>
    <w:rsid w:val="00185FDA"/>
    <w:rsid w:val="00186395"/>
    <w:rsid w:val="001863E3"/>
    <w:rsid w:val="00186883"/>
    <w:rsid w:val="0018695F"/>
    <w:rsid w:val="00186B4D"/>
    <w:rsid w:val="0018767B"/>
    <w:rsid w:val="001908C5"/>
    <w:rsid w:val="00190927"/>
    <w:rsid w:val="00190BD5"/>
    <w:rsid w:val="00190C5A"/>
    <w:rsid w:val="00190D28"/>
    <w:rsid w:val="00191727"/>
    <w:rsid w:val="00191EBF"/>
    <w:rsid w:val="0019207E"/>
    <w:rsid w:val="00192338"/>
    <w:rsid w:val="00192589"/>
    <w:rsid w:val="001925E5"/>
    <w:rsid w:val="001929F7"/>
    <w:rsid w:val="00192A70"/>
    <w:rsid w:val="00193576"/>
    <w:rsid w:val="001936EA"/>
    <w:rsid w:val="00193924"/>
    <w:rsid w:val="00193987"/>
    <w:rsid w:val="001948FB"/>
    <w:rsid w:val="00194955"/>
    <w:rsid w:val="0019523C"/>
    <w:rsid w:val="00195657"/>
    <w:rsid w:val="0019573B"/>
    <w:rsid w:val="0019592C"/>
    <w:rsid w:val="00195EB4"/>
    <w:rsid w:val="00196085"/>
    <w:rsid w:val="00196B90"/>
    <w:rsid w:val="00196DE8"/>
    <w:rsid w:val="00196FF4"/>
    <w:rsid w:val="0019734F"/>
    <w:rsid w:val="00197D49"/>
    <w:rsid w:val="001A0303"/>
    <w:rsid w:val="001A0313"/>
    <w:rsid w:val="001A04D5"/>
    <w:rsid w:val="001A0676"/>
    <w:rsid w:val="001A067A"/>
    <w:rsid w:val="001A06C8"/>
    <w:rsid w:val="001A1337"/>
    <w:rsid w:val="001A25B4"/>
    <w:rsid w:val="001A2939"/>
    <w:rsid w:val="001A2AAD"/>
    <w:rsid w:val="001A2AC3"/>
    <w:rsid w:val="001A2FD5"/>
    <w:rsid w:val="001A3037"/>
    <w:rsid w:val="001A30FB"/>
    <w:rsid w:val="001A36CF"/>
    <w:rsid w:val="001A3974"/>
    <w:rsid w:val="001A3BBA"/>
    <w:rsid w:val="001A3F0F"/>
    <w:rsid w:val="001A3FA5"/>
    <w:rsid w:val="001A4EDF"/>
    <w:rsid w:val="001A5308"/>
    <w:rsid w:val="001A55FC"/>
    <w:rsid w:val="001A5A96"/>
    <w:rsid w:val="001A612E"/>
    <w:rsid w:val="001A6164"/>
    <w:rsid w:val="001A61A0"/>
    <w:rsid w:val="001A6AFE"/>
    <w:rsid w:val="001A6D96"/>
    <w:rsid w:val="001A6DF5"/>
    <w:rsid w:val="001A6E27"/>
    <w:rsid w:val="001A706D"/>
    <w:rsid w:val="001A71EB"/>
    <w:rsid w:val="001A72EE"/>
    <w:rsid w:val="001A7826"/>
    <w:rsid w:val="001A79DA"/>
    <w:rsid w:val="001B00B2"/>
    <w:rsid w:val="001B0149"/>
    <w:rsid w:val="001B0251"/>
    <w:rsid w:val="001B0407"/>
    <w:rsid w:val="001B05FA"/>
    <w:rsid w:val="001B1565"/>
    <w:rsid w:val="001B17AF"/>
    <w:rsid w:val="001B17C6"/>
    <w:rsid w:val="001B2993"/>
    <w:rsid w:val="001B2C18"/>
    <w:rsid w:val="001B35C1"/>
    <w:rsid w:val="001B3754"/>
    <w:rsid w:val="001B3A10"/>
    <w:rsid w:val="001B4033"/>
    <w:rsid w:val="001B4371"/>
    <w:rsid w:val="001B5332"/>
    <w:rsid w:val="001B54E9"/>
    <w:rsid w:val="001B55DE"/>
    <w:rsid w:val="001B70CF"/>
    <w:rsid w:val="001B748B"/>
    <w:rsid w:val="001B7905"/>
    <w:rsid w:val="001C0085"/>
    <w:rsid w:val="001C053F"/>
    <w:rsid w:val="001C063F"/>
    <w:rsid w:val="001C0874"/>
    <w:rsid w:val="001C0883"/>
    <w:rsid w:val="001C12A0"/>
    <w:rsid w:val="001C16A9"/>
    <w:rsid w:val="001C19EB"/>
    <w:rsid w:val="001C1E53"/>
    <w:rsid w:val="001C211D"/>
    <w:rsid w:val="001C2A8B"/>
    <w:rsid w:val="001C3434"/>
    <w:rsid w:val="001C3474"/>
    <w:rsid w:val="001C3CEF"/>
    <w:rsid w:val="001C3DC6"/>
    <w:rsid w:val="001C3E02"/>
    <w:rsid w:val="001C4075"/>
    <w:rsid w:val="001C47B4"/>
    <w:rsid w:val="001C4A39"/>
    <w:rsid w:val="001C4F5F"/>
    <w:rsid w:val="001C54B8"/>
    <w:rsid w:val="001C589B"/>
    <w:rsid w:val="001C58A6"/>
    <w:rsid w:val="001C5BC8"/>
    <w:rsid w:val="001C5DBB"/>
    <w:rsid w:val="001C5F88"/>
    <w:rsid w:val="001C6182"/>
    <w:rsid w:val="001C619C"/>
    <w:rsid w:val="001C639F"/>
    <w:rsid w:val="001C66D2"/>
    <w:rsid w:val="001C7096"/>
    <w:rsid w:val="001C7426"/>
    <w:rsid w:val="001C7631"/>
    <w:rsid w:val="001C76D0"/>
    <w:rsid w:val="001C7F47"/>
    <w:rsid w:val="001D006C"/>
    <w:rsid w:val="001D056C"/>
    <w:rsid w:val="001D0578"/>
    <w:rsid w:val="001D0593"/>
    <w:rsid w:val="001D1122"/>
    <w:rsid w:val="001D1258"/>
    <w:rsid w:val="001D16BD"/>
    <w:rsid w:val="001D1844"/>
    <w:rsid w:val="001D19F8"/>
    <w:rsid w:val="001D1CFF"/>
    <w:rsid w:val="001D2B3C"/>
    <w:rsid w:val="001D2E6C"/>
    <w:rsid w:val="001D308C"/>
    <w:rsid w:val="001D35DC"/>
    <w:rsid w:val="001D36B9"/>
    <w:rsid w:val="001D39AC"/>
    <w:rsid w:val="001D40D6"/>
    <w:rsid w:val="001D43C0"/>
    <w:rsid w:val="001D448E"/>
    <w:rsid w:val="001D4969"/>
    <w:rsid w:val="001D4AF0"/>
    <w:rsid w:val="001D4CEC"/>
    <w:rsid w:val="001D4F24"/>
    <w:rsid w:val="001D506F"/>
    <w:rsid w:val="001D57BC"/>
    <w:rsid w:val="001D65DA"/>
    <w:rsid w:val="001D6E61"/>
    <w:rsid w:val="001D6F30"/>
    <w:rsid w:val="001D7260"/>
    <w:rsid w:val="001D7816"/>
    <w:rsid w:val="001D7ADE"/>
    <w:rsid w:val="001D7B96"/>
    <w:rsid w:val="001D7FAE"/>
    <w:rsid w:val="001D7FE2"/>
    <w:rsid w:val="001E09F4"/>
    <w:rsid w:val="001E0A73"/>
    <w:rsid w:val="001E111F"/>
    <w:rsid w:val="001E1284"/>
    <w:rsid w:val="001E1524"/>
    <w:rsid w:val="001E16D8"/>
    <w:rsid w:val="001E1710"/>
    <w:rsid w:val="001E1D3C"/>
    <w:rsid w:val="001E1DDA"/>
    <w:rsid w:val="001E2112"/>
    <w:rsid w:val="001E220A"/>
    <w:rsid w:val="001E22BC"/>
    <w:rsid w:val="001E24E2"/>
    <w:rsid w:val="001E251E"/>
    <w:rsid w:val="001E266E"/>
    <w:rsid w:val="001E2EB4"/>
    <w:rsid w:val="001E2EEF"/>
    <w:rsid w:val="001E3188"/>
    <w:rsid w:val="001E31D1"/>
    <w:rsid w:val="001E32BE"/>
    <w:rsid w:val="001E3936"/>
    <w:rsid w:val="001E3A45"/>
    <w:rsid w:val="001E3C39"/>
    <w:rsid w:val="001E420B"/>
    <w:rsid w:val="001E455C"/>
    <w:rsid w:val="001E4704"/>
    <w:rsid w:val="001E5579"/>
    <w:rsid w:val="001E5BB2"/>
    <w:rsid w:val="001E5D1F"/>
    <w:rsid w:val="001E6313"/>
    <w:rsid w:val="001E6BDA"/>
    <w:rsid w:val="001E6C1B"/>
    <w:rsid w:val="001E7173"/>
    <w:rsid w:val="001E719A"/>
    <w:rsid w:val="001E750C"/>
    <w:rsid w:val="001E77F9"/>
    <w:rsid w:val="001E7A8F"/>
    <w:rsid w:val="001E7D26"/>
    <w:rsid w:val="001F020C"/>
    <w:rsid w:val="001F0546"/>
    <w:rsid w:val="001F0DDF"/>
    <w:rsid w:val="001F11F0"/>
    <w:rsid w:val="001F13AF"/>
    <w:rsid w:val="001F18E2"/>
    <w:rsid w:val="001F1B1E"/>
    <w:rsid w:val="001F1BEA"/>
    <w:rsid w:val="001F1DFA"/>
    <w:rsid w:val="001F1E26"/>
    <w:rsid w:val="001F1F2C"/>
    <w:rsid w:val="001F22A9"/>
    <w:rsid w:val="001F26E9"/>
    <w:rsid w:val="001F29D5"/>
    <w:rsid w:val="001F2B36"/>
    <w:rsid w:val="001F2E08"/>
    <w:rsid w:val="001F2E1D"/>
    <w:rsid w:val="001F3178"/>
    <w:rsid w:val="001F33A0"/>
    <w:rsid w:val="001F35A8"/>
    <w:rsid w:val="001F39AB"/>
    <w:rsid w:val="001F45E8"/>
    <w:rsid w:val="001F4E57"/>
    <w:rsid w:val="001F53A2"/>
    <w:rsid w:val="001F5C95"/>
    <w:rsid w:val="001F5C9E"/>
    <w:rsid w:val="001F5E73"/>
    <w:rsid w:val="001F5ED8"/>
    <w:rsid w:val="001F5F10"/>
    <w:rsid w:val="001F644E"/>
    <w:rsid w:val="001F6E45"/>
    <w:rsid w:val="001F7317"/>
    <w:rsid w:val="001F772F"/>
    <w:rsid w:val="001F78E9"/>
    <w:rsid w:val="001F798D"/>
    <w:rsid w:val="001F7DD6"/>
    <w:rsid w:val="001F7F19"/>
    <w:rsid w:val="0020007B"/>
    <w:rsid w:val="002000F2"/>
    <w:rsid w:val="002000FC"/>
    <w:rsid w:val="0020087C"/>
    <w:rsid w:val="00200A4A"/>
    <w:rsid w:val="00200A92"/>
    <w:rsid w:val="00200B81"/>
    <w:rsid w:val="00200BF9"/>
    <w:rsid w:val="00200CC2"/>
    <w:rsid w:val="00201273"/>
    <w:rsid w:val="0020142D"/>
    <w:rsid w:val="00201446"/>
    <w:rsid w:val="00201488"/>
    <w:rsid w:val="00201657"/>
    <w:rsid w:val="002016C0"/>
    <w:rsid w:val="00201A5F"/>
    <w:rsid w:val="00201B59"/>
    <w:rsid w:val="00201DEC"/>
    <w:rsid w:val="002024E6"/>
    <w:rsid w:val="002027DA"/>
    <w:rsid w:val="002028D6"/>
    <w:rsid w:val="00202D2E"/>
    <w:rsid w:val="00202E3E"/>
    <w:rsid w:val="00203159"/>
    <w:rsid w:val="00203170"/>
    <w:rsid w:val="00203A6E"/>
    <w:rsid w:val="00203F00"/>
    <w:rsid w:val="00203F5C"/>
    <w:rsid w:val="002047DE"/>
    <w:rsid w:val="00204981"/>
    <w:rsid w:val="00204A5A"/>
    <w:rsid w:val="00204C12"/>
    <w:rsid w:val="00205277"/>
    <w:rsid w:val="002054A7"/>
    <w:rsid w:val="00205635"/>
    <w:rsid w:val="002059A3"/>
    <w:rsid w:val="00205AB2"/>
    <w:rsid w:val="00205CB2"/>
    <w:rsid w:val="00205D98"/>
    <w:rsid w:val="0020610B"/>
    <w:rsid w:val="002063A7"/>
    <w:rsid w:val="0020671A"/>
    <w:rsid w:val="0020674D"/>
    <w:rsid w:val="00206BF6"/>
    <w:rsid w:val="00206E5A"/>
    <w:rsid w:val="00207613"/>
    <w:rsid w:val="00207847"/>
    <w:rsid w:val="00207AF9"/>
    <w:rsid w:val="00207BB9"/>
    <w:rsid w:val="00207EB6"/>
    <w:rsid w:val="00210174"/>
    <w:rsid w:val="0021065B"/>
    <w:rsid w:val="002109D5"/>
    <w:rsid w:val="00210A2E"/>
    <w:rsid w:val="00210B05"/>
    <w:rsid w:val="00210C84"/>
    <w:rsid w:val="00210C91"/>
    <w:rsid w:val="00210F42"/>
    <w:rsid w:val="00211042"/>
    <w:rsid w:val="00211345"/>
    <w:rsid w:val="002114FA"/>
    <w:rsid w:val="00211BAB"/>
    <w:rsid w:val="00211D31"/>
    <w:rsid w:val="00211DD9"/>
    <w:rsid w:val="0021262B"/>
    <w:rsid w:val="00212816"/>
    <w:rsid w:val="002130BD"/>
    <w:rsid w:val="002134AA"/>
    <w:rsid w:val="002134EA"/>
    <w:rsid w:val="00213851"/>
    <w:rsid w:val="00214CD1"/>
    <w:rsid w:val="00214E0D"/>
    <w:rsid w:val="0021512E"/>
    <w:rsid w:val="0021586D"/>
    <w:rsid w:val="00215D76"/>
    <w:rsid w:val="002162EA"/>
    <w:rsid w:val="002165F9"/>
    <w:rsid w:val="00216685"/>
    <w:rsid w:val="00216B17"/>
    <w:rsid w:val="00216BBF"/>
    <w:rsid w:val="00216D0D"/>
    <w:rsid w:val="00216D4D"/>
    <w:rsid w:val="00216EDB"/>
    <w:rsid w:val="00217135"/>
    <w:rsid w:val="002173B4"/>
    <w:rsid w:val="00217417"/>
    <w:rsid w:val="00217825"/>
    <w:rsid w:val="0021797D"/>
    <w:rsid w:val="00217C32"/>
    <w:rsid w:val="00217CE8"/>
    <w:rsid w:val="0022003A"/>
    <w:rsid w:val="002202EC"/>
    <w:rsid w:val="002204ED"/>
    <w:rsid w:val="002208BE"/>
    <w:rsid w:val="0022091D"/>
    <w:rsid w:val="00220E92"/>
    <w:rsid w:val="00221022"/>
    <w:rsid w:val="0022135D"/>
    <w:rsid w:val="002216F0"/>
    <w:rsid w:val="00221A25"/>
    <w:rsid w:val="00222052"/>
    <w:rsid w:val="002222A4"/>
    <w:rsid w:val="00222AB8"/>
    <w:rsid w:val="00222B25"/>
    <w:rsid w:val="00222FE7"/>
    <w:rsid w:val="002234AD"/>
    <w:rsid w:val="00223833"/>
    <w:rsid w:val="00223ACD"/>
    <w:rsid w:val="002245FC"/>
    <w:rsid w:val="0022483E"/>
    <w:rsid w:val="00224A38"/>
    <w:rsid w:val="00224A9B"/>
    <w:rsid w:val="0022504F"/>
    <w:rsid w:val="0022657F"/>
    <w:rsid w:val="002269A7"/>
    <w:rsid w:val="00226A52"/>
    <w:rsid w:val="00226AE0"/>
    <w:rsid w:val="00226BD3"/>
    <w:rsid w:val="0022708A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3E8"/>
    <w:rsid w:val="00230AD3"/>
    <w:rsid w:val="00230BB1"/>
    <w:rsid w:val="0023124C"/>
    <w:rsid w:val="002314EE"/>
    <w:rsid w:val="00231507"/>
    <w:rsid w:val="00231740"/>
    <w:rsid w:val="00231B71"/>
    <w:rsid w:val="00231D67"/>
    <w:rsid w:val="00232149"/>
    <w:rsid w:val="00232191"/>
    <w:rsid w:val="0023287C"/>
    <w:rsid w:val="00232E9D"/>
    <w:rsid w:val="0023324F"/>
    <w:rsid w:val="00233A94"/>
    <w:rsid w:val="002344C8"/>
    <w:rsid w:val="002349C5"/>
    <w:rsid w:val="00234B73"/>
    <w:rsid w:val="002354BD"/>
    <w:rsid w:val="00235581"/>
    <w:rsid w:val="00235698"/>
    <w:rsid w:val="002357A8"/>
    <w:rsid w:val="00235A65"/>
    <w:rsid w:val="00236F71"/>
    <w:rsid w:val="002373FC"/>
    <w:rsid w:val="00237C6F"/>
    <w:rsid w:val="00237D22"/>
    <w:rsid w:val="0024029F"/>
    <w:rsid w:val="00240487"/>
    <w:rsid w:val="00240956"/>
    <w:rsid w:val="00240A4E"/>
    <w:rsid w:val="00240B7D"/>
    <w:rsid w:val="00240C63"/>
    <w:rsid w:val="00240F65"/>
    <w:rsid w:val="0024103F"/>
    <w:rsid w:val="00241163"/>
    <w:rsid w:val="00241C7B"/>
    <w:rsid w:val="00241D6D"/>
    <w:rsid w:val="00241E54"/>
    <w:rsid w:val="00241E90"/>
    <w:rsid w:val="002421F2"/>
    <w:rsid w:val="0024284B"/>
    <w:rsid w:val="0024286B"/>
    <w:rsid w:val="00242B2A"/>
    <w:rsid w:val="00242CAE"/>
    <w:rsid w:val="0024337A"/>
    <w:rsid w:val="00243ACD"/>
    <w:rsid w:val="0024423C"/>
    <w:rsid w:val="0024445A"/>
    <w:rsid w:val="00244606"/>
    <w:rsid w:val="00244924"/>
    <w:rsid w:val="002449F4"/>
    <w:rsid w:val="00244D70"/>
    <w:rsid w:val="0024520E"/>
    <w:rsid w:val="0024530E"/>
    <w:rsid w:val="00245492"/>
    <w:rsid w:val="00245A41"/>
    <w:rsid w:val="00245B70"/>
    <w:rsid w:val="00245D7D"/>
    <w:rsid w:val="00245E39"/>
    <w:rsid w:val="00245FBA"/>
    <w:rsid w:val="002467B3"/>
    <w:rsid w:val="00246BEB"/>
    <w:rsid w:val="00246C52"/>
    <w:rsid w:val="00246EB6"/>
    <w:rsid w:val="002475BE"/>
    <w:rsid w:val="00247660"/>
    <w:rsid w:val="0024785A"/>
    <w:rsid w:val="00247C92"/>
    <w:rsid w:val="00247DD1"/>
    <w:rsid w:val="00250219"/>
    <w:rsid w:val="002506F5"/>
    <w:rsid w:val="00250747"/>
    <w:rsid w:val="002508C7"/>
    <w:rsid w:val="00250D9C"/>
    <w:rsid w:val="00250E6B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204B"/>
    <w:rsid w:val="002530D6"/>
    <w:rsid w:val="002530D9"/>
    <w:rsid w:val="0025325D"/>
    <w:rsid w:val="002533FF"/>
    <w:rsid w:val="00253400"/>
    <w:rsid w:val="002537F5"/>
    <w:rsid w:val="00253905"/>
    <w:rsid w:val="00253AF5"/>
    <w:rsid w:val="0025422C"/>
    <w:rsid w:val="0025429A"/>
    <w:rsid w:val="0025603B"/>
    <w:rsid w:val="00256B22"/>
    <w:rsid w:val="00256D51"/>
    <w:rsid w:val="00256F02"/>
    <w:rsid w:val="002571C8"/>
    <w:rsid w:val="002572F1"/>
    <w:rsid w:val="0025753A"/>
    <w:rsid w:val="00257A62"/>
    <w:rsid w:val="00260156"/>
    <w:rsid w:val="00260468"/>
    <w:rsid w:val="0026075E"/>
    <w:rsid w:val="002608BD"/>
    <w:rsid w:val="00260FAD"/>
    <w:rsid w:val="002617F6"/>
    <w:rsid w:val="00261D05"/>
    <w:rsid w:val="002623AC"/>
    <w:rsid w:val="0026263A"/>
    <w:rsid w:val="00262979"/>
    <w:rsid w:val="00262B2D"/>
    <w:rsid w:val="00263038"/>
    <w:rsid w:val="002631DC"/>
    <w:rsid w:val="0026382D"/>
    <w:rsid w:val="0026385F"/>
    <w:rsid w:val="00263BA9"/>
    <w:rsid w:val="00263DD9"/>
    <w:rsid w:val="00264256"/>
    <w:rsid w:val="0026432F"/>
    <w:rsid w:val="002644C0"/>
    <w:rsid w:val="0026455A"/>
    <w:rsid w:val="0026460B"/>
    <w:rsid w:val="0026468A"/>
    <w:rsid w:val="002649C6"/>
    <w:rsid w:val="00264C28"/>
    <w:rsid w:val="00264E37"/>
    <w:rsid w:val="00264FB9"/>
    <w:rsid w:val="002654D9"/>
    <w:rsid w:val="00265701"/>
    <w:rsid w:val="00265CB1"/>
    <w:rsid w:val="00265E9A"/>
    <w:rsid w:val="00266111"/>
    <w:rsid w:val="00266210"/>
    <w:rsid w:val="002664FA"/>
    <w:rsid w:val="00266867"/>
    <w:rsid w:val="0026708A"/>
    <w:rsid w:val="0026716C"/>
    <w:rsid w:val="00267215"/>
    <w:rsid w:val="002706CC"/>
    <w:rsid w:val="002708A6"/>
    <w:rsid w:val="002708DA"/>
    <w:rsid w:val="00270C63"/>
    <w:rsid w:val="00270C98"/>
    <w:rsid w:val="00270CF1"/>
    <w:rsid w:val="00270E57"/>
    <w:rsid w:val="00270E80"/>
    <w:rsid w:val="002711C3"/>
    <w:rsid w:val="002713CE"/>
    <w:rsid w:val="0027190F"/>
    <w:rsid w:val="0027193C"/>
    <w:rsid w:val="00271EEF"/>
    <w:rsid w:val="0027242C"/>
    <w:rsid w:val="00272474"/>
    <w:rsid w:val="0027257A"/>
    <w:rsid w:val="00272736"/>
    <w:rsid w:val="00272AE4"/>
    <w:rsid w:val="00272D06"/>
    <w:rsid w:val="00272FEB"/>
    <w:rsid w:val="00273644"/>
    <w:rsid w:val="002738C9"/>
    <w:rsid w:val="00273B2D"/>
    <w:rsid w:val="00273CFB"/>
    <w:rsid w:val="00273E8E"/>
    <w:rsid w:val="00274121"/>
    <w:rsid w:val="00274668"/>
    <w:rsid w:val="00274CE5"/>
    <w:rsid w:val="00274D08"/>
    <w:rsid w:val="00274DE3"/>
    <w:rsid w:val="0027540F"/>
    <w:rsid w:val="00275464"/>
    <w:rsid w:val="0027568B"/>
    <w:rsid w:val="002756D5"/>
    <w:rsid w:val="00275B92"/>
    <w:rsid w:val="00275E10"/>
    <w:rsid w:val="00275F3B"/>
    <w:rsid w:val="00276001"/>
    <w:rsid w:val="00276243"/>
    <w:rsid w:val="002764FB"/>
    <w:rsid w:val="00276660"/>
    <w:rsid w:val="002766C9"/>
    <w:rsid w:val="002768E3"/>
    <w:rsid w:val="00276DBF"/>
    <w:rsid w:val="00277512"/>
    <w:rsid w:val="0027768D"/>
    <w:rsid w:val="002777E4"/>
    <w:rsid w:val="00277E18"/>
    <w:rsid w:val="00277E66"/>
    <w:rsid w:val="002801E2"/>
    <w:rsid w:val="00280612"/>
    <w:rsid w:val="0028073A"/>
    <w:rsid w:val="00280960"/>
    <w:rsid w:val="0028164E"/>
    <w:rsid w:val="0028168F"/>
    <w:rsid w:val="002825CE"/>
    <w:rsid w:val="00282E88"/>
    <w:rsid w:val="00283165"/>
    <w:rsid w:val="002832E7"/>
    <w:rsid w:val="00284148"/>
    <w:rsid w:val="00284E7F"/>
    <w:rsid w:val="002854B0"/>
    <w:rsid w:val="0028550D"/>
    <w:rsid w:val="00285520"/>
    <w:rsid w:val="00285894"/>
    <w:rsid w:val="00285E28"/>
    <w:rsid w:val="00286631"/>
    <w:rsid w:val="00286B84"/>
    <w:rsid w:val="00286F76"/>
    <w:rsid w:val="00287376"/>
    <w:rsid w:val="00287619"/>
    <w:rsid w:val="0028777B"/>
    <w:rsid w:val="002877DE"/>
    <w:rsid w:val="00287821"/>
    <w:rsid w:val="00287C28"/>
    <w:rsid w:val="00287C39"/>
    <w:rsid w:val="00287CAD"/>
    <w:rsid w:val="00290254"/>
    <w:rsid w:val="00290C83"/>
    <w:rsid w:val="0029130D"/>
    <w:rsid w:val="0029142E"/>
    <w:rsid w:val="002915DA"/>
    <w:rsid w:val="0029178F"/>
    <w:rsid w:val="002918BB"/>
    <w:rsid w:val="00291C45"/>
    <w:rsid w:val="00292283"/>
    <w:rsid w:val="002923DF"/>
    <w:rsid w:val="00292540"/>
    <w:rsid w:val="0029279E"/>
    <w:rsid w:val="00293504"/>
    <w:rsid w:val="00293C49"/>
    <w:rsid w:val="00294266"/>
    <w:rsid w:val="002944CA"/>
    <w:rsid w:val="00294504"/>
    <w:rsid w:val="00294722"/>
    <w:rsid w:val="00294A24"/>
    <w:rsid w:val="00294AB1"/>
    <w:rsid w:val="00294C8C"/>
    <w:rsid w:val="00295226"/>
    <w:rsid w:val="002953D0"/>
    <w:rsid w:val="00295F1C"/>
    <w:rsid w:val="002960D8"/>
    <w:rsid w:val="00296758"/>
    <w:rsid w:val="0029696C"/>
    <w:rsid w:val="00296D93"/>
    <w:rsid w:val="00296FD8"/>
    <w:rsid w:val="0029743A"/>
    <w:rsid w:val="00297499"/>
    <w:rsid w:val="002974AA"/>
    <w:rsid w:val="002977A0"/>
    <w:rsid w:val="00297F46"/>
    <w:rsid w:val="002A025C"/>
    <w:rsid w:val="002A0581"/>
    <w:rsid w:val="002A05EF"/>
    <w:rsid w:val="002A0724"/>
    <w:rsid w:val="002A1222"/>
    <w:rsid w:val="002A19F2"/>
    <w:rsid w:val="002A1A57"/>
    <w:rsid w:val="002A1B20"/>
    <w:rsid w:val="002A1DA1"/>
    <w:rsid w:val="002A1E97"/>
    <w:rsid w:val="002A205B"/>
    <w:rsid w:val="002A2DDA"/>
    <w:rsid w:val="002A2FB8"/>
    <w:rsid w:val="002A31FF"/>
    <w:rsid w:val="002A3668"/>
    <w:rsid w:val="002A3771"/>
    <w:rsid w:val="002A37C5"/>
    <w:rsid w:val="002A3AFD"/>
    <w:rsid w:val="002A3B12"/>
    <w:rsid w:val="002A4102"/>
    <w:rsid w:val="002A4164"/>
    <w:rsid w:val="002A471C"/>
    <w:rsid w:val="002A4918"/>
    <w:rsid w:val="002A4B7D"/>
    <w:rsid w:val="002A4E20"/>
    <w:rsid w:val="002A523D"/>
    <w:rsid w:val="002A5FC1"/>
    <w:rsid w:val="002A6EF8"/>
    <w:rsid w:val="002A732C"/>
    <w:rsid w:val="002A7A6A"/>
    <w:rsid w:val="002A7AB4"/>
    <w:rsid w:val="002B00D9"/>
    <w:rsid w:val="002B07BF"/>
    <w:rsid w:val="002B0805"/>
    <w:rsid w:val="002B0960"/>
    <w:rsid w:val="002B0C99"/>
    <w:rsid w:val="002B0DAD"/>
    <w:rsid w:val="002B10F9"/>
    <w:rsid w:val="002B12C7"/>
    <w:rsid w:val="002B17C8"/>
    <w:rsid w:val="002B1AFA"/>
    <w:rsid w:val="002B21D6"/>
    <w:rsid w:val="002B257D"/>
    <w:rsid w:val="002B2B79"/>
    <w:rsid w:val="002B2C92"/>
    <w:rsid w:val="002B3081"/>
    <w:rsid w:val="002B318B"/>
    <w:rsid w:val="002B32BC"/>
    <w:rsid w:val="002B340B"/>
    <w:rsid w:val="002B34AE"/>
    <w:rsid w:val="002B3D90"/>
    <w:rsid w:val="002B453B"/>
    <w:rsid w:val="002B4C39"/>
    <w:rsid w:val="002B601A"/>
    <w:rsid w:val="002B60BA"/>
    <w:rsid w:val="002B61F1"/>
    <w:rsid w:val="002B6310"/>
    <w:rsid w:val="002B6482"/>
    <w:rsid w:val="002B64FE"/>
    <w:rsid w:val="002B65DD"/>
    <w:rsid w:val="002B694E"/>
    <w:rsid w:val="002B6D31"/>
    <w:rsid w:val="002B70A2"/>
    <w:rsid w:val="002B7535"/>
    <w:rsid w:val="002B7BEC"/>
    <w:rsid w:val="002B7D56"/>
    <w:rsid w:val="002C04C2"/>
    <w:rsid w:val="002C0818"/>
    <w:rsid w:val="002C082C"/>
    <w:rsid w:val="002C0AC9"/>
    <w:rsid w:val="002C0B78"/>
    <w:rsid w:val="002C0C27"/>
    <w:rsid w:val="002C0D11"/>
    <w:rsid w:val="002C0E1B"/>
    <w:rsid w:val="002C1350"/>
    <w:rsid w:val="002C145D"/>
    <w:rsid w:val="002C1838"/>
    <w:rsid w:val="002C1999"/>
    <w:rsid w:val="002C1B17"/>
    <w:rsid w:val="002C203A"/>
    <w:rsid w:val="002C2AE9"/>
    <w:rsid w:val="002C2B29"/>
    <w:rsid w:val="002C2E61"/>
    <w:rsid w:val="002C2E8A"/>
    <w:rsid w:val="002C2FCD"/>
    <w:rsid w:val="002C340C"/>
    <w:rsid w:val="002C3AE4"/>
    <w:rsid w:val="002C3D19"/>
    <w:rsid w:val="002C3E89"/>
    <w:rsid w:val="002C42AA"/>
    <w:rsid w:val="002C42FD"/>
    <w:rsid w:val="002C4429"/>
    <w:rsid w:val="002C4AF6"/>
    <w:rsid w:val="002C4F2F"/>
    <w:rsid w:val="002C5533"/>
    <w:rsid w:val="002C5620"/>
    <w:rsid w:val="002C5A6B"/>
    <w:rsid w:val="002C5C3C"/>
    <w:rsid w:val="002C5E36"/>
    <w:rsid w:val="002C5E4C"/>
    <w:rsid w:val="002C61E0"/>
    <w:rsid w:val="002C640C"/>
    <w:rsid w:val="002C6D3C"/>
    <w:rsid w:val="002C728C"/>
    <w:rsid w:val="002C782F"/>
    <w:rsid w:val="002C7B03"/>
    <w:rsid w:val="002C7B0D"/>
    <w:rsid w:val="002C7EBB"/>
    <w:rsid w:val="002D001E"/>
    <w:rsid w:val="002D0115"/>
    <w:rsid w:val="002D0298"/>
    <w:rsid w:val="002D04DC"/>
    <w:rsid w:val="002D0657"/>
    <w:rsid w:val="002D0769"/>
    <w:rsid w:val="002D0820"/>
    <w:rsid w:val="002D09B3"/>
    <w:rsid w:val="002D0B40"/>
    <w:rsid w:val="002D0F85"/>
    <w:rsid w:val="002D1258"/>
    <w:rsid w:val="002D12B6"/>
    <w:rsid w:val="002D13B7"/>
    <w:rsid w:val="002D20EC"/>
    <w:rsid w:val="002D2A64"/>
    <w:rsid w:val="002D2B4E"/>
    <w:rsid w:val="002D32CF"/>
    <w:rsid w:val="002D3968"/>
    <w:rsid w:val="002D425A"/>
    <w:rsid w:val="002D4314"/>
    <w:rsid w:val="002D45E0"/>
    <w:rsid w:val="002D48F5"/>
    <w:rsid w:val="002D4A54"/>
    <w:rsid w:val="002D4A86"/>
    <w:rsid w:val="002D4BB0"/>
    <w:rsid w:val="002D4E37"/>
    <w:rsid w:val="002D52E0"/>
    <w:rsid w:val="002D5DEA"/>
    <w:rsid w:val="002D6127"/>
    <w:rsid w:val="002D61BE"/>
    <w:rsid w:val="002D61F0"/>
    <w:rsid w:val="002D62B9"/>
    <w:rsid w:val="002D6624"/>
    <w:rsid w:val="002D6AEB"/>
    <w:rsid w:val="002D7235"/>
    <w:rsid w:val="002D73C6"/>
    <w:rsid w:val="002D76E8"/>
    <w:rsid w:val="002D7F1B"/>
    <w:rsid w:val="002E014F"/>
    <w:rsid w:val="002E046E"/>
    <w:rsid w:val="002E0645"/>
    <w:rsid w:val="002E0E57"/>
    <w:rsid w:val="002E0E94"/>
    <w:rsid w:val="002E15A5"/>
    <w:rsid w:val="002E16BC"/>
    <w:rsid w:val="002E25D2"/>
    <w:rsid w:val="002E2738"/>
    <w:rsid w:val="002E2923"/>
    <w:rsid w:val="002E2A76"/>
    <w:rsid w:val="002E306D"/>
    <w:rsid w:val="002E3653"/>
    <w:rsid w:val="002E38B7"/>
    <w:rsid w:val="002E4301"/>
    <w:rsid w:val="002E4E33"/>
    <w:rsid w:val="002E565F"/>
    <w:rsid w:val="002E58E1"/>
    <w:rsid w:val="002E5BDD"/>
    <w:rsid w:val="002E5C56"/>
    <w:rsid w:val="002E5D86"/>
    <w:rsid w:val="002E5DD7"/>
    <w:rsid w:val="002E6809"/>
    <w:rsid w:val="002E6F00"/>
    <w:rsid w:val="002E793C"/>
    <w:rsid w:val="002F0045"/>
    <w:rsid w:val="002F00F0"/>
    <w:rsid w:val="002F025B"/>
    <w:rsid w:val="002F0684"/>
    <w:rsid w:val="002F09C0"/>
    <w:rsid w:val="002F0ADB"/>
    <w:rsid w:val="002F0E34"/>
    <w:rsid w:val="002F2AE0"/>
    <w:rsid w:val="002F31C4"/>
    <w:rsid w:val="002F322F"/>
    <w:rsid w:val="002F32E9"/>
    <w:rsid w:val="002F36B9"/>
    <w:rsid w:val="002F3809"/>
    <w:rsid w:val="002F3F16"/>
    <w:rsid w:val="002F413F"/>
    <w:rsid w:val="002F446A"/>
    <w:rsid w:val="002F44AD"/>
    <w:rsid w:val="002F4584"/>
    <w:rsid w:val="002F45D3"/>
    <w:rsid w:val="002F4934"/>
    <w:rsid w:val="002F4A52"/>
    <w:rsid w:val="002F4CF5"/>
    <w:rsid w:val="002F4E98"/>
    <w:rsid w:val="002F4FC5"/>
    <w:rsid w:val="002F51FF"/>
    <w:rsid w:val="002F5312"/>
    <w:rsid w:val="002F5422"/>
    <w:rsid w:val="002F5634"/>
    <w:rsid w:val="002F566C"/>
    <w:rsid w:val="002F5874"/>
    <w:rsid w:val="002F5881"/>
    <w:rsid w:val="002F5FDA"/>
    <w:rsid w:val="002F63ED"/>
    <w:rsid w:val="002F6865"/>
    <w:rsid w:val="002F6AC6"/>
    <w:rsid w:val="002F6BDA"/>
    <w:rsid w:val="002F73FB"/>
    <w:rsid w:val="002F778C"/>
    <w:rsid w:val="002F7919"/>
    <w:rsid w:val="002F7B6D"/>
    <w:rsid w:val="002F7D48"/>
    <w:rsid w:val="002F7EC5"/>
    <w:rsid w:val="00300085"/>
    <w:rsid w:val="0030027C"/>
    <w:rsid w:val="003003AD"/>
    <w:rsid w:val="00300833"/>
    <w:rsid w:val="00300E24"/>
    <w:rsid w:val="00300E5F"/>
    <w:rsid w:val="003011C0"/>
    <w:rsid w:val="00301686"/>
    <w:rsid w:val="00301DA6"/>
    <w:rsid w:val="00301EE4"/>
    <w:rsid w:val="00301F7A"/>
    <w:rsid w:val="003024DE"/>
    <w:rsid w:val="00302701"/>
    <w:rsid w:val="00302739"/>
    <w:rsid w:val="00302B48"/>
    <w:rsid w:val="00302EDE"/>
    <w:rsid w:val="00302FEF"/>
    <w:rsid w:val="0030318E"/>
    <w:rsid w:val="00303B1A"/>
    <w:rsid w:val="00304556"/>
    <w:rsid w:val="00304850"/>
    <w:rsid w:val="00304AC5"/>
    <w:rsid w:val="00304C9E"/>
    <w:rsid w:val="003065FB"/>
    <w:rsid w:val="00306ED2"/>
    <w:rsid w:val="00306F89"/>
    <w:rsid w:val="0030749E"/>
    <w:rsid w:val="00307B27"/>
    <w:rsid w:val="00307E05"/>
    <w:rsid w:val="00307F28"/>
    <w:rsid w:val="003101DC"/>
    <w:rsid w:val="0031049F"/>
    <w:rsid w:val="00310CC6"/>
    <w:rsid w:val="00310F30"/>
    <w:rsid w:val="00311308"/>
    <w:rsid w:val="00311642"/>
    <w:rsid w:val="00311761"/>
    <w:rsid w:val="00311941"/>
    <w:rsid w:val="00312709"/>
    <w:rsid w:val="00313765"/>
    <w:rsid w:val="003137A0"/>
    <w:rsid w:val="00313BC1"/>
    <w:rsid w:val="00313C4F"/>
    <w:rsid w:val="003141C2"/>
    <w:rsid w:val="00314CBB"/>
    <w:rsid w:val="00315185"/>
    <w:rsid w:val="0031599D"/>
    <w:rsid w:val="00316040"/>
    <w:rsid w:val="00316064"/>
    <w:rsid w:val="00316327"/>
    <w:rsid w:val="00316C58"/>
    <w:rsid w:val="00316DFF"/>
    <w:rsid w:val="00316EAE"/>
    <w:rsid w:val="00317050"/>
    <w:rsid w:val="00317625"/>
    <w:rsid w:val="0031767A"/>
    <w:rsid w:val="00317731"/>
    <w:rsid w:val="00317C5E"/>
    <w:rsid w:val="0032013F"/>
    <w:rsid w:val="0032018E"/>
    <w:rsid w:val="00320B1B"/>
    <w:rsid w:val="00320F1B"/>
    <w:rsid w:val="0032151E"/>
    <w:rsid w:val="0032172E"/>
    <w:rsid w:val="00321822"/>
    <w:rsid w:val="00321B02"/>
    <w:rsid w:val="00322BC3"/>
    <w:rsid w:val="00322C2B"/>
    <w:rsid w:val="00322DC7"/>
    <w:rsid w:val="00322E3B"/>
    <w:rsid w:val="003232E3"/>
    <w:rsid w:val="00323664"/>
    <w:rsid w:val="00323FAD"/>
    <w:rsid w:val="00324089"/>
    <w:rsid w:val="00324701"/>
    <w:rsid w:val="0032489D"/>
    <w:rsid w:val="003249F8"/>
    <w:rsid w:val="00324B92"/>
    <w:rsid w:val="0032556B"/>
    <w:rsid w:val="00325C62"/>
    <w:rsid w:val="0032651E"/>
    <w:rsid w:val="003267A6"/>
    <w:rsid w:val="003271E3"/>
    <w:rsid w:val="003272D0"/>
    <w:rsid w:val="003272F3"/>
    <w:rsid w:val="003273DE"/>
    <w:rsid w:val="003278C7"/>
    <w:rsid w:val="0032793B"/>
    <w:rsid w:val="00327AEA"/>
    <w:rsid w:val="00327D99"/>
    <w:rsid w:val="00327FA5"/>
    <w:rsid w:val="003308C4"/>
    <w:rsid w:val="00330C08"/>
    <w:rsid w:val="00330C30"/>
    <w:rsid w:val="00330DE8"/>
    <w:rsid w:val="00331A58"/>
    <w:rsid w:val="00332052"/>
    <w:rsid w:val="00332123"/>
    <w:rsid w:val="003321C3"/>
    <w:rsid w:val="00332962"/>
    <w:rsid w:val="00332E2D"/>
    <w:rsid w:val="00333E07"/>
    <w:rsid w:val="0033418F"/>
    <w:rsid w:val="00334E18"/>
    <w:rsid w:val="00335250"/>
    <w:rsid w:val="003353E7"/>
    <w:rsid w:val="00335670"/>
    <w:rsid w:val="0033572D"/>
    <w:rsid w:val="0033592C"/>
    <w:rsid w:val="00335E2A"/>
    <w:rsid w:val="00336780"/>
    <w:rsid w:val="003367C5"/>
    <w:rsid w:val="00336B11"/>
    <w:rsid w:val="00336BD0"/>
    <w:rsid w:val="00336DAD"/>
    <w:rsid w:val="00336DB3"/>
    <w:rsid w:val="00337065"/>
    <w:rsid w:val="00337243"/>
    <w:rsid w:val="003373C6"/>
    <w:rsid w:val="00337B29"/>
    <w:rsid w:val="00337C71"/>
    <w:rsid w:val="003406B1"/>
    <w:rsid w:val="00340CC6"/>
    <w:rsid w:val="00340E58"/>
    <w:rsid w:val="00341087"/>
    <w:rsid w:val="00341706"/>
    <w:rsid w:val="00341CFA"/>
    <w:rsid w:val="0034246D"/>
    <w:rsid w:val="0034305B"/>
    <w:rsid w:val="00343C24"/>
    <w:rsid w:val="00343FA6"/>
    <w:rsid w:val="00344725"/>
    <w:rsid w:val="00344901"/>
    <w:rsid w:val="00344B01"/>
    <w:rsid w:val="0034511B"/>
    <w:rsid w:val="003453BF"/>
    <w:rsid w:val="0034745C"/>
    <w:rsid w:val="003474CD"/>
    <w:rsid w:val="00347693"/>
    <w:rsid w:val="003477C7"/>
    <w:rsid w:val="003479B6"/>
    <w:rsid w:val="0035025F"/>
    <w:rsid w:val="0035041A"/>
    <w:rsid w:val="003505AD"/>
    <w:rsid w:val="00350631"/>
    <w:rsid w:val="00350EE7"/>
    <w:rsid w:val="00350F29"/>
    <w:rsid w:val="00351439"/>
    <w:rsid w:val="0035180B"/>
    <w:rsid w:val="003519F3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6D"/>
    <w:rsid w:val="003539B2"/>
    <w:rsid w:val="0035414B"/>
    <w:rsid w:val="003549F1"/>
    <w:rsid w:val="00354FE6"/>
    <w:rsid w:val="003552C6"/>
    <w:rsid w:val="0035587F"/>
    <w:rsid w:val="003558FD"/>
    <w:rsid w:val="00355A83"/>
    <w:rsid w:val="00355AB3"/>
    <w:rsid w:val="003560BC"/>
    <w:rsid w:val="0035614F"/>
    <w:rsid w:val="003562D7"/>
    <w:rsid w:val="00356353"/>
    <w:rsid w:val="003567C9"/>
    <w:rsid w:val="00356CEC"/>
    <w:rsid w:val="003572DE"/>
    <w:rsid w:val="00357659"/>
    <w:rsid w:val="00357712"/>
    <w:rsid w:val="00357CAE"/>
    <w:rsid w:val="00357CE9"/>
    <w:rsid w:val="003604DB"/>
    <w:rsid w:val="00360971"/>
    <w:rsid w:val="0036099B"/>
    <w:rsid w:val="003611C0"/>
    <w:rsid w:val="003617B5"/>
    <w:rsid w:val="0036185C"/>
    <w:rsid w:val="00361B1A"/>
    <w:rsid w:val="0036227D"/>
    <w:rsid w:val="0036262C"/>
    <w:rsid w:val="00362C19"/>
    <w:rsid w:val="00362C5A"/>
    <w:rsid w:val="003635B6"/>
    <w:rsid w:val="00363F50"/>
    <w:rsid w:val="00363FC9"/>
    <w:rsid w:val="00365023"/>
    <w:rsid w:val="00365644"/>
    <w:rsid w:val="00365885"/>
    <w:rsid w:val="0036590C"/>
    <w:rsid w:val="003665C5"/>
    <w:rsid w:val="00366B3A"/>
    <w:rsid w:val="00370285"/>
    <w:rsid w:val="00370314"/>
    <w:rsid w:val="003704EE"/>
    <w:rsid w:val="00370880"/>
    <w:rsid w:val="00370B85"/>
    <w:rsid w:val="00370EFD"/>
    <w:rsid w:val="00371137"/>
    <w:rsid w:val="003711C5"/>
    <w:rsid w:val="003719F5"/>
    <w:rsid w:val="00372019"/>
    <w:rsid w:val="00372029"/>
    <w:rsid w:val="003724A1"/>
    <w:rsid w:val="00372A6B"/>
    <w:rsid w:val="00372C12"/>
    <w:rsid w:val="00372CD9"/>
    <w:rsid w:val="00373B3C"/>
    <w:rsid w:val="00373E10"/>
    <w:rsid w:val="00373F2C"/>
    <w:rsid w:val="0037406C"/>
    <w:rsid w:val="003741D2"/>
    <w:rsid w:val="003744CB"/>
    <w:rsid w:val="0037450B"/>
    <w:rsid w:val="00374804"/>
    <w:rsid w:val="003748F9"/>
    <w:rsid w:val="00374C80"/>
    <w:rsid w:val="00374F06"/>
    <w:rsid w:val="00375222"/>
    <w:rsid w:val="003754F9"/>
    <w:rsid w:val="00375F84"/>
    <w:rsid w:val="00375F85"/>
    <w:rsid w:val="00375FFC"/>
    <w:rsid w:val="003764FA"/>
    <w:rsid w:val="003766E9"/>
    <w:rsid w:val="00376838"/>
    <w:rsid w:val="00376B5E"/>
    <w:rsid w:val="00376E0C"/>
    <w:rsid w:val="0037709A"/>
    <w:rsid w:val="00377146"/>
    <w:rsid w:val="003771CA"/>
    <w:rsid w:val="00377397"/>
    <w:rsid w:val="0037757C"/>
    <w:rsid w:val="003775BD"/>
    <w:rsid w:val="0038031B"/>
    <w:rsid w:val="00380543"/>
    <w:rsid w:val="00380602"/>
    <w:rsid w:val="0038065D"/>
    <w:rsid w:val="00380892"/>
    <w:rsid w:val="00380BBD"/>
    <w:rsid w:val="003812D0"/>
    <w:rsid w:val="003821E7"/>
    <w:rsid w:val="00382903"/>
    <w:rsid w:val="00383843"/>
    <w:rsid w:val="00383D4B"/>
    <w:rsid w:val="00383DDB"/>
    <w:rsid w:val="003842A8"/>
    <w:rsid w:val="00384747"/>
    <w:rsid w:val="003848D9"/>
    <w:rsid w:val="00384BC0"/>
    <w:rsid w:val="003852CC"/>
    <w:rsid w:val="00385A70"/>
    <w:rsid w:val="00385BD7"/>
    <w:rsid w:val="00386688"/>
    <w:rsid w:val="00386A15"/>
    <w:rsid w:val="00386B71"/>
    <w:rsid w:val="0038702D"/>
    <w:rsid w:val="003870BC"/>
    <w:rsid w:val="0038732E"/>
    <w:rsid w:val="003875A7"/>
    <w:rsid w:val="00387675"/>
    <w:rsid w:val="00387771"/>
    <w:rsid w:val="0038780F"/>
    <w:rsid w:val="00387866"/>
    <w:rsid w:val="00387B2B"/>
    <w:rsid w:val="00387D92"/>
    <w:rsid w:val="00390449"/>
    <w:rsid w:val="003904B1"/>
    <w:rsid w:val="003907D2"/>
    <w:rsid w:val="00390C56"/>
    <w:rsid w:val="0039117D"/>
    <w:rsid w:val="0039122C"/>
    <w:rsid w:val="0039124D"/>
    <w:rsid w:val="00391354"/>
    <w:rsid w:val="003918B5"/>
    <w:rsid w:val="00391A92"/>
    <w:rsid w:val="00391C99"/>
    <w:rsid w:val="003926BE"/>
    <w:rsid w:val="0039284E"/>
    <w:rsid w:val="003929BE"/>
    <w:rsid w:val="00392A0C"/>
    <w:rsid w:val="00392A1F"/>
    <w:rsid w:val="00392DB8"/>
    <w:rsid w:val="00392E34"/>
    <w:rsid w:val="00393A68"/>
    <w:rsid w:val="00393B78"/>
    <w:rsid w:val="00394389"/>
    <w:rsid w:val="003946B1"/>
    <w:rsid w:val="00394775"/>
    <w:rsid w:val="00394948"/>
    <w:rsid w:val="00394B44"/>
    <w:rsid w:val="00394D51"/>
    <w:rsid w:val="00394D6C"/>
    <w:rsid w:val="00394DDB"/>
    <w:rsid w:val="0039502C"/>
    <w:rsid w:val="0039511F"/>
    <w:rsid w:val="00395125"/>
    <w:rsid w:val="003956FE"/>
    <w:rsid w:val="003958F1"/>
    <w:rsid w:val="0039598F"/>
    <w:rsid w:val="00395A1A"/>
    <w:rsid w:val="0039610F"/>
    <w:rsid w:val="003961A7"/>
    <w:rsid w:val="003962EC"/>
    <w:rsid w:val="003965AE"/>
    <w:rsid w:val="0039665F"/>
    <w:rsid w:val="00396B20"/>
    <w:rsid w:val="00396BBB"/>
    <w:rsid w:val="00397292"/>
    <w:rsid w:val="003976DD"/>
    <w:rsid w:val="003978B8"/>
    <w:rsid w:val="00397AD4"/>
    <w:rsid w:val="00397C89"/>
    <w:rsid w:val="003A029A"/>
    <w:rsid w:val="003A0311"/>
    <w:rsid w:val="003A0736"/>
    <w:rsid w:val="003A09D3"/>
    <w:rsid w:val="003A0CD4"/>
    <w:rsid w:val="003A0EB2"/>
    <w:rsid w:val="003A1009"/>
    <w:rsid w:val="003A1135"/>
    <w:rsid w:val="003A1341"/>
    <w:rsid w:val="003A17BA"/>
    <w:rsid w:val="003A19E0"/>
    <w:rsid w:val="003A1B5C"/>
    <w:rsid w:val="003A1DD5"/>
    <w:rsid w:val="003A2019"/>
    <w:rsid w:val="003A2D39"/>
    <w:rsid w:val="003A2FE7"/>
    <w:rsid w:val="003A349E"/>
    <w:rsid w:val="003A38AC"/>
    <w:rsid w:val="003A3FB0"/>
    <w:rsid w:val="003A42BB"/>
    <w:rsid w:val="003A44AA"/>
    <w:rsid w:val="003A45FB"/>
    <w:rsid w:val="003A48FC"/>
    <w:rsid w:val="003A49C8"/>
    <w:rsid w:val="003A4E82"/>
    <w:rsid w:val="003A523B"/>
    <w:rsid w:val="003A5865"/>
    <w:rsid w:val="003A590E"/>
    <w:rsid w:val="003A632A"/>
    <w:rsid w:val="003A6330"/>
    <w:rsid w:val="003A6619"/>
    <w:rsid w:val="003A6CC0"/>
    <w:rsid w:val="003A71E1"/>
    <w:rsid w:val="003A7360"/>
    <w:rsid w:val="003A76A9"/>
    <w:rsid w:val="003A7747"/>
    <w:rsid w:val="003A7EAF"/>
    <w:rsid w:val="003B0299"/>
    <w:rsid w:val="003B0B4D"/>
    <w:rsid w:val="003B13D5"/>
    <w:rsid w:val="003B13D7"/>
    <w:rsid w:val="003B248F"/>
    <w:rsid w:val="003B2628"/>
    <w:rsid w:val="003B2B50"/>
    <w:rsid w:val="003B2B79"/>
    <w:rsid w:val="003B2C70"/>
    <w:rsid w:val="003B3171"/>
    <w:rsid w:val="003B3284"/>
    <w:rsid w:val="003B3E56"/>
    <w:rsid w:val="003B4039"/>
    <w:rsid w:val="003B439B"/>
    <w:rsid w:val="003B4482"/>
    <w:rsid w:val="003B495C"/>
    <w:rsid w:val="003B4B90"/>
    <w:rsid w:val="003B4D9B"/>
    <w:rsid w:val="003B4E9C"/>
    <w:rsid w:val="003B570F"/>
    <w:rsid w:val="003B5B57"/>
    <w:rsid w:val="003B5B7E"/>
    <w:rsid w:val="003B5BCB"/>
    <w:rsid w:val="003B5E30"/>
    <w:rsid w:val="003B6E34"/>
    <w:rsid w:val="003B6FCB"/>
    <w:rsid w:val="003B7020"/>
    <w:rsid w:val="003B7294"/>
    <w:rsid w:val="003B76FE"/>
    <w:rsid w:val="003B7C83"/>
    <w:rsid w:val="003C009A"/>
    <w:rsid w:val="003C07D7"/>
    <w:rsid w:val="003C0985"/>
    <w:rsid w:val="003C1014"/>
    <w:rsid w:val="003C10B8"/>
    <w:rsid w:val="003C2C9D"/>
    <w:rsid w:val="003C3B73"/>
    <w:rsid w:val="003C3D6E"/>
    <w:rsid w:val="003C3F8B"/>
    <w:rsid w:val="003C4213"/>
    <w:rsid w:val="003C4250"/>
    <w:rsid w:val="003C44DB"/>
    <w:rsid w:val="003C4F25"/>
    <w:rsid w:val="003C64CD"/>
    <w:rsid w:val="003C6580"/>
    <w:rsid w:val="003C67CF"/>
    <w:rsid w:val="003C6B0B"/>
    <w:rsid w:val="003C6CCB"/>
    <w:rsid w:val="003C6DA9"/>
    <w:rsid w:val="003C7855"/>
    <w:rsid w:val="003D0240"/>
    <w:rsid w:val="003D06A7"/>
    <w:rsid w:val="003D0868"/>
    <w:rsid w:val="003D09DA"/>
    <w:rsid w:val="003D0D75"/>
    <w:rsid w:val="003D1F11"/>
    <w:rsid w:val="003D22AC"/>
    <w:rsid w:val="003D2339"/>
    <w:rsid w:val="003D26AA"/>
    <w:rsid w:val="003D2AF5"/>
    <w:rsid w:val="003D2E43"/>
    <w:rsid w:val="003D33A2"/>
    <w:rsid w:val="003D355E"/>
    <w:rsid w:val="003D3AD8"/>
    <w:rsid w:val="003D3C57"/>
    <w:rsid w:val="003D3EE3"/>
    <w:rsid w:val="003D4350"/>
    <w:rsid w:val="003D4409"/>
    <w:rsid w:val="003D4977"/>
    <w:rsid w:val="003D50B4"/>
    <w:rsid w:val="003D519A"/>
    <w:rsid w:val="003D5393"/>
    <w:rsid w:val="003D5717"/>
    <w:rsid w:val="003D5878"/>
    <w:rsid w:val="003D59FE"/>
    <w:rsid w:val="003D5F4D"/>
    <w:rsid w:val="003D63BA"/>
    <w:rsid w:val="003D680E"/>
    <w:rsid w:val="003D69ED"/>
    <w:rsid w:val="003D6B43"/>
    <w:rsid w:val="003D6D6B"/>
    <w:rsid w:val="003D70FE"/>
    <w:rsid w:val="003D740C"/>
    <w:rsid w:val="003D79E8"/>
    <w:rsid w:val="003D7ECA"/>
    <w:rsid w:val="003E089F"/>
    <w:rsid w:val="003E0974"/>
    <w:rsid w:val="003E0ADB"/>
    <w:rsid w:val="003E0CE4"/>
    <w:rsid w:val="003E16FD"/>
    <w:rsid w:val="003E1868"/>
    <w:rsid w:val="003E1B00"/>
    <w:rsid w:val="003E1CF4"/>
    <w:rsid w:val="003E23A4"/>
    <w:rsid w:val="003E27B0"/>
    <w:rsid w:val="003E2BF4"/>
    <w:rsid w:val="003E300E"/>
    <w:rsid w:val="003E3015"/>
    <w:rsid w:val="003E3524"/>
    <w:rsid w:val="003E37AD"/>
    <w:rsid w:val="003E37FC"/>
    <w:rsid w:val="003E3944"/>
    <w:rsid w:val="003E3B07"/>
    <w:rsid w:val="003E3C5B"/>
    <w:rsid w:val="003E3CA6"/>
    <w:rsid w:val="003E40C9"/>
    <w:rsid w:val="003E416F"/>
    <w:rsid w:val="003E44DC"/>
    <w:rsid w:val="003E4CDB"/>
    <w:rsid w:val="003E5537"/>
    <w:rsid w:val="003E5A1C"/>
    <w:rsid w:val="003E5CCE"/>
    <w:rsid w:val="003E6289"/>
    <w:rsid w:val="003E6592"/>
    <w:rsid w:val="003E679D"/>
    <w:rsid w:val="003E6A3C"/>
    <w:rsid w:val="003E700A"/>
    <w:rsid w:val="003E7313"/>
    <w:rsid w:val="003E73BC"/>
    <w:rsid w:val="003E76BB"/>
    <w:rsid w:val="003E7706"/>
    <w:rsid w:val="003E7C5E"/>
    <w:rsid w:val="003E7D66"/>
    <w:rsid w:val="003F0077"/>
    <w:rsid w:val="003F0656"/>
    <w:rsid w:val="003F073C"/>
    <w:rsid w:val="003F0905"/>
    <w:rsid w:val="003F13D9"/>
    <w:rsid w:val="003F148D"/>
    <w:rsid w:val="003F16CD"/>
    <w:rsid w:val="003F1B6D"/>
    <w:rsid w:val="003F1C93"/>
    <w:rsid w:val="003F1E48"/>
    <w:rsid w:val="003F20B0"/>
    <w:rsid w:val="003F20E2"/>
    <w:rsid w:val="003F2244"/>
    <w:rsid w:val="003F23A7"/>
    <w:rsid w:val="003F2564"/>
    <w:rsid w:val="003F2624"/>
    <w:rsid w:val="003F2711"/>
    <w:rsid w:val="003F2A56"/>
    <w:rsid w:val="003F2A8D"/>
    <w:rsid w:val="003F348A"/>
    <w:rsid w:val="003F3F96"/>
    <w:rsid w:val="003F45F1"/>
    <w:rsid w:val="003F4824"/>
    <w:rsid w:val="003F4933"/>
    <w:rsid w:val="003F4977"/>
    <w:rsid w:val="003F4A21"/>
    <w:rsid w:val="003F4BC7"/>
    <w:rsid w:val="003F4E1C"/>
    <w:rsid w:val="003F536B"/>
    <w:rsid w:val="003F55EB"/>
    <w:rsid w:val="003F560A"/>
    <w:rsid w:val="003F586D"/>
    <w:rsid w:val="003F5DBB"/>
    <w:rsid w:val="003F62B4"/>
    <w:rsid w:val="003F682D"/>
    <w:rsid w:val="003F6853"/>
    <w:rsid w:val="003F6930"/>
    <w:rsid w:val="003F697D"/>
    <w:rsid w:val="003F6A55"/>
    <w:rsid w:val="003F73A0"/>
    <w:rsid w:val="003F75DD"/>
    <w:rsid w:val="003F7908"/>
    <w:rsid w:val="003F7A7C"/>
    <w:rsid w:val="003F7DFF"/>
    <w:rsid w:val="004000BE"/>
    <w:rsid w:val="0040015E"/>
    <w:rsid w:val="00400427"/>
    <w:rsid w:val="00400448"/>
    <w:rsid w:val="004004A6"/>
    <w:rsid w:val="00400615"/>
    <w:rsid w:val="00400C8C"/>
    <w:rsid w:val="00400D86"/>
    <w:rsid w:val="004010EF"/>
    <w:rsid w:val="0040160C"/>
    <w:rsid w:val="004017C6"/>
    <w:rsid w:val="00401E48"/>
    <w:rsid w:val="004021B5"/>
    <w:rsid w:val="004024AB"/>
    <w:rsid w:val="00402DC4"/>
    <w:rsid w:val="00402F2C"/>
    <w:rsid w:val="0040303D"/>
    <w:rsid w:val="0040379F"/>
    <w:rsid w:val="00403805"/>
    <w:rsid w:val="00403CE4"/>
    <w:rsid w:val="00403F25"/>
    <w:rsid w:val="00404011"/>
    <w:rsid w:val="00404038"/>
    <w:rsid w:val="004043DE"/>
    <w:rsid w:val="00404566"/>
    <w:rsid w:val="0040460F"/>
    <w:rsid w:val="0040495B"/>
    <w:rsid w:val="00404D4D"/>
    <w:rsid w:val="00405898"/>
    <w:rsid w:val="00405A9F"/>
    <w:rsid w:val="00405BA5"/>
    <w:rsid w:val="00405D95"/>
    <w:rsid w:val="00405F90"/>
    <w:rsid w:val="00406108"/>
    <w:rsid w:val="00406412"/>
    <w:rsid w:val="00406D4A"/>
    <w:rsid w:val="00406F4B"/>
    <w:rsid w:val="00406FBD"/>
    <w:rsid w:val="004073B0"/>
    <w:rsid w:val="00407612"/>
    <w:rsid w:val="00407FA1"/>
    <w:rsid w:val="0041029D"/>
    <w:rsid w:val="004102A7"/>
    <w:rsid w:val="00411074"/>
    <w:rsid w:val="004111F6"/>
    <w:rsid w:val="00411230"/>
    <w:rsid w:val="004112A6"/>
    <w:rsid w:val="00411472"/>
    <w:rsid w:val="004116C3"/>
    <w:rsid w:val="0041173D"/>
    <w:rsid w:val="004118C9"/>
    <w:rsid w:val="00411931"/>
    <w:rsid w:val="0041249C"/>
    <w:rsid w:val="00412697"/>
    <w:rsid w:val="00412F60"/>
    <w:rsid w:val="00413369"/>
    <w:rsid w:val="004145AE"/>
    <w:rsid w:val="004147F4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3A5"/>
    <w:rsid w:val="00416A66"/>
    <w:rsid w:val="00416F3B"/>
    <w:rsid w:val="0041743D"/>
    <w:rsid w:val="004174FC"/>
    <w:rsid w:val="0041759F"/>
    <w:rsid w:val="00417678"/>
    <w:rsid w:val="00417841"/>
    <w:rsid w:val="00417D10"/>
    <w:rsid w:val="00420126"/>
    <w:rsid w:val="00420249"/>
    <w:rsid w:val="004203CF"/>
    <w:rsid w:val="00420755"/>
    <w:rsid w:val="00420CB7"/>
    <w:rsid w:val="00421080"/>
    <w:rsid w:val="004213C2"/>
    <w:rsid w:val="004213E8"/>
    <w:rsid w:val="0042156E"/>
    <w:rsid w:val="004217B6"/>
    <w:rsid w:val="004222BF"/>
    <w:rsid w:val="00422A01"/>
    <w:rsid w:val="00422AEF"/>
    <w:rsid w:val="00422D62"/>
    <w:rsid w:val="00422DB5"/>
    <w:rsid w:val="004231E3"/>
    <w:rsid w:val="004232D4"/>
    <w:rsid w:val="00423326"/>
    <w:rsid w:val="004237A0"/>
    <w:rsid w:val="004241DA"/>
    <w:rsid w:val="00424844"/>
    <w:rsid w:val="004250F3"/>
    <w:rsid w:val="004251F8"/>
    <w:rsid w:val="004253B1"/>
    <w:rsid w:val="00425C97"/>
    <w:rsid w:val="00425FFD"/>
    <w:rsid w:val="004261E0"/>
    <w:rsid w:val="004262F8"/>
    <w:rsid w:val="00426434"/>
    <w:rsid w:val="00426442"/>
    <w:rsid w:val="0042654A"/>
    <w:rsid w:val="004269A0"/>
    <w:rsid w:val="00426A02"/>
    <w:rsid w:val="00426A93"/>
    <w:rsid w:val="00426D1A"/>
    <w:rsid w:val="00426DFA"/>
    <w:rsid w:val="004272ED"/>
    <w:rsid w:val="00427413"/>
    <w:rsid w:val="004276E3"/>
    <w:rsid w:val="00427B9D"/>
    <w:rsid w:val="00427BEA"/>
    <w:rsid w:val="00427BFB"/>
    <w:rsid w:val="00427E67"/>
    <w:rsid w:val="00430178"/>
    <w:rsid w:val="0043042C"/>
    <w:rsid w:val="00430495"/>
    <w:rsid w:val="0043063B"/>
    <w:rsid w:val="00430733"/>
    <w:rsid w:val="0043075B"/>
    <w:rsid w:val="00430E68"/>
    <w:rsid w:val="00431149"/>
    <w:rsid w:val="0043189C"/>
    <w:rsid w:val="004318FF"/>
    <w:rsid w:val="00431CB1"/>
    <w:rsid w:val="00431DB5"/>
    <w:rsid w:val="0043270B"/>
    <w:rsid w:val="00432780"/>
    <w:rsid w:val="00432A33"/>
    <w:rsid w:val="00432F8F"/>
    <w:rsid w:val="00432F9E"/>
    <w:rsid w:val="00432FB7"/>
    <w:rsid w:val="00433106"/>
    <w:rsid w:val="0043323E"/>
    <w:rsid w:val="0043359F"/>
    <w:rsid w:val="00433D8A"/>
    <w:rsid w:val="00434066"/>
    <w:rsid w:val="00434754"/>
    <w:rsid w:val="0043480E"/>
    <w:rsid w:val="00434C24"/>
    <w:rsid w:val="00434D46"/>
    <w:rsid w:val="00435248"/>
    <w:rsid w:val="0043542F"/>
    <w:rsid w:val="004355EB"/>
    <w:rsid w:val="00435602"/>
    <w:rsid w:val="0043568E"/>
    <w:rsid w:val="004356FA"/>
    <w:rsid w:val="004358F4"/>
    <w:rsid w:val="00435CCF"/>
    <w:rsid w:val="00436696"/>
    <w:rsid w:val="00436A3B"/>
    <w:rsid w:val="00436D7C"/>
    <w:rsid w:val="004371AB"/>
    <w:rsid w:val="00437895"/>
    <w:rsid w:val="00437E77"/>
    <w:rsid w:val="004402A7"/>
    <w:rsid w:val="0044035D"/>
    <w:rsid w:val="00440850"/>
    <w:rsid w:val="00440EA0"/>
    <w:rsid w:val="00440EA5"/>
    <w:rsid w:val="0044142F"/>
    <w:rsid w:val="00441E4E"/>
    <w:rsid w:val="004425C2"/>
    <w:rsid w:val="004426FE"/>
    <w:rsid w:val="00442824"/>
    <w:rsid w:val="00442CCA"/>
    <w:rsid w:val="00442FFB"/>
    <w:rsid w:val="004430FD"/>
    <w:rsid w:val="00443586"/>
    <w:rsid w:val="004435C9"/>
    <w:rsid w:val="004435E2"/>
    <w:rsid w:val="004439AB"/>
    <w:rsid w:val="00443A73"/>
    <w:rsid w:val="00443B23"/>
    <w:rsid w:val="00443BC9"/>
    <w:rsid w:val="004442A7"/>
    <w:rsid w:val="00444901"/>
    <w:rsid w:val="00444934"/>
    <w:rsid w:val="00444F5E"/>
    <w:rsid w:val="00445513"/>
    <w:rsid w:val="00445625"/>
    <w:rsid w:val="00445907"/>
    <w:rsid w:val="00445CFF"/>
    <w:rsid w:val="004462AF"/>
    <w:rsid w:val="00446424"/>
    <w:rsid w:val="0044662A"/>
    <w:rsid w:val="004478FA"/>
    <w:rsid w:val="004503F9"/>
    <w:rsid w:val="00450778"/>
    <w:rsid w:val="00450D3B"/>
    <w:rsid w:val="004511C7"/>
    <w:rsid w:val="0045169D"/>
    <w:rsid w:val="004518D5"/>
    <w:rsid w:val="00451B06"/>
    <w:rsid w:val="00451BEB"/>
    <w:rsid w:val="004520FE"/>
    <w:rsid w:val="004527C0"/>
    <w:rsid w:val="00452DC4"/>
    <w:rsid w:val="00453871"/>
    <w:rsid w:val="00453BB4"/>
    <w:rsid w:val="00453DEF"/>
    <w:rsid w:val="004540AC"/>
    <w:rsid w:val="004543E4"/>
    <w:rsid w:val="004548E5"/>
    <w:rsid w:val="0045495C"/>
    <w:rsid w:val="00454ACD"/>
    <w:rsid w:val="00454D3E"/>
    <w:rsid w:val="00454F08"/>
    <w:rsid w:val="00454F85"/>
    <w:rsid w:val="004550E8"/>
    <w:rsid w:val="00455105"/>
    <w:rsid w:val="00455574"/>
    <w:rsid w:val="00455967"/>
    <w:rsid w:val="00455E20"/>
    <w:rsid w:val="00456114"/>
    <w:rsid w:val="0045623E"/>
    <w:rsid w:val="00456971"/>
    <w:rsid w:val="00456AC7"/>
    <w:rsid w:val="0045742D"/>
    <w:rsid w:val="00457607"/>
    <w:rsid w:val="00457646"/>
    <w:rsid w:val="00457C5E"/>
    <w:rsid w:val="0046026D"/>
    <w:rsid w:val="0046027A"/>
    <w:rsid w:val="004605CC"/>
    <w:rsid w:val="0046072D"/>
    <w:rsid w:val="00460921"/>
    <w:rsid w:val="00460958"/>
    <w:rsid w:val="0046110A"/>
    <w:rsid w:val="004612C8"/>
    <w:rsid w:val="0046136B"/>
    <w:rsid w:val="004614A1"/>
    <w:rsid w:val="0046164D"/>
    <w:rsid w:val="004616E5"/>
    <w:rsid w:val="004616FF"/>
    <w:rsid w:val="0046187A"/>
    <w:rsid w:val="0046194F"/>
    <w:rsid w:val="00461C00"/>
    <w:rsid w:val="004622A1"/>
    <w:rsid w:val="004622D0"/>
    <w:rsid w:val="00462420"/>
    <w:rsid w:val="0046260A"/>
    <w:rsid w:val="00462B09"/>
    <w:rsid w:val="00462B31"/>
    <w:rsid w:val="00462D8C"/>
    <w:rsid w:val="00463337"/>
    <w:rsid w:val="00463448"/>
    <w:rsid w:val="004636FA"/>
    <w:rsid w:val="00463D95"/>
    <w:rsid w:val="0046400B"/>
    <w:rsid w:val="004641A0"/>
    <w:rsid w:val="0046434B"/>
    <w:rsid w:val="00464A82"/>
    <w:rsid w:val="00464EE0"/>
    <w:rsid w:val="00465180"/>
    <w:rsid w:val="00465235"/>
    <w:rsid w:val="00465467"/>
    <w:rsid w:val="00465573"/>
    <w:rsid w:val="00465EB3"/>
    <w:rsid w:val="004667D3"/>
    <w:rsid w:val="00466A42"/>
    <w:rsid w:val="00466BCE"/>
    <w:rsid w:val="0047041E"/>
    <w:rsid w:val="00470628"/>
    <w:rsid w:val="00470750"/>
    <w:rsid w:val="00470893"/>
    <w:rsid w:val="00470BD0"/>
    <w:rsid w:val="0047160E"/>
    <w:rsid w:val="0047166D"/>
    <w:rsid w:val="0047182F"/>
    <w:rsid w:val="00471856"/>
    <w:rsid w:val="00471DB0"/>
    <w:rsid w:val="00471DE1"/>
    <w:rsid w:val="00471E2F"/>
    <w:rsid w:val="00471FAB"/>
    <w:rsid w:val="00472158"/>
    <w:rsid w:val="0047253B"/>
    <w:rsid w:val="004726F4"/>
    <w:rsid w:val="00472ACB"/>
    <w:rsid w:val="00472CA4"/>
    <w:rsid w:val="00472E1C"/>
    <w:rsid w:val="004735E8"/>
    <w:rsid w:val="004737D3"/>
    <w:rsid w:val="00473F5F"/>
    <w:rsid w:val="0047410D"/>
    <w:rsid w:val="0047475B"/>
    <w:rsid w:val="00475155"/>
    <w:rsid w:val="00475260"/>
    <w:rsid w:val="0047539C"/>
    <w:rsid w:val="004753D8"/>
    <w:rsid w:val="004753DB"/>
    <w:rsid w:val="0047548B"/>
    <w:rsid w:val="004755D5"/>
    <w:rsid w:val="004755ED"/>
    <w:rsid w:val="00475674"/>
    <w:rsid w:val="00475BC8"/>
    <w:rsid w:val="00475D13"/>
    <w:rsid w:val="00475E50"/>
    <w:rsid w:val="00475E54"/>
    <w:rsid w:val="00475F1C"/>
    <w:rsid w:val="00475F90"/>
    <w:rsid w:val="00476549"/>
    <w:rsid w:val="004769B3"/>
    <w:rsid w:val="00476D14"/>
    <w:rsid w:val="00476D8B"/>
    <w:rsid w:val="00476E98"/>
    <w:rsid w:val="00476EAE"/>
    <w:rsid w:val="004770D2"/>
    <w:rsid w:val="004774C5"/>
    <w:rsid w:val="004775ED"/>
    <w:rsid w:val="004778C0"/>
    <w:rsid w:val="00477B60"/>
    <w:rsid w:val="00480B03"/>
    <w:rsid w:val="00480C70"/>
    <w:rsid w:val="00480CC5"/>
    <w:rsid w:val="00481022"/>
    <w:rsid w:val="004810EC"/>
    <w:rsid w:val="0048129B"/>
    <w:rsid w:val="00481607"/>
    <w:rsid w:val="00481611"/>
    <w:rsid w:val="004818FF"/>
    <w:rsid w:val="00481F9B"/>
    <w:rsid w:val="00482120"/>
    <w:rsid w:val="0048215F"/>
    <w:rsid w:val="00482175"/>
    <w:rsid w:val="00482389"/>
    <w:rsid w:val="00482943"/>
    <w:rsid w:val="00482A6C"/>
    <w:rsid w:val="00482ADC"/>
    <w:rsid w:val="00482C93"/>
    <w:rsid w:val="00482F79"/>
    <w:rsid w:val="00483D11"/>
    <w:rsid w:val="00483D20"/>
    <w:rsid w:val="0048406D"/>
    <w:rsid w:val="00484C46"/>
    <w:rsid w:val="00484DC1"/>
    <w:rsid w:val="0048542B"/>
    <w:rsid w:val="00485509"/>
    <w:rsid w:val="004856EF"/>
    <w:rsid w:val="00485893"/>
    <w:rsid w:val="0048598C"/>
    <w:rsid w:val="00485998"/>
    <w:rsid w:val="00485A0B"/>
    <w:rsid w:val="00485E8A"/>
    <w:rsid w:val="004862DE"/>
    <w:rsid w:val="004864FB"/>
    <w:rsid w:val="0048670D"/>
    <w:rsid w:val="00486814"/>
    <w:rsid w:val="004869B5"/>
    <w:rsid w:val="00487866"/>
    <w:rsid w:val="00487F28"/>
    <w:rsid w:val="00490185"/>
    <w:rsid w:val="00490532"/>
    <w:rsid w:val="00490649"/>
    <w:rsid w:val="0049093B"/>
    <w:rsid w:val="00490E94"/>
    <w:rsid w:val="00490EE3"/>
    <w:rsid w:val="00491294"/>
    <w:rsid w:val="0049143D"/>
    <w:rsid w:val="004917C1"/>
    <w:rsid w:val="004918A0"/>
    <w:rsid w:val="004924E5"/>
    <w:rsid w:val="00492597"/>
    <w:rsid w:val="00492619"/>
    <w:rsid w:val="004927F3"/>
    <w:rsid w:val="0049349F"/>
    <w:rsid w:val="004935A4"/>
    <w:rsid w:val="004938AA"/>
    <w:rsid w:val="00493D08"/>
    <w:rsid w:val="004949D8"/>
    <w:rsid w:val="00494E19"/>
    <w:rsid w:val="00494E75"/>
    <w:rsid w:val="00495071"/>
    <w:rsid w:val="004950F8"/>
    <w:rsid w:val="004961DB"/>
    <w:rsid w:val="0049653E"/>
    <w:rsid w:val="0049672A"/>
    <w:rsid w:val="00496BEF"/>
    <w:rsid w:val="00496DC2"/>
    <w:rsid w:val="00496E38"/>
    <w:rsid w:val="00497663"/>
    <w:rsid w:val="00497707"/>
    <w:rsid w:val="00497C03"/>
    <w:rsid w:val="004A01E1"/>
    <w:rsid w:val="004A0AF1"/>
    <w:rsid w:val="004A0E00"/>
    <w:rsid w:val="004A139F"/>
    <w:rsid w:val="004A15F7"/>
    <w:rsid w:val="004A1600"/>
    <w:rsid w:val="004A1AE5"/>
    <w:rsid w:val="004A1DAA"/>
    <w:rsid w:val="004A201F"/>
    <w:rsid w:val="004A23B8"/>
    <w:rsid w:val="004A23C0"/>
    <w:rsid w:val="004A24BC"/>
    <w:rsid w:val="004A28D4"/>
    <w:rsid w:val="004A2908"/>
    <w:rsid w:val="004A2A24"/>
    <w:rsid w:val="004A2BE1"/>
    <w:rsid w:val="004A2E44"/>
    <w:rsid w:val="004A2FE3"/>
    <w:rsid w:val="004A30BF"/>
    <w:rsid w:val="004A30CB"/>
    <w:rsid w:val="004A328E"/>
    <w:rsid w:val="004A32C1"/>
    <w:rsid w:val="004A366E"/>
    <w:rsid w:val="004A36C0"/>
    <w:rsid w:val="004A3AA3"/>
    <w:rsid w:val="004A3CB9"/>
    <w:rsid w:val="004A3E52"/>
    <w:rsid w:val="004A4625"/>
    <w:rsid w:val="004A4900"/>
    <w:rsid w:val="004A4D38"/>
    <w:rsid w:val="004A4E7E"/>
    <w:rsid w:val="004A4E95"/>
    <w:rsid w:val="004A4EB4"/>
    <w:rsid w:val="004A519E"/>
    <w:rsid w:val="004A51FA"/>
    <w:rsid w:val="004A5270"/>
    <w:rsid w:val="004A54A8"/>
    <w:rsid w:val="004A57FC"/>
    <w:rsid w:val="004A584D"/>
    <w:rsid w:val="004A5D36"/>
    <w:rsid w:val="004A5DFF"/>
    <w:rsid w:val="004A6AF8"/>
    <w:rsid w:val="004A705C"/>
    <w:rsid w:val="004A7172"/>
    <w:rsid w:val="004A7276"/>
    <w:rsid w:val="004A727F"/>
    <w:rsid w:val="004A746B"/>
    <w:rsid w:val="004A770C"/>
    <w:rsid w:val="004A7EE7"/>
    <w:rsid w:val="004A7FB0"/>
    <w:rsid w:val="004B0706"/>
    <w:rsid w:val="004B0780"/>
    <w:rsid w:val="004B0787"/>
    <w:rsid w:val="004B0C88"/>
    <w:rsid w:val="004B1313"/>
    <w:rsid w:val="004B169E"/>
    <w:rsid w:val="004B19BB"/>
    <w:rsid w:val="004B1C42"/>
    <w:rsid w:val="004B1FC1"/>
    <w:rsid w:val="004B24DB"/>
    <w:rsid w:val="004B269E"/>
    <w:rsid w:val="004B2700"/>
    <w:rsid w:val="004B2B31"/>
    <w:rsid w:val="004B2C33"/>
    <w:rsid w:val="004B2CDB"/>
    <w:rsid w:val="004B2DE8"/>
    <w:rsid w:val="004B2F6E"/>
    <w:rsid w:val="004B2FE1"/>
    <w:rsid w:val="004B3C3F"/>
    <w:rsid w:val="004B4066"/>
    <w:rsid w:val="004B45A2"/>
    <w:rsid w:val="004B46C3"/>
    <w:rsid w:val="004B4789"/>
    <w:rsid w:val="004B4A0F"/>
    <w:rsid w:val="004B4F6B"/>
    <w:rsid w:val="004B50E0"/>
    <w:rsid w:val="004B55EC"/>
    <w:rsid w:val="004B6301"/>
    <w:rsid w:val="004B6A4C"/>
    <w:rsid w:val="004B6FFB"/>
    <w:rsid w:val="004B7109"/>
    <w:rsid w:val="004B7311"/>
    <w:rsid w:val="004B795F"/>
    <w:rsid w:val="004B7BA5"/>
    <w:rsid w:val="004C012E"/>
    <w:rsid w:val="004C0346"/>
    <w:rsid w:val="004C038B"/>
    <w:rsid w:val="004C0B5B"/>
    <w:rsid w:val="004C0B9A"/>
    <w:rsid w:val="004C0C5C"/>
    <w:rsid w:val="004C0E33"/>
    <w:rsid w:val="004C0F99"/>
    <w:rsid w:val="004C130D"/>
    <w:rsid w:val="004C1624"/>
    <w:rsid w:val="004C19E4"/>
    <w:rsid w:val="004C2371"/>
    <w:rsid w:val="004C2F01"/>
    <w:rsid w:val="004C3472"/>
    <w:rsid w:val="004C34E8"/>
    <w:rsid w:val="004C3AD1"/>
    <w:rsid w:val="004C3C03"/>
    <w:rsid w:val="004C3C51"/>
    <w:rsid w:val="004C47FE"/>
    <w:rsid w:val="004C4BCE"/>
    <w:rsid w:val="004C4BF3"/>
    <w:rsid w:val="004C4F33"/>
    <w:rsid w:val="004C521E"/>
    <w:rsid w:val="004C5283"/>
    <w:rsid w:val="004C53CB"/>
    <w:rsid w:val="004C541A"/>
    <w:rsid w:val="004C566C"/>
    <w:rsid w:val="004C5987"/>
    <w:rsid w:val="004C5C44"/>
    <w:rsid w:val="004C5EF0"/>
    <w:rsid w:val="004C63D6"/>
    <w:rsid w:val="004C660B"/>
    <w:rsid w:val="004C6C67"/>
    <w:rsid w:val="004C730E"/>
    <w:rsid w:val="004C7739"/>
    <w:rsid w:val="004C7BDF"/>
    <w:rsid w:val="004D02E9"/>
    <w:rsid w:val="004D0E42"/>
    <w:rsid w:val="004D0FA5"/>
    <w:rsid w:val="004D1059"/>
    <w:rsid w:val="004D17E6"/>
    <w:rsid w:val="004D1A33"/>
    <w:rsid w:val="004D1C2E"/>
    <w:rsid w:val="004D1C35"/>
    <w:rsid w:val="004D1D64"/>
    <w:rsid w:val="004D1DBB"/>
    <w:rsid w:val="004D1FAB"/>
    <w:rsid w:val="004D2474"/>
    <w:rsid w:val="004D27C4"/>
    <w:rsid w:val="004D2E57"/>
    <w:rsid w:val="004D30AD"/>
    <w:rsid w:val="004D3251"/>
    <w:rsid w:val="004D3403"/>
    <w:rsid w:val="004D39CA"/>
    <w:rsid w:val="004D3B1B"/>
    <w:rsid w:val="004D40D5"/>
    <w:rsid w:val="004D45ED"/>
    <w:rsid w:val="004D4968"/>
    <w:rsid w:val="004D4A8A"/>
    <w:rsid w:val="004D4ABF"/>
    <w:rsid w:val="004D50CC"/>
    <w:rsid w:val="004D58D1"/>
    <w:rsid w:val="004D59B6"/>
    <w:rsid w:val="004D5F02"/>
    <w:rsid w:val="004D602D"/>
    <w:rsid w:val="004D65BA"/>
    <w:rsid w:val="004D6688"/>
    <w:rsid w:val="004D68C0"/>
    <w:rsid w:val="004D70E1"/>
    <w:rsid w:val="004D710C"/>
    <w:rsid w:val="004D77E1"/>
    <w:rsid w:val="004E0033"/>
    <w:rsid w:val="004E00F1"/>
    <w:rsid w:val="004E03BE"/>
    <w:rsid w:val="004E071E"/>
    <w:rsid w:val="004E0CD0"/>
    <w:rsid w:val="004E1260"/>
    <w:rsid w:val="004E17A7"/>
    <w:rsid w:val="004E18CA"/>
    <w:rsid w:val="004E1CBB"/>
    <w:rsid w:val="004E1D07"/>
    <w:rsid w:val="004E209D"/>
    <w:rsid w:val="004E21D3"/>
    <w:rsid w:val="004E2E33"/>
    <w:rsid w:val="004E2F51"/>
    <w:rsid w:val="004E3555"/>
    <w:rsid w:val="004E3579"/>
    <w:rsid w:val="004E3892"/>
    <w:rsid w:val="004E3B0E"/>
    <w:rsid w:val="004E3FD8"/>
    <w:rsid w:val="004E471C"/>
    <w:rsid w:val="004E49C0"/>
    <w:rsid w:val="004E4EF1"/>
    <w:rsid w:val="004E524E"/>
    <w:rsid w:val="004E53AE"/>
    <w:rsid w:val="004E5449"/>
    <w:rsid w:val="004E5477"/>
    <w:rsid w:val="004E5710"/>
    <w:rsid w:val="004E5788"/>
    <w:rsid w:val="004E5C61"/>
    <w:rsid w:val="004E6158"/>
    <w:rsid w:val="004E6184"/>
    <w:rsid w:val="004E6463"/>
    <w:rsid w:val="004E6CEA"/>
    <w:rsid w:val="004E6F18"/>
    <w:rsid w:val="004E76A5"/>
    <w:rsid w:val="004E7B7F"/>
    <w:rsid w:val="004E7C85"/>
    <w:rsid w:val="004F01B4"/>
    <w:rsid w:val="004F020A"/>
    <w:rsid w:val="004F02AB"/>
    <w:rsid w:val="004F0C46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1C6A"/>
    <w:rsid w:val="004F2744"/>
    <w:rsid w:val="004F2826"/>
    <w:rsid w:val="004F2AA6"/>
    <w:rsid w:val="004F2B9C"/>
    <w:rsid w:val="004F2CCE"/>
    <w:rsid w:val="004F3368"/>
    <w:rsid w:val="004F3459"/>
    <w:rsid w:val="004F359A"/>
    <w:rsid w:val="004F36D1"/>
    <w:rsid w:val="004F37E2"/>
    <w:rsid w:val="004F3C26"/>
    <w:rsid w:val="004F3DD1"/>
    <w:rsid w:val="004F4E53"/>
    <w:rsid w:val="004F58AB"/>
    <w:rsid w:val="004F5D4A"/>
    <w:rsid w:val="004F5D6E"/>
    <w:rsid w:val="004F5EBB"/>
    <w:rsid w:val="004F6142"/>
    <w:rsid w:val="004F6AFE"/>
    <w:rsid w:val="004F6F20"/>
    <w:rsid w:val="004F735F"/>
    <w:rsid w:val="004F7373"/>
    <w:rsid w:val="004F73A5"/>
    <w:rsid w:val="004F76A6"/>
    <w:rsid w:val="004F7C51"/>
    <w:rsid w:val="004F7F1A"/>
    <w:rsid w:val="004F7FCA"/>
    <w:rsid w:val="0050031C"/>
    <w:rsid w:val="005004F7"/>
    <w:rsid w:val="00500798"/>
    <w:rsid w:val="005007E7"/>
    <w:rsid w:val="00500A59"/>
    <w:rsid w:val="0050132F"/>
    <w:rsid w:val="00501510"/>
    <w:rsid w:val="00501723"/>
    <w:rsid w:val="00501A8C"/>
    <w:rsid w:val="00501F0D"/>
    <w:rsid w:val="005023DC"/>
    <w:rsid w:val="00502857"/>
    <w:rsid w:val="005029A2"/>
    <w:rsid w:val="00502FCA"/>
    <w:rsid w:val="00503069"/>
    <w:rsid w:val="005033EE"/>
    <w:rsid w:val="005036DA"/>
    <w:rsid w:val="0050377B"/>
    <w:rsid w:val="005038A7"/>
    <w:rsid w:val="0050398B"/>
    <w:rsid w:val="00503FAD"/>
    <w:rsid w:val="00504147"/>
    <w:rsid w:val="00504639"/>
    <w:rsid w:val="00504BF5"/>
    <w:rsid w:val="00504C77"/>
    <w:rsid w:val="00504CBB"/>
    <w:rsid w:val="00504D9B"/>
    <w:rsid w:val="00504F81"/>
    <w:rsid w:val="00505348"/>
    <w:rsid w:val="005055D4"/>
    <w:rsid w:val="005057FB"/>
    <w:rsid w:val="00505A2A"/>
    <w:rsid w:val="00505B7C"/>
    <w:rsid w:val="00505C94"/>
    <w:rsid w:val="00505E28"/>
    <w:rsid w:val="00505E39"/>
    <w:rsid w:val="005060FB"/>
    <w:rsid w:val="0050614B"/>
    <w:rsid w:val="005063A6"/>
    <w:rsid w:val="005064CB"/>
    <w:rsid w:val="00506571"/>
    <w:rsid w:val="00506759"/>
    <w:rsid w:val="0050680A"/>
    <w:rsid w:val="005068F0"/>
    <w:rsid w:val="00506A8D"/>
    <w:rsid w:val="00506B00"/>
    <w:rsid w:val="00506C2E"/>
    <w:rsid w:val="00506D5A"/>
    <w:rsid w:val="005074C9"/>
    <w:rsid w:val="0050754C"/>
    <w:rsid w:val="00507754"/>
    <w:rsid w:val="00507CAF"/>
    <w:rsid w:val="00510374"/>
    <w:rsid w:val="00510444"/>
    <w:rsid w:val="00510626"/>
    <w:rsid w:val="00510EDF"/>
    <w:rsid w:val="0051122E"/>
    <w:rsid w:val="00511599"/>
    <w:rsid w:val="005119B6"/>
    <w:rsid w:val="005119D6"/>
    <w:rsid w:val="00511D9A"/>
    <w:rsid w:val="00511E67"/>
    <w:rsid w:val="005125DF"/>
    <w:rsid w:val="00512747"/>
    <w:rsid w:val="00512A7B"/>
    <w:rsid w:val="00512D39"/>
    <w:rsid w:val="00513569"/>
    <w:rsid w:val="00513B8C"/>
    <w:rsid w:val="00513CA1"/>
    <w:rsid w:val="00513F8F"/>
    <w:rsid w:val="005147E7"/>
    <w:rsid w:val="005149A2"/>
    <w:rsid w:val="00514CEE"/>
    <w:rsid w:val="005150E4"/>
    <w:rsid w:val="00515507"/>
    <w:rsid w:val="00515708"/>
    <w:rsid w:val="00515746"/>
    <w:rsid w:val="005157D9"/>
    <w:rsid w:val="00515803"/>
    <w:rsid w:val="00515907"/>
    <w:rsid w:val="00515DE7"/>
    <w:rsid w:val="00515E2B"/>
    <w:rsid w:val="00516514"/>
    <w:rsid w:val="0051696C"/>
    <w:rsid w:val="00516B96"/>
    <w:rsid w:val="00516E9E"/>
    <w:rsid w:val="005173A4"/>
    <w:rsid w:val="00517824"/>
    <w:rsid w:val="005179DC"/>
    <w:rsid w:val="0052001B"/>
    <w:rsid w:val="00520AE3"/>
    <w:rsid w:val="00521294"/>
    <w:rsid w:val="00521A84"/>
    <w:rsid w:val="00521D65"/>
    <w:rsid w:val="005221A4"/>
    <w:rsid w:val="00523366"/>
    <w:rsid w:val="0052381F"/>
    <w:rsid w:val="00523E18"/>
    <w:rsid w:val="00523F32"/>
    <w:rsid w:val="0052422C"/>
    <w:rsid w:val="00524270"/>
    <w:rsid w:val="005244D5"/>
    <w:rsid w:val="00524AD1"/>
    <w:rsid w:val="00524AE9"/>
    <w:rsid w:val="00524E6A"/>
    <w:rsid w:val="00525186"/>
    <w:rsid w:val="005251DA"/>
    <w:rsid w:val="00525407"/>
    <w:rsid w:val="00525F71"/>
    <w:rsid w:val="00526003"/>
    <w:rsid w:val="00526270"/>
    <w:rsid w:val="005269C2"/>
    <w:rsid w:val="00526A5E"/>
    <w:rsid w:val="00526C8A"/>
    <w:rsid w:val="005272A8"/>
    <w:rsid w:val="00527489"/>
    <w:rsid w:val="00527860"/>
    <w:rsid w:val="00527A58"/>
    <w:rsid w:val="00527CCF"/>
    <w:rsid w:val="0053012B"/>
    <w:rsid w:val="0053037A"/>
    <w:rsid w:val="0053066C"/>
    <w:rsid w:val="005306C5"/>
    <w:rsid w:val="00530AFD"/>
    <w:rsid w:val="00531562"/>
    <w:rsid w:val="0053173A"/>
    <w:rsid w:val="00531824"/>
    <w:rsid w:val="00531AF4"/>
    <w:rsid w:val="00531EA2"/>
    <w:rsid w:val="00531F71"/>
    <w:rsid w:val="00532292"/>
    <w:rsid w:val="00532462"/>
    <w:rsid w:val="005324F6"/>
    <w:rsid w:val="005328D8"/>
    <w:rsid w:val="00532A27"/>
    <w:rsid w:val="00532B16"/>
    <w:rsid w:val="00532C9D"/>
    <w:rsid w:val="00533215"/>
    <w:rsid w:val="005334E4"/>
    <w:rsid w:val="00533C61"/>
    <w:rsid w:val="00533F4E"/>
    <w:rsid w:val="005347FB"/>
    <w:rsid w:val="00534963"/>
    <w:rsid w:val="005349EB"/>
    <w:rsid w:val="00534AA6"/>
    <w:rsid w:val="00534C83"/>
    <w:rsid w:val="00534EE4"/>
    <w:rsid w:val="0053524A"/>
    <w:rsid w:val="00535951"/>
    <w:rsid w:val="00535A27"/>
    <w:rsid w:val="00535B34"/>
    <w:rsid w:val="00535B60"/>
    <w:rsid w:val="00536AEE"/>
    <w:rsid w:val="00536D47"/>
    <w:rsid w:val="00536E3D"/>
    <w:rsid w:val="00537092"/>
    <w:rsid w:val="00537640"/>
    <w:rsid w:val="00537989"/>
    <w:rsid w:val="00537A24"/>
    <w:rsid w:val="00537BE9"/>
    <w:rsid w:val="00540055"/>
    <w:rsid w:val="005400E2"/>
    <w:rsid w:val="00540147"/>
    <w:rsid w:val="00540725"/>
    <w:rsid w:val="00540A44"/>
    <w:rsid w:val="00540C7A"/>
    <w:rsid w:val="005417A0"/>
    <w:rsid w:val="0054183A"/>
    <w:rsid w:val="00541D0D"/>
    <w:rsid w:val="00541E2B"/>
    <w:rsid w:val="0054348B"/>
    <w:rsid w:val="005436D7"/>
    <w:rsid w:val="00543703"/>
    <w:rsid w:val="00543723"/>
    <w:rsid w:val="00543A06"/>
    <w:rsid w:val="00543A66"/>
    <w:rsid w:val="00543A83"/>
    <w:rsid w:val="00543FA3"/>
    <w:rsid w:val="0054469E"/>
    <w:rsid w:val="00544899"/>
    <w:rsid w:val="005452C0"/>
    <w:rsid w:val="0054556F"/>
    <w:rsid w:val="005456AD"/>
    <w:rsid w:val="00545C3D"/>
    <w:rsid w:val="00545E6A"/>
    <w:rsid w:val="00546310"/>
    <w:rsid w:val="00546738"/>
    <w:rsid w:val="005467D6"/>
    <w:rsid w:val="00546942"/>
    <w:rsid w:val="00546D63"/>
    <w:rsid w:val="005471A3"/>
    <w:rsid w:val="00547461"/>
    <w:rsid w:val="00547D9B"/>
    <w:rsid w:val="00547F14"/>
    <w:rsid w:val="0055088A"/>
    <w:rsid w:val="00550D6F"/>
    <w:rsid w:val="005511B1"/>
    <w:rsid w:val="00551248"/>
    <w:rsid w:val="00551593"/>
    <w:rsid w:val="00551AB7"/>
    <w:rsid w:val="00551E52"/>
    <w:rsid w:val="00552038"/>
    <w:rsid w:val="00552101"/>
    <w:rsid w:val="0055233E"/>
    <w:rsid w:val="00552569"/>
    <w:rsid w:val="00552635"/>
    <w:rsid w:val="005528E1"/>
    <w:rsid w:val="00552C15"/>
    <w:rsid w:val="00552E20"/>
    <w:rsid w:val="00552F0A"/>
    <w:rsid w:val="00552FF4"/>
    <w:rsid w:val="00553A48"/>
    <w:rsid w:val="00553ABB"/>
    <w:rsid w:val="0055410A"/>
    <w:rsid w:val="005541FC"/>
    <w:rsid w:val="005546A4"/>
    <w:rsid w:val="005547CB"/>
    <w:rsid w:val="00554DF7"/>
    <w:rsid w:val="005552B9"/>
    <w:rsid w:val="00555520"/>
    <w:rsid w:val="00555713"/>
    <w:rsid w:val="00555772"/>
    <w:rsid w:val="00555D6F"/>
    <w:rsid w:val="00556680"/>
    <w:rsid w:val="005567BF"/>
    <w:rsid w:val="005569D2"/>
    <w:rsid w:val="00556CA4"/>
    <w:rsid w:val="005570E7"/>
    <w:rsid w:val="00557159"/>
    <w:rsid w:val="0055718D"/>
    <w:rsid w:val="00557464"/>
    <w:rsid w:val="0055771C"/>
    <w:rsid w:val="00557A2C"/>
    <w:rsid w:val="00557CAB"/>
    <w:rsid w:val="00557D87"/>
    <w:rsid w:val="005602BE"/>
    <w:rsid w:val="00560AC9"/>
    <w:rsid w:val="00561250"/>
    <w:rsid w:val="0056134D"/>
    <w:rsid w:val="00561A95"/>
    <w:rsid w:val="00561BF6"/>
    <w:rsid w:val="00562757"/>
    <w:rsid w:val="005627C0"/>
    <w:rsid w:val="00562917"/>
    <w:rsid w:val="00562CDC"/>
    <w:rsid w:val="00563FD2"/>
    <w:rsid w:val="0056434D"/>
    <w:rsid w:val="00564597"/>
    <w:rsid w:val="00564EB9"/>
    <w:rsid w:val="0056694C"/>
    <w:rsid w:val="00566C25"/>
    <w:rsid w:val="0056719E"/>
    <w:rsid w:val="005676F8"/>
    <w:rsid w:val="00567B3B"/>
    <w:rsid w:val="00567B75"/>
    <w:rsid w:val="005701C5"/>
    <w:rsid w:val="0057021C"/>
    <w:rsid w:val="0057025F"/>
    <w:rsid w:val="005703E3"/>
    <w:rsid w:val="0057054C"/>
    <w:rsid w:val="00570764"/>
    <w:rsid w:val="0057088B"/>
    <w:rsid w:val="005708C3"/>
    <w:rsid w:val="005708C6"/>
    <w:rsid w:val="00570C83"/>
    <w:rsid w:val="00571358"/>
    <w:rsid w:val="00571382"/>
    <w:rsid w:val="005719F4"/>
    <w:rsid w:val="00571B71"/>
    <w:rsid w:val="00572583"/>
    <w:rsid w:val="005725C0"/>
    <w:rsid w:val="00572643"/>
    <w:rsid w:val="005726FD"/>
    <w:rsid w:val="00572995"/>
    <w:rsid w:val="005729A6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DB"/>
    <w:rsid w:val="005756BD"/>
    <w:rsid w:val="00575888"/>
    <w:rsid w:val="005760C5"/>
    <w:rsid w:val="005766EA"/>
    <w:rsid w:val="00576A37"/>
    <w:rsid w:val="00577368"/>
    <w:rsid w:val="005773FF"/>
    <w:rsid w:val="00577540"/>
    <w:rsid w:val="00577563"/>
    <w:rsid w:val="0057767D"/>
    <w:rsid w:val="005777AC"/>
    <w:rsid w:val="00577DB1"/>
    <w:rsid w:val="00577EB4"/>
    <w:rsid w:val="0058086E"/>
    <w:rsid w:val="00581081"/>
    <w:rsid w:val="005815D2"/>
    <w:rsid w:val="005818D4"/>
    <w:rsid w:val="005819D7"/>
    <w:rsid w:val="00581AB8"/>
    <w:rsid w:val="00581C6E"/>
    <w:rsid w:val="00581EB9"/>
    <w:rsid w:val="00581F40"/>
    <w:rsid w:val="005827C7"/>
    <w:rsid w:val="005829CC"/>
    <w:rsid w:val="00582E3D"/>
    <w:rsid w:val="00583147"/>
    <w:rsid w:val="005836D0"/>
    <w:rsid w:val="005836DA"/>
    <w:rsid w:val="00583DEF"/>
    <w:rsid w:val="00583E78"/>
    <w:rsid w:val="00584496"/>
    <w:rsid w:val="00584B7D"/>
    <w:rsid w:val="00584E8F"/>
    <w:rsid w:val="00585014"/>
    <w:rsid w:val="005852AA"/>
    <w:rsid w:val="00585867"/>
    <w:rsid w:val="00585C3A"/>
    <w:rsid w:val="00585CCF"/>
    <w:rsid w:val="00586013"/>
    <w:rsid w:val="0058628A"/>
    <w:rsid w:val="00586466"/>
    <w:rsid w:val="00586B34"/>
    <w:rsid w:val="00587117"/>
    <w:rsid w:val="0058759B"/>
    <w:rsid w:val="0058764D"/>
    <w:rsid w:val="005909AD"/>
    <w:rsid w:val="00590BF6"/>
    <w:rsid w:val="00590D50"/>
    <w:rsid w:val="00591B9C"/>
    <w:rsid w:val="00591C29"/>
    <w:rsid w:val="00591D1D"/>
    <w:rsid w:val="00592160"/>
    <w:rsid w:val="005923C9"/>
    <w:rsid w:val="0059284F"/>
    <w:rsid w:val="00592B7F"/>
    <w:rsid w:val="00592E68"/>
    <w:rsid w:val="0059323A"/>
    <w:rsid w:val="00593447"/>
    <w:rsid w:val="00594131"/>
    <w:rsid w:val="005943C6"/>
    <w:rsid w:val="005946E2"/>
    <w:rsid w:val="0059478F"/>
    <w:rsid w:val="0059486C"/>
    <w:rsid w:val="00595308"/>
    <w:rsid w:val="00595777"/>
    <w:rsid w:val="00595DA2"/>
    <w:rsid w:val="00595DB4"/>
    <w:rsid w:val="00595E51"/>
    <w:rsid w:val="00595E99"/>
    <w:rsid w:val="00596217"/>
    <w:rsid w:val="00596308"/>
    <w:rsid w:val="00596573"/>
    <w:rsid w:val="005968C4"/>
    <w:rsid w:val="0059715B"/>
    <w:rsid w:val="00597605"/>
    <w:rsid w:val="005978AF"/>
    <w:rsid w:val="00597A36"/>
    <w:rsid w:val="00597ABF"/>
    <w:rsid w:val="00597DF6"/>
    <w:rsid w:val="00597FAA"/>
    <w:rsid w:val="005A0274"/>
    <w:rsid w:val="005A049F"/>
    <w:rsid w:val="005A05C6"/>
    <w:rsid w:val="005A0753"/>
    <w:rsid w:val="005A0854"/>
    <w:rsid w:val="005A0CB6"/>
    <w:rsid w:val="005A0E88"/>
    <w:rsid w:val="005A0EFD"/>
    <w:rsid w:val="005A1242"/>
    <w:rsid w:val="005A14AD"/>
    <w:rsid w:val="005A14D1"/>
    <w:rsid w:val="005A18F9"/>
    <w:rsid w:val="005A1AA7"/>
    <w:rsid w:val="005A1BAF"/>
    <w:rsid w:val="005A1C03"/>
    <w:rsid w:val="005A1CC6"/>
    <w:rsid w:val="005A2229"/>
    <w:rsid w:val="005A23BE"/>
    <w:rsid w:val="005A320D"/>
    <w:rsid w:val="005A36E3"/>
    <w:rsid w:val="005A3A31"/>
    <w:rsid w:val="005A3AB1"/>
    <w:rsid w:val="005A416C"/>
    <w:rsid w:val="005A588D"/>
    <w:rsid w:val="005A59CF"/>
    <w:rsid w:val="005A5B36"/>
    <w:rsid w:val="005A60C1"/>
    <w:rsid w:val="005A6223"/>
    <w:rsid w:val="005A628B"/>
    <w:rsid w:val="005A6A3A"/>
    <w:rsid w:val="005A6E87"/>
    <w:rsid w:val="005A7F72"/>
    <w:rsid w:val="005B0A7D"/>
    <w:rsid w:val="005B0F18"/>
    <w:rsid w:val="005B1197"/>
    <w:rsid w:val="005B16CC"/>
    <w:rsid w:val="005B18BB"/>
    <w:rsid w:val="005B2899"/>
    <w:rsid w:val="005B2DA2"/>
    <w:rsid w:val="005B2EB8"/>
    <w:rsid w:val="005B355C"/>
    <w:rsid w:val="005B35E7"/>
    <w:rsid w:val="005B3C7C"/>
    <w:rsid w:val="005B411A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40"/>
    <w:rsid w:val="005B5A55"/>
    <w:rsid w:val="005B5FC4"/>
    <w:rsid w:val="005B6FAE"/>
    <w:rsid w:val="005B703E"/>
    <w:rsid w:val="005B73E4"/>
    <w:rsid w:val="005B771C"/>
    <w:rsid w:val="005B7765"/>
    <w:rsid w:val="005B7824"/>
    <w:rsid w:val="005B7A4C"/>
    <w:rsid w:val="005B7A5C"/>
    <w:rsid w:val="005C001C"/>
    <w:rsid w:val="005C01BD"/>
    <w:rsid w:val="005C0625"/>
    <w:rsid w:val="005C0904"/>
    <w:rsid w:val="005C09B0"/>
    <w:rsid w:val="005C09BF"/>
    <w:rsid w:val="005C0B24"/>
    <w:rsid w:val="005C0D61"/>
    <w:rsid w:val="005C0DDE"/>
    <w:rsid w:val="005C1225"/>
    <w:rsid w:val="005C132F"/>
    <w:rsid w:val="005C1752"/>
    <w:rsid w:val="005C1BF2"/>
    <w:rsid w:val="005C1DCB"/>
    <w:rsid w:val="005C2144"/>
    <w:rsid w:val="005C247C"/>
    <w:rsid w:val="005C2D32"/>
    <w:rsid w:val="005C376D"/>
    <w:rsid w:val="005C41FA"/>
    <w:rsid w:val="005C4818"/>
    <w:rsid w:val="005C4B4D"/>
    <w:rsid w:val="005C4CD6"/>
    <w:rsid w:val="005C4DE3"/>
    <w:rsid w:val="005C4F28"/>
    <w:rsid w:val="005C5024"/>
    <w:rsid w:val="005C5372"/>
    <w:rsid w:val="005C5379"/>
    <w:rsid w:val="005C5425"/>
    <w:rsid w:val="005C5849"/>
    <w:rsid w:val="005C5A28"/>
    <w:rsid w:val="005C6222"/>
    <w:rsid w:val="005C6B26"/>
    <w:rsid w:val="005C6EB8"/>
    <w:rsid w:val="005C6F98"/>
    <w:rsid w:val="005C70F2"/>
    <w:rsid w:val="005C73B2"/>
    <w:rsid w:val="005C772B"/>
    <w:rsid w:val="005C7A54"/>
    <w:rsid w:val="005C7B03"/>
    <w:rsid w:val="005C7CAD"/>
    <w:rsid w:val="005C7CF2"/>
    <w:rsid w:val="005C7EF8"/>
    <w:rsid w:val="005D0059"/>
    <w:rsid w:val="005D01D7"/>
    <w:rsid w:val="005D02FA"/>
    <w:rsid w:val="005D047B"/>
    <w:rsid w:val="005D0790"/>
    <w:rsid w:val="005D0D3E"/>
    <w:rsid w:val="005D17BF"/>
    <w:rsid w:val="005D18B1"/>
    <w:rsid w:val="005D20FC"/>
    <w:rsid w:val="005D24A2"/>
    <w:rsid w:val="005D24FE"/>
    <w:rsid w:val="005D25D7"/>
    <w:rsid w:val="005D2A49"/>
    <w:rsid w:val="005D2CB0"/>
    <w:rsid w:val="005D2EE8"/>
    <w:rsid w:val="005D3230"/>
    <w:rsid w:val="005D3534"/>
    <w:rsid w:val="005D3707"/>
    <w:rsid w:val="005D382F"/>
    <w:rsid w:val="005D3AF0"/>
    <w:rsid w:val="005D3BFD"/>
    <w:rsid w:val="005D46E9"/>
    <w:rsid w:val="005D4FA2"/>
    <w:rsid w:val="005D5012"/>
    <w:rsid w:val="005D5E46"/>
    <w:rsid w:val="005D609E"/>
    <w:rsid w:val="005D64A5"/>
    <w:rsid w:val="005D6929"/>
    <w:rsid w:val="005D69D5"/>
    <w:rsid w:val="005D6B30"/>
    <w:rsid w:val="005D6E1C"/>
    <w:rsid w:val="005D7458"/>
    <w:rsid w:val="005D7539"/>
    <w:rsid w:val="005D76F4"/>
    <w:rsid w:val="005D7985"/>
    <w:rsid w:val="005D7B98"/>
    <w:rsid w:val="005D7E04"/>
    <w:rsid w:val="005D7E4F"/>
    <w:rsid w:val="005E0082"/>
    <w:rsid w:val="005E06E1"/>
    <w:rsid w:val="005E0899"/>
    <w:rsid w:val="005E1321"/>
    <w:rsid w:val="005E1393"/>
    <w:rsid w:val="005E1411"/>
    <w:rsid w:val="005E2050"/>
    <w:rsid w:val="005E3035"/>
    <w:rsid w:val="005E35FD"/>
    <w:rsid w:val="005E37BB"/>
    <w:rsid w:val="005E383F"/>
    <w:rsid w:val="005E3B77"/>
    <w:rsid w:val="005E3D2D"/>
    <w:rsid w:val="005E427C"/>
    <w:rsid w:val="005E460B"/>
    <w:rsid w:val="005E4813"/>
    <w:rsid w:val="005E48F7"/>
    <w:rsid w:val="005E4ABA"/>
    <w:rsid w:val="005E4CCB"/>
    <w:rsid w:val="005E5563"/>
    <w:rsid w:val="005E59C5"/>
    <w:rsid w:val="005E5E74"/>
    <w:rsid w:val="005E5F68"/>
    <w:rsid w:val="005E66F1"/>
    <w:rsid w:val="005E6AFB"/>
    <w:rsid w:val="005E7698"/>
    <w:rsid w:val="005E7849"/>
    <w:rsid w:val="005E7A8C"/>
    <w:rsid w:val="005F06FA"/>
    <w:rsid w:val="005F06FD"/>
    <w:rsid w:val="005F0B4C"/>
    <w:rsid w:val="005F0B53"/>
    <w:rsid w:val="005F0C46"/>
    <w:rsid w:val="005F0FF1"/>
    <w:rsid w:val="005F11D0"/>
    <w:rsid w:val="005F1ED2"/>
    <w:rsid w:val="005F1FE4"/>
    <w:rsid w:val="005F2195"/>
    <w:rsid w:val="005F2528"/>
    <w:rsid w:val="005F2AC9"/>
    <w:rsid w:val="005F2F99"/>
    <w:rsid w:val="005F329C"/>
    <w:rsid w:val="005F369B"/>
    <w:rsid w:val="005F38E6"/>
    <w:rsid w:val="005F3955"/>
    <w:rsid w:val="005F3F7F"/>
    <w:rsid w:val="005F40E5"/>
    <w:rsid w:val="005F419B"/>
    <w:rsid w:val="005F46D9"/>
    <w:rsid w:val="005F4950"/>
    <w:rsid w:val="005F4C74"/>
    <w:rsid w:val="005F4D16"/>
    <w:rsid w:val="005F4E23"/>
    <w:rsid w:val="005F520B"/>
    <w:rsid w:val="005F523F"/>
    <w:rsid w:val="005F5362"/>
    <w:rsid w:val="005F547B"/>
    <w:rsid w:val="005F556F"/>
    <w:rsid w:val="005F5C3D"/>
    <w:rsid w:val="005F5E33"/>
    <w:rsid w:val="005F660A"/>
    <w:rsid w:val="005F6697"/>
    <w:rsid w:val="005F69DD"/>
    <w:rsid w:val="005F6CA5"/>
    <w:rsid w:val="005F6EF0"/>
    <w:rsid w:val="005F6F60"/>
    <w:rsid w:val="005F6F9C"/>
    <w:rsid w:val="005F6FFC"/>
    <w:rsid w:val="005F71D7"/>
    <w:rsid w:val="005F77C4"/>
    <w:rsid w:val="005F7CC1"/>
    <w:rsid w:val="006004DE"/>
    <w:rsid w:val="00600AAB"/>
    <w:rsid w:val="00600B6C"/>
    <w:rsid w:val="00601072"/>
    <w:rsid w:val="00601097"/>
    <w:rsid w:val="0060144E"/>
    <w:rsid w:val="00601FCD"/>
    <w:rsid w:val="00602354"/>
    <w:rsid w:val="0060254B"/>
    <w:rsid w:val="0060268D"/>
    <w:rsid w:val="006027D5"/>
    <w:rsid w:val="00602B7A"/>
    <w:rsid w:val="00602DE1"/>
    <w:rsid w:val="0060305B"/>
    <w:rsid w:val="006039C5"/>
    <w:rsid w:val="00603A14"/>
    <w:rsid w:val="00603B1B"/>
    <w:rsid w:val="006040DB"/>
    <w:rsid w:val="00604335"/>
    <w:rsid w:val="006043D7"/>
    <w:rsid w:val="00604594"/>
    <w:rsid w:val="00604708"/>
    <w:rsid w:val="00604CFF"/>
    <w:rsid w:val="0060529B"/>
    <w:rsid w:val="00605399"/>
    <w:rsid w:val="006054EE"/>
    <w:rsid w:val="0060591D"/>
    <w:rsid w:val="006059EC"/>
    <w:rsid w:val="00605A02"/>
    <w:rsid w:val="00605A5D"/>
    <w:rsid w:val="00605B5D"/>
    <w:rsid w:val="00606B52"/>
    <w:rsid w:val="00606C46"/>
    <w:rsid w:val="006074B1"/>
    <w:rsid w:val="00607873"/>
    <w:rsid w:val="00607ADE"/>
    <w:rsid w:val="00607E68"/>
    <w:rsid w:val="00610224"/>
    <w:rsid w:val="006102C6"/>
    <w:rsid w:val="006103F0"/>
    <w:rsid w:val="006108CF"/>
    <w:rsid w:val="00610B78"/>
    <w:rsid w:val="006113A9"/>
    <w:rsid w:val="00611C82"/>
    <w:rsid w:val="00611E58"/>
    <w:rsid w:val="006125DB"/>
    <w:rsid w:val="00612C73"/>
    <w:rsid w:val="00612E96"/>
    <w:rsid w:val="006133A2"/>
    <w:rsid w:val="006134CE"/>
    <w:rsid w:val="006138D8"/>
    <w:rsid w:val="00613A55"/>
    <w:rsid w:val="00613A65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A2"/>
    <w:rsid w:val="00615BDB"/>
    <w:rsid w:val="006162D2"/>
    <w:rsid w:val="00616403"/>
    <w:rsid w:val="00616885"/>
    <w:rsid w:val="00616D1F"/>
    <w:rsid w:val="00616F90"/>
    <w:rsid w:val="0061717B"/>
    <w:rsid w:val="0061717F"/>
    <w:rsid w:val="006175CF"/>
    <w:rsid w:val="00617B93"/>
    <w:rsid w:val="00617BFF"/>
    <w:rsid w:val="00620020"/>
    <w:rsid w:val="00620049"/>
    <w:rsid w:val="006201A2"/>
    <w:rsid w:val="006201CD"/>
    <w:rsid w:val="006201F5"/>
    <w:rsid w:val="00620254"/>
    <w:rsid w:val="006205EA"/>
    <w:rsid w:val="00620686"/>
    <w:rsid w:val="00620721"/>
    <w:rsid w:val="006209E8"/>
    <w:rsid w:val="00621B6A"/>
    <w:rsid w:val="00621C0B"/>
    <w:rsid w:val="00621C72"/>
    <w:rsid w:val="00621CAD"/>
    <w:rsid w:val="00622071"/>
    <w:rsid w:val="00623427"/>
    <w:rsid w:val="00623A39"/>
    <w:rsid w:val="00623AEB"/>
    <w:rsid w:val="00623E4E"/>
    <w:rsid w:val="00624C2C"/>
    <w:rsid w:val="00624C6E"/>
    <w:rsid w:val="00624FB3"/>
    <w:rsid w:val="00624FE4"/>
    <w:rsid w:val="00625B24"/>
    <w:rsid w:val="00626423"/>
    <w:rsid w:val="0062657C"/>
    <w:rsid w:val="00626622"/>
    <w:rsid w:val="00626C25"/>
    <w:rsid w:val="00626E64"/>
    <w:rsid w:val="0062725A"/>
    <w:rsid w:val="0062753C"/>
    <w:rsid w:val="0062776C"/>
    <w:rsid w:val="00627BA3"/>
    <w:rsid w:val="00627C39"/>
    <w:rsid w:val="00627E44"/>
    <w:rsid w:val="006300D7"/>
    <w:rsid w:val="00630333"/>
    <w:rsid w:val="0063095E"/>
    <w:rsid w:val="00630BAA"/>
    <w:rsid w:val="00630FC2"/>
    <w:rsid w:val="00631007"/>
    <w:rsid w:val="00631826"/>
    <w:rsid w:val="00631FBA"/>
    <w:rsid w:val="006326BC"/>
    <w:rsid w:val="00632763"/>
    <w:rsid w:val="00632927"/>
    <w:rsid w:val="00632A0E"/>
    <w:rsid w:val="00632A4C"/>
    <w:rsid w:val="00632EEF"/>
    <w:rsid w:val="0063305B"/>
    <w:rsid w:val="00633951"/>
    <w:rsid w:val="00633965"/>
    <w:rsid w:val="00633A3A"/>
    <w:rsid w:val="00633B5E"/>
    <w:rsid w:val="00633C0A"/>
    <w:rsid w:val="0063405E"/>
    <w:rsid w:val="006341AD"/>
    <w:rsid w:val="006346F1"/>
    <w:rsid w:val="006347F5"/>
    <w:rsid w:val="00635107"/>
    <w:rsid w:val="0063519C"/>
    <w:rsid w:val="006353D0"/>
    <w:rsid w:val="00635D6A"/>
    <w:rsid w:val="00635EDC"/>
    <w:rsid w:val="00635F56"/>
    <w:rsid w:val="00636094"/>
    <w:rsid w:val="0063633A"/>
    <w:rsid w:val="0063650D"/>
    <w:rsid w:val="00636A76"/>
    <w:rsid w:val="0063720A"/>
    <w:rsid w:val="006373C7"/>
    <w:rsid w:val="00637479"/>
    <w:rsid w:val="006377B4"/>
    <w:rsid w:val="00637C73"/>
    <w:rsid w:val="00637E00"/>
    <w:rsid w:val="00637FB2"/>
    <w:rsid w:val="006401C6"/>
    <w:rsid w:val="00640207"/>
    <w:rsid w:val="00640222"/>
    <w:rsid w:val="006409F3"/>
    <w:rsid w:val="00640E55"/>
    <w:rsid w:val="00641061"/>
    <w:rsid w:val="006411DF"/>
    <w:rsid w:val="006419ED"/>
    <w:rsid w:val="00641FDA"/>
    <w:rsid w:val="006427DE"/>
    <w:rsid w:val="00642D10"/>
    <w:rsid w:val="00642E65"/>
    <w:rsid w:val="00643769"/>
    <w:rsid w:val="006437D5"/>
    <w:rsid w:val="00643891"/>
    <w:rsid w:val="00643C90"/>
    <w:rsid w:val="00643DCD"/>
    <w:rsid w:val="00643E0B"/>
    <w:rsid w:val="00644200"/>
    <w:rsid w:val="0064428B"/>
    <w:rsid w:val="00644511"/>
    <w:rsid w:val="0064486C"/>
    <w:rsid w:val="00644E60"/>
    <w:rsid w:val="00645190"/>
    <w:rsid w:val="00645ACC"/>
    <w:rsid w:val="006466B5"/>
    <w:rsid w:val="006477A7"/>
    <w:rsid w:val="00647CB3"/>
    <w:rsid w:val="00650150"/>
    <w:rsid w:val="0065071E"/>
    <w:rsid w:val="00650854"/>
    <w:rsid w:val="00650980"/>
    <w:rsid w:val="00650D1E"/>
    <w:rsid w:val="00650D3F"/>
    <w:rsid w:val="00650EB8"/>
    <w:rsid w:val="00650F29"/>
    <w:rsid w:val="00650F2D"/>
    <w:rsid w:val="00650F7C"/>
    <w:rsid w:val="00650FBE"/>
    <w:rsid w:val="006513D5"/>
    <w:rsid w:val="006518B1"/>
    <w:rsid w:val="00651AD3"/>
    <w:rsid w:val="00651B74"/>
    <w:rsid w:val="00651FA0"/>
    <w:rsid w:val="00652CA4"/>
    <w:rsid w:val="00652F2F"/>
    <w:rsid w:val="00653217"/>
    <w:rsid w:val="00653273"/>
    <w:rsid w:val="00653FED"/>
    <w:rsid w:val="00654157"/>
    <w:rsid w:val="0065424F"/>
    <w:rsid w:val="006543F3"/>
    <w:rsid w:val="006544F6"/>
    <w:rsid w:val="00655070"/>
    <w:rsid w:val="00655223"/>
    <w:rsid w:val="0065553F"/>
    <w:rsid w:val="00655780"/>
    <w:rsid w:val="0065594D"/>
    <w:rsid w:val="00655EA4"/>
    <w:rsid w:val="006561FF"/>
    <w:rsid w:val="00656A55"/>
    <w:rsid w:val="00656D6F"/>
    <w:rsid w:val="00657005"/>
    <w:rsid w:val="006572FB"/>
    <w:rsid w:val="006578D9"/>
    <w:rsid w:val="00657DF0"/>
    <w:rsid w:val="00657F67"/>
    <w:rsid w:val="006605DC"/>
    <w:rsid w:val="00660CC6"/>
    <w:rsid w:val="0066122B"/>
    <w:rsid w:val="0066146F"/>
    <w:rsid w:val="006614B9"/>
    <w:rsid w:val="00661636"/>
    <w:rsid w:val="00661C4E"/>
    <w:rsid w:val="00661CC2"/>
    <w:rsid w:val="00662166"/>
    <w:rsid w:val="00662459"/>
    <w:rsid w:val="00662FA2"/>
    <w:rsid w:val="0066310A"/>
    <w:rsid w:val="006635DC"/>
    <w:rsid w:val="0066369A"/>
    <w:rsid w:val="00663908"/>
    <w:rsid w:val="00663DA6"/>
    <w:rsid w:val="00663DAB"/>
    <w:rsid w:val="00663F72"/>
    <w:rsid w:val="00664631"/>
    <w:rsid w:val="00664678"/>
    <w:rsid w:val="0066467D"/>
    <w:rsid w:val="006646F4"/>
    <w:rsid w:val="00664BFC"/>
    <w:rsid w:val="00665229"/>
    <w:rsid w:val="00665316"/>
    <w:rsid w:val="006654E8"/>
    <w:rsid w:val="0066568F"/>
    <w:rsid w:val="00665801"/>
    <w:rsid w:val="00665CCE"/>
    <w:rsid w:val="00665D34"/>
    <w:rsid w:val="00665E94"/>
    <w:rsid w:val="006660F2"/>
    <w:rsid w:val="00666E49"/>
    <w:rsid w:val="0066727A"/>
    <w:rsid w:val="006672FC"/>
    <w:rsid w:val="00667378"/>
    <w:rsid w:val="0066745C"/>
    <w:rsid w:val="00667A27"/>
    <w:rsid w:val="00667D9A"/>
    <w:rsid w:val="0067013D"/>
    <w:rsid w:val="00670204"/>
    <w:rsid w:val="00670218"/>
    <w:rsid w:val="00670290"/>
    <w:rsid w:val="006704BF"/>
    <w:rsid w:val="00670646"/>
    <w:rsid w:val="00670AD6"/>
    <w:rsid w:val="00670ECD"/>
    <w:rsid w:val="00671010"/>
    <w:rsid w:val="0067106A"/>
    <w:rsid w:val="00671151"/>
    <w:rsid w:val="00671B4F"/>
    <w:rsid w:val="00671E31"/>
    <w:rsid w:val="0067214F"/>
    <w:rsid w:val="006725CC"/>
    <w:rsid w:val="0067273D"/>
    <w:rsid w:val="00672966"/>
    <w:rsid w:val="00672E1F"/>
    <w:rsid w:val="006735BC"/>
    <w:rsid w:val="00673BDE"/>
    <w:rsid w:val="00673EB7"/>
    <w:rsid w:val="00673FBF"/>
    <w:rsid w:val="006740F1"/>
    <w:rsid w:val="0067439E"/>
    <w:rsid w:val="00674460"/>
    <w:rsid w:val="00674811"/>
    <w:rsid w:val="006754D4"/>
    <w:rsid w:val="00675652"/>
    <w:rsid w:val="006758E5"/>
    <w:rsid w:val="00675ECB"/>
    <w:rsid w:val="0067643D"/>
    <w:rsid w:val="0067649C"/>
    <w:rsid w:val="006767B7"/>
    <w:rsid w:val="006767B8"/>
    <w:rsid w:val="00676F36"/>
    <w:rsid w:val="00677725"/>
    <w:rsid w:val="00677F10"/>
    <w:rsid w:val="0068013A"/>
    <w:rsid w:val="00680A97"/>
    <w:rsid w:val="00680F30"/>
    <w:rsid w:val="00680F81"/>
    <w:rsid w:val="0068102D"/>
    <w:rsid w:val="00681254"/>
    <w:rsid w:val="00681307"/>
    <w:rsid w:val="006820C0"/>
    <w:rsid w:val="0068226B"/>
    <w:rsid w:val="00682418"/>
    <w:rsid w:val="00682E47"/>
    <w:rsid w:val="00682ED3"/>
    <w:rsid w:val="00683132"/>
    <w:rsid w:val="006831D4"/>
    <w:rsid w:val="00683518"/>
    <w:rsid w:val="00683D7F"/>
    <w:rsid w:val="00683E9E"/>
    <w:rsid w:val="00684258"/>
    <w:rsid w:val="006845C9"/>
    <w:rsid w:val="006853E3"/>
    <w:rsid w:val="006853FF"/>
    <w:rsid w:val="0068553D"/>
    <w:rsid w:val="00685725"/>
    <w:rsid w:val="00685834"/>
    <w:rsid w:val="00685D3B"/>
    <w:rsid w:val="00685DB7"/>
    <w:rsid w:val="0068623E"/>
    <w:rsid w:val="00686366"/>
    <w:rsid w:val="0068653A"/>
    <w:rsid w:val="00686599"/>
    <w:rsid w:val="00686A14"/>
    <w:rsid w:val="00686FAD"/>
    <w:rsid w:val="0068721F"/>
    <w:rsid w:val="00687830"/>
    <w:rsid w:val="006878B2"/>
    <w:rsid w:val="00687A10"/>
    <w:rsid w:val="00690AAE"/>
    <w:rsid w:val="00690D12"/>
    <w:rsid w:val="00690F0E"/>
    <w:rsid w:val="00691413"/>
    <w:rsid w:val="006915F2"/>
    <w:rsid w:val="006919C5"/>
    <w:rsid w:val="00692799"/>
    <w:rsid w:val="006927F0"/>
    <w:rsid w:val="006929F3"/>
    <w:rsid w:val="00692A0D"/>
    <w:rsid w:val="00692BDC"/>
    <w:rsid w:val="00693077"/>
    <w:rsid w:val="00693295"/>
    <w:rsid w:val="00693529"/>
    <w:rsid w:val="006935A5"/>
    <w:rsid w:val="006935E1"/>
    <w:rsid w:val="00693A5C"/>
    <w:rsid w:val="00693BF8"/>
    <w:rsid w:val="00693F0A"/>
    <w:rsid w:val="0069401D"/>
    <w:rsid w:val="0069447C"/>
    <w:rsid w:val="006949AD"/>
    <w:rsid w:val="00694E1F"/>
    <w:rsid w:val="00694F46"/>
    <w:rsid w:val="00696244"/>
    <w:rsid w:val="006969D6"/>
    <w:rsid w:val="00696B6A"/>
    <w:rsid w:val="00696DD1"/>
    <w:rsid w:val="0069755C"/>
    <w:rsid w:val="006979DC"/>
    <w:rsid w:val="00697C2C"/>
    <w:rsid w:val="00697E0B"/>
    <w:rsid w:val="00697F71"/>
    <w:rsid w:val="006A03C6"/>
    <w:rsid w:val="006A04D8"/>
    <w:rsid w:val="006A05EF"/>
    <w:rsid w:val="006A0891"/>
    <w:rsid w:val="006A0942"/>
    <w:rsid w:val="006A18DD"/>
    <w:rsid w:val="006A20BD"/>
    <w:rsid w:val="006A2312"/>
    <w:rsid w:val="006A2347"/>
    <w:rsid w:val="006A24B3"/>
    <w:rsid w:val="006A2BF5"/>
    <w:rsid w:val="006A2D0E"/>
    <w:rsid w:val="006A2E66"/>
    <w:rsid w:val="006A3227"/>
    <w:rsid w:val="006A3396"/>
    <w:rsid w:val="006A3F94"/>
    <w:rsid w:val="006A40D0"/>
    <w:rsid w:val="006A4113"/>
    <w:rsid w:val="006A42AC"/>
    <w:rsid w:val="006A49B5"/>
    <w:rsid w:val="006A4FF3"/>
    <w:rsid w:val="006A5A45"/>
    <w:rsid w:val="006A5BB1"/>
    <w:rsid w:val="006A5CA3"/>
    <w:rsid w:val="006A5D5B"/>
    <w:rsid w:val="006A5D5C"/>
    <w:rsid w:val="006A5E26"/>
    <w:rsid w:val="006A667B"/>
    <w:rsid w:val="006A6B3F"/>
    <w:rsid w:val="006A6B69"/>
    <w:rsid w:val="006A74C0"/>
    <w:rsid w:val="006A7574"/>
    <w:rsid w:val="006A765E"/>
    <w:rsid w:val="006A7C2A"/>
    <w:rsid w:val="006B001E"/>
    <w:rsid w:val="006B0489"/>
    <w:rsid w:val="006B05F5"/>
    <w:rsid w:val="006B09BD"/>
    <w:rsid w:val="006B0A30"/>
    <w:rsid w:val="006B1213"/>
    <w:rsid w:val="006B163E"/>
    <w:rsid w:val="006B166D"/>
    <w:rsid w:val="006B19B2"/>
    <w:rsid w:val="006B19EB"/>
    <w:rsid w:val="006B1A07"/>
    <w:rsid w:val="006B1DA2"/>
    <w:rsid w:val="006B1F5F"/>
    <w:rsid w:val="006B2008"/>
    <w:rsid w:val="006B21E9"/>
    <w:rsid w:val="006B242D"/>
    <w:rsid w:val="006B2431"/>
    <w:rsid w:val="006B30CE"/>
    <w:rsid w:val="006B393F"/>
    <w:rsid w:val="006B3E55"/>
    <w:rsid w:val="006B401E"/>
    <w:rsid w:val="006B5111"/>
    <w:rsid w:val="006B6346"/>
    <w:rsid w:val="006B6AD0"/>
    <w:rsid w:val="006B6BA3"/>
    <w:rsid w:val="006B6C83"/>
    <w:rsid w:val="006B6C95"/>
    <w:rsid w:val="006B6DEC"/>
    <w:rsid w:val="006B725C"/>
    <w:rsid w:val="006B7864"/>
    <w:rsid w:val="006C03B2"/>
    <w:rsid w:val="006C09BA"/>
    <w:rsid w:val="006C09DD"/>
    <w:rsid w:val="006C0B08"/>
    <w:rsid w:val="006C1142"/>
    <w:rsid w:val="006C1A29"/>
    <w:rsid w:val="006C1B3F"/>
    <w:rsid w:val="006C1F77"/>
    <w:rsid w:val="006C22BD"/>
    <w:rsid w:val="006C2604"/>
    <w:rsid w:val="006C3309"/>
    <w:rsid w:val="006C375B"/>
    <w:rsid w:val="006C3FF3"/>
    <w:rsid w:val="006C44D3"/>
    <w:rsid w:val="006C45C1"/>
    <w:rsid w:val="006C45E8"/>
    <w:rsid w:val="006C4B11"/>
    <w:rsid w:val="006C4D69"/>
    <w:rsid w:val="006C4E89"/>
    <w:rsid w:val="006C50C3"/>
    <w:rsid w:val="006C51A3"/>
    <w:rsid w:val="006C5415"/>
    <w:rsid w:val="006C54AC"/>
    <w:rsid w:val="006C566C"/>
    <w:rsid w:val="006C57EC"/>
    <w:rsid w:val="006C5C20"/>
    <w:rsid w:val="006C5FF1"/>
    <w:rsid w:val="006C6287"/>
    <w:rsid w:val="006C677C"/>
    <w:rsid w:val="006C6920"/>
    <w:rsid w:val="006C6E92"/>
    <w:rsid w:val="006C75C9"/>
    <w:rsid w:val="006C7AE1"/>
    <w:rsid w:val="006C7CAC"/>
    <w:rsid w:val="006C7FB9"/>
    <w:rsid w:val="006D076D"/>
    <w:rsid w:val="006D0846"/>
    <w:rsid w:val="006D0C09"/>
    <w:rsid w:val="006D1559"/>
    <w:rsid w:val="006D1A23"/>
    <w:rsid w:val="006D1CEC"/>
    <w:rsid w:val="006D1DFA"/>
    <w:rsid w:val="006D1F1A"/>
    <w:rsid w:val="006D2039"/>
    <w:rsid w:val="006D21FF"/>
    <w:rsid w:val="006D2768"/>
    <w:rsid w:val="006D2AD1"/>
    <w:rsid w:val="006D31AF"/>
    <w:rsid w:val="006D31DD"/>
    <w:rsid w:val="006D35CD"/>
    <w:rsid w:val="006D3793"/>
    <w:rsid w:val="006D3B57"/>
    <w:rsid w:val="006D3D01"/>
    <w:rsid w:val="006D4133"/>
    <w:rsid w:val="006D4373"/>
    <w:rsid w:val="006D47EE"/>
    <w:rsid w:val="006D4891"/>
    <w:rsid w:val="006D492A"/>
    <w:rsid w:val="006D493C"/>
    <w:rsid w:val="006D5457"/>
    <w:rsid w:val="006D59BF"/>
    <w:rsid w:val="006D5A62"/>
    <w:rsid w:val="006D5C63"/>
    <w:rsid w:val="006D5EC2"/>
    <w:rsid w:val="006D5FEF"/>
    <w:rsid w:val="006D6058"/>
    <w:rsid w:val="006D667A"/>
    <w:rsid w:val="006D72E1"/>
    <w:rsid w:val="006D742C"/>
    <w:rsid w:val="006D74C9"/>
    <w:rsid w:val="006D7598"/>
    <w:rsid w:val="006D76F9"/>
    <w:rsid w:val="006D7B93"/>
    <w:rsid w:val="006D7BBD"/>
    <w:rsid w:val="006D7C30"/>
    <w:rsid w:val="006D7D69"/>
    <w:rsid w:val="006D7DAD"/>
    <w:rsid w:val="006D7EC6"/>
    <w:rsid w:val="006E049A"/>
    <w:rsid w:val="006E0566"/>
    <w:rsid w:val="006E0B16"/>
    <w:rsid w:val="006E1135"/>
    <w:rsid w:val="006E1469"/>
    <w:rsid w:val="006E176F"/>
    <w:rsid w:val="006E1B1F"/>
    <w:rsid w:val="006E1C34"/>
    <w:rsid w:val="006E1E45"/>
    <w:rsid w:val="006E1F92"/>
    <w:rsid w:val="006E22CC"/>
    <w:rsid w:val="006E2B0F"/>
    <w:rsid w:val="006E2BAD"/>
    <w:rsid w:val="006E3D3A"/>
    <w:rsid w:val="006E4646"/>
    <w:rsid w:val="006E4CC8"/>
    <w:rsid w:val="006E512D"/>
    <w:rsid w:val="006E5477"/>
    <w:rsid w:val="006E554E"/>
    <w:rsid w:val="006E5AFE"/>
    <w:rsid w:val="006E696A"/>
    <w:rsid w:val="006E6C33"/>
    <w:rsid w:val="006E6F03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C12"/>
    <w:rsid w:val="006F0DB2"/>
    <w:rsid w:val="006F0DF9"/>
    <w:rsid w:val="006F0E38"/>
    <w:rsid w:val="006F0EB1"/>
    <w:rsid w:val="006F0F21"/>
    <w:rsid w:val="006F1CC1"/>
    <w:rsid w:val="006F1D86"/>
    <w:rsid w:val="006F1E30"/>
    <w:rsid w:val="006F20A6"/>
    <w:rsid w:val="006F291E"/>
    <w:rsid w:val="006F3052"/>
    <w:rsid w:val="006F314D"/>
    <w:rsid w:val="006F355E"/>
    <w:rsid w:val="006F3B01"/>
    <w:rsid w:val="006F3C66"/>
    <w:rsid w:val="006F3E5B"/>
    <w:rsid w:val="006F4189"/>
    <w:rsid w:val="006F468E"/>
    <w:rsid w:val="006F557B"/>
    <w:rsid w:val="006F5674"/>
    <w:rsid w:val="006F5885"/>
    <w:rsid w:val="006F5B41"/>
    <w:rsid w:val="006F6689"/>
    <w:rsid w:val="006F6740"/>
    <w:rsid w:val="006F6FEA"/>
    <w:rsid w:val="006F70E1"/>
    <w:rsid w:val="006F7427"/>
    <w:rsid w:val="006F746D"/>
    <w:rsid w:val="006F7A92"/>
    <w:rsid w:val="006F7E42"/>
    <w:rsid w:val="00700042"/>
    <w:rsid w:val="0070013F"/>
    <w:rsid w:val="0070023A"/>
    <w:rsid w:val="0070063F"/>
    <w:rsid w:val="0070124B"/>
    <w:rsid w:val="007017EA"/>
    <w:rsid w:val="0070181F"/>
    <w:rsid w:val="0070185E"/>
    <w:rsid w:val="0070193E"/>
    <w:rsid w:val="00701B27"/>
    <w:rsid w:val="00701F97"/>
    <w:rsid w:val="00702476"/>
    <w:rsid w:val="007032E6"/>
    <w:rsid w:val="007036E5"/>
    <w:rsid w:val="00703D8A"/>
    <w:rsid w:val="00704123"/>
    <w:rsid w:val="00704641"/>
    <w:rsid w:val="007047A7"/>
    <w:rsid w:val="00704E34"/>
    <w:rsid w:val="00705027"/>
    <w:rsid w:val="007050A6"/>
    <w:rsid w:val="007056ED"/>
    <w:rsid w:val="00705D28"/>
    <w:rsid w:val="00706AC2"/>
    <w:rsid w:val="0070743B"/>
    <w:rsid w:val="00707CC2"/>
    <w:rsid w:val="00707EC9"/>
    <w:rsid w:val="007101EE"/>
    <w:rsid w:val="00710994"/>
    <w:rsid w:val="007109CD"/>
    <w:rsid w:val="00710A3E"/>
    <w:rsid w:val="00710D33"/>
    <w:rsid w:val="00710DE2"/>
    <w:rsid w:val="0071127B"/>
    <w:rsid w:val="00711632"/>
    <w:rsid w:val="00711760"/>
    <w:rsid w:val="007117AA"/>
    <w:rsid w:val="0071196B"/>
    <w:rsid w:val="00711A0F"/>
    <w:rsid w:val="00711AE4"/>
    <w:rsid w:val="00711B30"/>
    <w:rsid w:val="00711D10"/>
    <w:rsid w:val="00711D73"/>
    <w:rsid w:val="00712202"/>
    <w:rsid w:val="00712311"/>
    <w:rsid w:val="00712374"/>
    <w:rsid w:val="007128C2"/>
    <w:rsid w:val="00712A0F"/>
    <w:rsid w:val="00712A40"/>
    <w:rsid w:val="00712FDB"/>
    <w:rsid w:val="007131B0"/>
    <w:rsid w:val="0071371F"/>
    <w:rsid w:val="0071374D"/>
    <w:rsid w:val="00713D0C"/>
    <w:rsid w:val="00714065"/>
    <w:rsid w:val="00714186"/>
    <w:rsid w:val="00714312"/>
    <w:rsid w:val="00714796"/>
    <w:rsid w:val="00714D6A"/>
    <w:rsid w:val="00715BA7"/>
    <w:rsid w:val="00715F49"/>
    <w:rsid w:val="00716324"/>
    <w:rsid w:val="007163BF"/>
    <w:rsid w:val="0071649C"/>
    <w:rsid w:val="00716B63"/>
    <w:rsid w:val="00716FC0"/>
    <w:rsid w:val="00717267"/>
    <w:rsid w:val="00717890"/>
    <w:rsid w:val="007178EE"/>
    <w:rsid w:val="00720700"/>
    <w:rsid w:val="00720759"/>
    <w:rsid w:val="00720A0C"/>
    <w:rsid w:val="007215A9"/>
    <w:rsid w:val="007217B9"/>
    <w:rsid w:val="0072190B"/>
    <w:rsid w:val="00721CB7"/>
    <w:rsid w:val="00721DB3"/>
    <w:rsid w:val="00721E1D"/>
    <w:rsid w:val="00722260"/>
    <w:rsid w:val="00722B72"/>
    <w:rsid w:val="00722BD3"/>
    <w:rsid w:val="00723099"/>
    <w:rsid w:val="00723307"/>
    <w:rsid w:val="007233B6"/>
    <w:rsid w:val="0072350B"/>
    <w:rsid w:val="00723691"/>
    <w:rsid w:val="007238EB"/>
    <w:rsid w:val="007238F1"/>
    <w:rsid w:val="00724426"/>
    <w:rsid w:val="00724437"/>
    <w:rsid w:val="007244BA"/>
    <w:rsid w:val="007245F9"/>
    <w:rsid w:val="0072461A"/>
    <w:rsid w:val="00725068"/>
    <w:rsid w:val="0072560E"/>
    <w:rsid w:val="00725C2F"/>
    <w:rsid w:val="00725CB6"/>
    <w:rsid w:val="00725CDC"/>
    <w:rsid w:val="00726281"/>
    <w:rsid w:val="0072650B"/>
    <w:rsid w:val="00726537"/>
    <w:rsid w:val="0072665F"/>
    <w:rsid w:val="00726A64"/>
    <w:rsid w:val="007273EC"/>
    <w:rsid w:val="0072779A"/>
    <w:rsid w:val="007279F1"/>
    <w:rsid w:val="00727B8E"/>
    <w:rsid w:val="00727E9F"/>
    <w:rsid w:val="00730457"/>
    <w:rsid w:val="00730AC5"/>
    <w:rsid w:val="00730F0F"/>
    <w:rsid w:val="0073128B"/>
    <w:rsid w:val="0073150C"/>
    <w:rsid w:val="0073171A"/>
    <w:rsid w:val="00731D71"/>
    <w:rsid w:val="007325D3"/>
    <w:rsid w:val="00732885"/>
    <w:rsid w:val="00733596"/>
    <w:rsid w:val="00733858"/>
    <w:rsid w:val="00733A80"/>
    <w:rsid w:val="00733FBC"/>
    <w:rsid w:val="007341A2"/>
    <w:rsid w:val="0073487C"/>
    <w:rsid w:val="0073497A"/>
    <w:rsid w:val="0073532A"/>
    <w:rsid w:val="00735E35"/>
    <w:rsid w:val="0073637C"/>
    <w:rsid w:val="00736733"/>
    <w:rsid w:val="00736886"/>
    <w:rsid w:val="00736D7B"/>
    <w:rsid w:val="00737093"/>
    <w:rsid w:val="00737099"/>
    <w:rsid w:val="007377ED"/>
    <w:rsid w:val="007379C8"/>
    <w:rsid w:val="00737A7A"/>
    <w:rsid w:val="00737BC5"/>
    <w:rsid w:val="007406A2"/>
    <w:rsid w:val="007406C0"/>
    <w:rsid w:val="00740AC1"/>
    <w:rsid w:val="00740B5C"/>
    <w:rsid w:val="00740BF9"/>
    <w:rsid w:val="00740D82"/>
    <w:rsid w:val="0074108B"/>
    <w:rsid w:val="00741434"/>
    <w:rsid w:val="007415B6"/>
    <w:rsid w:val="007415FB"/>
    <w:rsid w:val="00741A56"/>
    <w:rsid w:val="007420C9"/>
    <w:rsid w:val="00742695"/>
    <w:rsid w:val="00742A51"/>
    <w:rsid w:val="00743468"/>
    <w:rsid w:val="007436B1"/>
    <w:rsid w:val="007436D5"/>
    <w:rsid w:val="00743867"/>
    <w:rsid w:val="00743BAA"/>
    <w:rsid w:val="00743E6E"/>
    <w:rsid w:val="00744055"/>
    <w:rsid w:val="0074443A"/>
    <w:rsid w:val="0074475B"/>
    <w:rsid w:val="00744E4F"/>
    <w:rsid w:val="0074544C"/>
    <w:rsid w:val="00745643"/>
    <w:rsid w:val="0074576E"/>
    <w:rsid w:val="007458E7"/>
    <w:rsid w:val="00745EBB"/>
    <w:rsid w:val="00746167"/>
    <w:rsid w:val="00746199"/>
    <w:rsid w:val="00746C6F"/>
    <w:rsid w:val="00747446"/>
    <w:rsid w:val="0074757B"/>
    <w:rsid w:val="007478EF"/>
    <w:rsid w:val="00747BD8"/>
    <w:rsid w:val="00747F05"/>
    <w:rsid w:val="0075038A"/>
    <w:rsid w:val="007503B7"/>
    <w:rsid w:val="0075076E"/>
    <w:rsid w:val="007509F9"/>
    <w:rsid w:val="00751B32"/>
    <w:rsid w:val="00751F76"/>
    <w:rsid w:val="00752497"/>
    <w:rsid w:val="007524E2"/>
    <w:rsid w:val="00752FE7"/>
    <w:rsid w:val="007533C0"/>
    <w:rsid w:val="00753F01"/>
    <w:rsid w:val="0075412E"/>
    <w:rsid w:val="00754747"/>
    <w:rsid w:val="00754D64"/>
    <w:rsid w:val="00754FCC"/>
    <w:rsid w:val="00755420"/>
    <w:rsid w:val="00755559"/>
    <w:rsid w:val="00755703"/>
    <w:rsid w:val="00755B06"/>
    <w:rsid w:val="00755D41"/>
    <w:rsid w:val="00755E06"/>
    <w:rsid w:val="00755F8B"/>
    <w:rsid w:val="007565E2"/>
    <w:rsid w:val="00756B2E"/>
    <w:rsid w:val="00756CDB"/>
    <w:rsid w:val="00756F15"/>
    <w:rsid w:val="00756F1E"/>
    <w:rsid w:val="007572E9"/>
    <w:rsid w:val="00757A61"/>
    <w:rsid w:val="00757B0F"/>
    <w:rsid w:val="00757C04"/>
    <w:rsid w:val="00757CD9"/>
    <w:rsid w:val="00757E8E"/>
    <w:rsid w:val="00757FE8"/>
    <w:rsid w:val="007600CF"/>
    <w:rsid w:val="0076015A"/>
    <w:rsid w:val="0076031F"/>
    <w:rsid w:val="00760756"/>
    <w:rsid w:val="007609EC"/>
    <w:rsid w:val="00760D79"/>
    <w:rsid w:val="0076116A"/>
    <w:rsid w:val="007613AF"/>
    <w:rsid w:val="0076145C"/>
    <w:rsid w:val="00761782"/>
    <w:rsid w:val="007619FB"/>
    <w:rsid w:val="00761A37"/>
    <w:rsid w:val="0076200C"/>
    <w:rsid w:val="007621A6"/>
    <w:rsid w:val="007623E3"/>
    <w:rsid w:val="00762924"/>
    <w:rsid w:val="0076295C"/>
    <w:rsid w:val="00762FA7"/>
    <w:rsid w:val="00763055"/>
    <w:rsid w:val="00763148"/>
    <w:rsid w:val="00763432"/>
    <w:rsid w:val="00763448"/>
    <w:rsid w:val="0076394D"/>
    <w:rsid w:val="00763EB7"/>
    <w:rsid w:val="00763F9D"/>
    <w:rsid w:val="00764043"/>
    <w:rsid w:val="007645BE"/>
    <w:rsid w:val="00764EB8"/>
    <w:rsid w:val="00765098"/>
    <w:rsid w:val="007650A8"/>
    <w:rsid w:val="00765316"/>
    <w:rsid w:val="0076539C"/>
    <w:rsid w:val="00765560"/>
    <w:rsid w:val="00765575"/>
    <w:rsid w:val="00765779"/>
    <w:rsid w:val="00765832"/>
    <w:rsid w:val="00765D3E"/>
    <w:rsid w:val="00765FDC"/>
    <w:rsid w:val="007663A3"/>
    <w:rsid w:val="00766559"/>
    <w:rsid w:val="007669EF"/>
    <w:rsid w:val="00766B0E"/>
    <w:rsid w:val="00766BFB"/>
    <w:rsid w:val="00766ED2"/>
    <w:rsid w:val="0076731C"/>
    <w:rsid w:val="0076747C"/>
    <w:rsid w:val="007674C6"/>
    <w:rsid w:val="00767703"/>
    <w:rsid w:val="007677A0"/>
    <w:rsid w:val="007678B6"/>
    <w:rsid w:val="007700C8"/>
    <w:rsid w:val="007702AC"/>
    <w:rsid w:val="00770CEE"/>
    <w:rsid w:val="007721AD"/>
    <w:rsid w:val="00772232"/>
    <w:rsid w:val="007723D0"/>
    <w:rsid w:val="007728F4"/>
    <w:rsid w:val="00772D15"/>
    <w:rsid w:val="00772DC3"/>
    <w:rsid w:val="007733C4"/>
    <w:rsid w:val="00773AA2"/>
    <w:rsid w:val="00773C87"/>
    <w:rsid w:val="00773EC7"/>
    <w:rsid w:val="007743A1"/>
    <w:rsid w:val="007744EF"/>
    <w:rsid w:val="00774CC7"/>
    <w:rsid w:val="00775BAA"/>
    <w:rsid w:val="00775EFD"/>
    <w:rsid w:val="00775F11"/>
    <w:rsid w:val="00776351"/>
    <w:rsid w:val="00776679"/>
    <w:rsid w:val="007768F2"/>
    <w:rsid w:val="00776B79"/>
    <w:rsid w:val="00776C10"/>
    <w:rsid w:val="00776E9E"/>
    <w:rsid w:val="00776F98"/>
    <w:rsid w:val="00777053"/>
    <w:rsid w:val="007775DE"/>
    <w:rsid w:val="00777B46"/>
    <w:rsid w:val="00777EE9"/>
    <w:rsid w:val="00780315"/>
    <w:rsid w:val="00780857"/>
    <w:rsid w:val="0078092E"/>
    <w:rsid w:val="00780980"/>
    <w:rsid w:val="007809E1"/>
    <w:rsid w:val="00780A03"/>
    <w:rsid w:val="00780AF4"/>
    <w:rsid w:val="00780F3D"/>
    <w:rsid w:val="0078146E"/>
    <w:rsid w:val="0078165E"/>
    <w:rsid w:val="007816FD"/>
    <w:rsid w:val="00781B9A"/>
    <w:rsid w:val="00781BC7"/>
    <w:rsid w:val="00781DAD"/>
    <w:rsid w:val="0078243D"/>
    <w:rsid w:val="00782D8A"/>
    <w:rsid w:val="007833C3"/>
    <w:rsid w:val="007837BE"/>
    <w:rsid w:val="0078380D"/>
    <w:rsid w:val="00784112"/>
    <w:rsid w:val="007842FE"/>
    <w:rsid w:val="0078440C"/>
    <w:rsid w:val="00784702"/>
    <w:rsid w:val="00784C31"/>
    <w:rsid w:val="00784E26"/>
    <w:rsid w:val="00784EA1"/>
    <w:rsid w:val="00784ECF"/>
    <w:rsid w:val="00784FC7"/>
    <w:rsid w:val="007851DB"/>
    <w:rsid w:val="007859E1"/>
    <w:rsid w:val="007861D1"/>
    <w:rsid w:val="00786272"/>
    <w:rsid w:val="007864B2"/>
    <w:rsid w:val="00786620"/>
    <w:rsid w:val="0078681A"/>
    <w:rsid w:val="007868B7"/>
    <w:rsid w:val="00786BC0"/>
    <w:rsid w:val="00786C80"/>
    <w:rsid w:val="007873C6"/>
    <w:rsid w:val="007875E7"/>
    <w:rsid w:val="00787736"/>
    <w:rsid w:val="00787A55"/>
    <w:rsid w:val="00787FF1"/>
    <w:rsid w:val="007908D2"/>
    <w:rsid w:val="00791146"/>
    <w:rsid w:val="00791190"/>
    <w:rsid w:val="007916D2"/>
    <w:rsid w:val="00791866"/>
    <w:rsid w:val="00791ADE"/>
    <w:rsid w:val="00791BE9"/>
    <w:rsid w:val="00791BEA"/>
    <w:rsid w:val="007926B7"/>
    <w:rsid w:val="00792AD3"/>
    <w:rsid w:val="00792BEC"/>
    <w:rsid w:val="00792ECC"/>
    <w:rsid w:val="00793774"/>
    <w:rsid w:val="00793901"/>
    <w:rsid w:val="007939C7"/>
    <w:rsid w:val="00793F70"/>
    <w:rsid w:val="007947FB"/>
    <w:rsid w:val="00794DFE"/>
    <w:rsid w:val="007954AC"/>
    <w:rsid w:val="00795804"/>
    <w:rsid w:val="00795809"/>
    <w:rsid w:val="00795BA6"/>
    <w:rsid w:val="0079601B"/>
    <w:rsid w:val="007962E1"/>
    <w:rsid w:val="00796B15"/>
    <w:rsid w:val="00796E2C"/>
    <w:rsid w:val="00797DAA"/>
    <w:rsid w:val="00797FCF"/>
    <w:rsid w:val="007A032A"/>
    <w:rsid w:val="007A0616"/>
    <w:rsid w:val="007A09CA"/>
    <w:rsid w:val="007A0BDA"/>
    <w:rsid w:val="007A0CDD"/>
    <w:rsid w:val="007A0D0D"/>
    <w:rsid w:val="007A0DAC"/>
    <w:rsid w:val="007A1189"/>
    <w:rsid w:val="007A133E"/>
    <w:rsid w:val="007A15BA"/>
    <w:rsid w:val="007A16E9"/>
    <w:rsid w:val="007A1B63"/>
    <w:rsid w:val="007A21E3"/>
    <w:rsid w:val="007A22D6"/>
    <w:rsid w:val="007A2BFF"/>
    <w:rsid w:val="007A2D56"/>
    <w:rsid w:val="007A32E9"/>
    <w:rsid w:val="007A3395"/>
    <w:rsid w:val="007A3505"/>
    <w:rsid w:val="007A35DF"/>
    <w:rsid w:val="007A3BF2"/>
    <w:rsid w:val="007A4338"/>
    <w:rsid w:val="007A4AF1"/>
    <w:rsid w:val="007A5288"/>
    <w:rsid w:val="007A5C80"/>
    <w:rsid w:val="007A5E6D"/>
    <w:rsid w:val="007A5F87"/>
    <w:rsid w:val="007A5FB2"/>
    <w:rsid w:val="007A6053"/>
    <w:rsid w:val="007A618D"/>
    <w:rsid w:val="007A6256"/>
    <w:rsid w:val="007A6333"/>
    <w:rsid w:val="007A6477"/>
    <w:rsid w:val="007A650C"/>
    <w:rsid w:val="007A678F"/>
    <w:rsid w:val="007A6909"/>
    <w:rsid w:val="007A6A76"/>
    <w:rsid w:val="007A6D83"/>
    <w:rsid w:val="007A7228"/>
    <w:rsid w:val="007A75A3"/>
    <w:rsid w:val="007A7AD5"/>
    <w:rsid w:val="007A7DB8"/>
    <w:rsid w:val="007B0253"/>
    <w:rsid w:val="007B073B"/>
    <w:rsid w:val="007B1061"/>
    <w:rsid w:val="007B19CC"/>
    <w:rsid w:val="007B1AFB"/>
    <w:rsid w:val="007B1F9A"/>
    <w:rsid w:val="007B2074"/>
    <w:rsid w:val="007B2638"/>
    <w:rsid w:val="007B2BB1"/>
    <w:rsid w:val="007B3476"/>
    <w:rsid w:val="007B448A"/>
    <w:rsid w:val="007B44DC"/>
    <w:rsid w:val="007B4543"/>
    <w:rsid w:val="007B4937"/>
    <w:rsid w:val="007B4D3D"/>
    <w:rsid w:val="007B550D"/>
    <w:rsid w:val="007B5713"/>
    <w:rsid w:val="007B5A66"/>
    <w:rsid w:val="007B630D"/>
    <w:rsid w:val="007B76FC"/>
    <w:rsid w:val="007B77FB"/>
    <w:rsid w:val="007B7D58"/>
    <w:rsid w:val="007B7E59"/>
    <w:rsid w:val="007B7F94"/>
    <w:rsid w:val="007C05A6"/>
    <w:rsid w:val="007C0880"/>
    <w:rsid w:val="007C0AE5"/>
    <w:rsid w:val="007C0BD2"/>
    <w:rsid w:val="007C0F3A"/>
    <w:rsid w:val="007C0FA1"/>
    <w:rsid w:val="007C1065"/>
    <w:rsid w:val="007C14BD"/>
    <w:rsid w:val="007C1537"/>
    <w:rsid w:val="007C198E"/>
    <w:rsid w:val="007C1B94"/>
    <w:rsid w:val="007C26A2"/>
    <w:rsid w:val="007C26FF"/>
    <w:rsid w:val="007C27A5"/>
    <w:rsid w:val="007C2A39"/>
    <w:rsid w:val="007C2AAF"/>
    <w:rsid w:val="007C301B"/>
    <w:rsid w:val="007C3C91"/>
    <w:rsid w:val="007C3D88"/>
    <w:rsid w:val="007C3EE5"/>
    <w:rsid w:val="007C3F14"/>
    <w:rsid w:val="007C450E"/>
    <w:rsid w:val="007C46E3"/>
    <w:rsid w:val="007C508D"/>
    <w:rsid w:val="007C515A"/>
    <w:rsid w:val="007C52ED"/>
    <w:rsid w:val="007C52F0"/>
    <w:rsid w:val="007C56CE"/>
    <w:rsid w:val="007C5CE6"/>
    <w:rsid w:val="007C5DB6"/>
    <w:rsid w:val="007C64BC"/>
    <w:rsid w:val="007C662E"/>
    <w:rsid w:val="007C6939"/>
    <w:rsid w:val="007C6941"/>
    <w:rsid w:val="007C6D8A"/>
    <w:rsid w:val="007C6E75"/>
    <w:rsid w:val="007C7578"/>
    <w:rsid w:val="007C779D"/>
    <w:rsid w:val="007C77A8"/>
    <w:rsid w:val="007C78C7"/>
    <w:rsid w:val="007C7B86"/>
    <w:rsid w:val="007C7EF3"/>
    <w:rsid w:val="007D020B"/>
    <w:rsid w:val="007D02A6"/>
    <w:rsid w:val="007D0645"/>
    <w:rsid w:val="007D098C"/>
    <w:rsid w:val="007D1130"/>
    <w:rsid w:val="007D11B6"/>
    <w:rsid w:val="007D149C"/>
    <w:rsid w:val="007D163B"/>
    <w:rsid w:val="007D1B7C"/>
    <w:rsid w:val="007D214A"/>
    <w:rsid w:val="007D289E"/>
    <w:rsid w:val="007D2A09"/>
    <w:rsid w:val="007D357E"/>
    <w:rsid w:val="007D3889"/>
    <w:rsid w:val="007D39D7"/>
    <w:rsid w:val="007D3D2F"/>
    <w:rsid w:val="007D478D"/>
    <w:rsid w:val="007D4814"/>
    <w:rsid w:val="007D4838"/>
    <w:rsid w:val="007D4956"/>
    <w:rsid w:val="007D4FF2"/>
    <w:rsid w:val="007D5033"/>
    <w:rsid w:val="007D512C"/>
    <w:rsid w:val="007D526F"/>
    <w:rsid w:val="007D5CFA"/>
    <w:rsid w:val="007D6310"/>
    <w:rsid w:val="007D673F"/>
    <w:rsid w:val="007D68F4"/>
    <w:rsid w:val="007D6906"/>
    <w:rsid w:val="007D6AAC"/>
    <w:rsid w:val="007D6CE5"/>
    <w:rsid w:val="007D6E8A"/>
    <w:rsid w:val="007D6EF0"/>
    <w:rsid w:val="007D7042"/>
    <w:rsid w:val="007D7059"/>
    <w:rsid w:val="007D7522"/>
    <w:rsid w:val="007D768D"/>
    <w:rsid w:val="007E0162"/>
    <w:rsid w:val="007E037D"/>
    <w:rsid w:val="007E05CC"/>
    <w:rsid w:val="007E08F5"/>
    <w:rsid w:val="007E0986"/>
    <w:rsid w:val="007E0C8C"/>
    <w:rsid w:val="007E0D17"/>
    <w:rsid w:val="007E1479"/>
    <w:rsid w:val="007E1A55"/>
    <w:rsid w:val="007E1CB1"/>
    <w:rsid w:val="007E1EBF"/>
    <w:rsid w:val="007E1FA7"/>
    <w:rsid w:val="007E201B"/>
    <w:rsid w:val="007E2146"/>
    <w:rsid w:val="007E2B64"/>
    <w:rsid w:val="007E2B9D"/>
    <w:rsid w:val="007E3182"/>
    <w:rsid w:val="007E36F8"/>
    <w:rsid w:val="007E42F2"/>
    <w:rsid w:val="007E4603"/>
    <w:rsid w:val="007E48CD"/>
    <w:rsid w:val="007E48E4"/>
    <w:rsid w:val="007E51BC"/>
    <w:rsid w:val="007E531F"/>
    <w:rsid w:val="007E5634"/>
    <w:rsid w:val="007E5A03"/>
    <w:rsid w:val="007E5D16"/>
    <w:rsid w:val="007E5FFD"/>
    <w:rsid w:val="007E6239"/>
    <w:rsid w:val="007E6735"/>
    <w:rsid w:val="007E67F4"/>
    <w:rsid w:val="007E71B3"/>
    <w:rsid w:val="007E732E"/>
    <w:rsid w:val="007E741E"/>
    <w:rsid w:val="007E7607"/>
    <w:rsid w:val="007E7B2B"/>
    <w:rsid w:val="007E7E6F"/>
    <w:rsid w:val="007F05E0"/>
    <w:rsid w:val="007F0B77"/>
    <w:rsid w:val="007F0B82"/>
    <w:rsid w:val="007F0C8F"/>
    <w:rsid w:val="007F0DD3"/>
    <w:rsid w:val="007F1083"/>
    <w:rsid w:val="007F110A"/>
    <w:rsid w:val="007F1365"/>
    <w:rsid w:val="007F18C0"/>
    <w:rsid w:val="007F1F26"/>
    <w:rsid w:val="007F23FB"/>
    <w:rsid w:val="007F2477"/>
    <w:rsid w:val="007F2DBB"/>
    <w:rsid w:val="007F2ED4"/>
    <w:rsid w:val="007F3960"/>
    <w:rsid w:val="007F3A80"/>
    <w:rsid w:val="007F3FB0"/>
    <w:rsid w:val="007F43A9"/>
    <w:rsid w:val="007F4625"/>
    <w:rsid w:val="007F493C"/>
    <w:rsid w:val="007F4A70"/>
    <w:rsid w:val="007F528D"/>
    <w:rsid w:val="007F54CD"/>
    <w:rsid w:val="007F5605"/>
    <w:rsid w:val="007F5608"/>
    <w:rsid w:val="007F5874"/>
    <w:rsid w:val="007F5D4A"/>
    <w:rsid w:val="007F6020"/>
    <w:rsid w:val="007F6562"/>
    <w:rsid w:val="007F65F2"/>
    <w:rsid w:val="007F6772"/>
    <w:rsid w:val="007F6AA8"/>
    <w:rsid w:val="007F6AD2"/>
    <w:rsid w:val="007F70D6"/>
    <w:rsid w:val="007F7237"/>
    <w:rsid w:val="007F7733"/>
    <w:rsid w:val="007F7864"/>
    <w:rsid w:val="007F795B"/>
    <w:rsid w:val="00800104"/>
    <w:rsid w:val="00800184"/>
    <w:rsid w:val="00800312"/>
    <w:rsid w:val="00800994"/>
    <w:rsid w:val="00800D5F"/>
    <w:rsid w:val="008013B8"/>
    <w:rsid w:val="008016C8"/>
    <w:rsid w:val="0080179D"/>
    <w:rsid w:val="00801838"/>
    <w:rsid w:val="008018DC"/>
    <w:rsid w:val="00802410"/>
    <w:rsid w:val="0080270F"/>
    <w:rsid w:val="00802FDA"/>
    <w:rsid w:val="00803160"/>
    <w:rsid w:val="008036F8"/>
    <w:rsid w:val="00803905"/>
    <w:rsid w:val="0080397E"/>
    <w:rsid w:val="00803C7B"/>
    <w:rsid w:val="00803E2E"/>
    <w:rsid w:val="00803E73"/>
    <w:rsid w:val="00803FD6"/>
    <w:rsid w:val="008041E1"/>
    <w:rsid w:val="00804867"/>
    <w:rsid w:val="00804B2F"/>
    <w:rsid w:val="00804B8A"/>
    <w:rsid w:val="008050E9"/>
    <w:rsid w:val="008051E0"/>
    <w:rsid w:val="008053AD"/>
    <w:rsid w:val="00805D11"/>
    <w:rsid w:val="008063AF"/>
    <w:rsid w:val="0080656E"/>
    <w:rsid w:val="00806979"/>
    <w:rsid w:val="0080699F"/>
    <w:rsid w:val="00806D29"/>
    <w:rsid w:val="00806F5E"/>
    <w:rsid w:val="008072B6"/>
    <w:rsid w:val="00807365"/>
    <w:rsid w:val="0080770D"/>
    <w:rsid w:val="008078E7"/>
    <w:rsid w:val="00807D28"/>
    <w:rsid w:val="00807D5E"/>
    <w:rsid w:val="00807E1B"/>
    <w:rsid w:val="008100D3"/>
    <w:rsid w:val="0081012C"/>
    <w:rsid w:val="00810DE9"/>
    <w:rsid w:val="00810E23"/>
    <w:rsid w:val="00810EAE"/>
    <w:rsid w:val="00811036"/>
    <w:rsid w:val="00811B83"/>
    <w:rsid w:val="00812027"/>
    <w:rsid w:val="008123D5"/>
    <w:rsid w:val="008124FE"/>
    <w:rsid w:val="008127B0"/>
    <w:rsid w:val="00812CB0"/>
    <w:rsid w:val="00812FE3"/>
    <w:rsid w:val="00813717"/>
    <w:rsid w:val="00813CE0"/>
    <w:rsid w:val="00814072"/>
    <w:rsid w:val="0081407F"/>
    <w:rsid w:val="0081425F"/>
    <w:rsid w:val="008142CD"/>
    <w:rsid w:val="0081433F"/>
    <w:rsid w:val="00814500"/>
    <w:rsid w:val="00814B38"/>
    <w:rsid w:val="00814B65"/>
    <w:rsid w:val="00814BD6"/>
    <w:rsid w:val="00814D2B"/>
    <w:rsid w:val="0081529F"/>
    <w:rsid w:val="008153F0"/>
    <w:rsid w:val="008154B6"/>
    <w:rsid w:val="008155E8"/>
    <w:rsid w:val="00815706"/>
    <w:rsid w:val="00815D64"/>
    <w:rsid w:val="00816292"/>
    <w:rsid w:val="00816A54"/>
    <w:rsid w:val="00816B07"/>
    <w:rsid w:val="00816D94"/>
    <w:rsid w:val="00816D9C"/>
    <w:rsid w:val="00816E3E"/>
    <w:rsid w:val="00817151"/>
    <w:rsid w:val="0081787C"/>
    <w:rsid w:val="00817A8A"/>
    <w:rsid w:val="00817B8F"/>
    <w:rsid w:val="00817C96"/>
    <w:rsid w:val="00817CB0"/>
    <w:rsid w:val="00817D2A"/>
    <w:rsid w:val="00817F27"/>
    <w:rsid w:val="00820A96"/>
    <w:rsid w:val="00820E5D"/>
    <w:rsid w:val="008213A6"/>
    <w:rsid w:val="00821480"/>
    <w:rsid w:val="008216E2"/>
    <w:rsid w:val="0082172C"/>
    <w:rsid w:val="008218B4"/>
    <w:rsid w:val="008219C7"/>
    <w:rsid w:val="00821A22"/>
    <w:rsid w:val="00821DC0"/>
    <w:rsid w:val="00822131"/>
    <w:rsid w:val="008226C4"/>
    <w:rsid w:val="00822D03"/>
    <w:rsid w:val="00823280"/>
    <w:rsid w:val="00823335"/>
    <w:rsid w:val="008235D2"/>
    <w:rsid w:val="008235E4"/>
    <w:rsid w:val="008237B2"/>
    <w:rsid w:val="00823B2A"/>
    <w:rsid w:val="00823F20"/>
    <w:rsid w:val="00823F61"/>
    <w:rsid w:val="0082449E"/>
    <w:rsid w:val="008247A4"/>
    <w:rsid w:val="008249FF"/>
    <w:rsid w:val="008251DD"/>
    <w:rsid w:val="008251EC"/>
    <w:rsid w:val="00825238"/>
    <w:rsid w:val="00825511"/>
    <w:rsid w:val="00825693"/>
    <w:rsid w:val="00825985"/>
    <w:rsid w:val="00825EEF"/>
    <w:rsid w:val="00826204"/>
    <w:rsid w:val="008263E0"/>
    <w:rsid w:val="008268FB"/>
    <w:rsid w:val="00826D90"/>
    <w:rsid w:val="00827015"/>
    <w:rsid w:val="00827109"/>
    <w:rsid w:val="008272E9"/>
    <w:rsid w:val="00827A41"/>
    <w:rsid w:val="00827AF3"/>
    <w:rsid w:val="00827F83"/>
    <w:rsid w:val="0083179C"/>
    <w:rsid w:val="00831DF5"/>
    <w:rsid w:val="00832142"/>
    <w:rsid w:val="00832C18"/>
    <w:rsid w:val="00832CAF"/>
    <w:rsid w:val="00832FF4"/>
    <w:rsid w:val="0083311A"/>
    <w:rsid w:val="008333BB"/>
    <w:rsid w:val="0083417A"/>
    <w:rsid w:val="00834512"/>
    <w:rsid w:val="00834577"/>
    <w:rsid w:val="00834851"/>
    <w:rsid w:val="008349E7"/>
    <w:rsid w:val="0083502E"/>
    <w:rsid w:val="008350E9"/>
    <w:rsid w:val="0083542C"/>
    <w:rsid w:val="00835B82"/>
    <w:rsid w:val="00836133"/>
    <w:rsid w:val="008361DF"/>
    <w:rsid w:val="0083657B"/>
    <w:rsid w:val="00836B5B"/>
    <w:rsid w:val="0083768C"/>
    <w:rsid w:val="00837E87"/>
    <w:rsid w:val="00837F24"/>
    <w:rsid w:val="008401C3"/>
    <w:rsid w:val="0084038F"/>
    <w:rsid w:val="008403BC"/>
    <w:rsid w:val="008404D7"/>
    <w:rsid w:val="00840634"/>
    <w:rsid w:val="0084064C"/>
    <w:rsid w:val="008409D5"/>
    <w:rsid w:val="00840A68"/>
    <w:rsid w:val="00840A83"/>
    <w:rsid w:val="00840D46"/>
    <w:rsid w:val="00841573"/>
    <w:rsid w:val="008419A1"/>
    <w:rsid w:val="00841EE6"/>
    <w:rsid w:val="00841FA0"/>
    <w:rsid w:val="00842061"/>
    <w:rsid w:val="0084296C"/>
    <w:rsid w:val="00842B49"/>
    <w:rsid w:val="00842C85"/>
    <w:rsid w:val="00842DB7"/>
    <w:rsid w:val="008436C1"/>
    <w:rsid w:val="0084387F"/>
    <w:rsid w:val="00843AFD"/>
    <w:rsid w:val="00843B2C"/>
    <w:rsid w:val="008444F8"/>
    <w:rsid w:val="008445D2"/>
    <w:rsid w:val="00844750"/>
    <w:rsid w:val="00844864"/>
    <w:rsid w:val="00845A92"/>
    <w:rsid w:val="00845F51"/>
    <w:rsid w:val="00846106"/>
    <w:rsid w:val="00846273"/>
    <w:rsid w:val="00846467"/>
    <w:rsid w:val="00846661"/>
    <w:rsid w:val="00846874"/>
    <w:rsid w:val="00846AC4"/>
    <w:rsid w:val="00846C77"/>
    <w:rsid w:val="00846E99"/>
    <w:rsid w:val="00847964"/>
    <w:rsid w:val="00847991"/>
    <w:rsid w:val="00847C4E"/>
    <w:rsid w:val="00847F69"/>
    <w:rsid w:val="0085042D"/>
    <w:rsid w:val="00850AE8"/>
    <w:rsid w:val="00850B13"/>
    <w:rsid w:val="00850E9A"/>
    <w:rsid w:val="008515CC"/>
    <w:rsid w:val="00851B22"/>
    <w:rsid w:val="00852338"/>
    <w:rsid w:val="008526BD"/>
    <w:rsid w:val="00852AA6"/>
    <w:rsid w:val="00853127"/>
    <w:rsid w:val="008531A5"/>
    <w:rsid w:val="00853BAC"/>
    <w:rsid w:val="00853C45"/>
    <w:rsid w:val="00854090"/>
    <w:rsid w:val="008540C8"/>
    <w:rsid w:val="00854983"/>
    <w:rsid w:val="00854A91"/>
    <w:rsid w:val="00854E0E"/>
    <w:rsid w:val="00855E29"/>
    <w:rsid w:val="00856301"/>
    <w:rsid w:val="00856399"/>
    <w:rsid w:val="008569DF"/>
    <w:rsid w:val="00856C75"/>
    <w:rsid w:val="00856D2B"/>
    <w:rsid w:val="00856E4A"/>
    <w:rsid w:val="0085722A"/>
    <w:rsid w:val="00857686"/>
    <w:rsid w:val="00857C34"/>
    <w:rsid w:val="008600FD"/>
    <w:rsid w:val="0086037F"/>
    <w:rsid w:val="0086042C"/>
    <w:rsid w:val="008604E6"/>
    <w:rsid w:val="0086067F"/>
    <w:rsid w:val="00860840"/>
    <w:rsid w:val="00860A02"/>
    <w:rsid w:val="00860A4B"/>
    <w:rsid w:val="00860BAC"/>
    <w:rsid w:val="008611A3"/>
    <w:rsid w:val="00861696"/>
    <w:rsid w:val="00861750"/>
    <w:rsid w:val="00861B41"/>
    <w:rsid w:val="00861D65"/>
    <w:rsid w:val="00861DA1"/>
    <w:rsid w:val="0086206A"/>
    <w:rsid w:val="008620C2"/>
    <w:rsid w:val="00862173"/>
    <w:rsid w:val="00862290"/>
    <w:rsid w:val="00862558"/>
    <w:rsid w:val="008626B0"/>
    <w:rsid w:val="00862988"/>
    <w:rsid w:val="00862A4E"/>
    <w:rsid w:val="00862BA2"/>
    <w:rsid w:val="00863096"/>
    <w:rsid w:val="0086315B"/>
    <w:rsid w:val="008631AE"/>
    <w:rsid w:val="00863479"/>
    <w:rsid w:val="00863AA0"/>
    <w:rsid w:val="00864A9F"/>
    <w:rsid w:val="00864C02"/>
    <w:rsid w:val="008650AB"/>
    <w:rsid w:val="00865533"/>
    <w:rsid w:val="00865642"/>
    <w:rsid w:val="00865696"/>
    <w:rsid w:val="00865D02"/>
    <w:rsid w:val="00865D4C"/>
    <w:rsid w:val="00865DE1"/>
    <w:rsid w:val="00866BFD"/>
    <w:rsid w:val="00866FEA"/>
    <w:rsid w:val="00867255"/>
    <w:rsid w:val="008678F0"/>
    <w:rsid w:val="00870018"/>
    <w:rsid w:val="00870141"/>
    <w:rsid w:val="008705CE"/>
    <w:rsid w:val="00870793"/>
    <w:rsid w:val="00870869"/>
    <w:rsid w:val="00870A1C"/>
    <w:rsid w:val="00871029"/>
    <w:rsid w:val="00871096"/>
    <w:rsid w:val="00871171"/>
    <w:rsid w:val="008711F8"/>
    <w:rsid w:val="00871372"/>
    <w:rsid w:val="00871CC5"/>
    <w:rsid w:val="00871D14"/>
    <w:rsid w:val="00871EFE"/>
    <w:rsid w:val="008722B0"/>
    <w:rsid w:val="0087250F"/>
    <w:rsid w:val="00872C7C"/>
    <w:rsid w:val="00872D63"/>
    <w:rsid w:val="00872F39"/>
    <w:rsid w:val="00873424"/>
    <w:rsid w:val="00873463"/>
    <w:rsid w:val="008734E7"/>
    <w:rsid w:val="00873BF0"/>
    <w:rsid w:val="00873C85"/>
    <w:rsid w:val="008742CE"/>
    <w:rsid w:val="00874419"/>
    <w:rsid w:val="00874E33"/>
    <w:rsid w:val="00874FAC"/>
    <w:rsid w:val="0087504C"/>
    <w:rsid w:val="00875409"/>
    <w:rsid w:val="008755DA"/>
    <w:rsid w:val="00875755"/>
    <w:rsid w:val="00875905"/>
    <w:rsid w:val="00875F79"/>
    <w:rsid w:val="00875FBD"/>
    <w:rsid w:val="00876AC7"/>
    <w:rsid w:val="00876D48"/>
    <w:rsid w:val="0087763F"/>
    <w:rsid w:val="00877C45"/>
    <w:rsid w:val="00877C57"/>
    <w:rsid w:val="00877FA3"/>
    <w:rsid w:val="008804C9"/>
    <w:rsid w:val="00880D84"/>
    <w:rsid w:val="00880E95"/>
    <w:rsid w:val="008810DF"/>
    <w:rsid w:val="008810FA"/>
    <w:rsid w:val="0088122F"/>
    <w:rsid w:val="0088172F"/>
    <w:rsid w:val="00881842"/>
    <w:rsid w:val="008819A5"/>
    <w:rsid w:val="00881ACC"/>
    <w:rsid w:val="00881EC0"/>
    <w:rsid w:val="00881F28"/>
    <w:rsid w:val="008829DC"/>
    <w:rsid w:val="00882BB1"/>
    <w:rsid w:val="00883004"/>
    <w:rsid w:val="0088322E"/>
    <w:rsid w:val="00883ED6"/>
    <w:rsid w:val="00884255"/>
    <w:rsid w:val="0088425B"/>
    <w:rsid w:val="00884AD8"/>
    <w:rsid w:val="00884CDF"/>
    <w:rsid w:val="0088579F"/>
    <w:rsid w:val="00885A11"/>
    <w:rsid w:val="00885A3D"/>
    <w:rsid w:val="00885D5D"/>
    <w:rsid w:val="00885EC9"/>
    <w:rsid w:val="00885F46"/>
    <w:rsid w:val="00885F7A"/>
    <w:rsid w:val="00886223"/>
    <w:rsid w:val="0088651F"/>
    <w:rsid w:val="008876DF"/>
    <w:rsid w:val="00887771"/>
    <w:rsid w:val="00887FEF"/>
    <w:rsid w:val="0089048B"/>
    <w:rsid w:val="008907B2"/>
    <w:rsid w:val="00890B9F"/>
    <w:rsid w:val="00890BCD"/>
    <w:rsid w:val="00890E0D"/>
    <w:rsid w:val="00890F04"/>
    <w:rsid w:val="00890FBE"/>
    <w:rsid w:val="00891F63"/>
    <w:rsid w:val="00891FBD"/>
    <w:rsid w:val="00892253"/>
    <w:rsid w:val="008922DF"/>
    <w:rsid w:val="00893024"/>
    <w:rsid w:val="0089302F"/>
    <w:rsid w:val="008935A0"/>
    <w:rsid w:val="00893B3B"/>
    <w:rsid w:val="00893BA4"/>
    <w:rsid w:val="00893DB3"/>
    <w:rsid w:val="008948A0"/>
    <w:rsid w:val="00894A2E"/>
    <w:rsid w:val="00894ADC"/>
    <w:rsid w:val="00895243"/>
    <w:rsid w:val="00895806"/>
    <w:rsid w:val="00895A0C"/>
    <w:rsid w:val="0089612A"/>
    <w:rsid w:val="008961A5"/>
    <w:rsid w:val="008965CC"/>
    <w:rsid w:val="0089699C"/>
    <w:rsid w:val="00896A1A"/>
    <w:rsid w:val="00896D10"/>
    <w:rsid w:val="00896D3B"/>
    <w:rsid w:val="00896DF5"/>
    <w:rsid w:val="00896FD8"/>
    <w:rsid w:val="00897082"/>
    <w:rsid w:val="008970F6"/>
    <w:rsid w:val="008972CB"/>
    <w:rsid w:val="008975C4"/>
    <w:rsid w:val="00897FA7"/>
    <w:rsid w:val="008A0173"/>
    <w:rsid w:val="008A0339"/>
    <w:rsid w:val="008A03A0"/>
    <w:rsid w:val="008A0473"/>
    <w:rsid w:val="008A04C7"/>
    <w:rsid w:val="008A0705"/>
    <w:rsid w:val="008A1027"/>
    <w:rsid w:val="008A1C65"/>
    <w:rsid w:val="008A1EA1"/>
    <w:rsid w:val="008A1FBC"/>
    <w:rsid w:val="008A24BD"/>
    <w:rsid w:val="008A2871"/>
    <w:rsid w:val="008A294D"/>
    <w:rsid w:val="008A2AAE"/>
    <w:rsid w:val="008A2F26"/>
    <w:rsid w:val="008A36ED"/>
    <w:rsid w:val="008A3898"/>
    <w:rsid w:val="008A3FC3"/>
    <w:rsid w:val="008A3FFB"/>
    <w:rsid w:val="008A42D8"/>
    <w:rsid w:val="008A440B"/>
    <w:rsid w:val="008A457F"/>
    <w:rsid w:val="008A4912"/>
    <w:rsid w:val="008A4A1A"/>
    <w:rsid w:val="008A4DAC"/>
    <w:rsid w:val="008A4E04"/>
    <w:rsid w:val="008A53C3"/>
    <w:rsid w:val="008A59E9"/>
    <w:rsid w:val="008A62D3"/>
    <w:rsid w:val="008A631F"/>
    <w:rsid w:val="008A668F"/>
    <w:rsid w:val="008A6F9D"/>
    <w:rsid w:val="008A72A4"/>
    <w:rsid w:val="008A72D3"/>
    <w:rsid w:val="008A73C0"/>
    <w:rsid w:val="008A758D"/>
    <w:rsid w:val="008A75C5"/>
    <w:rsid w:val="008A7669"/>
    <w:rsid w:val="008A76CB"/>
    <w:rsid w:val="008A7819"/>
    <w:rsid w:val="008A7B15"/>
    <w:rsid w:val="008B01A2"/>
    <w:rsid w:val="008B07C2"/>
    <w:rsid w:val="008B095D"/>
    <w:rsid w:val="008B097E"/>
    <w:rsid w:val="008B0CD0"/>
    <w:rsid w:val="008B0F9B"/>
    <w:rsid w:val="008B130E"/>
    <w:rsid w:val="008B1651"/>
    <w:rsid w:val="008B175A"/>
    <w:rsid w:val="008B182D"/>
    <w:rsid w:val="008B18CB"/>
    <w:rsid w:val="008B18CE"/>
    <w:rsid w:val="008B2052"/>
    <w:rsid w:val="008B21F5"/>
    <w:rsid w:val="008B269F"/>
    <w:rsid w:val="008B2A2E"/>
    <w:rsid w:val="008B2AB2"/>
    <w:rsid w:val="008B2ACA"/>
    <w:rsid w:val="008B2D1D"/>
    <w:rsid w:val="008B2DEB"/>
    <w:rsid w:val="008B3052"/>
    <w:rsid w:val="008B334B"/>
    <w:rsid w:val="008B3779"/>
    <w:rsid w:val="008B3CD1"/>
    <w:rsid w:val="008B3E81"/>
    <w:rsid w:val="008B41EF"/>
    <w:rsid w:val="008B4230"/>
    <w:rsid w:val="008B447F"/>
    <w:rsid w:val="008B44A9"/>
    <w:rsid w:val="008B4787"/>
    <w:rsid w:val="008B49C6"/>
    <w:rsid w:val="008B4A49"/>
    <w:rsid w:val="008B4A4A"/>
    <w:rsid w:val="008B4B0D"/>
    <w:rsid w:val="008B4B33"/>
    <w:rsid w:val="008B5448"/>
    <w:rsid w:val="008B5577"/>
    <w:rsid w:val="008B577B"/>
    <w:rsid w:val="008B60ED"/>
    <w:rsid w:val="008B6477"/>
    <w:rsid w:val="008B66CB"/>
    <w:rsid w:val="008B6BE4"/>
    <w:rsid w:val="008B6E5C"/>
    <w:rsid w:val="008B6EEA"/>
    <w:rsid w:val="008C0A2A"/>
    <w:rsid w:val="008C1161"/>
    <w:rsid w:val="008C13EB"/>
    <w:rsid w:val="008C2135"/>
    <w:rsid w:val="008C2236"/>
    <w:rsid w:val="008C2426"/>
    <w:rsid w:val="008C2453"/>
    <w:rsid w:val="008C25BA"/>
    <w:rsid w:val="008C26B4"/>
    <w:rsid w:val="008C2767"/>
    <w:rsid w:val="008C2BC8"/>
    <w:rsid w:val="008C2F4C"/>
    <w:rsid w:val="008C40DE"/>
    <w:rsid w:val="008C42D9"/>
    <w:rsid w:val="008C4B47"/>
    <w:rsid w:val="008C570A"/>
    <w:rsid w:val="008C59D5"/>
    <w:rsid w:val="008C5B10"/>
    <w:rsid w:val="008C5C2F"/>
    <w:rsid w:val="008C6970"/>
    <w:rsid w:val="008C69DC"/>
    <w:rsid w:val="008C6C7A"/>
    <w:rsid w:val="008C6D71"/>
    <w:rsid w:val="008C6F4F"/>
    <w:rsid w:val="008C6F9B"/>
    <w:rsid w:val="008C6FA2"/>
    <w:rsid w:val="008C7245"/>
    <w:rsid w:val="008C74CC"/>
    <w:rsid w:val="008C7652"/>
    <w:rsid w:val="008C76D5"/>
    <w:rsid w:val="008C7F77"/>
    <w:rsid w:val="008D0459"/>
    <w:rsid w:val="008D05D2"/>
    <w:rsid w:val="008D0671"/>
    <w:rsid w:val="008D069D"/>
    <w:rsid w:val="008D0A7A"/>
    <w:rsid w:val="008D0B27"/>
    <w:rsid w:val="008D0E59"/>
    <w:rsid w:val="008D0F43"/>
    <w:rsid w:val="008D1111"/>
    <w:rsid w:val="008D13DC"/>
    <w:rsid w:val="008D149D"/>
    <w:rsid w:val="008D1D80"/>
    <w:rsid w:val="008D1E23"/>
    <w:rsid w:val="008D2209"/>
    <w:rsid w:val="008D2461"/>
    <w:rsid w:val="008D2877"/>
    <w:rsid w:val="008D2E61"/>
    <w:rsid w:val="008D3208"/>
    <w:rsid w:val="008D399A"/>
    <w:rsid w:val="008D42BC"/>
    <w:rsid w:val="008D4318"/>
    <w:rsid w:val="008D453F"/>
    <w:rsid w:val="008D4CD3"/>
    <w:rsid w:val="008D508F"/>
    <w:rsid w:val="008D538D"/>
    <w:rsid w:val="008D5879"/>
    <w:rsid w:val="008D592F"/>
    <w:rsid w:val="008D5FCD"/>
    <w:rsid w:val="008D6255"/>
    <w:rsid w:val="008D6581"/>
    <w:rsid w:val="008D65B3"/>
    <w:rsid w:val="008D6733"/>
    <w:rsid w:val="008D6BDB"/>
    <w:rsid w:val="008D6E70"/>
    <w:rsid w:val="008D6F90"/>
    <w:rsid w:val="008D7554"/>
    <w:rsid w:val="008D7615"/>
    <w:rsid w:val="008D76A0"/>
    <w:rsid w:val="008D7787"/>
    <w:rsid w:val="008D78FC"/>
    <w:rsid w:val="008D7DEB"/>
    <w:rsid w:val="008E04B5"/>
    <w:rsid w:val="008E074C"/>
    <w:rsid w:val="008E0CDD"/>
    <w:rsid w:val="008E0E89"/>
    <w:rsid w:val="008E0E8C"/>
    <w:rsid w:val="008E1217"/>
    <w:rsid w:val="008E15AC"/>
    <w:rsid w:val="008E1B6C"/>
    <w:rsid w:val="008E1FDF"/>
    <w:rsid w:val="008E2051"/>
    <w:rsid w:val="008E20D6"/>
    <w:rsid w:val="008E20EC"/>
    <w:rsid w:val="008E225F"/>
    <w:rsid w:val="008E2562"/>
    <w:rsid w:val="008E28B9"/>
    <w:rsid w:val="008E2B47"/>
    <w:rsid w:val="008E2BE9"/>
    <w:rsid w:val="008E2C9C"/>
    <w:rsid w:val="008E2E43"/>
    <w:rsid w:val="008E2E8C"/>
    <w:rsid w:val="008E378A"/>
    <w:rsid w:val="008E3F52"/>
    <w:rsid w:val="008E412D"/>
    <w:rsid w:val="008E451A"/>
    <w:rsid w:val="008E48B3"/>
    <w:rsid w:val="008E48FD"/>
    <w:rsid w:val="008E4CA5"/>
    <w:rsid w:val="008E52DD"/>
    <w:rsid w:val="008E5412"/>
    <w:rsid w:val="008E5625"/>
    <w:rsid w:val="008E5B5F"/>
    <w:rsid w:val="008E5BEF"/>
    <w:rsid w:val="008E5D5A"/>
    <w:rsid w:val="008E5DCA"/>
    <w:rsid w:val="008E624A"/>
    <w:rsid w:val="008E6730"/>
    <w:rsid w:val="008E6788"/>
    <w:rsid w:val="008E743E"/>
    <w:rsid w:val="008E7659"/>
    <w:rsid w:val="008E7684"/>
    <w:rsid w:val="008E76C6"/>
    <w:rsid w:val="008E7DB3"/>
    <w:rsid w:val="008E7F04"/>
    <w:rsid w:val="008E7F9D"/>
    <w:rsid w:val="008F0090"/>
    <w:rsid w:val="008F01AB"/>
    <w:rsid w:val="008F044C"/>
    <w:rsid w:val="008F0460"/>
    <w:rsid w:val="008F06E5"/>
    <w:rsid w:val="008F0BA6"/>
    <w:rsid w:val="008F0FC8"/>
    <w:rsid w:val="008F111B"/>
    <w:rsid w:val="008F1CF8"/>
    <w:rsid w:val="008F2201"/>
    <w:rsid w:val="008F2A25"/>
    <w:rsid w:val="008F2A8C"/>
    <w:rsid w:val="008F2BB4"/>
    <w:rsid w:val="008F3069"/>
    <w:rsid w:val="008F35F6"/>
    <w:rsid w:val="008F3D2D"/>
    <w:rsid w:val="008F3D7C"/>
    <w:rsid w:val="008F3DC9"/>
    <w:rsid w:val="008F4107"/>
    <w:rsid w:val="008F4B0F"/>
    <w:rsid w:val="008F4BFE"/>
    <w:rsid w:val="008F4E3F"/>
    <w:rsid w:val="008F5406"/>
    <w:rsid w:val="008F5866"/>
    <w:rsid w:val="008F595E"/>
    <w:rsid w:val="008F6188"/>
    <w:rsid w:val="008F6649"/>
    <w:rsid w:val="008F692B"/>
    <w:rsid w:val="008F6CD1"/>
    <w:rsid w:val="008F6FBB"/>
    <w:rsid w:val="008F7365"/>
    <w:rsid w:val="008F7A00"/>
    <w:rsid w:val="008F7BD6"/>
    <w:rsid w:val="008F7CEF"/>
    <w:rsid w:val="008F7EDD"/>
    <w:rsid w:val="009000FD"/>
    <w:rsid w:val="009009B3"/>
    <w:rsid w:val="00900B17"/>
    <w:rsid w:val="00900B60"/>
    <w:rsid w:val="00900BDC"/>
    <w:rsid w:val="00900DDE"/>
    <w:rsid w:val="00900DF1"/>
    <w:rsid w:val="00900E2E"/>
    <w:rsid w:val="009011F3"/>
    <w:rsid w:val="009012ED"/>
    <w:rsid w:val="00901837"/>
    <w:rsid w:val="00901845"/>
    <w:rsid w:val="009022BC"/>
    <w:rsid w:val="0090255A"/>
    <w:rsid w:val="00902686"/>
    <w:rsid w:val="00902734"/>
    <w:rsid w:val="00902C2C"/>
    <w:rsid w:val="00903281"/>
    <w:rsid w:val="0090371F"/>
    <w:rsid w:val="00903D19"/>
    <w:rsid w:val="00903F0F"/>
    <w:rsid w:val="00903F59"/>
    <w:rsid w:val="009045C7"/>
    <w:rsid w:val="00904788"/>
    <w:rsid w:val="0090480E"/>
    <w:rsid w:val="00904A62"/>
    <w:rsid w:val="00904B6D"/>
    <w:rsid w:val="00904D35"/>
    <w:rsid w:val="00904E71"/>
    <w:rsid w:val="00904F2B"/>
    <w:rsid w:val="009052B8"/>
    <w:rsid w:val="0090558E"/>
    <w:rsid w:val="00905A06"/>
    <w:rsid w:val="00905A83"/>
    <w:rsid w:val="00905F49"/>
    <w:rsid w:val="00905FEF"/>
    <w:rsid w:val="00906100"/>
    <w:rsid w:val="00906497"/>
    <w:rsid w:val="009067B8"/>
    <w:rsid w:val="00906B27"/>
    <w:rsid w:val="00906EED"/>
    <w:rsid w:val="00906F41"/>
    <w:rsid w:val="00906F97"/>
    <w:rsid w:val="00907071"/>
    <w:rsid w:val="0090715C"/>
    <w:rsid w:val="00907433"/>
    <w:rsid w:val="009076AC"/>
    <w:rsid w:val="00907BEE"/>
    <w:rsid w:val="0091049D"/>
    <w:rsid w:val="00910874"/>
    <w:rsid w:val="009108A7"/>
    <w:rsid w:val="00911A5A"/>
    <w:rsid w:val="00911C80"/>
    <w:rsid w:val="00911E0C"/>
    <w:rsid w:val="00911E1A"/>
    <w:rsid w:val="0091225D"/>
    <w:rsid w:val="0091229B"/>
    <w:rsid w:val="009123B9"/>
    <w:rsid w:val="009125C4"/>
    <w:rsid w:val="009128B7"/>
    <w:rsid w:val="00912A63"/>
    <w:rsid w:val="00912A96"/>
    <w:rsid w:val="00912F6D"/>
    <w:rsid w:val="00913AF7"/>
    <w:rsid w:val="00913B67"/>
    <w:rsid w:val="00913F4C"/>
    <w:rsid w:val="0091404B"/>
    <w:rsid w:val="00914215"/>
    <w:rsid w:val="0091423A"/>
    <w:rsid w:val="00914445"/>
    <w:rsid w:val="00914A5D"/>
    <w:rsid w:val="00915032"/>
    <w:rsid w:val="00915143"/>
    <w:rsid w:val="009151C0"/>
    <w:rsid w:val="0091537E"/>
    <w:rsid w:val="00915399"/>
    <w:rsid w:val="009154BD"/>
    <w:rsid w:val="009156C5"/>
    <w:rsid w:val="0091610F"/>
    <w:rsid w:val="009161BA"/>
    <w:rsid w:val="00917FD3"/>
    <w:rsid w:val="00920783"/>
    <w:rsid w:val="0092078E"/>
    <w:rsid w:val="00920848"/>
    <w:rsid w:val="009216BF"/>
    <w:rsid w:val="009216F5"/>
    <w:rsid w:val="009216FA"/>
    <w:rsid w:val="009218D2"/>
    <w:rsid w:val="00921A44"/>
    <w:rsid w:val="00921A74"/>
    <w:rsid w:val="00921C9F"/>
    <w:rsid w:val="00921ED5"/>
    <w:rsid w:val="00921FA1"/>
    <w:rsid w:val="00922290"/>
    <w:rsid w:val="009225B6"/>
    <w:rsid w:val="00923151"/>
    <w:rsid w:val="009234F4"/>
    <w:rsid w:val="009235CF"/>
    <w:rsid w:val="00923821"/>
    <w:rsid w:val="00924108"/>
    <w:rsid w:val="0092507E"/>
    <w:rsid w:val="009250C2"/>
    <w:rsid w:val="00925267"/>
    <w:rsid w:val="00925836"/>
    <w:rsid w:val="009258F2"/>
    <w:rsid w:val="00925B66"/>
    <w:rsid w:val="00925DD1"/>
    <w:rsid w:val="00925F0C"/>
    <w:rsid w:val="009260EC"/>
    <w:rsid w:val="00926264"/>
    <w:rsid w:val="00926595"/>
    <w:rsid w:val="0092686F"/>
    <w:rsid w:val="0092698B"/>
    <w:rsid w:val="009269EB"/>
    <w:rsid w:val="00926BE1"/>
    <w:rsid w:val="00927522"/>
    <w:rsid w:val="0092784B"/>
    <w:rsid w:val="009279AF"/>
    <w:rsid w:val="0093011E"/>
    <w:rsid w:val="009301E4"/>
    <w:rsid w:val="00930305"/>
    <w:rsid w:val="0093063D"/>
    <w:rsid w:val="00930A2E"/>
    <w:rsid w:val="0093135E"/>
    <w:rsid w:val="0093140C"/>
    <w:rsid w:val="00931DF8"/>
    <w:rsid w:val="00932109"/>
    <w:rsid w:val="009322AC"/>
    <w:rsid w:val="009324B1"/>
    <w:rsid w:val="009324BA"/>
    <w:rsid w:val="009326B1"/>
    <w:rsid w:val="009327B5"/>
    <w:rsid w:val="00932A20"/>
    <w:rsid w:val="00933D61"/>
    <w:rsid w:val="00933DE4"/>
    <w:rsid w:val="00934044"/>
    <w:rsid w:val="0093418B"/>
    <w:rsid w:val="00934F4B"/>
    <w:rsid w:val="00934FFD"/>
    <w:rsid w:val="009359C0"/>
    <w:rsid w:val="00935B52"/>
    <w:rsid w:val="009360F7"/>
    <w:rsid w:val="0093634D"/>
    <w:rsid w:val="00936D07"/>
    <w:rsid w:val="009370A6"/>
    <w:rsid w:val="009373C5"/>
    <w:rsid w:val="00937AC7"/>
    <w:rsid w:val="00937D15"/>
    <w:rsid w:val="00940A5D"/>
    <w:rsid w:val="00940BCB"/>
    <w:rsid w:val="00940D85"/>
    <w:rsid w:val="00940DF4"/>
    <w:rsid w:val="00940E26"/>
    <w:rsid w:val="00940FB5"/>
    <w:rsid w:val="00941259"/>
    <w:rsid w:val="0094148B"/>
    <w:rsid w:val="00941A1C"/>
    <w:rsid w:val="00941B97"/>
    <w:rsid w:val="009421B3"/>
    <w:rsid w:val="0094267F"/>
    <w:rsid w:val="00942BB8"/>
    <w:rsid w:val="00942DDF"/>
    <w:rsid w:val="00942E21"/>
    <w:rsid w:val="00942EF9"/>
    <w:rsid w:val="0094335F"/>
    <w:rsid w:val="0094376F"/>
    <w:rsid w:val="00944202"/>
    <w:rsid w:val="00944335"/>
    <w:rsid w:val="0094484A"/>
    <w:rsid w:val="00944AF4"/>
    <w:rsid w:val="00945E49"/>
    <w:rsid w:val="009462D8"/>
    <w:rsid w:val="00946388"/>
    <w:rsid w:val="0094663A"/>
    <w:rsid w:val="00946AA5"/>
    <w:rsid w:val="00946C4B"/>
    <w:rsid w:val="009478ED"/>
    <w:rsid w:val="009479E5"/>
    <w:rsid w:val="009504B1"/>
    <w:rsid w:val="00950781"/>
    <w:rsid w:val="009509D7"/>
    <w:rsid w:val="00950B09"/>
    <w:rsid w:val="00950BBF"/>
    <w:rsid w:val="00950DCC"/>
    <w:rsid w:val="00950DD1"/>
    <w:rsid w:val="00950FFB"/>
    <w:rsid w:val="0095130F"/>
    <w:rsid w:val="00951417"/>
    <w:rsid w:val="0095154C"/>
    <w:rsid w:val="0095178C"/>
    <w:rsid w:val="0095183E"/>
    <w:rsid w:val="00951995"/>
    <w:rsid w:val="00951C7E"/>
    <w:rsid w:val="00951CF6"/>
    <w:rsid w:val="00952ACA"/>
    <w:rsid w:val="00952C70"/>
    <w:rsid w:val="009533AC"/>
    <w:rsid w:val="00953424"/>
    <w:rsid w:val="00953761"/>
    <w:rsid w:val="009537A7"/>
    <w:rsid w:val="00953B1F"/>
    <w:rsid w:val="00953C21"/>
    <w:rsid w:val="009548C3"/>
    <w:rsid w:val="00954E67"/>
    <w:rsid w:val="0095506D"/>
    <w:rsid w:val="009551B9"/>
    <w:rsid w:val="009555E2"/>
    <w:rsid w:val="009557DF"/>
    <w:rsid w:val="00955A2E"/>
    <w:rsid w:val="00955B1F"/>
    <w:rsid w:val="00955D2B"/>
    <w:rsid w:val="00955D6A"/>
    <w:rsid w:val="00955E8D"/>
    <w:rsid w:val="00956101"/>
    <w:rsid w:val="00956957"/>
    <w:rsid w:val="00956E69"/>
    <w:rsid w:val="009573C6"/>
    <w:rsid w:val="00957487"/>
    <w:rsid w:val="009576D9"/>
    <w:rsid w:val="00957B6B"/>
    <w:rsid w:val="00957D9C"/>
    <w:rsid w:val="00957E93"/>
    <w:rsid w:val="009603AB"/>
    <w:rsid w:val="00960475"/>
    <w:rsid w:val="00960479"/>
    <w:rsid w:val="009607AF"/>
    <w:rsid w:val="00960A88"/>
    <w:rsid w:val="00960C68"/>
    <w:rsid w:val="00960CB6"/>
    <w:rsid w:val="00960D27"/>
    <w:rsid w:val="00960EC1"/>
    <w:rsid w:val="00961023"/>
    <w:rsid w:val="009612F1"/>
    <w:rsid w:val="009616FA"/>
    <w:rsid w:val="00961A61"/>
    <w:rsid w:val="00961E6D"/>
    <w:rsid w:val="00961F21"/>
    <w:rsid w:val="009621A8"/>
    <w:rsid w:val="009621FF"/>
    <w:rsid w:val="00962661"/>
    <w:rsid w:val="0096297C"/>
    <w:rsid w:val="0096326B"/>
    <w:rsid w:val="0096353C"/>
    <w:rsid w:val="009637BB"/>
    <w:rsid w:val="009637E3"/>
    <w:rsid w:val="0096392B"/>
    <w:rsid w:val="0096397B"/>
    <w:rsid w:val="00963F73"/>
    <w:rsid w:val="00964E3C"/>
    <w:rsid w:val="00964E69"/>
    <w:rsid w:val="0096504D"/>
    <w:rsid w:val="00965313"/>
    <w:rsid w:val="009654F0"/>
    <w:rsid w:val="009659EA"/>
    <w:rsid w:val="00965A07"/>
    <w:rsid w:val="00966698"/>
    <w:rsid w:val="0096691D"/>
    <w:rsid w:val="00966EC4"/>
    <w:rsid w:val="0096766C"/>
    <w:rsid w:val="00967851"/>
    <w:rsid w:val="00967D2D"/>
    <w:rsid w:val="00970309"/>
    <w:rsid w:val="0097099F"/>
    <w:rsid w:val="00970F7A"/>
    <w:rsid w:val="00970FE3"/>
    <w:rsid w:val="009712A5"/>
    <w:rsid w:val="009713C5"/>
    <w:rsid w:val="00971C7D"/>
    <w:rsid w:val="00971EC5"/>
    <w:rsid w:val="00971F6B"/>
    <w:rsid w:val="00971FCC"/>
    <w:rsid w:val="009720D1"/>
    <w:rsid w:val="00972562"/>
    <w:rsid w:val="0097281F"/>
    <w:rsid w:val="0097285C"/>
    <w:rsid w:val="0097298A"/>
    <w:rsid w:val="00972BB7"/>
    <w:rsid w:val="00972C06"/>
    <w:rsid w:val="00972F4C"/>
    <w:rsid w:val="00972FEB"/>
    <w:rsid w:val="00973257"/>
    <w:rsid w:val="00973388"/>
    <w:rsid w:val="00973592"/>
    <w:rsid w:val="0097383E"/>
    <w:rsid w:val="009738E5"/>
    <w:rsid w:val="00973F29"/>
    <w:rsid w:val="00974182"/>
    <w:rsid w:val="009743EB"/>
    <w:rsid w:val="009744FF"/>
    <w:rsid w:val="00974520"/>
    <w:rsid w:val="009749BE"/>
    <w:rsid w:val="00974B9F"/>
    <w:rsid w:val="00974EBD"/>
    <w:rsid w:val="00974FB0"/>
    <w:rsid w:val="009751BA"/>
    <w:rsid w:val="0097539E"/>
    <w:rsid w:val="0097577E"/>
    <w:rsid w:val="0097584E"/>
    <w:rsid w:val="00975E5D"/>
    <w:rsid w:val="00975F28"/>
    <w:rsid w:val="00975F2C"/>
    <w:rsid w:val="009765CF"/>
    <w:rsid w:val="00976989"/>
    <w:rsid w:val="00976D1B"/>
    <w:rsid w:val="00976FFB"/>
    <w:rsid w:val="00977852"/>
    <w:rsid w:val="009778AB"/>
    <w:rsid w:val="00980403"/>
    <w:rsid w:val="009804CB"/>
    <w:rsid w:val="009809DD"/>
    <w:rsid w:val="00980ACA"/>
    <w:rsid w:val="00980EB4"/>
    <w:rsid w:val="00980F14"/>
    <w:rsid w:val="00981BAF"/>
    <w:rsid w:val="00982314"/>
    <w:rsid w:val="00982768"/>
    <w:rsid w:val="00982773"/>
    <w:rsid w:val="00982AB4"/>
    <w:rsid w:val="00982E67"/>
    <w:rsid w:val="00983007"/>
    <w:rsid w:val="00983061"/>
    <w:rsid w:val="00983223"/>
    <w:rsid w:val="0098348D"/>
    <w:rsid w:val="009838CE"/>
    <w:rsid w:val="00983B9C"/>
    <w:rsid w:val="00983BD1"/>
    <w:rsid w:val="00983C41"/>
    <w:rsid w:val="00984206"/>
    <w:rsid w:val="00984C8E"/>
    <w:rsid w:val="00984D98"/>
    <w:rsid w:val="0098511E"/>
    <w:rsid w:val="00985133"/>
    <w:rsid w:val="0098541D"/>
    <w:rsid w:val="00985BA2"/>
    <w:rsid w:val="00985CA4"/>
    <w:rsid w:val="00986956"/>
    <w:rsid w:val="00986AC4"/>
    <w:rsid w:val="00986B31"/>
    <w:rsid w:val="009873AF"/>
    <w:rsid w:val="009875A6"/>
    <w:rsid w:val="009876A0"/>
    <w:rsid w:val="009879B5"/>
    <w:rsid w:val="009879F4"/>
    <w:rsid w:val="00987A56"/>
    <w:rsid w:val="00987E33"/>
    <w:rsid w:val="0099005F"/>
    <w:rsid w:val="00990440"/>
    <w:rsid w:val="00990E93"/>
    <w:rsid w:val="009917F3"/>
    <w:rsid w:val="00991F39"/>
    <w:rsid w:val="00992624"/>
    <w:rsid w:val="009927C4"/>
    <w:rsid w:val="009928B7"/>
    <w:rsid w:val="00992A4E"/>
    <w:rsid w:val="00993075"/>
    <w:rsid w:val="009930C0"/>
    <w:rsid w:val="0099324C"/>
    <w:rsid w:val="009935BE"/>
    <w:rsid w:val="00993627"/>
    <w:rsid w:val="0099367D"/>
    <w:rsid w:val="009936F0"/>
    <w:rsid w:val="00993AE2"/>
    <w:rsid w:val="00994D59"/>
    <w:rsid w:val="009951AB"/>
    <w:rsid w:val="0099531F"/>
    <w:rsid w:val="00995360"/>
    <w:rsid w:val="009954AD"/>
    <w:rsid w:val="009959F8"/>
    <w:rsid w:val="00996A8B"/>
    <w:rsid w:val="00996CD4"/>
    <w:rsid w:val="00997033"/>
    <w:rsid w:val="0099731A"/>
    <w:rsid w:val="009975D0"/>
    <w:rsid w:val="009979D6"/>
    <w:rsid w:val="00997CA3"/>
    <w:rsid w:val="009A0212"/>
    <w:rsid w:val="009A031F"/>
    <w:rsid w:val="009A06FD"/>
    <w:rsid w:val="009A0C1F"/>
    <w:rsid w:val="009A12A5"/>
    <w:rsid w:val="009A1DFF"/>
    <w:rsid w:val="009A2144"/>
    <w:rsid w:val="009A246A"/>
    <w:rsid w:val="009A3183"/>
    <w:rsid w:val="009A32D7"/>
    <w:rsid w:val="009A353D"/>
    <w:rsid w:val="009A3576"/>
    <w:rsid w:val="009A3A6D"/>
    <w:rsid w:val="009A3AB5"/>
    <w:rsid w:val="009A3BA5"/>
    <w:rsid w:val="009A4AA9"/>
    <w:rsid w:val="009A516A"/>
    <w:rsid w:val="009A56A7"/>
    <w:rsid w:val="009A6127"/>
    <w:rsid w:val="009A62DC"/>
    <w:rsid w:val="009A637B"/>
    <w:rsid w:val="009A6456"/>
    <w:rsid w:val="009A6981"/>
    <w:rsid w:val="009A6C74"/>
    <w:rsid w:val="009A6EE7"/>
    <w:rsid w:val="009A7154"/>
    <w:rsid w:val="009A78D1"/>
    <w:rsid w:val="009A7DFB"/>
    <w:rsid w:val="009A7E08"/>
    <w:rsid w:val="009B003C"/>
    <w:rsid w:val="009B1073"/>
    <w:rsid w:val="009B14D4"/>
    <w:rsid w:val="009B178A"/>
    <w:rsid w:val="009B1823"/>
    <w:rsid w:val="009B2109"/>
    <w:rsid w:val="009B2E47"/>
    <w:rsid w:val="009B3685"/>
    <w:rsid w:val="009B3745"/>
    <w:rsid w:val="009B3C79"/>
    <w:rsid w:val="009B3D47"/>
    <w:rsid w:val="009B4250"/>
    <w:rsid w:val="009B4821"/>
    <w:rsid w:val="009B4C1C"/>
    <w:rsid w:val="009B4C24"/>
    <w:rsid w:val="009B4F40"/>
    <w:rsid w:val="009B522F"/>
    <w:rsid w:val="009B5821"/>
    <w:rsid w:val="009B7018"/>
    <w:rsid w:val="009B70E9"/>
    <w:rsid w:val="009B7564"/>
    <w:rsid w:val="009B7BB7"/>
    <w:rsid w:val="009B7FFA"/>
    <w:rsid w:val="009C00EF"/>
    <w:rsid w:val="009C0344"/>
    <w:rsid w:val="009C0BC1"/>
    <w:rsid w:val="009C0D20"/>
    <w:rsid w:val="009C0DBE"/>
    <w:rsid w:val="009C0E18"/>
    <w:rsid w:val="009C19BC"/>
    <w:rsid w:val="009C19D2"/>
    <w:rsid w:val="009C1BF9"/>
    <w:rsid w:val="009C1D4B"/>
    <w:rsid w:val="009C1D7A"/>
    <w:rsid w:val="009C1E0C"/>
    <w:rsid w:val="009C1FD3"/>
    <w:rsid w:val="009C281C"/>
    <w:rsid w:val="009C28DA"/>
    <w:rsid w:val="009C2AB0"/>
    <w:rsid w:val="009C32B4"/>
    <w:rsid w:val="009C37E9"/>
    <w:rsid w:val="009C3D88"/>
    <w:rsid w:val="009C404D"/>
    <w:rsid w:val="009C42A3"/>
    <w:rsid w:val="009C4B76"/>
    <w:rsid w:val="009C51D0"/>
    <w:rsid w:val="009C520B"/>
    <w:rsid w:val="009C5785"/>
    <w:rsid w:val="009C5874"/>
    <w:rsid w:val="009C5EFD"/>
    <w:rsid w:val="009C6768"/>
    <w:rsid w:val="009C6894"/>
    <w:rsid w:val="009C6B3B"/>
    <w:rsid w:val="009C6B7B"/>
    <w:rsid w:val="009C6E93"/>
    <w:rsid w:val="009C70B5"/>
    <w:rsid w:val="009C71D1"/>
    <w:rsid w:val="009C73C4"/>
    <w:rsid w:val="009C7CE4"/>
    <w:rsid w:val="009C7F47"/>
    <w:rsid w:val="009D0361"/>
    <w:rsid w:val="009D0720"/>
    <w:rsid w:val="009D0C8D"/>
    <w:rsid w:val="009D1342"/>
    <w:rsid w:val="009D14F5"/>
    <w:rsid w:val="009D15EA"/>
    <w:rsid w:val="009D1ED3"/>
    <w:rsid w:val="009D1F69"/>
    <w:rsid w:val="009D2118"/>
    <w:rsid w:val="009D22EA"/>
    <w:rsid w:val="009D2453"/>
    <w:rsid w:val="009D2CDE"/>
    <w:rsid w:val="009D32AC"/>
    <w:rsid w:val="009D3667"/>
    <w:rsid w:val="009D394E"/>
    <w:rsid w:val="009D422B"/>
    <w:rsid w:val="009D42C3"/>
    <w:rsid w:val="009D4303"/>
    <w:rsid w:val="009D478C"/>
    <w:rsid w:val="009D49A4"/>
    <w:rsid w:val="009D4A8E"/>
    <w:rsid w:val="009D4DA3"/>
    <w:rsid w:val="009D4F83"/>
    <w:rsid w:val="009D5582"/>
    <w:rsid w:val="009D5B43"/>
    <w:rsid w:val="009D5BBF"/>
    <w:rsid w:val="009D610C"/>
    <w:rsid w:val="009D62E7"/>
    <w:rsid w:val="009D6624"/>
    <w:rsid w:val="009D6BF6"/>
    <w:rsid w:val="009D6D66"/>
    <w:rsid w:val="009D6F4D"/>
    <w:rsid w:val="009D75A4"/>
    <w:rsid w:val="009D785E"/>
    <w:rsid w:val="009E04A9"/>
    <w:rsid w:val="009E04FB"/>
    <w:rsid w:val="009E0871"/>
    <w:rsid w:val="009E1012"/>
    <w:rsid w:val="009E1137"/>
    <w:rsid w:val="009E176B"/>
    <w:rsid w:val="009E1E2C"/>
    <w:rsid w:val="009E1F70"/>
    <w:rsid w:val="009E21A4"/>
    <w:rsid w:val="009E2645"/>
    <w:rsid w:val="009E2BE6"/>
    <w:rsid w:val="009E2C28"/>
    <w:rsid w:val="009E2CB8"/>
    <w:rsid w:val="009E2DD3"/>
    <w:rsid w:val="009E2EAE"/>
    <w:rsid w:val="009E2F97"/>
    <w:rsid w:val="009E30D0"/>
    <w:rsid w:val="009E342C"/>
    <w:rsid w:val="009E3644"/>
    <w:rsid w:val="009E3790"/>
    <w:rsid w:val="009E3C31"/>
    <w:rsid w:val="009E457F"/>
    <w:rsid w:val="009E4FCC"/>
    <w:rsid w:val="009E5656"/>
    <w:rsid w:val="009E5985"/>
    <w:rsid w:val="009E5AB4"/>
    <w:rsid w:val="009E641D"/>
    <w:rsid w:val="009E6A64"/>
    <w:rsid w:val="009E6FBA"/>
    <w:rsid w:val="009E6FC8"/>
    <w:rsid w:val="009E7789"/>
    <w:rsid w:val="009E7E9B"/>
    <w:rsid w:val="009F0258"/>
    <w:rsid w:val="009F02E1"/>
    <w:rsid w:val="009F056D"/>
    <w:rsid w:val="009F07FC"/>
    <w:rsid w:val="009F0992"/>
    <w:rsid w:val="009F0CD1"/>
    <w:rsid w:val="009F187B"/>
    <w:rsid w:val="009F1933"/>
    <w:rsid w:val="009F2A94"/>
    <w:rsid w:val="009F2AAF"/>
    <w:rsid w:val="009F2E7E"/>
    <w:rsid w:val="009F3606"/>
    <w:rsid w:val="009F3A4B"/>
    <w:rsid w:val="009F4196"/>
    <w:rsid w:val="009F41E1"/>
    <w:rsid w:val="009F4375"/>
    <w:rsid w:val="009F483A"/>
    <w:rsid w:val="009F4F05"/>
    <w:rsid w:val="009F5606"/>
    <w:rsid w:val="009F5A01"/>
    <w:rsid w:val="009F5CA4"/>
    <w:rsid w:val="009F5CCA"/>
    <w:rsid w:val="009F6393"/>
    <w:rsid w:val="009F6410"/>
    <w:rsid w:val="009F6457"/>
    <w:rsid w:val="009F7169"/>
    <w:rsid w:val="009F7350"/>
    <w:rsid w:val="009F7883"/>
    <w:rsid w:val="009F79BE"/>
    <w:rsid w:val="00A0018E"/>
    <w:rsid w:val="00A00B60"/>
    <w:rsid w:val="00A01006"/>
    <w:rsid w:val="00A012C8"/>
    <w:rsid w:val="00A02B26"/>
    <w:rsid w:val="00A02BEC"/>
    <w:rsid w:val="00A02C65"/>
    <w:rsid w:val="00A02C96"/>
    <w:rsid w:val="00A02D52"/>
    <w:rsid w:val="00A02FBC"/>
    <w:rsid w:val="00A03001"/>
    <w:rsid w:val="00A03A1D"/>
    <w:rsid w:val="00A040FA"/>
    <w:rsid w:val="00A043B9"/>
    <w:rsid w:val="00A04541"/>
    <w:rsid w:val="00A045DC"/>
    <w:rsid w:val="00A04A92"/>
    <w:rsid w:val="00A04DB3"/>
    <w:rsid w:val="00A04DF3"/>
    <w:rsid w:val="00A04E65"/>
    <w:rsid w:val="00A05355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594"/>
    <w:rsid w:val="00A07654"/>
    <w:rsid w:val="00A07656"/>
    <w:rsid w:val="00A07A4D"/>
    <w:rsid w:val="00A07B16"/>
    <w:rsid w:val="00A10230"/>
    <w:rsid w:val="00A10339"/>
    <w:rsid w:val="00A105DB"/>
    <w:rsid w:val="00A106FE"/>
    <w:rsid w:val="00A107B6"/>
    <w:rsid w:val="00A10B48"/>
    <w:rsid w:val="00A10D18"/>
    <w:rsid w:val="00A114B5"/>
    <w:rsid w:val="00A115BF"/>
    <w:rsid w:val="00A1197E"/>
    <w:rsid w:val="00A11A86"/>
    <w:rsid w:val="00A11A89"/>
    <w:rsid w:val="00A11ACA"/>
    <w:rsid w:val="00A11E0F"/>
    <w:rsid w:val="00A12206"/>
    <w:rsid w:val="00A12301"/>
    <w:rsid w:val="00A12929"/>
    <w:rsid w:val="00A12A73"/>
    <w:rsid w:val="00A12B98"/>
    <w:rsid w:val="00A12BEE"/>
    <w:rsid w:val="00A12EE8"/>
    <w:rsid w:val="00A131A4"/>
    <w:rsid w:val="00A13299"/>
    <w:rsid w:val="00A13715"/>
    <w:rsid w:val="00A137B0"/>
    <w:rsid w:val="00A13A3B"/>
    <w:rsid w:val="00A13B10"/>
    <w:rsid w:val="00A13BD9"/>
    <w:rsid w:val="00A13CF1"/>
    <w:rsid w:val="00A145D0"/>
    <w:rsid w:val="00A1466E"/>
    <w:rsid w:val="00A150E2"/>
    <w:rsid w:val="00A157EC"/>
    <w:rsid w:val="00A158D3"/>
    <w:rsid w:val="00A15F2F"/>
    <w:rsid w:val="00A16150"/>
    <w:rsid w:val="00A163A7"/>
    <w:rsid w:val="00A16510"/>
    <w:rsid w:val="00A1686F"/>
    <w:rsid w:val="00A16A94"/>
    <w:rsid w:val="00A16C84"/>
    <w:rsid w:val="00A17180"/>
    <w:rsid w:val="00A17345"/>
    <w:rsid w:val="00A17648"/>
    <w:rsid w:val="00A1789B"/>
    <w:rsid w:val="00A179CC"/>
    <w:rsid w:val="00A17FA0"/>
    <w:rsid w:val="00A20232"/>
    <w:rsid w:val="00A205BF"/>
    <w:rsid w:val="00A205D4"/>
    <w:rsid w:val="00A20EDD"/>
    <w:rsid w:val="00A2104B"/>
    <w:rsid w:val="00A210E9"/>
    <w:rsid w:val="00A218AE"/>
    <w:rsid w:val="00A21A9D"/>
    <w:rsid w:val="00A21AAA"/>
    <w:rsid w:val="00A21E51"/>
    <w:rsid w:val="00A2208A"/>
    <w:rsid w:val="00A22132"/>
    <w:rsid w:val="00A22207"/>
    <w:rsid w:val="00A22664"/>
    <w:rsid w:val="00A22C86"/>
    <w:rsid w:val="00A23243"/>
    <w:rsid w:val="00A23590"/>
    <w:rsid w:val="00A23919"/>
    <w:rsid w:val="00A23921"/>
    <w:rsid w:val="00A23D73"/>
    <w:rsid w:val="00A23E0D"/>
    <w:rsid w:val="00A23F2D"/>
    <w:rsid w:val="00A24002"/>
    <w:rsid w:val="00A24453"/>
    <w:rsid w:val="00A2470A"/>
    <w:rsid w:val="00A2481C"/>
    <w:rsid w:val="00A24882"/>
    <w:rsid w:val="00A24CCF"/>
    <w:rsid w:val="00A25296"/>
    <w:rsid w:val="00A253C6"/>
    <w:rsid w:val="00A255E7"/>
    <w:rsid w:val="00A2585A"/>
    <w:rsid w:val="00A25C9D"/>
    <w:rsid w:val="00A25ED9"/>
    <w:rsid w:val="00A261E4"/>
    <w:rsid w:val="00A265D9"/>
    <w:rsid w:val="00A26883"/>
    <w:rsid w:val="00A26AD3"/>
    <w:rsid w:val="00A26D60"/>
    <w:rsid w:val="00A26EE0"/>
    <w:rsid w:val="00A2702B"/>
    <w:rsid w:val="00A279DC"/>
    <w:rsid w:val="00A30703"/>
    <w:rsid w:val="00A30BAE"/>
    <w:rsid w:val="00A3135B"/>
    <w:rsid w:val="00A313D0"/>
    <w:rsid w:val="00A314A9"/>
    <w:rsid w:val="00A31591"/>
    <w:rsid w:val="00A31E88"/>
    <w:rsid w:val="00A3213D"/>
    <w:rsid w:val="00A3214B"/>
    <w:rsid w:val="00A321EE"/>
    <w:rsid w:val="00A3226E"/>
    <w:rsid w:val="00A32284"/>
    <w:rsid w:val="00A325C2"/>
    <w:rsid w:val="00A325CC"/>
    <w:rsid w:val="00A327E2"/>
    <w:rsid w:val="00A329BB"/>
    <w:rsid w:val="00A32AA5"/>
    <w:rsid w:val="00A32C37"/>
    <w:rsid w:val="00A3331F"/>
    <w:rsid w:val="00A3393A"/>
    <w:rsid w:val="00A34685"/>
    <w:rsid w:val="00A34DA0"/>
    <w:rsid w:val="00A35055"/>
    <w:rsid w:val="00A352B8"/>
    <w:rsid w:val="00A35A0B"/>
    <w:rsid w:val="00A35BD0"/>
    <w:rsid w:val="00A362CB"/>
    <w:rsid w:val="00A37413"/>
    <w:rsid w:val="00A3747D"/>
    <w:rsid w:val="00A37A59"/>
    <w:rsid w:val="00A37E05"/>
    <w:rsid w:val="00A40481"/>
    <w:rsid w:val="00A40531"/>
    <w:rsid w:val="00A40660"/>
    <w:rsid w:val="00A40C1E"/>
    <w:rsid w:val="00A41292"/>
    <w:rsid w:val="00A41821"/>
    <w:rsid w:val="00A41C5C"/>
    <w:rsid w:val="00A41EF0"/>
    <w:rsid w:val="00A422A2"/>
    <w:rsid w:val="00A42659"/>
    <w:rsid w:val="00A42B87"/>
    <w:rsid w:val="00A4339C"/>
    <w:rsid w:val="00A436EE"/>
    <w:rsid w:val="00A4392A"/>
    <w:rsid w:val="00A4424E"/>
    <w:rsid w:val="00A442E8"/>
    <w:rsid w:val="00A4442E"/>
    <w:rsid w:val="00A44882"/>
    <w:rsid w:val="00A44C53"/>
    <w:rsid w:val="00A44E28"/>
    <w:rsid w:val="00A44F39"/>
    <w:rsid w:val="00A45371"/>
    <w:rsid w:val="00A4570E"/>
    <w:rsid w:val="00A4579D"/>
    <w:rsid w:val="00A45952"/>
    <w:rsid w:val="00A45A3B"/>
    <w:rsid w:val="00A45C5B"/>
    <w:rsid w:val="00A45EFA"/>
    <w:rsid w:val="00A463F5"/>
    <w:rsid w:val="00A46F3A"/>
    <w:rsid w:val="00A46FAD"/>
    <w:rsid w:val="00A47853"/>
    <w:rsid w:val="00A478D0"/>
    <w:rsid w:val="00A47B4B"/>
    <w:rsid w:val="00A47F0A"/>
    <w:rsid w:val="00A5044D"/>
    <w:rsid w:val="00A50A3F"/>
    <w:rsid w:val="00A50B00"/>
    <w:rsid w:val="00A50D49"/>
    <w:rsid w:val="00A511FB"/>
    <w:rsid w:val="00A513E5"/>
    <w:rsid w:val="00A514EB"/>
    <w:rsid w:val="00A520B7"/>
    <w:rsid w:val="00A521E0"/>
    <w:rsid w:val="00A524C8"/>
    <w:rsid w:val="00A5291D"/>
    <w:rsid w:val="00A52EDB"/>
    <w:rsid w:val="00A530A5"/>
    <w:rsid w:val="00A532E0"/>
    <w:rsid w:val="00A534E0"/>
    <w:rsid w:val="00A53C29"/>
    <w:rsid w:val="00A54598"/>
    <w:rsid w:val="00A545D6"/>
    <w:rsid w:val="00A54A90"/>
    <w:rsid w:val="00A54B0B"/>
    <w:rsid w:val="00A54D16"/>
    <w:rsid w:val="00A54E6B"/>
    <w:rsid w:val="00A553DF"/>
    <w:rsid w:val="00A556EF"/>
    <w:rsid w:val="00A5579B"/>
    <w:rsid w:val="00A55877"/>
    <w:rsid w:val="00A55BB7"/>
    <w:rsid w:val="00A55E76"/>
    <w:rsid w:val="00A5637C"/>
    <w:rsid w:val="00A565DC"/>
    <w:rsid w:val="00A56716"/>
    <w:rsid w:val="00A56735"/>
    <w:rsid w:val="00A56B72"/>
    <w:rsid w:val="00A56C2C"/>
    <w:rsid w:val="00A56CD3"/>
    <w:rsid w:val="00A5719E"/>
    <w:rsid w:val="00A572BB"/>
    <w:rsid w:val="00A57311"/>
    <w:rsid w:val="00A57411"/>
    <w:rsid w:val="00A57BD6"/>
    <w:rsid w:val="00A57EC0"/>
    <w:rsid w:val="00A57F96"/>
    <w:rsid w:val="00A6065A"/>
    <w:rsid w:val="00A606AC"/>
    <w:rsid w:val="00A609BC"/>
    <w:rsid w:val="00A60B4F"/>
    <w:rsid w:val="00A60E20"/>
    <w:rsid w:val="00A60EBB"/>
    <w:rsid w:val="00A60FD7"/>
    <w:rsid w:val="00A615A0"/>
    <w:rsid w:val="00A615AF"/>
    <w:rsid w:val="00A61828"/>
    <w:rsid w:val="00A6189D"/>
    <w:rsid w:val="00A61F65"/>
    <w:rsid w:val="00A621F3"/>
    <w:rsid w:val="00A623EF"/>
    <w:rsid w:val="00A62454"/>
    <w:rsid w:val="00A627E0"/>
    <w:rsid w:val="00A62953"/>
    <w:rsid w:val="00A63244"/>
    <w:rsid w:val="00A6367F"/>
    <w:rsid w:val="00A63872"/>
    <w:rsid w:val="00A63A37"/>
    <w:rsid w:val="00A64196"/>
    <w:rsid w:val="00A647A9"/>
    <w:rsid w:val="00A649B4"/>
    <w:rsid w:val="00A64BC7"/>
    <w:rsid w:val="00A64EB1"/>
    <w:rsid w:val="00A65417"/>
    <w:rsid w:val="00A655C8"/>
    <w:rsid w:val="00A6563A"/>
    <w:rsid w:val="00A657CF"/>
    <w:rsid w:val="00A659D3"/>
    <w:rsid w:val="00A65C72"/>
    <w:rsid w:val="00A65D99"/>
    <w:rsid w:val="00A65FBF"/>
    <w:rsid w:val="00A6636E"/>
    <w:rsid w:val="00A66851"/>
    <w:rsid w:val="00A669D6"/>
    <w:rsid w:val="00A672A4"/>
    <w:rsid w:val="00A6743F"/>
    <w:rsid w:val="00A675D2"/>
    <w:rsid w:val="00A677C1"/>
    <w:rsid w:val="00A67A8E"/>
    <w:rsid w:val="00A67AC6"/>
    <w:rsid w:val="00A70A35"/>
    <w:rsid w:val="00A70DBD"/>
    <w:rsid w:val="00A7141F"/>
    <w:rsid w:val="00A71D6B"/>
    <w:rsid w:val="00A71F00"/>
    <w:rsid w:val="00A726A3"/>
    <w:rsid w:val="00A726DE"/>
    <w:rsid w:val="00A73242"/>
    <w:rsid w:val="00A73873"/>
    <w:rsid w:val="00A739AB"/>
    <w:rsid w:val="00A73D4C"/>
    <w:rsid w:val="00A743AB"/>
    <w:rsid w:val="00A744A2"/>
    <w:rsid w:val="00A74503"/>
    <w:rsid w:val="00A74598"/>
    <w:rsid w:val="00A745D9"/>
    <w:rsid w:val="00A74E04"/>
    <w:rsid w:val="00A74F6C"/>
    <w:rsid w:val="00A75212"/>
    <w:rsid w:val="00A7538B"/>
    <w:rsid w:val="00A75920"/>
    <w:rsid w:val="00A759FC"/>
    <w:rsid w:val="00A75DE7"/>
    <w:rsid w:val="00A7634B"/>
    <w:rsid w:val="00A764B9"/>
    <w:rsid w:val="00A76696"/>
    <w:rsid w:val="00A76A52"/>
    <w:rsid w:val="00A76BF2"/>
    <w:rsid w:val="00A7707F"/>
    <w:rsid w:val="00A770A5"/>
    <w:rsid w:val="00A7735F"/>
    <w:rsid w:val="00A77C30"/>
    <w:rsid w:val="00A80121"/>
    <w:rsid w:val="00A806D6"/>
    <w:rsid w:val="00A8135C"/>
    <w:rsid w:val="00A81633"/>
    <w:rsid w:val="00A81694"/>
    <w:rsid w:val="00A818BA"/>
    <w:rsid w:val="00A81D9B"/>
    <w:rsid w:val="00A8221B"/>
    <w:rsid w:val="00A82508"/>
    <w:rsid w:val="00A82C1E"/>
    <w:rsid w:val="00A831F0"/>
    <w:rsid w:val="00A83309"/>
    <w:rsid w:val="00A83652"/>
    <w:rsid w:val="00A83705"/>
    <w:rsid w:val="00A838A2"/>
    <w:rsid w:val="00A83BF1"/>
    <w:rsid w:val="00A83CA0"/>
    <w:rsid w:val="00A84298"/>
    <w:rsid w:val="00A844CE"/>
    <w:rsid w:val="00A84DF0"/>
    <w:rsid w:val="00A84EBF"/>
    <w:rsid w:val="00A850EE"/>
    <w:rsid w:val="00A851E5"/>
    <w:rsid w:val="00A85237"/>
    <w:rsid w:val="00A8523D"/>
    <w:rsid w:val="00A85661"/>
    <w:rsid w:val="00A85FFF"/>
    <w:rsid w:val="00A867E7"/>
    <w:rsid w:val="00A8686B"/>
    <w:rsid w:val="00A86F67"/>
    <w:rsid w:val="00A86FEF"/>
    <w:rsid w:val="00A8706A"/>
    <w:rsid w:val="00A87482"/>
    <w:rsid w:val="00A87F4E"/>
    <w:rsid w:val="00A90134"/>
    <w:rsid w:val="00A901CB"/>
    <w:rsid w:val="00A905F1"/>
    <w:rsid w:val="00A90BB6"/>
    <w:rsid w:val="00A90CB9"/>
    <w:rsid w:val="00A90E27"/>
    <w:rsid w:val="00A91218"/>
    <w:rsid w:val="00A91469"/>
    <w:rsid w:val="00A9164F"/>
    <w:rsid w:val="00A91F3E"/>
    <w:rsid w:val="00A92246"/>
    <w:rsid w:val="00A92457"/>
    <w:rsid w:val="00A92694"/>
    <w:rsid w:val="00A927EE"/>
    <w:rsid w:val="00A92B81"/>
    <w:rsid w:val="00A92BF2"/>
    <w:rsid w:val="00A9306D"/>
    <w:rsid w:val="00A934FE"/>
    <w:rsid w:val="00A93800"/>
    <w:rsid w:val="00A938E5"/>
    <w:rsid w:val="00A93942"/>
    <w:rsid w:val="00A93BDA"/>
    <w:rsid w:val="00A93E34"/>
    <w:rsid w:val="00A93E60"/>
    <w:rsid w:val="00A93FAE"/>
    <w:rsid w:val="00A94601"/>
    <w:rsid w:val="00A94A70"/>
    <w:rsid w:val="00A94BB8"/>
    <w:rsid w:val="00A9505F"/>
    <w:rsid w:val="00A9508C"/>
    <w:rsid w:val="00A9526D"/>
    <w:rsid w:val="00A95628"/>
    <w:rsid w:val="00A95815"/>
    <w:rsid w:val="00A95A3E"/>
    <w:rsid w:val="00A96058"/>
    <w:rsid w:val="00A964EC"/>
    <w:rsid w:val="00A9692B"/>
    <w:rsid w:val="00A96CF6"/>
    <w:rsid w:val="00A96D7E"/>
    <w:rsid w:val="00A9727C"/>
    <w:rsid w:val="00A97666"/>
    <w:rsid w:val="00A97B8C"/>
    <w:rsid w:val="00A97D20"/>
    <w:rsid w:val="00A97DBD"/>
    <w:rsid w:val="00A97EF9"/>
    <w:rsid w:val="00AA0003"/>
    <w:rsid w:val="00AA0D9A"/>
    <w:rsid w:val="00AA1264"/>
    <w:rsid w:val="00AA158B"/>
    <w:rsid w:val="00AA1740"/>
    <w:rsid w:val="00AA1D12"/>
    <w:rsid w:val="00AA1EEC"/>
    <w:rsid w:val="00AA210C"/>
    <w:rsid w:val="00AA2182"/>
    <w:rsid w:val="00AA2531"/>
    <w:rsid w:val="00AA29F2"/>
    <w:rsid w:val="00AA2CD8"/>
    <w:rsid w:val="00AA2E21"/>
    <w:rsid w:val="00AA30A2"/>
    <w:rsid w:val="00AA31C0"/>
    <w:rsid w:val="00AA461D"/>
    <w:rsid w:val="00AA4C09"/>
    <w:rsid w:val="00AA4F41"/>
    <w:rsid w:val="00AA5584"/>
    <w:rsid w:val="00AA576F"/>
    <w:rsid w:val="00AA6026"/>
    <w:rsid w:val="00AA6206"/>
    <w:rsid w:val="00AA630A"/>
    <w:rsid w:val="00AA684E"/>
    <w:rsid w:val="00AA69EF"/>
    <w:rsid w:val="00AA6F21"/>
    <w:rsid w:val="00AA6F9A"/>
    <w:rsid w:val="00AA7B75"/>
    <w:rsid w:val="00AA7C4F"/>
    <w:rsid w:val="00AB001C"/>
    <w:rsid w:val="00AB025C"/>
    <w:rsid w:val="00AB02C8"/>
    <w:rsid w:val="00AB05BC"/>
    <w:rsid w:val="00AB06B8"/>
    <w:rsid w:val="00AB06E6"/>
    <w:rsid w:val="00AB0ADE"/>
    <w:rsid w:val="00AB0B59"/>
    <w:rsid w:val="00AB0CA0"/>
    <w:rsid w:val="00AB102D"/>
    <w:rsid w:val="00AB1705"/>
    <w:rsid w:val="00AB1A33"/>
    <w:rsid w:val="00AB1F75"/>
    <w:rsid w:val="00AB2857"/>
    <w:rsid w:val="00AB2EB7"/>
    <w:rsid w:val="00AB3299"/>
    <w:rsid w:val="00AB3418"/>
    <w:rsid w:val="00AB3491"/>
    <w:rsid w:val="00AB3789"/>
    <w:rsid w:val="00AB37C9"/>
    <w:rsid w:val="00AB3865"/>
    <w:rsid w:val="00AB3C8C"/>
    <w:rsid w:val="00AB3E16"/>
    <w:rsid w:val="00AB3E3E"/>
    <w:rsid w:val="00AB3F13"/>
    <w:rsid w:val="00AB4157"/>
    <w:rsid w:val="00AB42FF"/>
    <w:rsid w:val="00AB4300"/>
    <w:rsid w:val="00AB4316"/>
    <w:rsid w:val="00AB476F"/>
    <w:rsid w:val="00AB4B43"/>
    <w:rsid w:val="00AB4FBA"/>
    <w:rsid w:val="00AB513E"/>
    <w:rsid w:val="00AB51DA"/>
    <w:rsid w:val="00AB53BA"/>
    <w:rsid w:val="00AB56C5"/>
    <w:rsid w:val="00AB57AD"/>
    <w:rsid w:val="00AB583A"/>
    <w:rsid w:val="00AB607B"/>
    <w:rsid w:val="00AB642C"/>
    <w:rsid w:val="00AB644A"/>
    <w:rsid w:val="00AB6458"/>
    <w:rsid w:val="00AB65D4"/>
    <w:rsid w:val="00AB69E6"/>
    <w:rsid w:val="00AB6CA0"/>
    <w:rsid w:val="00AB701D"/>
    <w:rsid w:val="00AB76D5"/>
    <w:rsid w:val="00AB7787"/>
    <w:rsid w:val="00AB78AC"/>
    <w:rsid w:val="00AB7913"/>
    <w:rsid w:val="00AC0169"/>
    <w:rsid w:val="00AC03EF"/>
    <w:rsid w:val="00AC0C77"/>
    <w:rsid w:val="00AC0CC3"/>
    <w:rsid w:val="00AC1281"/>
    <w:rsid w:val="00AC1554"/>
    <w:rsid w:val="00AC21BA"/>
    <w:rsid w:val="00AC22C7"/>
    <w:rsid w:val="00AC2D4E"/>
    <w:rsid w:val="00AC3084"/>
    <w:rsid w:val="00AC3431"/>
    <w:rsid w:val="00AC38E9"/>
    <w:rsid w:val="00AC3BB4"/>
    <w:rsid w:val="00AC3D68"/>
    <w:rsid w:val="00AC3E64"/>
    <w:rsid w:val="00AC45D6"/>
    <w:rsid w:val="00AC4D1B"/>
    <w:rsid w:val="00AC4D53"/>
    <w:rsid w:val="00AC4D9E"/>
    <w:rsid w:val="00AC4E2E"/>
    <w:rsid w:val="00AC5C2A"/>
    <w:rsid w:val="00AC61B3"/>
    <w:rsid w:val="00AC63F4"/>
    <w:rsid w:val="00AC6786"/>
    <w:rsid w:val="00AC6FC7"/>
    <w:rsid w:val="00AC7470"/>
    <w:rsid w:val="00AC7795"/>
    <w:rsid w:val="00AC7989"/>
    <w:rsid w:val="00AC7DE9"/>
    <w:rsid w:val="00AD06D6"/>
    <w:rsid w:val="00AD0E0E"/>
    <w:rsid w:val="00AD12BD"/>
    <w:rsid w:val="00AD163D"/>
    <w:rsid w:val="00AD16B6"/>
    <w:rsid w:val="00AD1860"/>
    <w:rsid w:val="00AD1B21"/>
    <w:rsid w:val="00AD1DFE"/>
    <w:rsid w:val="00AD1F06"/>
    <w:rsid w:val="00AD23E9"/>
    <w:rsid w:val="00AD284F"/>
    <w:rsid w:val="00AD288C"/>
    <w:rsid w:val="00AD2ACB"/>
    <w:rsid w:val="00AD2BDC"/>
    <w:rsid w:val="00AD2D96"/>
    <w:rsid w:val="00AD3042"/>
    <w:rsid w:val="00AD3047"/>
    <w:rsid w:val="00AD3117"/>
    <w:rsid w:val="00AD31A9"/>
    <w:rsid w:val="00AD32CD"/>
    <w:rsid w:val="00AD33C3"/>
    <w:rsid w:val="00AD34A1"/>
    <w:rsid w:val="00AD379F"/>
    <w:rsid w:val="00AD3935"/>
    <w:rsid w:val="00AD3ACC"/>
    <w:rsid w:val="00AD3BEC"/>
    <w:rsid w:val="00AD3BF5"/>
    <w:rsid w:val="00AD41F4"/>
    <w:rsid w:val="00AD4597"/>
    <w:rsid w:val="00AD48F9"/>
    <w:rsid w:val="00AD4C34"/>
    <w:rsid w:val="00AD57E1"/>
    <w:rsid w:val="00AD59BC"/>
    <w:rsid w:val="00AD5F86"/>
    <w:rsid w:val="00AD6254"/>
    <w:rsid w:val="00AD6980"/>
    <w:rsid w:val="00AD69A7"/>
    <w:rsid w:val="00AD6C7F"/>
    <w:rsid w:val="00AD70C9"/>
    <w:rsid w:val="00AD72C7"/>
    <w:rsid w:val="00AD732B"/>
    <w:rsid w:val="00AD732F"/>
    <w:rsid w:val="00AD75A6"/>
    <w:rsid w:val="00AD7927"/>
    <w:rsid w:val="00AD7E17"/>
    <w:rsid w:val="00AE0160"/>
    <w:rsid w:val="00AE026C"/>
    <w:rsid w:val="00AE0D23"/>
    <w:rsid w:val="00AE0E9E"/>
    <w:rsid w:val="00AE14B7"/>
    <w:rsid w:val="00AE19D1"/>
    <w:rsid w:val="00AE2205"/>
    <w:rsid w:val="00AE232B"/>
    <w:rsid w:val="00AE26F5"/>
    <w:rsid w:val="00AE2968"/>
    <w:rsid w:val="00AE3004"/>
    <w:rsid w:val="00AE344E"/>
    <w:rsid w:val="00AE3604"/>
    <w:rsid w:val="00AE3627"/>
    <w:rsid w:val="00AE3839"/>
    <w:rsid w:val="00AE3AF4"/>
    <w:rsid w:val="00AE425D"/>
    <w:rsid w:val="00AE42D1"/>
    <w:rsid w:val="00AE4557"/>
    <w:rsid w:val="00AE49CA"/>
    <w:rsid w:val="00AE4A1F"/>
    <w:rsid w:val="00AE4C55"/>
    <w:rsid w:val="00AE4F01"/>
    <w:rsid w:val="00AE5C22"/>
    <w:rsid w:val="00AE5E95"/>
    <w:rsid w:val="00AE6433"/>
    <w:rsid w:val="00AE6584"/>
    <w:rsid w:val="00AE6827"/>
    <w:rsid w:val="00AE69BD"/>
    <w:rsid w:val="00AE6D12"/>
    <w:rsid w:val="00AE723D"/>
    <w:rsid w:val="00AE766A"/>
    <w:rsid w:val="00AE7751"/>
    <w:rsid w:val="00AE780C"/>
    <w:rsid w:val="00AE7992"/>
    <w:rsid w:val="00AE7BBF"/>
    <w:rsid w:val="00AF0112"/>
    <w:rsid w:val="00AF0FFE"/>
    <w:rsid w:val="00AF1414"/>
    <w:rsid w:val="00AF15C3"/>
    <w:rsid w:val="00AF19CD"/>
    <w:rsid w:val="00AF25F3"/>
    <w:rsid w:val="00AF28B0"/>
    <w:rsid w:val="00AF29DA"/>
    <w:rsid w:val="00AF2DED"/>
    <w:rsid w:val="00AF314C"/>
    <w:rsid w:val="00AF3157"/>
    <w:rsid w:val="00AF3560"/>
    <w:rsid w:val="00AF3C80"/>
    <w:rsid w:val="00AF3C8C"/>
    <w:rsid w:val="00AF3F49"/>
    <w:rsid w:val="00AF4095"/>
    <w:rsid w:val="00AF41FC"/>
    <w:rsid w:val="00AF43B6"/>
    <w:rsid w:val="00AF4447"/>
    <w:rsid w:val="00AF457C"/>
    <w:rsid w:val="00AF4ABD"/>
    <w:rsid w:val="00AF4FF4"/>
    <w:rsid w:val="00AF5363"/>
    <w:rsid w:val="00AF58E2"/>
    <w:rsid w:val="00AF5F78"/>
    <w:rsid w:val="00AF6078"/>
    <w:rsid w:val="00AF63A9"/>
    <w:rsid w:val="00AF6591"/>
    <w:rsid w:val="00AF66F1"/>
    <w:rsid w:val="00AF6A76"/>
    <w:rsid w:val="00AF6B1B"/>
    <w:rsid w:val="00AF7363"/>
    <w:rsid w:val="00AF738A"/>
    <w:rsid w:val="00AF73C4"/>
    <w:rsid w:val="00AF7A6A"/>
    <w:rsid w:val="00AF7F09"/>
    <w:rsid w:val="00AF7F0E"/>
    <w:rsid w:val="00B002BA"/>
    <w:rsid w:val="00B00306"/>
    <w:rsid w:val="00B00A1A"/>
    <w:rsid w:val="00B00D62"/>
    <w:rsid w:val="00B010D3"/>
    <w:rsid w:val="00B0136C"/>
    <w:rsid w:val="00B01C35"/>
    <w:rsid w:val="00B01CC2"/>
    <w:rsid w:val="00B01F0D"/>
    <w:rsid w:val="00B02014"/>
    <w:rsid w:val="00B0226D"/>
    <w:rsid w:val="00B023FC"/>
    <w:rsid w:val="00B02A4C"/>
    <w:rsid w:val="00B02AD0"/>
    <w:rsid w:val="00B03101"/>
    <w:rsid w:val="00B03783"/>
    <w:rsid w:val="00B038E9"/>
    <w:rsid w:val="00B039CE"/>
    <w:rsid w:val="00B03BB8"/>
    <w:rsid w:val="00B03D26"/>
    <w:rsid w:val="00B04AD7"/>
    <w:rsid w:val="00B04D36"/>
    <w:rsid w:val="00B04F11"/>
    <w:rsid w:val="00B05278"/>
    <w:rsid w:val="00B0540A"/>
    <w:rsid w:val="00B05688"/>
    <w:rsid w:val="00B0588E"/>
    <w:rsid w:val="00B05ABA"/>
    <w:rsid w:val="00B06219"/>
    <w:rsid w:val="00B06771"/>
    <w:rsid w:val="00B06C77"/>
    <w:rsid w:val="00B06D7F"/>
    <w:rsid w:val="00B07390"/>
    <w:rsid w:val="00B075EC"/>
    <w:rsid w:val="00B076A7"/>
    <w:rsid w:val="00B076C4"/>
    <w:rsid w:val="00B07CBE"/>
    <w:rsid w:val="00B103C8"/>
    <w:rsid w:val="00B108ED"/>
    <w:rsid w:val="00B10931"/>
    <w:rsid w:val="00B1093D"/>
    <w:rsid w:val="00B10BE8"/>
    <w:rsid w:val="00B10DF3"/>
    <w:rsid w:val="00B1113F"/>
    <w:rsid w:val="00B1167A"/>
    <w:rsid w:val="00B11882"/>
    <w:rsid w:val="00B11A14"/>
    <w:rsid w:val="00B11E29"/>
    <w:rsid w:val="00B12603"/>
    <w:rsid w:val="00B12A8C"/>
    <w:rsid w:val="00B13003"/>
    <w:rsid w:val="00B137BE"/>
    <w:rsid w:val="00B13829"/>
    <w:rsid w:val="00B13C26"/>
    <w:rsid w:val="00B13F1F"/>
    <w:rsid w:val="00B14251"/>
    <w:rsid w:val="00B14461"/>
    <w:rsid w:val="00B147CC"/>
    <w:rsid w:val="00B15141"/>
    <w:rsid w:val="00B151C6"/>
    <w:rsid w:val="00B15623"/>
    <w:rsid w:val="00B156DB"/>
    <w:rsid w:val="00B15916"/>
    <w:rsid w:val="00B16815"/>
    <w:rsid w:val="00B16B5F"/>
    <w:rsid w:val="00B16D08"/>
    <w:rsid w:val="00B1736C"/>
    <w:rsid w:val="00B17485"/>
    <w:rsid w:val="00B17744"/>
    <w:rsid w:val="00B17D3E"/>
    <w:rsid w:val="00B20057"/>
    <w:rsid w:val="00B2043A"/>
    <w:rsid w:val="00B20CD7"/>
    <w:rsid w:val="00B20E2B"/>
    <w:rsid w:val="00B20F3D"/>
    <w:rsid w:val="00B21016"/>
    <w:rsid w:val="00B215F9"/>
    <w:rsid w:val="00B217CD"/>
    <w:rsid w:val="00B21B67"/>
    <w:rsid w:val="00B21CA7"/>
    <w:rsid w:val="00B22472"/>
    <w:rsid w:val="00B232CB"/>
    <w:rsid w:val="00B233A9"/>
    <w:rsid w:val="00B235EB"/>
    <w:rsid w:val="00B239CC"/>
    <w:rsid w:val="00B23A0F"/>
    <w:rsid w:val="00B23C57"/>
    <w:rsid w:val="00B23E2E"/>
    <w:rsid w:val="00B24F2D"/>
    <w:rsid w:val="00B24F49"/>
    <w:rsid w:val="00B25585"/>
    <w:rsid w:val="00B2571D"/>
    <w:rsid w:val="00B25A0E"/>
    <w:rsid w:val="00B25A70"/>
    <w:rsid w:val="00B25BD8"/>
    <w:rsid w:val="00B25E1D"/>
    <w:rsid w:val="00B25F9A"/>
    <w:rsid w:val="00B2613A"/>
    <w:rsid w:val="00B263BE"/>
    <w:rsid w:val="00B269CE"/>
    <w:rsid w:val="00B2757B"/>
    <w:rsid w:val="00B27D54"/>
    <w:rsid w:val="00B3057A"/>
    <w:rsid w:val="00B30884"/>
    <w:rsid w:val="00B30D1C"/>
    <w:rsid w:val="00B3149E"/>
    <w:rsid w:val="00B317EB"/>
    <w:rsid w:val="00B318CB"/>
    <w:rsid w:val="00B31E5F"/>
    <w:rsid w:val="00B322A7"/>
    <w:rsid w:val="00B32607"/>
    <w:rsid w:val="00B326BE"/>
    <w:rsid w:val="00B32895"/>
    <w:rsid w:val="00B32F7F"/>
    <w:rsid w:val="00B33126"/>
    <w:rsid w:val="00B338CE"/>
    <w:rsid w:val="00B3396B"/>
    <w:rsid w:val="00B33F7C"/>
    <w:rsid w:val="00B34390"/>
    <w:rsid w:val="00B3442C"/>
    <w:rsid w:val="00B3539A"/>
    <w:rsid w:val="00B35C93"/>
    <w:rsid w:val="00B35CB3"/>
    <w:rsid w:val="00B35F8E"/>
    <w:rsid w:val="00B37188"/>
    <w:rsid w:val="00B4003E"/>
    <w:rsid w:val="00B40292"/>
    <w:rsid w:val="00B406B2"/>
    <w:rsid w:val="00B40D73"/>
    <w:rsid w:val="00B40E6E"/>
    <w:rsid w:val="00B4110D"/>
    <w:rsid w:val="00B411A3"/>
    <w:rsid w:val="00B412CB"/>
    <w:rsid w:val="00B416D8"/>
    <w:rsid w:val="00B41B34"/>
    <w:rsid w:val="00B42570"/>
    <w:rsid w:val="00B42879"/>
    <w:rsid w:val="00B42992"/>
    <w:rsid w:val="00B430D3"/>
    <w:rsid w:val="00B437BD"/>
    <w:rsid w:val="00B43985"/>
    <w:rsid w:val="00B439A5"/>
    <w:rsid w:val="00B439FA"/>
    <w:rsid w:val="00B43D4D"/>
    <w:rsid w:val="00B440CF"/>
    <w:rsid w:val="00B4418B"/>
    <w:rsid w:val="00B443C5"/>
    <w:rsid w:val="00B44712"/>
    <w:rsid w:val="00B4485B"/>
    <w:rsid w:val="00B44DDB"/>
    <w:rsid w:val="00B45212"/>
    <w:rsid w:val="00B453AD"/>
    <w:rsid w:val="00B45A61"/>
    <w:rsid w:val="00B45AC0"/>
    <w:rsid w:val="00B46501"/>
    <w:rsid w:val="00B46E68"/>
    <w:rsid w:val="00B46EDE"/>
    <w:rsid w:val="00B471A5"/>
    <w:rsid w:val="00B476AC"/>
    <w:rsid w:val="00B4776E"/>
    <w:rsid w:val="00B47784"/>
    <w:rsid w:val="00B4783F"/>
    <w:rsid w:val="00B47858"/>
    <w:rsid w:val="00B47CAE"/>
    <w:rsid w:val="00B47CEF"/>
    <w:rsid w:val="00B50261"/>
    <w:rsid w:val="00B504F7"/>
    <w:rsid w:val="00B50810"/>
    <w:rsid w:val="00B50933"/>
    <w:rsid w:val="00B509C0"/>
    <w:rsid w:val="00B50C22"/>
    <w:rsid w:val="00B50E09"/>
    <w:rsid w:val="00B51420"/>
    <w:rsid w:val="00B51526"/>
    <w:rsid w:val="00B517F1"/>
    <w:rsid w:val="00B51A40"/>
    <w:rsid w:val="00B51A81"/>
    <w:rsid w:val="00B5238F"/>
    <w:rsid w:val="00B529F2"/>
    <w:rsid w:val="00B52EC8"/>
    <w:rsid w:val="00B534A9"/>
    <w:rsid w:val="00B5370C"/>
    <w:rsid w:val="00B538FF"/>
    <w:rsid w:val="00B53EF5"/>
    <w:rsid w:val="00B542BA"/>
    <w:rsid w:val="00B54789"/>
    <w:rsid w:val="00B548BF"/>
    <w:rsid w:val="00B54989"/>
    <w:rsid w:val="00B54CC5"/>
    <w:rsid w:val="00B553CF"/>
    <w:rsid w:val="00B555B8"/>
    <w:rsid w:val="00B559D9"/>
    <w:rsid w:val="00B55ACA"/>
    <w:rsid w:val="00B561BD"/>
    <w:rsid w:val="00B566E0"/>
    <w:rsid w:val="00B5685D"/>
    <w:rsid w:val="00B56E91"/>
    <w:rsid w:val="00B56F22"/>
    <w:rsid w:val="00B57479"/>
    <w:rsid w:val="00B574BA"/>
    <w:rsid w:val="00B57861"/>
    <w:rsid w:val="00B6001B"/>
    <w:rsid w:val="00B602BF"/>
    <w:rsid w:val="00B60407"/>
    <w:rsid w:val="00B6059C"/>
    <w:rsid w:val="00B6083F"/>
    <w:rsid w:val="00B609F0"/>
    <w:rsid w:val="00B60CF2"/>
    <w:rsid w:val="00B60E6E"/>
    <w:rsid w:val="00B6112D"/>
    <w:rsid w:val="00B6156C"/>
    <w:rsid w:val="00B619AF"/>
    <w:rsid w:val="00B61B85"/>
    <w:rsid w:val="00B61CFF"/>
    <w:rsid w:val="00B61F08"/>
    <w:rsid w:val="00B61F70"/>
    <w:rsid w:val="00B6237B"/>
    <w:rsid w:val="00B62894"/>
    <w:rsid w:val="00B62A18"/>
    <w:rsid w:val="00B63476"/>
    <w:rsid w:val="00B63870"/>
    <w:rsid w:val="00B640AB"/>
    <w:rsid w:val="00B64124"/>
    <w:rsid w:val="00B64149"/>
    <w:rsid w:val="00B64398"/>
    <w:rsid w:val="00B64484"/>
    <w:rsid w:val="00B645F8"/>
    <w:rsid w:val="00B64733"/>
    <w:rsid w:val="00B64A44"/>
    <w:rsid w:val="00B652B0"/>
    <w:rsid w:val="00B65771"/>
    <w:rsid w:val="00B664EC"/>
    <w:rsid w:val="00B66801"/>
    <w:rsid w:val="00B668B4"/>
    <w:rsid w:val="00B66FFC"/>
    <w:rsid w:val="00B6729A"/>
    <w:rsid w:val="00B67331"/>
    <w:rsid w:val="00B67509"/>
    <w:rsid w:val="00B6796C"/>
    <w:rsid w:val="00B67B2B"/>
    <w:rsid w:val="00B67D69"/>
    <w:rsid w:val="00B67F96"/>
    <w:rsid w:val="00B7021B"/>
    <w:rsid w:val="00B70333"/>
    <w:rsid w:val="00B70A49"/>
    <w:rsid w:val="00B70EDB"/>
    <w:rsid w:val="00B71A5D"/>
    <w:rsid w:val="00B7273B"/>
    <w:rsid w:val="00B727B8"/>
    <w:rsid w:val="00B73453"/>
    <w:rsid w:val="00B737C7"/>
    <w:rsid w:val="00B73E00"/>
    <w:rsid w:val="00B73E31"/>
    <w:rsid w:val="00B7427C"/>
    <w:rsid w:val="00B74A0D"/>
    <w:rsid w:val="00B74EC0"/>
    <w:rsid w:val="00B75542"/>
    <w:rsid w:val="00B75667"/>
    <w:rsid w:val="00B75A5C"/>
    <w:rsid w:val="00B7611A"/>
    <w:rsid w:val="00B761E4"/>
    <w:rsid w:val="00B7646F"/>
    <w:rsid w:val="00B76634"/>
    <w:rsid w:val="00B77062"/>
    <w:rsid w:val="00B7709F"/>
    <w:rsid w:val="00B770A1"/>
    <w:rsid w:val="00B77104"/>
    <w:rsid w:val="00B774CC"/>
    <w:rsid w:val="00B77B57"/>
    <w:rsid w:val="00B77D8A"/>
    <w:rsid w:val="00B8053A"/>
    <w:rsid w:val="00B80795"/>
    <w:rsid w:val="00B80BE7"/>
    <w:rsid w:val="00B80F5B"/>
    <w:rsid w:val="00B80FE3"/>
    <w:rsid w:val="00B81578"/>
    <w:rsid w:val="00B81684"/>
    <w:rsid w:val="00B817F4"/>
    <w:rsid w:val="00B8205D"/>
    <w:rsid w:val="00B820AE"/>
    <w:rsid w:val="00B821AB"/>
    <w:rsid w:val="00B8232C"/>
    <w:rsid w:val="00B82A8C"/>
    <w:rsid w:val="00B830F7"/>
    <w:rsid w:val="00B8321E"/>
    <w:rsid w:val="00B837F5"/>
    <w:rsid w:val="00B83AC3"/>
    <w:rsid w:val="00B83DAC"/>
    <w:rsid w:val="00B83DF6"/>
    <w:rsid w:val="00B84787"/>
    <w:rsid w:val="00B84BE8"/>
    <w:rsid w:val="00B84D33"/>
    <w:rsid w:val="00B855A8"/>
    <w:rsid w:val="00B85837"/>
    <w:rsid w:val="00B85C71"/>
    <w:rsid w:val="00B85F67"/>
    <w:rsid w:val="00B86557"/>
    <w:rsid w:val="00B86D87"/>
    <w:rsid w:val="00B87C60"/>
    <w:rsid w:val="00B87C74"/>
    <w:rsid w:val="00B90165"/>
    <w:rsid w:val="00B902AA"/>
    <w:rsid w:val="00B91356"/>
    <w:rsid w:val="00B91757"/>
    <w:rsid w:val="00B91E9D"/>
    <w:rsid w:val="00B9222F"/>
    <w:rsid w:val="00B922C4"/>
    <w:rsid w:val="00B926E0"/>
    <w:rsid w:val="00B92AD4"/>
    <w:rsid w:val="00B92BF1"/>
    <w:rsid w:val="00B92CF5"/>
    <w:rsid w:val="00B932E1"/>
    <w:rsid w:val="00B93C36"/>
    <w:rsid w:val="00B93FB3"/>
    <w:rsid w:val="00B94054"/>
    <w:rsid w:val="00B94253"/>
    <w:rsid w:val="00B9436E"/>
    <w:rsid w:val="00B946E7"/>
    <w:rsid w:val="00B94DD9"/>
    <w:rsid w:val="00B950E8"/>
    <w:rsid w:val="00B95372"/>
    <w:rsid w:val="00B954FC"/>
    <w:rsid w:val="00B95A04"/>
    <w:rsid w:val="00B95C49"/>
    <w:rsid w:val="00B95EEF"/>
    <w:rsid w:val="00B95FD7"/>
    <w:rsid w:val="00B96228"/>
    <w:rsid w:val="00B96313"/>
    <w:rsid w:val="00B9650F"/>
    <w:rsid w:val="00B96C56"/>
    <w:rsid w:val="00B96CF0"/>
    <w:rsid w:val="00B96DA2"/>
    <w:rsid w:val="00B977E6"/>
    <w:rsid w:val="00BA0115"/>
    <w:rsid w:val="00BA067F"/>
    <w:rsid w:val="00BA0B96"/>
    <w:rsid w:val="00BA0FDC"/>
    <w:rsid w:val="00BA1323"/>
    <w:rsid w:val="00BA13E0"/>
    <w:rsid w:val="00BA17C4"/>
    <w:rsid w:val="00BA270E"/>
    <w:rsid w:val="00BA2729"/>
    <w:rsid w:val="00BA283C"/>
    <w:rsid w:val="00BA2AEB"/>
    <w:rsid w:val="00BA2B41"/>
    <w:rsid w:val="00BA3603"/>
    <w:rsid w:val="00BA388C"/>
    <w:rsid w:val="00BA3892"/>
    <w:rsid w:val="00BA3974"/>
    <w:rsid w:val="00BA3C13"/>
    <w:rsid w:val="00BA3CC9"/>
    <w:rsid w:val="00BA3D2F"/>
    <w:rsid w:val="00BA3F29"/>
    <w:rsid w:val="00BA40BE"/>
    <w:rsid w:val="00BA44AE"/>
    <w:rsid w:val="00BA47E5"/>
    <w:rsid w:val="00BA48E0"/>
    <w:rsid w:val="00BA4CF4"/>
    <w:rsid w:val="00BA54FB"/>
    <w:rsid w:val="00BA5C97"/>
    <w:rsid w:val="00BA5EFB"/>
    <w:rsid w:val="00BA659A"/>
    <w:rsid w:val="00BA68C1"/>
    <w:rsid w:val="00BA68C7"/>
    <w:rsid w:val="00BA6D50"/>
    <w:rsid w:val="00BA712E"/>
    <w:rsid w:val="00BA7423"/>
    <w:rsid w:val="00BA7688"/>
    <w:rsid w:val="00BA7EB0"/>
    <w:rsid w:val="00BB008F"/>
    <w:rsid w:val="00BB0302"/>
    <w:rsid w:val="00BB0528"/>
    <w:rsid w:val="00BB06CA"/>
    <w:rsid w:val="00BB070E"/>
    <w:rsid w:val="00BB0C3D"/>
    <w:rsid w:val="00BB0D75"/>
    <w:rsid w:val="00BB10F4"/>
    <w:rsid w:val="00BB1286"/>
    <w:rsid w:val="00BB18DF"/>
    <w:rsid w:val="00BB1AB2"/>
    <w:rsid w:val="00BB1C4F"/>
    <w:rsid w:val="00BB20E7"/>
    <w:rsid w:val="00BB225D"/>
    <w:rsid w:val="00BB254B"/>
    <w:rsid w:val="00BB277B"/>
    <w:rsid w:val="00BB2835"/>
    <w:rsid w:val="00BB362D"/>
    <w:rsid w:val="00BB365A"/>
    <w:rsid w:val="00BB37B0"/>
    <w:rsid w:val="00BB3D91"/>
    <w:rsid w:val="00BB3F4C"/>
    <w:rsid w:val="00BB4A42"/>
    <w:rsid w:val="00BB5075"/>
    <w:rsid w:val="00BB510C"/>
    <w:rsid w:val="00BB5321"/>
    <w:rsid w:val="00BB56F2"/>
    <w:rsid w:val="00BB57E0"/>
    <w:rsid w:val="00BB5846"/>
    <w:rsid w:val="00BB5D3E"/>
    <w:rsid w:val="00BB61DC"/>
    <w:rsid w:val="00BB6258"/>
    <w:rsid w:val="00BB6431"/>
    <w:rsid w:val="00BB645D"/>
    <w:rsid w:val="00BB6472"/>
    <w:rsid w:val="00BB6919"/>
    <w:rsid w:val="00BB6C37"/>
    <w:rsid w:val="00BB71EC"/>
    <w:rsid w:val="00BB724B"/>
    <w:rsid w:val="00BB740F"/>
    <w:rsid w:val="00BB768A"/>
    <w:rsid w:val="00BB76BE"/>
    <w:rsid w:val="00BB7DB1"/>
    <w:rsid w:val="00BC0AE6"/>
    <w:rsid w:val="00BC16BF"/>
    <w:rsid w:val="00BC1B4B"/>
    <w:rsid w:val="00BC201A"/>
    <w:rsid w:val="00BC2BC7"/>
    <w:rsid w:val="00BC2F45"/>
    <w:rsid w:val="00BC344E"/>
    <w:rsid w:val="00BC38B8"/>
    <w:rsid w:val="00BC3CF8"/>
    <w:rsid w:val="00BC4B9C"/>
    <w:rsid w:val="00BC4DA6"/>
    <w:rsid w:val="00BC5181"/>
    <w:rsid w:val="00BC56C1"/>
    <w:rsid w:val="00BC5CE2"/>
    <w:rsid w:val="00BC5E7A"/>
    <w:rsid w:val="00BC642E"/>
    <w:rsid w:val="00BC6671"/>
    <w:rsid w:val="00BC6742"/>
    <w:rsid w:val="00BC71C5"/>
    <w:rsid w:val="00BC7659"/>
    <w:rsid w:val="00BC76F4"/>
    <w:rsid w:val="00BC791C"/>
    <w:rsid w:val="00BC7A42"/>
    <w:rsid w:val="00BC7E6E"/>
    <w:rsid w:val="00BD013E"/>
    <w:rsid w:val="00BD0263"/>
    <w:rsid w:val="00BD0383"/>
    <w:rsid w:val="00BD082C"/>
    <w:rsid w:val="00BD0B0F"/>
    <w:rsid w:val="00BD0DB2"/>
    <w:rsid w:val="00BD0F55"/>
    <w:rsid w:val="00BD0FC4"/>
    <w:rsid w:val="00BD1122"/>
    <w:rsid w:val="00BD13ED"/>
    <w:rsid w:val="00BD140B"/>
    <w:rsid w:val="00BD1749"/>
    <w:rsid w:val="00BD238C"/>
    <w:rsid w:val="00BD24FD"/>
    <w:rsid w:val="00BD2A08"/>
    <w:rsid w:val="00BD2F55"/>
    <w:rsid w:val="00BD323E"/>
    <w:rsid w:val="00BD3837"/>
    <w:rsid w:val="00BD385B"/>
    <w:rsid w:val="00BD386B"/>
    <w:rsid w:val="00BD3C69"/>
    <w:rsid w:val="00BD3D7A"/>
    <w:rsid w:val="00BD40E5"/>
    <w:rsid w:val="00BD42C7"/>
    <w:rsid w:val="00BD4355"/>
    <w:rsid w:val="00BD4A64"/>
    <w:rsid w:val="00BD5A26"/>
    <w:rsid w:val="00BD5A71"/>
    <w:rsid w:val="00BD5A74"/>
    <w:rsid w:val="00BD5D4D"/>
    <w:rsid w:val="00BD5FC8"/>
    <w:rsid w:val="00BD614C"/>
    <w:rsid w:val="00BD6509"/>
    <w:rsid w:val="00BD689C"/>
    <w:rsid w:val="00BD6909"/>
    <w:rsid w:val="00BD6A22"/>
    <w:rsid w:val="00BD74A1"/>
    <w:rsid w:val="00BD78B8"/>
    <w:rsid w:val="00BD7A82"/>
    <w:rsid w:val="00BD7F9E"/>
    <w:rsid w:val="00BE072F"/>
    <w:rsid w:val="00BE0C3B"/>
    <w:rsid w:val="00BE13B8"/>
    <w:rsid w:val="00BE197A"/>
    <w:rsid w:val="00BE1A06"/>
    <w:rsid w:val="00BE1FFA"/>
    <w:rsid w:val="00BE2223"/>
    <w:rsid w:val="00BE23D2"/>
    <w:rsid w:val="00BE2E99"/>
    <w:rsid w:val="00BE3AFA"/>
    <w:rsid w:val="00BE3F52"/>
    <w:rsid w:val="00BE403F"/>
    <w:rsid w:val="00BE45C1"/>
    <w:rsid w:val="00BE51C7"/>
    <w:rsid w:val="00BE5515"/>
    <w:rsid w:val="00BE5613"/>
    <w:rsid w:val="00BE57CB"/>
    <w:rsid w:val="00BE5813"/>
    <w:rsid w:val="00BE5C7E"/>
    <w:rsid w:val="00BE65B3"/>
    <w:rsid w:val="00BE65D0"/>
    <w:rsid w:val="00BE68B9"/>
    <w:rsid w:val="00BE7265"/>
    <w:rsid w:val="00BE7374"/>
    <w:rsid w:val="00BE7B27"/>
    <w:rsid w:val="00BE7B61"/>
    <w:rsid w:val="00BF02E6"/>
    <w:rsid w:val="00BF0A66"/>
    <w:rsid w:val="00BF10D2"/>
    <w:rsid w:val="00BF10D6"/>
    <w:rsid w:val="00BF120B"/>
    <w:rsid w:val="00BF1309"/>
    <w:rsid w:val="00BF18B9"/>
    <w:rsid w:val="00BF1B70"/>
    <w:rsid w:val="00BF1EA0"/>
    <w:rsid w:val="00BF220D"/>
    <w:rsid w:val="00BF2817"/>
    <w:rsid w:val="00BF2C65"/>
    <w:rsid w:val="00BF2D4D"/>
    <w:rsid w:val="00BF31CB"/>
    <w:rsid w:val="00BF346D"/>
    <w:rsid w:val="00BF3485"/>
    <w:rsid w:val="00BF37A4"/>
    <w:rsid w:val="00BF3AE6"/>
    <w:rsid w:val="00BF3C10"/>
    <w:rsid w:val="00BF46F1"/>
    <w:rsid w:val="00BF4923"/>
    <w:rsid w:val="00BF4B69"/>
    <w:rsid w:val="00BF5350"/>
    <w:rsid w:val="00BF55D0"/>
    <w:rsid w:val="00BF5623"/>
    <w:rsid w:val="00BF56A8"/>
    <w:rsid w:val="00BF60E3"/>
    <w:rsid w:val="00BF6441"/>
    <w:rsid w:val="00BF6597"/>
    <w:rsid w:val="00BF6797"/>
    <w:rsid w:val="00BF6D15"/>
    <w:rsid w:val="00BF6FBF"/>
    <w:rsid w:val="00BF70A1"/>
    <w:rsid w:val="00BF70F8"/>
    <w:rsid w:val="00BF715C"/>
    <w:rsid w:val="00BF71EA"/>
    <w:rsid w:val="00BF7CDD"/>
    <w:rsid w:val="00BF7D43"/>
    <w:rsid w:val="00BF7F96"/>
    <w:rsid w:val="00C007CA"/>
    <w:rsid w:val="00C00F1A"/>
    <w:rsid w:val="00C010F5"/>
    <w:rsid w:val="00C01835"/>
    <w:rsid w:val="00C01DFD"/>
    <w:rsid w:val="00C02192"/>
    <w:rsid w:val="00C02687"/>
    <w:rsid w:val="00C0279C"/>
    <w:rsid w:val="00C02C95"/>
    <w:rsid w:val="00C02CDE"/>
    <w:rsid w:val="00C0341C"/>
    <w:rsid w:val="00C036C4"/>
    <w:rsid w:val="00C03B51"/>
    <w:rsid w:val="00C03B7B"/>
    <w:rsid w:val="00C03C30"/>
    <w:rsid w:val="00C03DEE"/>
    <w:rsid w:val="00C04339"/>
    <w:rsid w:val="00C04C6C"/>
    <w:rsid w:val="00C04DE2"/>
    <w:rsid w:val="00C05395"/>
    <w:rsid w:val="00C055B7"/>
    <w:rsid w:val="00C057E0"/>
    <w:rsid w:val="00C05863"/>
    <w:rsid w:val="00C05C20"/>
    <w:rsid w:val="00C05D67"/>
    <w:rsid w:val="00C06031"/>
    <w:rsid w:val="00C06066"/>
    <w:rsid w:val="00C0648A"/>
    <w:rsid w:val="00C067A4"/>
    <w:rsid w:val="00C06F8C"/>
    <w:rsid w:val="00C07464"/>
    <w:rsid w:val="00C07A6C"/>
    <w:rsid w:val="00C07A84"/>
    <w:rsid w:val="00C07AE3"/>
    <w:rsid w:val="00C07AE4"/>
    <w:rsid w:val="00C07C5C"/>
    <w:rsid w:val="00C10599"/>
    <w:rsid w:val="00C10621"/>
    <w:rsid w:val="00C10E0A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EB5"/>
    <w:rsid w:val="00C1328A"/>
    <w:rsid w:val="00C13504"/>
    <w:rsid w:val="00C13A59"/>
    <w:rsid w:val="00C13C8A"/>
    <w:rsid w:val="00C13F07"/>
    <w:rsid w:val="00C13F22"/>
    <w:rsid w:val="00C140FE"/>
    <w:rsid w:val="00C14346"/>
    <w:rsid w:val="00C14691"/>
    <w:rsid w:val="00C14EF8"/>
    <w:rsid w:val="00C15135"/>
    <w:rsid w:val="00C159ED"/>
    <w:rsid w:val="00C160DB"/>
    <w:rsid w:val="00C16386"/>
    <w:rsid w:val="00C165C6"/>
    <w:rsid w:val="00C1662C"/>
    <w:rsid w:val="00C16813"/>
    <w:rsid w:val="00C16B16"/>
    <w:rsid w:val="00C16F99"/>
    <w:rsid w:val="00C1705F"/>
    <w:rsid w:val="00C17099"/>
    <w:rsid w:val="00C170AE"/>
    <w:rsid w:val="00C173EB"/>
    <w:rsid w:val="00C17593"/>
    <w:rsid w:val="00C176B6"/>
    <w:rsid w:val="00C17D7E"/>
    <w:rsid w:val="00C17D89"/>
    <w:rsid w:val="00C202D5"/>
    <w:rsid w:val="00C2068D"/>
    <w:rsid w:val="00C206C4"/>
    <w:rsid w:val="00C206EC"/>
    <w:rsid w:val="00C20DD5"/>
    <w:rsid w:val="00C20F2A"/>
    <w:rsid w:val="00C20FAD"/>
    <w:rsid w:val="00C2144F"/>
    <w:rsid w:val="00C2167A"/>
    <w:rsid w:val="00C21FF6"/>
    <w:rsid w:val="00C226CE"/>
    <w:rsid w:val="00C232DD"/>
    <w:rsid w:val="00C23452"/>
    <w:rsid w:val="00C2423A"/>
    <w:rsid w:val="00C244D8"/>
    <w:rsid w:val="00C24789"/>
    <w:rsid w:val="00C24EE5"/>
    <w:rsid w:val="00C250CF"/>
    <w:rsid w:val="00C2544D"/>
    <w:rsid w:val="00C25809"/>
    <w:rsid w:val="00C26871"/>
    <w:rsid w:val="00C2695A"/>
    <w:rsid w:val="00C26EB2"/>
    <w:rsid w:val="00C27156"/>
    <w:rsid w:val="00C27490"/>
    <w:rsid w:val="00C274BE"/>
    <w:rsid w:val="00C275D9"/>
    <w:rsid w:val="00C2769D"/>
    <w:rsid w:val="00C27CD4"/>
    <w:rsid w:val="00C27E49"/>
    <w:rsid w:val="00C307FA"/>
    <w:rsid w:val="00C30A66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208A"/>
    <w:rsid w:val="00C32BB7"/>
    <w:rsid w:val="00C32CCE"/>
    <w:rsid w:val="00C32D7D"/>
    <w:rsid w:val="00C32EE0"/>
    <w:rsid w:val="00C335E9"/>
    <w:rsid w:val="00C337EC"/>
    <w:rsid w:val="00C339DE"/>
    <w:rsid w:val="00C33AA7"/>
    <w:rsid w:val="00C33DCE"/>
    <w:rsid w:val="00C3463A"/>
    <w:rsid w:val="00C346BB"/>
    <w:rsid w:val="00C346C1"/>
    <w:rsid w:val="00C34BDB"/>
    <w:rsid w:val="00C34C05"/>
    <w:rsid w:val="00C34D4B"/>
    <w:rsid w:val="00C34F16"/>
    <w:rsid w:val="00C3566B"/>
    <w:rsid w:val="00C35B23"/>
    <w:rsid w:val="00C36050"/>
    <w:rsid w:val="00C361B0"/>
    <w:rsid w:val="00C367B9"/>
    <w:rsid w:val="00C36DAD"/>
    <w:rsid w:val="00C37050"/>
    <w:rsid w:val="00C375B2"/>
    <w:rsid w:val="00C37657"/>
    <w:rsid w:val="00C37CA6"/>
    <w:rsid w:val="00C37F8D"/>
    <w:rsid w:val="00C4018E"/>
    <w:rsid w:val="00C4030D"/>
    <w:rsid w:val="00C404D5"/>
    <w:rsid w:val="00C40B7D"/>
    <w:rsid w:val="00C40CD4"/>
    <w:rsid w:val="00C41057"/>
    <w:rsid w:val="00C411E2"/>
    <w:rsid w:val="00C41E8D"/>
    <w:rsid w:val="00C42130"/>
    <w:rsid w:val="00C4257E"/>
    <w:rsid w:val="00C42784"/>
    <w:rsid w:val="00C429E1"/>
    <w:rsid w:val="00C439F0"/>
    <w:rsid w:val="00C43C33"/>
    <w:rsid w:val="00C43C8D"/>
    <w:rsid w:val="00C43CE7"/>
    <w:rsid w:val="00C44189"/>
    <w:rsid w:val="00C447FB"/>
    <w:rsid w:val="00C44ED5"/>
    <w:rsid w:val="00C44F96"/>
    <w:rsid w:val="00C44FF2"/>
    <w:rsid w:val="00C453C9"/>
    <w:rsid w:val="00C4587D"/>
    <w:rsid w:val="00C45B7A"/>
    <w:rsid w:val="00C45C66"/>
    <w:rsid w:val="00C470AA"/>
    <w:rsid w:val="00C472B9"/>
    <w:rsid w:val="00C47AE8"/>
    <w:rsid w:val="00C47B93"/>
    <w:rsid w:val="00C47BDE"/>
    <w:rsid w:val="00C47EC4"/>
    <w:rsid w:val="00C508B7"/>
    <w:rsid w:val="00C509D3"/>
    <w:rsid w:val="00C51696"/>
    <w:rsid w:val="00C5193F"/>
    <w:rsid w:val="00C51B48"/>
    <w:rsid w:val="00C51C16"/>
    <w:rsid w:val="00C51D11"/>
    <w:rsid w:val="00C51D30"/>
    <w:rsid w:val="00C51F21"/>
    <w:rsid w:val="00C521CD"/>
    <w:rsid w:val="00C5257E"/>
    <w:rsid w:val="00C52C0D"/>
    <w:rsid w:val="00C531B4"/>
    <w:rsid w:val="00C532F9"/>
    <w:rsid w:val="00C53E22"/>
    <w:rsid w:val="00C54596"/>
    <w:rsid w:val="00C54C14"/>
    <w:rsid w:val="00C54C62"/>
    <w:rsid w:val="00C54CBD"/>
    <w:rsid w:val="00C54CDD"/>
    <w:rsid w:val="00C5555D"/>
    <w:rsid w:val="00C5589B"/>
    <w:rsid w:val="00C55A58"/>
    <w:rsid w:val="00C55E23"/>
    <w:rsid w:val="00C5604E"/>
    <w:rsid w:val="00C5635F"/>
    <w:rsid w:val="00C5638E"/>
    <w:rsid w:val="00C56918"/>
    <w:rsid w:val="00C569CA"/>
    <w:rsid w:val="00C56F7A"/>
    <w:rsid w:val="00C5733A"/>
    <w:rsid w:val="00C57681"/>
    <w:rsid w:val="00C57CC6"/>
    <w:rsid w:val="00C57D43"/>
    <w:rsid w:val="00C57E98"/>
    <w:rsid w:val="00C601EB"/>
    <w:rsid w:val="00C602DB"/>
    <w:rsid w:val="00C60708"/>
    <w:rsid w:val="00C60EC1"/>
    <w:rsid w:val="00C613E1"/>
    <w:rsid w:val="00C619CD"/>
    <w:rsid w:val="00C61B5A"/>
    <w:rsid w:val="00C61D30"/>
    <w:rsid w:val="00C61EE5"/>
    <w:rsid w:val="00C62027"/>
    <w:rsid w:val="00C62997"/>
    <w:rsid w:val="00C62B53"/>
    <w:rsid w:val="00C63152"/>
    <w:rsid w:val="00C633AB"/>
    <w:rsid w:val="00C6343A"/>
    <w:rsid w:val="00C636B0"/>
    <w:rsid w:val="00C64849"/>
    <w:rsid w:val="00C65280"/>
    <w:rsid w:val="00C65400"/>
    <w:rsid w:val="00C6552D"/>
    <w:rsid w:val="00C65535"/>
    <w:rsid w:val="00C6560B"/>
    <w:rsid w:val="00C6560D"/>
    <w:rsid w:val="00C6561A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AD9"/>
    <w:rsid w:val="00C66C34"/>
    <w:rsid w:val="00C67F34"/>
    <w:rsid w:val="00C70366"/>
    <w:rsid w:val="00C7040D"/>
    <w:rsid w:val="00C706C4"/>
    <w:rsid w:val="00C70B8C"/>
    <w:rsid w:val="00C70BAC"/>
    <w:rsid w:val="00C71327"/>
    <w:rsid w:val="00C71468"/>
    <w:rsid w:val="00C716AB"/>
    <w:rsid w:val="00C72271"/>
    <w:rsid w:val="00C723AF"/>
    <w:rsid w:val="00C723CA"/>
    <w:rsid w:val="00C725AF"/>
    <w:rsid w:val="00C72653"/>
    <w:rsid w:val="00C728D5"/>
    <w:rsid w:val="00C72EF5"/>
    <w:rsid w:val="00C7322E"/>
    <w:rsid w:val="00C733ED"/>
    <w:rsid w:val="00C7357D"/>
    <w:rsid w:val="00C73BF6"/>
    <w:rsid w:val="00C740CA"/>
    <w:rsid w:val="00C74157"/>
    <w:rsid w:val="00C74488"/>
    <w:rsid w:val="00C7448E"/>
    <w:rsid w:val="00C74859"/>
    <w:rsid w:val="00C748E2"/>
    <w:rsid w:val="00C74B2A"/>
    <w:rsid w:val="00C75004"/>
    <w:rsid w:val="00C755E8"/>
    <w:rsid w:val="00C75970"/>
    <w:rsid w:val="00C75AC4"/>
    <w:rsid w:val="00C75C9D"/>
    <w:rsid w:val="00C75FF4"/>
    <w:rsid w:val="00C76078"/>
    <w:rsid w:val="00C7628D"/>
    <w:rsid w:val="00C76952"/>
    <w:rsid w:val="00C7731D"/>
    <w:rsid w:val="00C7799E"/>
    <w:rsid w:val="00C779C9"/>
    <w:rsid w:val="00C77EDC"/>
    <w:rsid w:val="00C80441"/>
    <w:rsid w:val="00C80547"/>
    <w:rsid w:val="00C805DE"/>
    <w:rsid w:val="00C80DB5"/>
    <w:rsid w:val="00C8198E"/>
    <w:rsid w:val="00C81B30"/>
    <w:rsid w:val="00C81E68"/>
    <w:rsid w:val="00C8220B"/>
    <w:rsid w:val="00C82387"/>
    <w:rsid w:val="00C823D0"/>
    <w:rsid w:val="00C831FC"/>
    <w:rsid w:val="00C8395C"/>
    <w:rsid w:val="00C83D50"/>
    <w:rsid w:val="00C84231"/>
    <w:rsid w:val="00C847C8"/>
    <w:rsid w:val="00C84D5A"/>
    <w:rsid w:val="00C84EE8"/>
    <w:rsid w:val="00C85034"/>
    <w:rsid w:val="00C8534D"/>
    <w:rsid w:val="00C85F12"/>
    <w:rsid w:val="00C85FB2"/>
    <w:rsid w:val="00C85FBF"/>
    <w:rsid w:val="00C86379"/>
    <w:rsid w:val="00C864DB"/>
    <w:rsid w:val="00C8669B"/>
    <w:rsid w:val="00C86993"/>
    <w:rsid w:val="00C870BA"/>
    <w:rsid w:val="00C8781D"/>
    <w:rsid w:val="00C878E9"/>
    <w:rsid w:val="00C87AF9"/>
    <w:rsid w:val="00C87CEF"/>
    <w:rsid w:val="00C87F1C"/>
    <w:rsid w:val="00C901A9"/>
    <w:rsid w:val="00C9047A"/>
    <w:rsid w:val="00C905AC"/>
    <w:rsid w:val="00C9065E"/>
    <w:rsid w:val="00C90724"/>
    <w:rsid w:val="00C90B43"/>
    <w:rsid w:val="00C90C65"/>
    <w:rsid w:val="00C90C82"/>
    <w:rsid w:val="00C90D72"/>
    <w:rsid w:val="00C90F7A"/>
    <w:rsid w:val="00C911EF"/>
    <w:rsid w:val="00C91CFB"/>
    <w:rsid w:val="00C91FAC"/>
    <w:rsid w:val="00C9220C"/>
    <w:rsid w:val="00C922C5"/>
    <w:rsid w:val="00C92352"/>
    <w:rsid w:val="00C923B7"/>
    <w:rsid w:val="00C92724"/>
    <w:rsid w:val="00C9275E"/>
    <w:rsid w:val="00C927AB"/>
    <w:rsid w:val="00C92C2A"/>
    <w:rsid w:val="00C9318C"/>
    <w:rsid w:val="00C93297"/>
    <w:rsid w:val="00C93543"/>
    <w:rsid w:val="00C93CA4"/>
    <w:rsid w:val="00C945EC"/>
    <w:rsid w:val="00C94B58"/>
    <w:rsid w:val="00C94BBA"/>
    <w:rsid w:val="00C94E45"/>
    <w:rsid w:val="00C95300"/>
    <w:rsid w:val="00C95548"/>
    <w:rsid w:val="00C95594"/>
    <w:rsid w:val="00C955F6"/>
    <w:rsid w:val="00C95656"/>
    <w:rsid w:val="00C95730"/>
    <w:rsid w:val="00C9577A"/>
    <w:rsid w:val="00C95886"/>
    <w:rsid w:val="00C95962"/>
    <w:rsid w:val="00C959AA"/>
    <w:rsid w:val="00C95EC0"/>
    <w:rsid w:val="00C9638E"/>
    <w:rsid w:val="00C963E1"/>
    <w:rsid w:val="00C965AD"/>
    <w:rsid w:val="00C96A24"/>
    <w:rsid w:val="00C96D37"/>
    <w:rsid w:val="00C96D71"/>
    <w:rsid w:val="00C96E3D"/>
    <w:rsid w:val="00C96F89"/>
    <w:rsid w:val="00C96FE0"/>
    <w:rsid w:val="00C974E7"/>
    <w:rsid w:val="00C97572"/>
    <w:rsid w:val="00C9785E"/>
    <w:rsid w:val="00C97AF1"/>
    <w:rsid w:val="00C97D77"/>
    <w:rsid w:val="00CA09AA"/>
    <w:rsid w:val="00CA0AC6"/>
    <w:rsid w:val="00CA0FCC"/>
    <w:rsid w:val="00CA114D"/>
    <w:rsid w:val="00CA1225"/>
    <w:rsid w:val="00CA1459"/>
    <w:rsid w:val="00CA18D2"/>
    <w:rsid w:val="00CA2919"/>
    <w:rsid w:val="00CA2AA0"/>
    <w:rsid w:val="00CA2C56"/>
    <w:rsid w:val="00CA30DE"/>
    <w:rsid w:val="00CA3E87"/>
    <w:rsid w:val="00CA49C0"/>
    <w:rsid w:val="00CA4A24"/>
    <w:rsid w:val="00CA4A3F"/>
    <w:rsid w:val="00CA4C14"/>
    <w:rsid w:val="00CA4F58"/>
    <w:rsid w:val="00CA51A0"/>
    <w:rsid w:val="00CA5DA3"/>
    <w:rsid w:val="00CA6164"/>
    <w:rsid w:val="00CA6B11"/>
    <w:rsid w:val="00CA6BDF"/>
    <w:rsid w:val="00CB01BC"/>
    <w:rsid w:val="00CB03CF"/>
    <w:rsid w:val="00CB047F"/>
    <w:rsid w:val="00CB0A7C"/>
    <w:rsid w:val="00CB11BD"/>
    <w:rsid w:val="00CB120F"/>
    <w:rsid w:val="00CB1368"/>
    <w:rsid w:val="00CB167F"/>
    <w:rsid w:val="00CB1F2A"/>
    <w:rsid w:val="00CB25D5"/>
    <w:rsid w:val="00CB299C"/>
    <w:rsid w:val="00CB2BBA"/>
    <w:rsid w:val="00CB35ED"/>
    <w:rsid w:val="00CB3636"/>
    <w:rsid w:val="00CB39EB"/>
    <w:rsid w:val="00CB41E7"/>
    <w:rsid w:val="00CB480A"/>
    <w:rsid w:val="00CB4FA5"/>
    <w:rsid w:val="00CB5008"/>
    <w:rsid w:val="00CB5750"/>
    <w:rsid w:val="00CB58DD"/>
    <w:rsid w:val="00CB5CF3"/>
    <w:rsid w:val="00CB6343"/>
    <w:rsid w:val="00CB6517"/>
    <w:rsid w:val="00CB68CB"/>
    <w:rsid w:val="00CB7367"/>
    <w:rsid w:val="00CB7648"/>
    <w:rsid w:val="00CB79A4"/>
    <w:rsid w:val="00CB7B6B"/>
    <w:rsid w:val="00CB7BEB"/>
    <w:rsid w:val="00CB7E64"/>
    <w:rsid w:val="00CB7F5F"/>
    <w:rsid w:val="00CC00B7"/>
    <w:rsid w:val="00CC034B"/>
    <w:rsid w:val="00CC07BA"/>
    <w:rsid w:val="00CC099A"/>
    <w:rsid w:val="00CC0AA7"/>
    <w:rsid w:val="00CC0CBA"/>
    <w:rsid w:val="00CC0D65"/>
    <w:rsid w:val="00CC0E56"/>
    <w:rsid w:val="00CC1555"/>
    <w:rsid w:val="00CC172A"/>
    <w:rsid w:val="00CC1A18"/>
    <w:rsid w:val="00CC1D2E"/>
    <w:rsid w:val="00CC1DB8"/>
    <w:rsid w:val="00CC1E3E"/>
    <w:rsid w:val="00CC1E40"/>
    <w:rsid w:val="00CC27F5"/>
    <w:rsid w:val="00CC2D18"/>
    <w:rsid w:val="00CC2D1F"/>
    <w:rsid w:val="00CC2EFE"/>
    <w:rsid w:val="00CC32B0"/>
    <w:rsid w:val="00CC359A"/>
    <w:rsid w:val="00CC3D8D"/>
    <w:rsid w:val="00CC3E8C"/>
    <w:rsid w:val="00CC400F"/>
    <w:rsid w:val="00CC4202"/>
    <w:rsid w:val="00CC4365"/>
    <w:rsid w:val="00CC4C5E"/>
    <w:rsid w:val="00CC4CD7"/>
    <w:rsid w:val="00CC4D82"/>
    <w:rsid w:val="00CC4F58"/>
    <w:rsid w:val="00CC57AE"/>
    <w:rsid w:val="00CC606C"/>
    <w:rsid w:val="00CC60E4"/>
    <w:rsid w:val="00CC620F"/>
    <w:rsid w:val="00CC728B"/>
    <w:rsid w:val="00CC7356"/>
    <w:rsid w:val="00CC74D5"/>
    <w:rsid w:val="00CC7A6D"/>
    <w:rsid w:val="00CC7C1B"/>
    <w:rsid w:val="00CC7DF5"/>
    <w:rsid w:val="00CD04B6"/>
    <w:rsid w:val="00CD0740"/>
    <w:rsid w:val="00CD0768"/>
    <w:rsid w:val="00CD0B87"/>
    <w:rsid w:val="00CD14CB"/>
    <w:rsid w:val="00CD179D"/>
    <w:rsid w:val="00CD1E74"/>
    <w:rsid w:val="00CD226B"/>
    <w:rsid w:val="00CD2585"/>
    <w:rsid w:val="00CD27E8"/>
    <w:rsid w:val="00CD283A"/>
    <w:rsid w:val="00CD309B"/>
    <w:rsid w:val="00CD30ED"/>
    <w:rsid w:val="00CD3122"/>
    <w:rsid w:val="00CD3138"/>
    <w:rsid w:val="00CD325D"/>
    <w:rsid w:val="00CD3372"/>
    <w:rsid w:val="00CD3421"/>
    <w:rsid w:val="00CD3B95"/>
    <w:rsid w:val="00CD3C3B"/>
    <w:rsid w:val="00CD3D0C"/>
    <w:rsid w:val="00CD3D4B"/>
    <w:rsid w:val="00CD3F09"/>
    <w:rsid w:val="00CD3FAF"/>
    <w:rsid w:val="00CD492B"/>
    <w:rsid w:val="00CD523A"/>
    <w:rsid w:val="00CD5ADA"/>
    <w:rsid w:val="00CD5C02"/>
    <w:rsid w:val="00CD5F80"/>
    <w:rsid w:val="00CD61E3"/>
    <w:rsid w:val="00CD6531"/>
    <w:rsid w:val="00CD6823"/>
    <w:rsid w:val="00CD6D63"/>
    <w:rsid w:val="00CD6E0B"/>
    <w:rsid w:val="00CD6FBA"/>
    <w:rsid w:val="00CD787F"/>
    <w:rsid w:val="00CD7A2F"/>
    <w:rsid w:val="00CD7A86"/>
    <w:rsid w:val="00CE025E"/>
    <w:rsid w:val="00CE030D"/>
    <w:rsid w:val="00CE03B6"/>
    <w:rsid w:val="00CE05F2"/>
    <w:rsid w:val="00CE0B07"/>
    <w:rsid w:val="00CE0CBF"/>
    <w:rsid w:val="00CE0F12"/>
    <w:rsid w:val="00CE107D"/>
    <w:rsid w:val="00CE112E"/>
    <w:rsid w:val="00CE1225"/>
    <w:rsid w:val="00CE132D"/>
    <w:rsid w:val="00CE143E"/>
    <w:rsid w:val="00CE19F2"/>
    <w:rsid w:val="00CE1B5D"/>
    <w:rsid w:val="00CE1C29"/>
    <w:rsid w:val="00CE207A"/>
    <w:rsid w:val="00CE253D"/>
    <w:rsid w:val="00CE2A27"/>
    <w:rsid w:val="00CE2BA0"/>
    <w:rsid w:val="00CE3257"/>
    <w:rsid w:val="00CE38AA"/>
    <w:rsid w:val="00CE3CDC"/>
    <w:rsid w:val="00CE3D16"/>
    <w:rsid w:val="00CE3D41"/>
    <w:rsid w:val="00CE3FBA"/>
    <w:rsid w:val="00CE5386"/>
    <w:rsid w:val="00CE53A7"/>
    <w:rsid w:val="00CE5E50"/>
    <w:rsid w:val="00CE630B"/>
    <w:rsid w:val="00CE69F3"/>
    <w:rsid w:val="00CE6AD5"/>
    <w:rsid w:val="00CE6E24"/>
    <w:rsid w:val="00CE6F32"/>
    <w:rsid w:val="00CE7392"/>
    <w:rsid w:val="00CE76BD"/>
    <w:rsid w:val="00CE781A"/>
    <w:rsid w:val="00CE782A"/>
    <w:rsid w:val="00CF0131"/>
    <w:rsid w:val="00CF02AC"/>
    <w:rsid w:val="00CF057C"/>
    <w:rsid w:val="00CF06E6"/>
    <w:rsid w:val="00CF18AB"/>
    <w:rsid w:val="00CF193E"/>
    <w:rsid w:val="00CF1AA6"/>
    <w:rsid w:val="00CF1C27"/>
    <w:rsid w:val="00CF20C8"/>
    <w:rsid w:val="00CF2639"/>
    <w:rsid w:val="00CF2EF5"/>
    <w:rsid w:val="00CF2FBF"/>
    <w:rsid w:val="00CF33BA"/>
    <w:rsid w:val="00CF3E2B"/>
    <w:rsid w:val="00CF3F01"/>
    <w:rsid w:val="00CF3F95"/>
    <w:rsid w:val="00CF4050"/>
    <w:rsid w:val="00CF41AE"/>
    <w:rsid w:val="00CF495B"/>
    <w:rsid w:val="00CF4B3B"/>
    <w:rsid w:val="00CF4F02"/>
    <w:rsid w:val="00CF4F88"/>
    <w:rsid w:val="00CF5314"/>
    <w:rsid w:val="00CF54BE"/>
    <w:rsid w:val="00CF5639"/>
    <w:rsid w:val="00CF5EE9"/>
    <w:rsid w:val="00CF61A3"/>
    <w:rsid w:val="00CF66DE"/>
    <w:rsid w:val="00CF6848"/>
    <w:rsid w:val="00CF6AF3"/>
    <w:rsid w:val="00CF6C9A"/>
    <w:rsid w:val="00CF6EB3"/>
    <w:rsid w:val="00CF700A"/>
    <w:rsid w:val="00CF72ED"/>
    <w:rsid w:val="00CF74F6"/>
    <w:rsid w:val="00CF76AE"/>
    <w:rsid w:val="00CF7A4F"/>
    <w:rsid w:val="00CF7CCF"/>
    <w:rsid w:val="00CF7D8D"/>
    <w:rsid w:val="00D0033A"/>
    <w:rsid w:val="00D00522"/>
    <w:rsid w:val="00D005C7"/>
    <w:rsid w:val="00D00A2E"/>
    <w:rsid w:val="00D00B22"/>
    <w:rsid w:val="00D00FCA"/>
    <w:rsid w:val="00D017EE"/>
    <w:rsid w:val="00D01C51"/>
    <w:rsid w:val="00D01C73"/>
    <w:rsid w:val="00D02369"/>
    <w:rsid w:val="00D02AFC"/>
    <w:rsid w:val="00D02C36"/>
    <w:rsid w:val="00D02E17"/>
    <w:rsid w:val="00D02F2F"/>
    <w:rsid w:val="00D0321D"/>
    <w:rsid w:val="00D03744"/>
    <w:rsid w:val="00D040A7"/>
    <w:rsid w:val="00D04359"/>
    <w:rsid w:val="00D0487C"/>
    <w:rsid w:val="00D04A63"/>
    <w:rsid w:val="00D04FC8"/>
    <w:rsid w:val="00D050BA"/>
    <w:rsid w:val="00D05B47"/>
    <w:rsid w:val="00D05F62"/>
    <w:rsid w:val="00D05FD4"/>
    <w:rsid w:val="00D06088"/>
    <w:rsid w:val="00D0675C"/>
    <w:rsid w:val="00D06800"/>
    <w:rsid w:val="00D06AF8"/>
    <w:rsid w:val="00D06B22"/>
    <w:rsid w:val="00D06CD9"/>
    <w:rsid w:val="00D06DED"/>
    <w:rsid w:val="00D070AD"/>
    <w:rsid w:val="00D073D1"/>
    <w:rsid w:val="00D078A7"/>
    <w:rsid w:val="00D078A9"/>
    <w:rsid w:val="00D078C9"/>
    <w:rsid w:val="00D07D73"/>
    <w:rsid w:val="00D07DCA"/>
    <w:rsid w:val="00D07E5F"/>
    <w:rsid w:val="00D101A8"/>
    <w:rsid w:val="00D1023A"/>
    <w:rsid w:val="00D106D0"/>
    <w:rsid w:val="00D10FAB"/>
    <w:rsid w:val="00D11672"/>
    <w:rsid w:val="00D11873"/>
    <w:rsid w:val="00D11FAE"/>
    <w:rsid w:val="00D12371"/>
    <w:rsid w:val="00D12440"/>
    <w:rsid w:val="00D1249E"/>
    <w:rsid w:val="00D126E6"/>
    <w:rsid w:val="00D126F8"/>
    <w:rsid w:val="00D128F5"/>
    <w:rsid w:val="00D12B75"/>
    <w:rsid w:val="00D1303E"/>
    <w:rsid w:val="00D13451"/>
    <w:rsid w:val="00D13820"/>
    <w:rsid w:val="00D13880"/>
    <w:rsid w:val="00D13BBC"/>
    <w:rsid w:val="00D13F9F"/>
    <w:rsid w:val="00D140F2"/>
    <w:rsid w:val="00D14204"/>
    <w:rsid w:val="00D1430F"/>
    <w:rsid w:val="00D14381"/>
    <w:rsid w:val="00D14728"/>
    <w:rsid w:val="00D1552A"/>
    <w:rsid w:val="00D15D9D"/>
    <w:rsid w:val="00D15DE0"/>
    <w:rsid w:val="00D15EA1"/>
    <w:rsid w:val="00D1624D"/>
    <w:rsid w:val="00D17869"/>
    <w:rsid w:val="00D1792B"/>
    <w:rsid w:val="00D17F37"/>
    <w:rsid w:val="00D202D3"/>
    <w:rsid w:val="00D20AAD"/>
    <w:rsid w:val="00D21201"/>
    <w:rsid w:val="00D2171B"/>
    <w:rsid w:val="00D217CE"/>
    <w:rsid w:val="00D21A77"/>
    <w:rsid w:val="00D21E67"/>
    <w:rsid w:val="00D22148"/>
    <w:rsid w:val="00D223E4"/>
    <w:rsid w:val="00D22621"/>
    <w:rsid w:val="00D22896"/>
    <w:rsid w:val="00D229A3"/>
    <w:rsid w:val="00D22ADA"/>
    <w:rsid w:val="00D22D40"/>
    <w:rsid w:val="00D2348D"/>
    <w:rsid w:val="00D234A4"/>
    <w:rsid w:val="00D23556"/>
    <w:rsid w:val="00D239F9"/>
    <w:rsid w:val="00D23A1F"/>
    <w:rsid w:val="00D23B89"/>
    <w:rsid w:val="00D23B92"/>
    <w:rsid w:val="00D23CE2"/>
    <w:rsid w:val="00D244D5"/>
    <w:rsid w:val="00D24A0E"/>
    <w:rsid w:val="00D24D04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DBE"/>
    <w:rsid w:val="00D27595"/>
    <w:rsid w:val="00D27A6F"/>
    <w:rsid w:val="00D27AAD"/>
    <w:rsid w:val="00D27F01"/>
    <w:rsid w:val="00D30373"/>
    <w:rsid w:val="00D309B2"/>
    <w:rsid w:val="00D309D3"/>
    <w:rsid w:val="00D30C46"/>
    <w:rsid w:val="00D30FC7"/>
    <w:rsid w:val="00D31277"/>
    <w:rsid w:val="00D31B9F"/>
    <w:rsid w:val="00D31BEA"/>
    <w:rsid w:val="00D31CEF"/>
    <w:rsid w:val="00D33313"/>
    <w:rsid w:val="00D333D7"/>
    <w:rsid w:val="00D33410"/>
    <w:rsid w:val="00D33418"/>
    <w:rsid w:val="00D33458"/>
    <w:rsid w:val="00D33AFC"/>
    <w:rsid w:val="00D33C0E"/>
    <w:rsid w:val="00D3410B"/>
    <w:rsid w:val="00D344C9"/>
    <w:rsid w:val="00D358B2"/>
    <w:rsid w:val="00D359BB"/>
    <w:rsid w:val="00D35A60"/>
    <w:rsid w:val="00D35FCC"/>
    <w:rsid w:val="00D3609F"/>
    <w:rsid w:val="00D3610A"/>
    <w:rsid w:val="00D366C8"/>
    <w:rsid w:val="00D368C6"/>
    <w:rsid w:val="00D36C8E"/>
    <w:rsid w:val="00D36D5A"/>
    <w:rsid w:val="00D36DDF"/>
    <w:rsid w:val="00D37638"/>
    <w:rsid w:val="00D37A26"/>
    <w:rsid w:val="00D37C2D"/>
    <w:rsid w:val="00D37D5B"/>
    <w:rsid w:val="00D404CE"/>
    <w:rsid w:val="00D40861"/>
    <w:rsid w:val="00D40D79"/>
    <w:rsid w:val="00D40E25"/>
    <w:rsid w:val="00D40E78"/>
    <w:rsid w:val="00D40F5C"/>
    <w:rsid w:val="00D41009"/>
    <w:rsid w:val="00D41901"/>
    <w:rsid w:val="00D419BC"/>
    <w:rsid w:val="00D41CD0"/>
    <w:rsid w:val="00D4208F"/>
    <w:rsid w:val="00D421D9"/>
    <w:rsid w:val="00D42223"/>
    <w:rsid w:val="00D422E4"/>
    <w:rsid w:val="00D424E7"/>
    <w:rsid w:val="00D426FB"/>
    <w:rsid w:val="00D42B71"/>
    <w:rsid w:val="00D42D5D"/>
    <w:rsid w:val="00D43888"/>
    <w:rsid w:val="00D4429F"/>
    <w:rsid w:val="00D44A5C"/>
    <w:rsid w:val="00D45B68"/>
    <w:rsid w:val="00D466E5"/>
    <w:rsid w:val="00D467C7"/>
    <w:rsid w:val="00D4688E"/>
    <w:rsid w:val="00D46F2D"/>
    <w:rsid w:val="00D47151"/>
    <w:rsid w:val="00D471EF"/>
    <w:rsid w:val="00D475CC"/>
    <w:rsid w:val="00D477E2"/>
    <w:rsid w:val="00D4785C"/>
    <w:rsid w:val="00D47A34"/>
    <w:rsid w:val="00D502FD"/>
    <w:rsid w:val="00D5034E"/>
    <w:rsid w:val="00D5044A"/>
    <w:rsid w:val="00D50C82"/>
    <w:rsid w:val="00D50F95"/>
    <w:rsid w:val="00D5102A"/>
    <w:rsid w:val="00D512D1"/>
    <w:rsid w:val="00D513F0"/>
    <w:rsid w:val="00D51565"/>
    <w:rsid w:val="00D51AAF"/>
    <w:rsid w:val="00D51F84"/>
    <w:rsid w:val="00D52200"/>
    <w:rsid w:val="00D52400"/>
    <w:rsid w:val="00D52558"/>
    <w:rsid w:val="00D527A2"/>
    <w:rsid w:val="00D5293D"/>
    <w:rsid w:val="00D52A9A"/>
    <w:rsid w:val="00D52E1D"/>
    <w:rsid w:val="00D53768"/>
    <w:rsid w:val="00D537B0"/>
    <w:rsid w:val="00D5383F"/>
    <w:rsid w:val="00D54370"/>
    <w:rsid w:val="00D5438E"/>
    <w:rsid w:val="00D54C59"/>
    <w:rsid w:val="00D54CA0"/>
    <w:rsid w:val="00D54D88"/>
    <w:rsid w:val="00D5521C"/>
    <w:rsid w:val="00D554E6"/>
    <w:rsid w:val="00D55723"/>
    <w:rsid w:val="00D557A7"/>
    <w:rsid w:val="00D557D0"/>
    <w:rsid w:val="00D55B68"/>
    <w:rsid w:val="00D55BD5"/>
    <w:rsid w:val="00D55C37"/>
    <w:rsid w:val="00D560E3"/>
    <w:rsid w:val="00D56330"/>
    <w:rsid w:val="00D563C2"/>
    <w:rsid w:val="00D566D3"/>
    <w:rsid w:val="00D56810"/>
    <w:rsid w:val="00D56C31"/>
    <w:rsid w:val="00D56D65"/>
    <w:rsid w:val="00D572B2"/>
    <w:rsid w:val="00D57AC0"/>
    <w:rsid w:val="00D57C20"/>
    <w:rsid w:val="00D57F0A"/>
    <w:rsid w:val="00D60205"/>
    <w:rsid w:val="00D60207"/>
    <w:rsid w:val="00D6041F"/>
    <w:rsid w:val="00D60BCB"/>
    <w:rsid w:val="00D60C1A"/>
    <w:rsid w:val="00D60CB2"/>
    <w:rsid w:val="00D60DD4"/>
    <w:rsid w:val="00D610FA"/>
    <w:rsid w:val="00D61697"/>
    <w:rsid w:val="00D61C4E"/>
    <w:rsid w:val="00D62243"/>
    <w:rsid w:val="00D6278F"/>
    <w:rsid w:val="00D62949"/>
    <w:rsid w:val="00D629D3"/>
    <w:rsid w:val="00D62D2F"/>
    <w:rsid w:val="00D62DEC"/>
    <w:rsid w:val="00D62E00"/>
    <w:rsid w:val="00D63BAD"/>
    <w:rsid w:val="00D63EF9"/>
    <w:rsid w:val="00D6410E"/>
    <w:rsid w:val="00D6420A"/>
    <w:rsid w:val="00D6447E"/>
    <w:rsid w:val="00D645BF"/>
    <w:rsid w:val="00D647F9"/>
    <w:rsid w:val="00D6480D"/>
    <w:rsid w:val="00D6485C"/>
    <w:rsid w:val="00D6490F"/>
    <w:rsid w:val="00D64CB8"/>
    <w:rsid w:val="00D65404"/>
    <w:rsid w:val="00D6575A"/>
    <w:rsid w:val="00D65837"/>
    <w:rsid w:val="00D65DD6"/>
    <w:rsid w:val="00D66008"/>
    <w:rsid w:val="00D66022"/>
    <w:rsid w:val="00D66065"/>
    <w:rsid w:val="00D665AC"/>
    <w:rsid w:val="00D66A18"/>
    <w:rsid w:val="00D66C66"/>
    <w:rsid w:val="00D66DAA"/>
    <w:rsid w:val="00D66ECA"/>
    <w:rsid w:val="00D671EF"/>
    <w:rsid w:val="00D67888"/>
    <w:rsid w:val="00D67F52"/>
    <w:rsid w:val="00D7010A"/>
    <w:rsid w:val="00D7040B"/>
    <w:rsid w:val="00D705CE"/>
    <w:rsid w:val="00D7066F"/>
    <w:rsid w:val="00D70823"/>
    <w:rsid w:val="00D7088D"/>
    <w:rsid w:val="00D70B5B"/>
    <w:rsid w:val="00D70E7B"/>
    <w:rsid w:val="00D70F5E"/>
    <w:rsid w:val="00D70F87"/>
    <w:rsid w:val="00D7123A"/>
    <w:rsid w:val="00D71399"/>
    <w:rsid w:val="00D715C9"/>
    <w:rsid w:val="00D71707"/>
    <w:rsid w:val="00D71BD5"/>
    <w:rsid w:val="00D72098"/>
    <w:rsid w:val="00D72265"/>
    <w:rsid w:val="00D72BDC"/>
    <w:rsid w:val="00D73118"/>
    <w:rsid w:val="00D73347"/>
    <w:rsid w:val="00D7364D"/>
    <w:rsid w:val="00D738BF"/>
    <w:rsid w:val="00D73A3C"/>
    <w:rsid w:val="00D73A6B"/>
    <w:rsid w:val="00D73DAD"/>
    <w:rsid w:val="00D73E0D"/>
    <w:rsid w:val="00D74179"/>
    <w:rsid w:val="00D74461"/>
    <w:rsid w:val="00D74AF7"/>
    <w:rsid w:val="00D7505F"/>
    <w:rsid w:val="00D75199"/>
    <w:rsid w:val="00D75277"/>
    <w:rsid w:val="00D7557B"/>
    <w:rsid w:val="00D755A0"/>
    <w:rsid w:val="00D75843"/>
    <w:rsid w:val="00D758A1"/>
    <w:rsid w:val="00D75E85"/>
    <w:rsid w:val="00D75F68"/>
    <w:rsid w:val="00D7643F"/>
    <w:rsid w:val="00D769F0"/>
    <w:rsid w:val="00D76E0D"/>
    <w:rsid w:val="00D76E83"/>
    <w:rsid w:val="00D771C9"/>
    <w:rsid w:val="00D800A1"/>
    <w:rsid w:val="00D801D2"/>
    <w:rsid w:val="00D8036A"/>
    <w:rsid w:val="00D80AB8"/>
    <w:rsid w:val="00D80C93"/>
    <w:rsid w:val="00D80CCB"/>
    <w:rsid w:val="00D81307"/>
    <w:rsid w:val="00D81465"/>
    <w:rsid w:val="00D817FD"/>
    <w:rsid w:val="00D81CE3"/>
    <w:rsid w:val="00D820F3"/>
    <w:rsid w:val="00D829AC"/>
    <w:rsid w:val="00D82AA1"/>
    <w:rsid w:val="00D83401"/>
    <w:rsid w:val="00D83850"/>
    <w:rsid w:val="00D83AA3"/>
    <w:rsid w:val="00D84268"/>
    <w:rsid w:val="00D84278"/>
    <w:rsid w:val="00D846C5"/>
    <w:rsid w:val="00D847C1"/>
    <w:rsid w:val="00D847C6"/>
    <w:rsid w:val="00D86095"/>
    <w:rsid w:val="00D86ACF"/>
    <w:rsid w:val="00D86B37"/>
    <w:rsid w:val="00D86D55"/>
    <w:rsid w:val="00D86DFF"/>
    <w:rsid w:val="00D86EF6"/>
    <w:rsid w:val="00D87154"/>
    <w:rsid w:val="00D8778A"/>
    <w:rsid w:val="00D878DC"/>
    <w:rsid w:val="00D9013A"/>
    <w:rsid w:val="00D91009"/>
    <w:rsid w:val="00D9120D"/>
    <w:rsid w:val="00D9126A"/>
    <w:rsid w:val="00D912B9"/>
    <w:rsid w:val="00D912DF"/>
    <w:rsid w:val="00D9151F"/>
    <w:rsid w:val="00D919F7"/>
    <w:rsid w:val="00D91AEE"/>
    <w:rsid w:val="00D91F8C"/>
    <w:rsid w:val="00D92265"/>
    <w:rsid w:val="00D9230B"/>
    <w:rsid w:val="00D92558"/>
    <w:rsid w:val="00D92633"/>
    <w:rsid w:val="00D92CBC"/>
    <w:rsid w:val="00D92FD3"/>
    <w:rsid w:val="00D931F2"/>
    <w:rsid w:val="00D938C1"/>
    <w:rsid w:val="00D938CE"/>
    <w:rsid w:val="00D93E5F"/>
    <w:rsid w:val="00D93EF4"/>
    <w:rsid w:val="00D94502"/>
    <w:rsid w:val="00D94909"/>
    <w:rsid w:val="00D94BB0"/>
    <w:rsid w:val="00D94FF3"/>
    <w:rsid w:val="00D95322"/>
    <w:rsid w:val="00D955B0"/>
    <w:rsid w:val="00D957C0"/>
    <w:rsid w:val="00D95B65"/>
    <w:rsid w:val="00D95BC2"/>
    <w:rsid w:val="00D95BFF"/>
    <w:rsid w:val="00D95F45"/>
    <w:rsid w:val="00D9624D"/>
    <w:rsid w:val="00D96AD5"/>
    <w:rsid w:val="00D9793D"/>
    <w:rsid w:val="00D97D08"/>
    <w:rsid w:val="00D97E86"/>
    <w:rsid w:val="00DA000D"/>
    <w:rsid w:val="00DA015E"/>
    <w:rsid w:val="00DA02EC"/>
    <w:rsid w:val="00DA0FC0"/>
    <w:rsid w:val="00DA10F6"/>
    <w:rsid w:val="00DA190B"/>
    <w:rsid w:val="00DA1D80"/>
    <w:rsid w:val="00DA2046"/>
    <w:rsid w:val="00DA209F"/>
    <w:rsid w:val="00DA2185"/>
    <w:rsid w:val="00DA23D2"/>
    <w:rsid w:val="00DA29C4"/>
    <w:rsid w:val="00DA2B65"/>
    <w:rsid w:val="00DA2D90"/>
    <w:rsid w:val="00DA35A9"/>
    <w:rsid w:val="00DA3A26"/>
    <w:rsid w:val="00DA3B43"/>
    <w:rsid w:val="00DA3D23"/>
    <w:rsid w:val="00DA3F00"/>
    <w:rsid w:val="00DA4358"/>
    <w:rsid w:val="00DA43CA"/>
    <w:rsid w:val="00DA4562"/>
    <w:rsid w:val="00DA492A"/>
    <w:rsid w:val="00DA49D8"/>
    <w:rsid w:val="00DA5CA9"/>
    <w:rsid w:val="00DA5E7E"/>
    <w:rsid w:val="00DA714A"/>
    <w:rsid w:val="00DA71AF"/>
    <w:rsid w:val="00DA727D"/>
    <w:rsid w:val="00DA7919"/>
    <w:rsid w:val="00DA7A85"/>
    <w:rsid w:val="00DA7BC7"/>
    <w:rsid w:val="00DA7E4C"/>
    <w:rsid w:val="00DA7EC1"/>
    <w:rsid w:val="00DB0564"/>
    <w:rsid w:val="00DB0D5D"/>
    <w:rsid w:val="00DB0FB0"/>
    <w:rsid w:val="00DB1539"/>
    <w:rsid w:val="00DB17F2"/>
    <w:rsid w:val="00DB1F98"/>
    <w:rsid w:val="00DB2557"/>
    <w:rsid w:val="00DB27E1"/>
    <w:rsid w:val="00DB2CDC"/>
    <w:rsid w:val="00DB2CF9"/>
    <w:rsid w:val="00DB2D20"/>
    <w:rsid w:val="00DB2E44"/>
    <w:rsid w:val="00DB2F94"/>
    <w:rsid w:val="00DB2FDC"/>
    <w:rsid w:val="00DB3443"/>
    <w:rsid w:val="00DB35C7"/>
    <w:rsid w:val="00DB3719"/>
    <w:rsid w:val="00DB39DE"/>
    <w:rsid w:val="00DB39FE"/>
    <w:rsid w:val="00DB3D0B"/>
    <w:rsid w:val="00DB3D52"/>
    <w:rsid w:val="00DB42C3"/>
    <w:rsid w:val="00DB4322"/>
    <w:rsid w:val="00DB452C"/>
    <w:rsid w:val="00DB4F9D"/>
    <w:rsid w:val="00DB5799"/>
    <w:rsid w:val="00DB5A21"/>
    <w:rsid w:val="00DB5DEB"/>
    <w:rsid w:val="00DB5EE5"/>
    <w:rsid w:val="00DB6681"/>
    <w:rsid w:val="00DB6FDF"/>
    <w:rsid w:val="00DB70B3"/>
    <w:rsid w:val="00DB749A"/>
    <w:rsid w:val="00DB7AF6"/>
    <w:rsid w:val="00DB7E8C"/>
    <w:rsid w:val="00DC03AC"/>
    <w:rsid w:val="00DC0F93"/>
    <w:rsid w:val="00DC1384"/>
    <w:rsid w:val="00DC1395"/>
    <w:rsid w:val="00DC1479"/>
    <w:rsid w:val="00DC1511"/>
    <w:rsid w:val="00DC1624"/>
    <w:rsid w:val="00DC1763"/>
    <w:rsid w:val="00DC1DA9"/>
    <w:rsid w:val="00DC1FCC"/>
    <w:rsid w:val="00DC22B7"/>
    <w:rsid w:val="00DC257F"/>
    <w:rsid w:val="00DC27B0"/>
    <w:rsid w:val="00DC287A"/>
    <w:rsid w:val="00DC2898"/>
    <w:rsid w:val="00DC28A6"/>
    <w:rsid w:val="00DC28EC"/>
    <w:rsid w:val="00DC3095"/>
    <w:rsid w:val="00DC3185"/>
    <w:rsid w:val="00DC3417"/>
    <w:rsid w:val="00DC3840"/>
    <w:rsid w:val="00DC3DE4"/>
    <w:rsid w:val="00DC4405"/>
    <w:rsid w:val="00DC4D82"/>
    <w:rsid w:val="00DC5015"/>
    <w:rsid w:val="00DC522F"/>
    <w:rsid w:val="00DC588E"/>
    <w:rsid w:val="00DC5E7A"/>
    <w:rsid w:val="00DC6035"/>
    <w:rsid w:val="00DC65D8"/>
    <w:rsid w:val="00DC6870"/>
    <w:rsid w:val="00DC69C6"/>
    <w:rsid w:val="00DC6A94"/>
    <w:rsid w:val="00DC6E29"/>
    <w:rsid w:val="00DC7890"/>
    <w:rsid w:val="00DC79A3"/>
    <w:rsid w:val="00DC7E92"/>
    <w:rsid w:val="00DD02C4"/>
    <w:rsid w:val="00DD044C"/>
    <w:rsid w:val="00DD092C"/>
    <w:rsid w:val="00DD0FE0"/>
    <w:rsid w:val="00DD128A"/>
    <w:rsid w:val="00DD12B1"/>
    <w:rsid w:val="00DD12B5"/>
    <w:rsid w:val="00DD1392"/>
    <w:rsid w:val="00DD18BD"/>
    <w:rsid w:val="00DD1947"/>
    <w:rsid w:val="00DD1E75"/>
    <w:rsid w:val="00DD1ED7"/>
    <w:rsid w:val="00DD242B"/>
    <w:rsid w:val="00DD2FE5"/>
    <w:rsid w:val="00DD32DF"/>
    <w:rsid w:val="00DD3401"/>
    <w:rsid w:val="00DD3430"/>
    <w:rsid w:val="00DD3480"/>
    <w:rsid w:val="00DD3565"/>
    <w:rsid w:val="00DD489D"/>
    <w:rsid w:val="00DD49D3"/>
    <w:rsid w:val="00DD50D2"/>
    <w:rsid w:val="00DD5280"/>
    <w:rsid w:val="00DD59AB"/>
    <w:rsid w:val="00DD5FFE"/>
    <w:rsid w:val="00DD6396"/>
    <w:rsid w:val="00DD6C70"/>
    <w:rsid w:val="00DD6DA2"/>
    <w:rsid w:val="00DD761C"/>
    <w:rsid w:val="00DD7C23"/>
    <w:rsid w:val="00DE0166"/>
    <w:rsid w:val="00DE0171"/>
    <w:rsid w:val="00DE0333"/>
    <w:rsid w:val="00DE0558"/>
    <w:rsid w:val="00DE067E"/>
    <w:rsid w:val="00DE088E"/>
    <w:rsid w:val="00DE08F0"/>
    <w:rsid w:val="00DE0B96"/>
    <w:rsid w:val="00DE128B"/>
    <w:rsid w:val="00DE1799"/>
    <w:rsid w:val="00DE1FC8"/>
    <w:rsid w:val="00DE21CF"/>
    <w:rsid w:val="00DE2523"/>
    <w:rsid w:val="00DE279F"/>
    <w:rsid w:val="00DE2D4B"/>
    <w:rsid w:val="00DE3C9B"/>
    <w:rsid w:val="00DE3E7C"/>
    <w:rsid w:val="00DE452D"/>
    <w:rsid w:val="00DE464E"/>
    <w:rsid w:val="00DE4664"/>
    <w:rsid w:val="00DE4811"/>
    <w:rsid w:val="00DE4B0C"/>
    <w:rsid w:val="00DE4DC3"/>
    <w:rsid w:val="00DE5773"/>
    <w:rsid w:val="00DE5FDA"/>
    <w:rsid w:val="00DE61AA"/>
    <w:rsid w:val="00DE6E8E"/>
    <w:rsid w:val="00DE6F5A"/>
    <w:rsid w:val="00DE72D7"/>
    <w:rsid w:val="00DE752E"/>
    <w:rsid w:val="00DE7793"/>
    <w:rsid w:val="00DE7796"/>
    <w:rsid w:val="00DE7D03"/>
    <w:rsid w:val="00DE7F45"/>
    <w:rsid w:val="00DE7FA8"/>
    <w:rsid w:val="00DF02EC"/>
    <w:rsid w:val="00DF0820"/>
    <w:rsid w:val="00DF0BC4"/>
    <w:rsid w:val="00DF0D33"/>
    <w:rsid w:val="00DF0E63"/>
    <w:rsid w:val="00DF12DC"/>
    <w:rsid w:val="00DF1300"/>
    <w:rsid w:val="00DF19E5"/>
    <w:rsid w:val="00DF1EB6"/>
    <w:rsid w:val="00DF1FD6"/>
    <w:rsid w:val="00DF21AF"/>
    <w:rsid w:val="00DF2771"/>
    <w:rsid w:val="00DF32AF"/>
    <w:rsid w:val="00DF3307"/>
    <w:rsid w:val="00DF360E"/>
    <w:rsid w:val="00DF3623"/>
    <w:rsid w:val="00DF3A2C"/>
    <w:rsid w:val="00DF4158"/>
    <w:rsid w:val="00DF4430"/>
    <w:rsid w:val="00DF4850"/>
    <w:rsid w:val="00DF4920"/>
    <w:rsid w:val="00DF4DEA"/>
    <w:rsid w:val="00DF4F19"/>
    <w:rsid w:val="00DF5002"/>
    <w:rsid w:val="00DF5270"/>
    <w:rsid w:val="00DF5588"/>
    <w:rsid w:val="00DF5B4C"/>
    <w:rsid w:val="00DF5C89"/>
    <w:rsid w:val="00DF5D20"/>
    <w:rsid w:val="00DF6014"/>
    <w:rsid w:val="00DF61B7"/>
    <w:rsid w:val="00DF6531"/>
    <w:rsid w:val="00DF6824"/>
    <w:rsid w:val="00DF6945"/>
    <w:rsid w:val="00DF69A9"/>
    <w:rsid w:val="00DF6A83"/>
    <w:rsid w:val="00DF6BB5"/>
    <w:rsid w:val="00DF7226"/>
    <w:rsid w:val="00DF76C8"/>
    <w:rsid w:val="00DF7A89"/>
    <w:rsid w:val="00DF7BC3"/>
    <w:rsid w:val="00E00368"/>
    <w:rsid w:val="00E005F5"/>
    <w:rsid w:val="00E00A07"/>
    <w:rsid w:val="00E00A92"/>
    <w:rsid w:val="00E01395"/>
    <w:rsid w:val="00E019EA"/>
    <w:rsid w:val="00E01A5C"/>
    <w:rsid w:val="00E023FC"/>
    <w:rsid w:val="00E028E6"/>
    <w:rsid w:val="00E02C20"/>
    <w:rsid w:val="00E0324B"/>
    <w:rsid w:val="00E0345F"/>
    <w:rsid w:val="00E03BEA"/>
    <w:rsid w:val="00E0401E"/>
    <w:rsid w:val="00E046C1"/>
    <w:rsid w:val="00E049AD"/>
    <w:rsid w:val="00E049EC"/>
    <w:rsid w:val="00E04DE4"/>
    <w:rsid w:val="00E04EEE"/>
    <w:rsid w:val="00E05A43"/>
    <w:rsid w:val="00E05FC4"/>
    <w:rsid w:val="00E06977"/>
    <w:rsid w:val="00E06AF4"/>
    <w:rsid w:val="00E06F6A"/>
    <w:rsid w:val="00E073C8"/>
    <w:rsid w:val="00E07686"/>
    <w:rsid w:val="00E07D43"/>
    <w:rsid w:val="00E07E45"/>
    <w:rsid w:val="00E10038"/>
    <w:rsid w:val="00E1007C"/>
    <w:rsid w:val="00E100DC"/>
    <w:rsid w:val="00E101F9"/>
    <w:rsid w:val="00E102BD"/>
    <w:rsid w:val="00E1039D"/>
    <w:rsid w:val="00E103F8"/>
    <w:rsid w:val="00E104ED"/>
    <w:rsid w:val="00E10631"/>
    <w:rsid w:val="00E10BB4"/>
    <w:rsid w:val="00E11CCE"/>
    <w:rsid w:val="00E11D46"/>
    <w:rsid w:val="00E11EB8"/>
    <w:rsid w:val="00E1273A"/>
    <w:rsid w:val="00E12933"/>
    <w:rsid w:val="00E12A20"/>
    <w:rsid w:val="00E12A5A"/>
    <w:rsid w:val="00E12AF0"/>
    <w:rsid w:val="00E12D5D"/>
    <w:rsid w:val="00E136AE"/>
    <w:rsid w:val="00E139D0"/>
    <w:rsid w:val="00E1431E"/>
    <w:rsid w:val="00E143F1"/>
    <w:rsid w:val="00E145A7"/>
    <w:rsid w:val="00E145D0"/>
    <w:rsid w:val="00E145E0"/>
    <w:rsid w:val="00E14769"/>
    <w:rsid w:val="00E147E5"/>
    <w:rsid w:val="00E14913"/>
    <w:rsid w:val="00E149D5"/>
    <w:rsid w:val="00E150B1"/>
    <w:rsid w:val="00E15352"/>
    <w:rsid w:val="00E153A7"/>
    <w:rsid w:val="00E153E1"/>
    <w:rsid w:val="00E154A1"/>
    <w:rsid w:val="00E15ED2"/>
    <w:rsid w:val="00E16430"/>
    <w:rsid w:val="00E164E8"/>
    <w:rsid w:val="00E1654E"/>
    <w:rsid w:val="00E16683"/>
    <w:rsid w:val="00E167D4"/>
    <w:rsid w:val="00E172D5"/>
    <w:rsid w:val="00E175FF"/>
    <w:rsid w:val="00E1794E"/>
    <w:rsid w:val="00E17A34"/>
    <w:rsid w:val="00E17C3F"/>
    <w:rsid w:val="00E17CFB"/>
    <w:rsid w:val="00E20042"/>
    <w:rsid w:val="00E200EF"/>
    <w:rsid w:val="00E201E3"/>
    <w:rsid w:val="00E20661"/>
    <w:rsid w:val="00E20770"/>
    <w:rsid w:val="00E20855"/>
    <w:rsid w:val="00E20862"/>
    <w:rsid w:val="00E20AD1"/>
    <w:rsid w:val="00E211BF"/>
    <w:rsid w:val="00E214C2"/>
    <w:rsid w:val="00E214FB"/>
    <w:rsid w:val="00E216A5"/>
    <w:rsid w:val="00E222A4"/>
    <w:rsid w:val="00E222C6"/>
    <w:rsid w:val="00E224C9"/>
    <w:rsid w:val="00E22625"/>
    <w:rsid w:val="00E22879"/>
    <w:rsid w:val="00E229F7"/>
    <w:rsid w:val="00E22A10"/>
    <w:rsid w:val="00E22BF5"/>
    <w:rsid w:val="00E22E2F"/>
    <w:rsid w:val="00E22EE3"/>
    <w:rsid w:val="00E23224"/>
    <w:rsid w:val="00E23467"/>
    <w:rsid w:val="00E23851"/>
    <w:rsid w:val="00E23ACC"/>
    <w:rsid w:val="00E23ADB"/>
    <w:rsid w:val="00E23CD3"/>
    <w:rsid w:val="00E24553"/>
    <w:rsid w:val="00E24D56"/>
    <w:rsid w:val="00E24ECA"/>
    <w:rsid w:val="00E250DB"/>
    <w:rsid w:val="00E25328"/>
    <w:rsid w:val="00E25334"/>
    <w:rsid w:val="00E253EE"/>
    <w:rsid w:val="00E25F1D"/>
    <w:rsid w:val="00E25F49"/>
    <w:rsid w:val="00E2617B"/>
    <w:rsid w:val="00E26224"/>
    <w:rsid w:val="00E2690E"/>
    <w:rsid w:val="00E272FE"/>
    <w:rsid w:val="00E2790B"/>
    <w:rsid w:val="00E27948"/>
    <w:rsid w:val="00E30063"/>
    <w:rsid w:val="00E30517"/>
    <w:rsid w:val="00E3070A"/>
    <w:rsid w:val="00E309D8"/>
    <w:rsid w:val="00E30A72"/>
    <w:rsid w:val="00E30DB2"/>
    <w:rsid w:val="00E31506"/>
    <w:rsid w:val="00E3200D"/>
    <w:rsid w:val="00E32E0E"/>
    <w:rsid w:val="00E3305B"/>
    <w:rsid w:val="00E33506"/>
    <w:rsid w:val="00E33802"/>
    <w:rsid w:val="00E33814"/>
    <w:rsid w:val="00E339C6"/>
    <w:rsid w:val="00E33B8C"/>
    <w:rsid w:val="00E33E4D"/>
    <w:rsid w:val="00E34D6F"/>
    <w:rsid w:val="00E34F08"/>
    <w:rsid w:val="00E35106"/>
    <w:rsid w:val="00E353F8"/>
    <w:rsid w:val="00E35698"/>
    <w:rsid w:val="00E35AC2"/>
    <w:rsid w:val="00E35E56"/>
    <w:rsid w:val="00E35EB9"/>
    <w:rsid w:val="00E35F47"/>
    <w:rsid w:val="00E3610B"/>
    <w:rsid w:val="00E363B9"/>
    <w:rsid w:val="00E36400"/>
    <w:rsid w:val="00E36AED"/>
    <w:rsid w:val="00E377BF"/>
    <w:rsid w:val="00E37C25"/>
    <w:rsid w:val="00E400B4"/>
    <w:rsid w:val="00E40362"/>
    <w:rsid w:val="00E40B17"/>
    <w:rsid w:val="00E40D7D"/>
    <w:rsid w:val="00E41BAC"/>
    <w:rsid w:val="00E41D76"/>
    <w:rsid w:val="00E420B2"/>
    <w:rsid w:val="00E42532"/>
    <w:rsid w:val="00E42D71"/>
    <w:rsid w:val="00E432AE"/>
    <w:rsid w:val="00E434D2"/>
    <w:rsid w:val="00E4356E"/>
    <w:rsid w:val="00E43F1E"/>
    <w:rsid w:val="00E4466A"/>
    <w:rsid w:val="00E447D5"/>
    <w:rsid w:val="00E45041"/>
    <w:rsid w:val="00E450D8"/>
    <w:rsid w:val="00E452D0"/>
    <w:rsid w:val="00E45A9D"/>
    <w:rsid w:val="00E460A1"/>
    <w:rsid w:val="00E46357"/>
    <w:rsid w:val="00E46759"/>
    <w:rsid w:val="00E46CC9"/>
    <w:rsid w:val="00E47D5F"/>
    <w:rsid w:val="00E47D96"/>
    <w:rsid w:val="00E47E35"/>
    <w:rsid w:val="00E500A0"/>
    <w:rsid w:val="00E50344"/>
    <w:rsid w:val="00E508D6"/>
    <w:rsid w:val="00E50976"/>
    <w:rsid w:val="00E50FE0"/>
    <w:rsid w:val="00E515A3"/>
    <w:rsid w:val="00E51B8A"/>
    <w:rsid w:val="00E51E23"/>
    <w:rsid w:val="00E523F3"/>
    <w:rsid w:val="00E52A98"/>
    <w:rsid w:val="00E52C38"/>
    <w:rsid w:val="00E52F76"/>
    <w:rsid w:val="00E5315C"/>
    <w:rsid w:val="00E534EA"/>
    <w:rsid w:val="00E5364A"/>
    <w:rsid w:val="00E538E0"/>
    <w:rsid w:val="00E54161"/>
    <w:rsid w:val="00E547DF"/>
    <w:rsid w:val="00E54D33"/>
    <w:rsid w:val="00E56068"/>
    <w:rsid w:val="00E56086"/>
    <w:rsid w:val="00E564C1"/>
    <w:rsid w:val="00E56898"/>
    <w:rsid w:val="00E56D97"/>
    <w:rsid w:val="00E56E3C"/>
    <w:rsid w:val="00E56F3C"/>
    <w:rsid w:val="00E5711F"/>
    <w:rsid w:val="00E57623"/>
    <w:rsid w:val="00E6000E"/>
    <w:rsid w:val="00E60050"/>
    <w:rsid w:val="00E6014B"/>
    <w:rsid w:val="00E602C9"/>
    <w:rsid w:val="00E6070F"/>
    <w:rsid w:val="00E6072E"/>
    <w:rsid w:val="00E608B7"/>
    <w:rsid w:val="00E608E1"/>
    <w:rsid w:val="00E60C14"/>
    <w:rsid w:val="00E60E12"/>
    <w:rsid w:val="00E60F80"/>
    <w:rsid w:val="00E6134E"/>
    <w:rsid w:val="00E613CE"/>
    <w:rsid w:val="00E61DAC"/>
    <w:rsid w:val="00E61F86"/>
    <w:rsid w:val="00E62AF2"/>
    <w:rsid w:val="00E62C6B"/>
    <w:rsid w:val="00E62CE9"/>
    <w:rsid w:val="00E62DDA"/>
    <w:rsid w:val="00E62DE7"/>
    <w:rsid w:val="00E630F7"/>
    <w:rsid w:val="00E6342E"/>
    <w:rsid w:val="00E63A8C"/>
    <w:rsid w:val="00E643D0"/>
    <w:rsid w:val="00E64763"/>
    <w:rsid w:val="00E647DC"/>
    <w:rsid w:val="00E6484F"/>
    <w:rsid w:val="00E64B4F"/>
    <w:rsid w:val="00E658DA"/>
    <w:rsid w:val="00E65A35"/>
    <w:rsid w:val="00E65E6B"/>
    <w:rsid w:val="00E66064"/>
    <w:rsid w:val="00E6640D"/>
    <w:rsid w:val="00E666A1"/>
    <w:rsid w:val="00E6682F"/>
    <w:rsid w:val="00E6713B"/>
    <w:rsid w:val="00E67631"/>
    <w:rsid w:val="00E676B2"/>
    <w:rsid w:val="00E6790A"/>
    <w:rsid w:val="00E70089"/>
    <w:rsid w:val="00E7041A"/>
    <w:rsid w:val="00E7056F"/>
    <w:rsid w:val="00E705E5"/>
    <w:rsid w:val="00E709AF"/>
    <w:rsid w:val="00E70ADD"/>
    <w:rsid w:val="00E70B0C"/>
    <w:rsid w:val="00E70C82"/>
    <w:rsid w:val="00E70E99"/>
    <w:rsid w:val="00E71952"/>
    <w:rsid w:val="00E71DF1"/>
    <w:rsid w:val="00E71EDB"/>
    <w:rsid w:val="00E723D3"/>
    <w:rsid w:val="00E7242A"/>
    <w:rsid w:val="00E72706"/>
    <w:rsid w:val="00E72737"/>
    <w:rsid w:val="00E72ABE"/>
    <w:rsid w:val="00E72BCC"/>
    <w:rsid w:val="00E72E64"/>
    <w:rsid w:val="00E739A7"/>
    <w:rsid w:val="00E73E01"/>
    <w:rsid w:val="00E7449A"/>
    <w:rsid w:val="00E74B5A"/>
    <w:rsid w:val="00E7524F"/>
    <w:rsid w:val="00E7556D"/>
    <w:rsid w:val="00E75693"/>
    <w:rsid w:val="00E756FB"/>
    <w:rsid w:val="00E76141"/>
    <w:rsid w:val="00E76270"/>
    <w:rsid w:val="00E76B45"/>
    <w:rsid w:val="00E77040"/>
    <w:rsid w:val="00E772C4"/>
    <w:rsid w:val="00E774D9"/>
    <w:rsid w:val="00E77655"/>
    <w:rsid w:val="00E8016D"/>
    <w:rsid w:val="00E8099B"/>
    <w:rsid w:val="00E810EC"/>
    <w:rsid w:val="00E8112C"/>
    <w:rsid w:val="00E81587"/>
    <w:rsid w:val="00E82328"/>
    <w:rsid w:val="00E826C8"/>
    <w:rsid w:val="00E82819"/>
    <w:rsid w:val="00E82EE0"/>
    <w:rsid w:val="00E83280"/>
    <w:rsid w:val="00E832C9"/>
    <w:rsid w:val="00E8344D"/>
    <w:rsid w:val="00E83469"/>
    <w:rsid w:val="00E83493"/>
    <w:rsid w:val="00E83E6E"/>
    <w:rsid w:val="00E8412F"/>
    <w:rsid w:val="00E843EF"/>
    <w:rsid w:val="00E84661"/>
    <w:rsid w:val="00E84934"/>
    <w:rsid w:val="00E84A69"/>
    <w:rsid w:val="00E84BAF"/>
    <w:rsid w:val="00E85163"/>
    <w:rsid w:val="00E851E4"/>
    <w:rsid w:val="00E853AC"/>
    <w:rsid w:val="00E85483"/>
    <w:rsid w:val="00E86057"/>
    <w:rsid w:val="00E861F7"/>
    <w:rsid w:val="00E864CA"/>
    <w:rsid w:val="00E86647"/>
    <w:rsid w:val="00E86665"/>
    <w:rsid w:val="00E86BF7"/>
    <w:rsid w:val="00E86DD8"/>
    <w:rsid w:val="00E87182"/>
    <w:rsid w:val="00E879D4"/>
    <w:rsid w:val="00E879F0"/>
    <w:rsid w:val="00E87AE6"/>
    <w:rsid w:val="00E87BC7"/>
    <w:rsid w:val="00E87DE5"/>
    <w:rsid w:val="00E90FA5"/>
    <w:rsid w:val="00E91139"/>
    <w:rsid w:val="00E915E1"/>
    <w:rsid w:val="00E919F0"/>
    <w:rsid w:val="00E91BF2"/>
    <w:rsid w:val="00E91DDE"/>
    <w:rsid w:val="00E91E61"/>
    <w:rsid w:val="00E920B8"/>
    <w:rsid w:val="00E92219"/>
    <w:rsid w:val="00E924C7"/>
    <w:rsid w:val="00E9281F"/>
    <w:rsid w:val="00E92F0A"/>
    <w:rsid w:val="00E93168"/>
    <w:rsid w:val="00E93402"/>
    <w:rsid w:val="00E9346A"/>
    <w:rsid w:val="00E939E4"/>
    <w:rsid w:val="00E93A7A"/>
    <w:rsid w:val="00E93B3D"/>
    <w:rsid w:val="00E93D80"/>
    <w:rsid w:val="00E94307"/>
    <w:rsid w:val="00E943FF"/>
    <w:rsid w:val="00E94762"/>
    <w:rsid w:val="00E94CA8"/>
    <w:rsid w:val="00E95754"/>
    <w:rsid w:val="00E9583B"/>
    <w:rsid w:val="00E959A9"/>
    <w:rsid w:val="00E95A9A"/>
    <w:rsid w:val="00E9627E"/>
    <w:rsid w:val="00E96C84"/>
    <w:rsid w:val="00E96F40"/>
    <w:rsid w:val="00E96FBC"/>
    <w:rsid w:val="00E9702D"/>
    <w:rsid w:val="00E97353"/>
    <w:rsid w:val="00E9738B"/>
    <w:rsid w:val="00E97507"/>
    <w:rsid w:val="00E97512"/>
    <w:rsid w:val="00EA0281"/>
    <w:rsid w:val="00EA0BD3"/>
    <w:rsid w:val="00EA0BFA"/>
    <w:rsid w:val="00EA0E05"/>
    <w:rsid w:val="00EA0E10"/>
    <w:rsid w:val="00EA1B4A"/>
    <w:rsid w:val="00EA1CC1"/>
    <w:rsid w:val="00EA2271"/>
    <w:rsid w:val="00EA2585"/>
    <w:rsid w:val="00EA2730"/>
    <w:rsid w:val="00EA2DDC"/>
    <w:rsid w:val="00EA3641"/>
    <w:rsid w:val="00EA3B77"/>
    <w:rsid w:val="00EA3D67"/>
    <w:rsid w:val="00EA3DB9"/>
    <w:rsid w:val="00EA4030"/>
    <w:rsid w:val="00EA4720"/>
    <w:rsid w:val="00EA475F"/>
    <w:rsid w:val="00EA4A36"/>
    <w:rsid w:val="00EA5029"/>
    <w:rsid w:val="00EA5335"/>
    <w:rsid w:val="00EA630B"/>
    <w:rsid w:val="00EA6E29"/>
    <w:rsid w:val="00EA732D"/>
    <w:rsid w:val="00EA73BD"/>
    <w:rsid w:val="00EA7B1C"/>
    <w:rsid w:val="00EA7CE6"/>
    <w:rsid w:val="00EA7E15"/>
    <w:rsid w:val="00EA7E9E"/>
    <w:rsid w:val="00EA7EF5"/>
    <w:rsid w:val="00EA7F1F"/>
    <w:rsid w:val="00EB0264"/>
    <w:rsid w:val="00EB034B"/>
    <w:rsid w:val="00EB05DC"/>
    <w:rsid w:val="00EB1202"/>
    <w:rsid w:val="00EB1705"/>
    <w:rsid w:val="00EB2435"/>
    <w:rsid w:val="00EB269A"/>
    <w:rsid w:val="00EB2814"/>
    <w:rsid w:val="00EB296A"/>
    <w:rsid w:val="00EB3495"/>
    <w:rsid w:val="00EB3828"/>
    <w:rsid w:val="00EB3953"/>
    <w:rsid w:val="00EB3C79"/>
    <w:rsid w:val="00EB3CE0"/>
    <w:rsid w:val="00EB3DB0"/>
    <w:rsid w:val="00EB410B"/>
    <w:rsid w:val="00EB4128"/>
    <w:rsid w:val="00EB42C8"/>
    <w:rsid w:val="00EB461B"/>
    <w:rsid w:val="00EB4CB5"/>
    <w:rsid w:val="00EB534C"/>
    <w:rsid w:val="00EB55D2"/>
    <w:rsid w:val="00EB56E5"/>
    <w:rsid w:val="00EB5A08"/>
    <w:rsid w:val="00EB5C31"/>
    <w:rsid w:val="00EB6721"/>
    <w:rsid w:val="00EB6A67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E8"/>
    <w:rsid w:val="00EC04A9"/>
    <w:rsid w:val="00EC04EC"/>
    <w:rsid w:val="00EC05B8"/>
    <w:rsid w:val="00EC06DE"/>
    <w:rsid w:val="00EC0EF5"/>
    <w:rsid w:val="00EC183D"/>
    <w:rsid w:val="00EC1D83"/>
    <w:rsid w:val="00EC1FE9"/>
    <w:rsid w:val="00EC28CD"/>
    <w:rsid w:val="00EC2915"/>
    <w:rsid w:val="00EC2A11"/>
    <w:rsid w:val="00EC2C50"/>
    <w:rsid w:val="00EC2E21"/>
    <w:rsid w:val="00EC30FE"/>
    <w:rsid w:val="00EC36DD"/>
    <w:rsid w:val="00EC3E81"/>
    <w:rsid w:val="00EC3EC8"/>
    <w:rsid w:val="00EC4312"/>
    <w:rsid w:val="00EC435A"/>
    <w:rsid w:val="00EC44E7"/>
    <w:rsid w:val="00EC4D77"/>
    <w:rsid w:val="00EC4D7B"/>
    <w:rsid w:val="00EC4E2E"/>
    <w:rsid w:val="00EC528F"/>
    <w:rsid w:val="00EC555C"/>
    <w:rsid w:val="00EC5AD6"/>
    <w:rsid w:val="00EC60A1"/>
    <w:rsid w:val="00EC614D"/>
    <w:rsid w:val="00EC6337"/>
    <w:rsid w:val="00EC6B8D"/>
    <w:rsid w:val="00EC6D68"/>
    <w:rsid w:val="00EC6D82"/>
    <w:rsid w:val="00EC7183"/>
    <w:rsid w:val="00EC71AB"/>
    <w:rsid w:val="00EC7E77"/>
    <w:rsid w:val="00EC7EE8"/>
    <w:rsid w:val="00ED0654"/>
    <w:rsid w:val="00ED07E0"/>
    <w:rsid w:val="00ED0DE8"/>
    <w:rsid w:val="00ED0EB9"/>
    <w:rsid w:val="00ED1A21"/>
    <w:rsid w:val="00ED1A39"/>
    <w:rsid w:val="00ED1CD6"/>
    <w:rsid w:val="00ED2BAF"/>
    <w:rsid w:val="00ED2FF1"/>
    <w:rsid w:val="00ED3207"/>
    <w:rsid w:val="00ED32E7"/>
    <w:rsid w:val="00ED341E"/>
    <w:rsid w:val="00ED3423"/>
    <w:rsid w:val="00ED352D"/>
    <w:rsid w:val="00ED3534"/>
    <w:rsid w:val="00ED36B5"/>
    <w:rsid w:val="00ED38D7"/>
    <w:rsid w:val="00ED3B7D"/>
    <w:rsid w:val="00ED3DA3"/>
    <w:rsid w:val="00ED40CC"/>
    <w:rsid w:val="00ED4834"/>
    <w:rsid w:val="00ED4DDF"/>
    <w:rsid w:val="00ED4E3C"/>
    <w:rsid w:val="00ED4EEA"/>
    <w:rsid w:val="00ED5122"/>
    <w:rsid w:val="00ED54F7"/>
    <w:rsid w:val="00ED58F2"/>
    <w:rsid w:val="00ED5990"/>
    <w:rsid w:val="00ED5B43"/>
    <w:rsid w:val="00ED6100"/>
    <w:rsid w:val="00ED6C86"/>
    <w:rsid w:val="00ED6E4E"/>
    <w:rsid w:val="00ED7BAF"/>
    <w:rsid w:val="00ED7EF0"/>
    <w:rsid w:val="00EE007E"/>
    <w:rsid w:val="00EE0168"/>
    <w:rsid w:val="00EE0318"/>
    <w:rsid w:val="00EE08BC"/>
    <w:rsid w:val="00EE0935"/>
    <w:rsid w:val="00EE09EA"/>
    <w:rsid w:val="00EE0A49"/>
    <w:rsid w:val="00EE13F2"/>
    <w:rsid w:val="00EE15CA"/>
    <w:rsid w:val="00EE18BB"/>
    <w:rsid w:val="00EE1938"/>
    <w:rsid w:val="00EE19B6"/>
    <w:rsid w:val="00EE1CDA"/>
    <w:rsid w:val="00EE24B7"/>
    <w:rsid w:val="00EE286B"/>
    <w:rsid w:val="00EE2AAB"/>
    <w:rsid w:val="00EE3196"/>
    <w:rsid w:val="00EE3203"/>
    <w:rsid w:val="00EE3318"/>
    <w:rsid w:val="00EE33A6"/>
    <w:rsid w:val="00EE3DCB"/>
    <w:rsid w:val="00EE3E4C"/>
    <w:rsid w:val="00EE4825"/>
    <w:rsid w:val="00EE4F2B"/>
    <w:rsid w:val="00EE5112"/>
    <w:rsid w:val="00EE58F6"/>
    <w:rsid w:val="00EE5B9D"/>
    <w:rsid w:val="00EE62B4"/>
    <w:rsid w:val="00EE636D"/>
    <w:rsid w:val="00EE66B1"/>
    <w:rsid w:val="00EE6B81"/>
    <w:rsid w:val="00EE752C"/>
    <w:rsid w:val="00EE7D91"/>
    <w:rsid w:val="00EE7ECE"/>
    <w:rsid w:val="00EE7F2E"/>
    <w:rsid w:val="00EF0681"/>
    <w:rsid w:val="00EF082A"/>
    <w:rsid w:val="00EF0CC9"/>
    <w:rsid w:val="00EF0E50"/>
    <w:rsid w:val="00EF16D6"/>
    <w:rsid w:val="00EF17D0"/>
    <w:rsid w:val="00EF1C98"/>
    <w:rsid w:val="00EF209D"/>
    <w:rsid w:val="00EF20FD"/>
    <w:rsid w:val="00EF2457"/>
    <w:rsid w:val="00EF2786"/>
    <w:rsid w:val="00EF28E6"/>
    <w:rsid w:val="00EF29CC"/>
    <w:rsid w:val="00EF3A28"/>
    <w:rsid w:val="00EF3A3D"/>
    <w:rsid w:val="00EF3A4A"/>
    <w:rsid w:val="00EF3AFE"/>
    <w:rsid w:val="00EF3D41"/>
    <w:rsid w:val="00EF3D43"/>
    <w:rsid w:val="00EF3EE0"/>
    <w:rsid w:val="00EF46B5"/>
    <w:rsid w:val="00EF493B"/>
    <w:rsid w:val="00EF4F32"/>
    <w:rsid w:val="00EF5326"/>
    <w:rsid w:val="00EF57F7"/>
    <w:rsid w:val="00EF5861"/>
    <w:rsid w:val="00EF61C2"/>
    <w:rsid w:val="00EF64D0"/>
    <w:rsid w:val="00EF6EF5"/>
    <w:rsid w:val="00EF6F6C"/>
    <w:rsid w:val="00EF71EE"/>
    <w:rsid w:val="00EF7341"/>
    <w:rsid w:val="00EF7878"/>
    <w:rsid w:val="00EF7A20"/>
    <w:rsid w:val="00EF7D8F"/>
    <w:rsid w:val="00EF7F14"/>
    <w:rsid w:val="00EF7F47"/>
    <w:rsid w:val="00F000F0"/>
    <w:rsid w:val="00F0010A"/>
    <w:rsid w:val="00F00180"/>
    <w:rsid w:val="00F0023F"/>
    <w:rsid w:val="00F004AB"/>
    <w:rsid w:val="00F006E4"/>
    <w:rsid w:val="00F00923"/>
    <w:rsid w:val="00F00C9D"/>
    <w:rsid w:val="00F00FF1"/>
    <w:rsid w:val="00F0109A"/>
    <w:rsid w:val="00F01394"/>
    <w:rsid w:val="00F01571"/>
    <w:rsid w:val="00F0197D"/>
    <w:rsid w:val="00F01A58"/>
    <w:rsid w:val="00F023A1"/>
    <w:rsid w:val="00F026AE"/>
    <w:rsid w:val="00F027FF"/>
    <w:rsid w:val="00F02B5B"/>
    <w:rsid w:val="00F0301D"/>
    <w:rsid w:val="00F031D6"/>
    <w:rsid w:val="00F032DF"/>
    <w:rsid w:val="00F0372A"/>
    <w:rsid w:val="00F0388F"/>
    <w:rsid w:val="00F03891"/>
    <w:rsid w:val="00F041A2"/>
    <w:rsid w:val="00F046F6"/>
    <w:rsid w:val="00F046FD"/>
    <w:rsid w:val="00F04D51"/>
    <w:rsid w:val="00F0521F"/>
    <w:rsid w:val="00F055EE"/>
    <w:rsid w:val="00F05EED"/>
    <w:rsid w:val="00F06E67"/>
    <w:rsid w:val="00F06F02"/>
    <w:rsid w:val="00F10437"/>
    <w:rsid w:val="00F10465"/>
    <w:rsid w:val="00F10864"/>
    <w:rsid w:val="00F11614"/>
    <w:rsid w:val="00F1165E"/>
    <w:rsid w:val="00F11A99"/>
    <w:rsid w:val="00F11CF5"/>
    <w:rsid w:val="00F12363"/>
    <w:rsid w:val="00F12B3D"/>
    <w:rsid w:val="00F13242"/>
    <w:rsid w:val="00F1403E"/>
    <w:rsid w:val="00F140FE"/>
    <w:rsid w:val="00F1415B"/>
    <w:rsid w:val="00F14FB4"/>
    <w:rsid w:val="00F158F3"/>
    <w:rsid w:val="00F16427"/>
    <w:rsid w:val="00F165FF"/>
    <w:rsid w:val="00F168C4"/>
    <w:rsid w:val="00F16BB1"/>
    <w:rsid w:val="00F17A8F"/>
    <w:rsid w:val="00F17D56"/>
    <w:rsid w:val="00F20046"/>
    <w:rsid w:val="00F20242"/>
    <w:rsid w:val="00F20590"/>
    <w:rsid w:val="00F206FE"/>
    <w:rsid w:val="00F20F5B"/>
    <w:rsid w:val="00F21048"/>
    <w:rsid w:val="00F210AB"/>
    <w:rsid w:val="00F2157F"/>
    <w:rsid w:val="00F21758"/>
    <w:rsid w:val="00F21857"/>
    <w:rsid w:val="00F218EF"/>
    <w:rsid w:val="00F21DC3"/>
    <w:rsid w:val="00F21F61"/>
    <w:rsid w:val="00F22078"/>
    <w:rsid w:val="00F22097"/>
    <w:rsid w:val="00F22444"/>
    <w:rsid w:val="00F22A4A"/>
    <w:rsid w:val="00F22C96"/>
    <w:rsid w:val="00F22FC1"/>
    <w:rsid w:val="00F2357F"/>
    <w:rsid w:val="00F238B8"/>
    <w:rsid w:val="00F23BD0"/>
    <w:rsid w:val="00F23D7A"/>
    <w:rsid w:val="00F23FCA"/>
    <w:rsid w:val="00F2420E"/>
    <w:rsid w:val="00F2456B"/>
    <w:rsid w:val="00F2457D"/>
    <w:rsid w:val="00F24A57"/>
    <w:rsid w:val="00F24D96"/>
    <w:rsid w:val="00F24F4D"/>
    <w:rsid w:val="00F24FA0"/>
    <w:rsid w:val="00F25157"/>
    <w:rsid w:val="00F25EB4"/>
    <w:rsid w:val="00F25F62"/>
    <w:rsid w:val="00F2616F"/>
    <w:rsid w:val="00F2617C"/>
    <w:rsid w:val="00F2643A"/>
    <w:rsid w:val="00F26886"/>
    <w:rsid w:val="00F2699C"/>
    <w:rsid w:val="00F27000"/>
    <w:rsid w:val="00F2763C"/>
    <w:rsid w:val="00F27E0C"/>
    <w:rsid w:val="00F27F00"/>
    <w:rsid w:val="00F3002F"/>
    <w:rsid w:val="00F30353"/>
    <w:rsid w:val="00F3075E"/>
    <w:rsid w:val="00F308C0"/>
    <w:rsid w:val="00F318E7"/>
    <w:rsid w:val="00F31F17"/>
    <w:rsid w:val="00F3222D"/>
    <w:rsid w:val="00F3236F"/>
    <w:rsid w:val="00F32374"/>
    <w:rsid w:val="00F32534"/>
    <w:rsid w:val="00F32DD1"/>
    <w:rsid w:val="00F32F0E"/>
    <w:rsid w:val="00F32F3E"/>
    <w:rsid w:val="00F3333E"/>
    <w:rsid w:val="00F3383E"/>
    <w:rsid w:val="00F33FA2"/>
    <w:rsid w:val="00F34286"/>
    <w:rsid w:val="00F342E5"/>
    <w:rsid w:val="00F346BC"/>
    <w:rsid w:val="00F3521B"/>
    <w:rsid w:val="00F35561"/>
    <w:rsid w:val="00F35865"/>
    <w:rsid w:val="00F35E92"/>
    <w:rsid w:val="00F360BA"/>
    <w:rsid w:val="00F366CE"/>
    <w:rsid w:val="00F369FF"/>
    <w:rsid w:val="00F377A2"/>
    <w:rsid w:val="00F37922"/>
    <w:rsid w:val="00F37AEF"/>
    <w:rsid w:val="00F37DC6"/>
    <w:rsid w:val="00F41D1F"/>
    <w:rsid w:val="00F426B0"/>
    <w:rsid w:val="00F42910"/>
    <w:rsid w:val="00F42A4A"/>
    <w:rsid w:val="00F42C2B"/>
    <w:rsid w:val="00F4363F"/>
    <w:rsid w:val="00F44833"/>
    <w:rsid w:val="00F45A8F"/>
    <w:rsid w:val="00F45B82"/>
    <w:rsid w:val="00F46694"/>
    <w:rsid w:val="00F467B0"/>
    <w:rsid w:val="00F4683A"/>
    <w:rsid w:val="00F46913"/>
    <w:rsid w:val="00F46CB5"/>
    <w:rsid w:val="00F46E40"/>
    <w:rsid w:val="00F46F8B"/>
    <w:rsid w:val="00F47132"/>
    <w:rsid w:val="00F47728"/>
    <w:rsid w:val="00F47AF4"/>
    <w:rsid w:val="00F47AFE"/>
    <w:rsid w:val="00F47CBA"/>
    <w:rsid w:val="00F47CF5"/>
    <w:rsid w:val="00F50020"/>
    <w:rsid w:val="00F50671"/>
    <w:rsid w:val="00F50849"/>
    <w:rsid w:val="00F513BA"/>
    <w:rsid w:val="00F51447"/>
    <w:rsid w:val="00F514EF"/>
    <w:rsid w:val="00F516F4"/>
    <w:rsid w:val="00F517FC"/>
    <w:rsid w:val="00F5234E"/>
    <w:rsid w:val="00F52756"/>
    <w:rsid w:val="00F528A1"/>
    <w:rsid w:val="00F52A2F"/>
    <w:rsid w:val="00F52A47"/>
    <w:rsid w:val="00F52A4B"/>
    <w:rsid w:val="00F52C6C"/>
    <w:rsid w:val="00F52D1A"/>
    <w:rsid w:val="00F52E16"/>
    <w:rsid w:val="00F52F85"/>
    <w:rsid w:val="00F52FA8"/>
    <w:rsid w:val="00F532FD"/>
    <w:rsid w:val="00F53395"/>
    <w:rsid w:val="00F533BF"/>
    <w:rsid w:val="00F538CD"/>
    <w:rsid w:val="00F53AD8"/>
    <w:rsid w:val="00F53E39"/>
    <w:rsid w:val="00F54192"/>
    <w:rsid w:val="00F542D8"/>
    <w:rsid w:val="00F54460"/>
    <w:rsid w:val="00F548C8"/>
    <w:rsid w:val="00F54B39"/>
    <w:rsid w:val="00F550B5"/>
    <w:rsid w:val="00F553D1"/>
    <w:rsid w:val="00F558E3"/>
    <w:rsid w:val="00F55AC5"/>
    <w:rsid w:val="00F55FA7"/>
    <w:rsid w:val="00F564B4"/>
    <w:rsid w:val="00F56D31"/>
    <w:rsid w:val="00F57183"/>
    <w:rsid w:val="00F5765A"/>
    <w:rsid w:val="00F57C72"/>
    <w:rsid w:val="00F57E51"/>
    <w:rsid w:val="00F6021A"/>
    <w:rsid w:val="00F6021F"/>
    <w:rsid w:val="00F60845"/>
    <w:rsid w:val="00F61158"/>
    <w:rsid w:val="00F614D1"/>
    <w:rsid w:val="00F614DB"/>
    <w:rsid w:val="00F61564"/>
    <w:rsid w:val="00F61FDE"/>
    <w:rsid w:val="00F620E9"/>
    <w:rsid w:val="00F62143"/>
    <w:rsid w:val="00F62338"/>
    <w:rsid w:val="00F62377"/>
    <w:rsid w:val="00F62862"/>
    <w:rsid w:val="00F62FE3"/>
    <w:rsid w:val="00F63005"/>
    <w:rsid w:val="00F63289"/>
    <w:rsid w:val="00F639FA"/>
    <w:rsid w:val="00F63A49"/>
    <w:rsid w:val="00F63CD2"/>
    <w:rsid w:val="00F63F71"/>
    <w:rsid w:val="00F642BE"/>
    <w:rsid w:val="00F6433C"/>
    <w:rsid w:val="00F648A2"/>
    <w:rsid w:val="00F64928"/>
    <w:rsid w:val="00F64966"/>
    <w:rsid w:val="00F64AF2"/>
    <w:rsid w:val="00F65920"/>
    <w:rsid w:val="00F65961"/>
    <w:rsid w:val="00F659C0"/>
    <w:rsid w:val="00F65E8A"/>
    <w:rsid w:val="00F65E91"/>
    <w:rsid w:val="00F65FBE"/>
    <w:rsid w:val="00F660B8"/>
    <w:rsid w:val="00F6617D"/>
    <w:rsid w:val="00F66443"/>
    <w:rsid w:val="00F66709"/>
    <w:rsid w:val="00F669E3"/>
    <w:rsid w:val="00F66AF7"/>
    <w:rsid w:val="00F672EB"/>
    <w:rsid w:val="00F6753C"/>
    <w:rsid w:val="00F67906"/>
    <w:rsid w:val="00F6792B"/>
    <w:rsid w:val="00F67A85"/>
    <w:rsid w:val="00F67D0D"/>
    <w:rsid w:val="00F70496"/>
    <w:rsid w:val="00F7086A"/>
    <w:rsid w:val="00F71026"/>
    <w:rsid w:val="00F71042"/>
    <w:rsid w:val="00F710A0"/>
    <w:rsid w:val="00F710D9"/>
    <w:rsid w:val="00F71976"/>
    <w:rsid w:val="00F71E7B"/>
    <w:rsid w:val="00F71F79"/>
    <w:rsid w:val="00F7219A"/>
    <w:rsid w:val="00F721A1"/>
    <w:rsid w:val="00F724E3"/>
    <w:rsid w:val="00F727AA"/>
    <w:rsid w:val="00F72C94"/>
    <w:rsid w:val="00F7338E"/>
    <w:rsid w:val="00F73F43"/>
    <w:rsid w:val="00F7459B"/>
    <w:rsid w:val="00F74664"/>
    <w:rsid w:val="00F74791"/>
    <w:rsid w:val="00F747FD"/>
    <w:rsid w:val="00F74A7A"/>
    <w:rsid w:val="00F74F8A"/>
    <w:rsid w:val="00F7513C"/>
    <w:rsid w:val="00F75C0B"/>
    <w:rsid w:val="00F763DF"/>
    <w:rsid w:val="00F7650A"/>
    <w:rsid w:val="00F76F12"/>
    <w:rsid w:val="00F77028"/>
    <w:rsid w:val="00F7792A"/>
    <w:rsid w:val="00F77A4F"/>
    <w:rsid w:val="00F77B6C"/>
    <w:rsid w:val="00F77C47"/>
    <w:rsid w:val="00F77CFA"/>
    <w:rsid w:val="00F77FAC"/>
    <w:rsid w:val="00F802D3"/>
    <w:rsid w:val="00F80A32"/>
    <w:rsid w:val="00F80D8F"/>
    <w:rsid w:val="00F8116A"/>
    <w:rsid w:val="00F81311"/>
    <w:rsid w:val="00F81613"/>
    <w:rsid w:val="00F81625"/>
    <w:rsid w:val="00F816AA"/>
    <w:rsid w:val="00F8195C"/>
    <w:rsid w:val="00F81A54"/>
    <w:rsid w:val="00F81E0E"/>
    <w:rsid w:val="00F81F25"/>
    <w:rsid w:val="00F82272"/>
    <w:rsid w:val="00F825FF"/>
    <w:rsid w:val="00F82760"/>
    <w:rsid w:val="00F82A64"/>
    <w:rsid w:val="00F82A7D"/>
    <w:rsid w:val="00F82D8E"/>
    <w:rsid w:val="00F82E55"/>
    <w:rsid w:val="00F83059"/>
    <w:rsid w:val="00F83301"/>
    <w:rsid w:val="00F837DD"/>
    <w:rsid w:val="00F84908"/>
    <w:rsid w:val="00F849D7"/>
    <w:rsid w:val="00F84A2F"/>
    <w:rsid w:val="00F84BAB"/>
    <w:rsid w:val="00F84C58"/>
    <w:rsid w:val="00F850EB"/>
    <w:rsid w:val="00F852D1"/>
    <w:rsid w:val="00F8540D"/>
    <w:rsid w:val="00F855CB"/>
    <w:rsid w:val="00F85744"/>
    <w:rsid w:val="00F85CBE"/>
    <w:rsid w:val="00F86165"/>
    <w:rsid w:val="00F86166"/>
    <w:rsid w:val="00F862CA"/>
    <w:rsid w:val="00F863EB"/>
    <w:rsid w:val="00F866F2"/>
    <w:rsid w:val="00F86B20"/>
    <w:rsid w:val="00F86C43"/>
    <w:rsid w:val="00F86F84"/>
    <w:rsid w:val="00F8718E"/>
    <w:rsid w:val="00F87201"/>
    <w:rsid w:val="00F87317"/>
    <w:rsid w:val="00F879C6"/>
    <w:rsid w:val="00F87D07"/>
    <w:rsid w:val="00F87D16"/>
    <w:rsid w:val="00F901C2"/>
    <w:rsid w:val="00F902D2"/>
    <w:rsid w:val="00F90391"/>
    <w:rsid w:val="00F9046C"/>
    <w:rsid w:val="00F90BE4"/>
    <w:rsid w:val="00F90C86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3DB"/>
    <w:rsid w:val="00F92725"/>
    <w:rsid w:val="00F92A1A"/>
    <w:rsid w:val="00F9357A"/>
    <w:rsid w:val="00F9383F"/>
    <w:rsid w:val="00F939E7"/>
    <w:rsid w:val="00F93A3D"/>
    <w:rsid w:val="00F93A5F"/>
    <w:rsid w:val="00F94003"/>
    <w:rsid w:val="00F940DE"/>
    <w:rsid w:val="00F945A4"/>
    <w:rsid w:val="00F945E2"/>
    <w:rsid w:val="00F94737"/>
    <w:rsid w:val="00F9495D"/>
    <w:rsid w:val="00F94F5D"/>
    <w:rsid w:val="00F95013"/>
    <w:rsid w:val="00F951BD"/>
    <w:rsid w:val="00F958AF"/>
    <w:rsid w:val="00F9590D"/>
    <w:rsid w:val="00F95E30"/>
    <w:rsid w:val="00F9632D"/>
    <w:rsid w:val="00F9644F"/>
    <w:rsid w:val="00F96479"/>
    <w:rsid w:val="00F965D9"/>
    <w:rsid w:val="00F96C7A"/>
    <w:rsid w:val="00F96E7C"/>
    <w:rsid w:val="00F975B5"/>
    <w:rsid w:val="00F97666"/>
    <w:rsid w:val="00F9786F"/>
    <w:rsid w:val="00F97C66"/>
    <w:rsid w:val="00F97F06"/>
    <w:rsid w:val="00FA0509"/>
    <w:rsid w:val="00FA094C"/>
    <w:rsid w:val="00FA0E7C"/>
    <w:rsid w:val="00FA0EE4"/>
    <w:rsid w:val="00FA1411"/>
    <w:rsid w:val="00FA17D6"/>
    <w:rsid w:val="00FA1B1E"/>
    <w:rsid w:val="00FA1CBF"/>
    <w:rsid w:val="00FA1D8F"/>
    <w:rsid w:val="00FA1EB0"/>
    <w:rsid w:val="00FA2002"/>
    <w:rsid w:val="00FA2526"/>
    <w:rsid w:val="00FA2663"/>
    <w:rsid w:val="00FA2808"/>
    <w:rsid w:val="00FA2AB0"/>
    <w:rsid w:val="00FA33A2"/>
    <w:rsid w:val="00FA3871"/>
    <w:rsid w:val="00FA3C84"/>
    <w:rsid w:val="00FA4131"/>
    <w:rsid w:val="00FA4EDE"/>
    <w:rsid w:val="00FA4FA4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6225"/>
    <w:rsid w:val="00FA656D"/>
    <w:rsid w:val="00FA65C9"/>
    <w:rsid w:val="00FA6686"/>
    <w:rsid w:val="00FA66D7"/>
    <w:rsid w:val="00FA6A8C"/>
    <w:rsid w:val="00FA7059"/>
    <w:rsid w:val="00FA74BF"/>
    <w:rsid w:val="00FA7A20"/>
    <w:rsid w:val="00FA7AA6"/>
    <w:rsid w:val="00FA7C04"/>
    <w:rsid w:val="00FB0443"/>
    <w:rsid w:val="00FB0540"/>
    <w:rsid w:val="00FB09D4"/>
    <w:rsid w:val="00FB0DF7"/>
    <w:rsid w:val="00FB1309"/>
    <w:rsid w:val="00FB15D5"/>
    <w:rsid w:val="00FB18E8"/>
    <w:rsid w:val="00FB19D8"/>
    <w:rsid w:val="00FB22E5"/>
    <w:rsid w:val="00FB26FA"/>
    <w:rsid w:val="00FB2864"/>
    <w:rsid w:val="00FB2EEA"/>
    <w:rsid w:val="00FB2F94"/>
    <w:rsid w:val="00FB36C1"/>
    <w:rsid w:val="00FB3CD6"/>
    <w:rsid w:val="00FB4065"/>
    <w:rsid w:val="00FB4760"/>
    <w:rsid w:val="00FB47B5"/>
    <w:rsid w:val="00FB4E73"/>
    <w:rsid w:val="00FB4EF2"/>
    <w:rsid w:val="00FB5201"/>
    <w:rsid w:val="00FB52FD"/>
    <w:rsid w:val="00FB57A7"/>
    <w:rsid w:val="00FB5A6F"/>
    <w:rsid w:val="00FB67CA"/>
    <w:rsid w:val="00FB7284"/>
    <w:rsid w:val="00FB72CB"/>
    <w:rsid w:val="00FB7339"/>
    <w:rsid w:val="00FB77BB"/>
    <w:rsid w:val="00FB7C38"/>
    <w:rsid w:val="00FB7EB8"/>
    <w:rsid w:val="00FC0038"/>
    <w:rsid w:val="00FC0AB4"/>
    <w:rsid w:val="00FC0B11"/>
    <w:rsid w:val="00FC0B9B"/>
    <w:rsid w:val="00FC0E12"/>
    <w:rsid w:val="00FC1190"/>
    <w:rsid w:val="00FC149E"/>
    <w:rsid w:val="00FC1859"/>
    <w:rsid w:val="00FC1AB5"/>
    <w:rsid w:val="00FC1E51"/>
    <w:rsid w:val="00FC22FE"/>
    <w:rsid w:val="00FC23FA"/>
    <w:rsid w:val="00FC2742"/>
    <w:rsid w:val="00FC37F0"/>
    <w:rsid w:val="00FC3B07"/>
    <w:rsid w:val="00FC3BBC"/>
    <w:rsid w:val="00FC3DB1"/>
    <w:rsid w:val="00FC3EEB"/>
    <w:rsid w:val="00FC4278"/>
    <w:rsid w:val="00FC4423"/>
    <w:rsid w:val="00FC45A0"/>
    <w:rsid w:val="00FC47CD"/>
    <w:rsid w:val="00FC47D1"/>
    <w:rsid w:val="00FC4967"/>
    <w:rsid w:val="00FC4CA4"/>
    <w:rsid w:val="00FC4ED1"/>
    <w:rsid w:val="00FC4F3D"/>
    <w:rsid w:val="00FC535B"/>
    <w:rsid w:val="00FC545C"/>
    <w:rsid w:val="00FC553E"/>
    <w:rsid w:val="00FC587A"/>
    <w:rsid w:val="00FC65A0"/>
    <w:rsid w:val="00FC66C1"/>
    <w:rsid w:val="00FC6B41"/>
    <w:rsid w:val="00FC6BC8"/>
    <w:rsid w:val="00FC6D8C"/>
    <w:rsid w:val="00FC791E"/>
    <w:rsid w:val="00FC7A49"/>
    <w:rsid w:val="00FC7CAF"/>
    <w:rsid w:val="00FC7F93"/>
    <w:rsid w:val="00FD033F"/>
    <w:rsid w:val="00FD060F"/>
    <w:rsid w:val="00FD0DD6"/>
    <w:rsid w:val="00FD10D2"/>
    <w:rsid w:val="00FD1BA3"/>
    <w:rsid w:val="00FD1CE8"/>
    <w:rsid w:val="00FD235B"/>
    <w:rsid w:val="00FD2804"/>
    <w:rsid w:val="00FD282A"/>
    <w:rsid w:val="00FD2A71"/>
    <w:rsid w:val="00FD3124"/>
    <w:rsid w:val="00FD3905"/>
    <w:rsid w:val="00FD4559"/>
    <w:rsid w:val="00FD4733"/>
    <w:rsid w:val="00FD4CC0"/>
    <w:rsid w:val="00FD4F13"/>
    <w:rsid w:val="00FD5128"/>
    <w:rsid w:val="00FD544A"/>
    <w:rsid w:val="00FD57C8"/>
    <w:rsid w:val="00FD5999"/>
    <w:rsid w:val="00FD5CEF"/>
    <w:rsid w:val="00FD6318"/>
    <w:rsid w:val="00FD68F3"/>
    <w:rsid w:val="00FD6A3D"/>
    <w:rsid w:val="00FD6D13"/>
    <w:rsid w:val="00FD6D9F"/>
    <w:rsid w:val="00FD6F9D"/>
    <w:rsid w:val="00FD72D9"/>
    <w:rsid w:val="00FD73AE"/>
    <w:rsid w:val="00FD7D6B"/>
    <w:rsid w:val="00FE00DC"/>
    <w:rsid w:val="00FE0477"/>
    <w:rsid w:val="00FE0657"/>
    <w:rsid w:val="00FE0F4D"/>
    <w:rsid w:val="00FE1266"/>
    <w:rsid w:val="00FE14BD"/>
    <w:rsid w:val="00FE15F5"/>
    <w:rsid w:val="00FE1728"/>
    <w:rsid w:val="00FE18BA"/>
    <w:rsid w:val="00FE22FE"/>
    <w:rsid w:val="00FE2B7B"/>
    <w:rsid w:val="00FE30F9"/>
    <w:rsid w:val="00FE3100"/>
    <w:rsid w:val="00FE3768"/>
    <w:rsid w:val="00FE3D47"/>
    <w:rsid w:val="00FE42C4"/>
    <w:rsid w:val="00FE4619"/>
    <w:rsid w:val="00FE47B0"/>
    <w:rsid w:val="00FE496A"/>
    <w:rsid w:val="00FE5172"/>
    <w:rsid w:val="00FE5236"/>
    <w:rsid w:val="00FE5977"/>
    <w:rsid w:val="00FE5CB2"/>
    <w:rsid w:val="00FE650A"/>
    <w:rsid w:val="00FE65DB"/>
    <w:rsid w:val="00FE6DEC"/>
    <w:rsid w:val="00FE7266"/>
    <w:rsid w:val="00FE74E2"/>
    <w:rsid w:val="00FE74FC"/>
    <w:rsid w:val="00FE761D"/>
    <w:rsid w:val="00FE76FA"/>
    <w:rsid w:val="00FE7A09"/>
    <w:rsid w:val="00FF01C5"/>
    <w:rsid w:val="00FF0224"/>
    <w:rsid w:val="00FF0289"/>
    <w:rsid w:val="00FF02D6"/>
    <w:rsid w:val="00FF0895"/>
    <w:rsid w:val="00FF0BBB"/>
    <w:rsid w:val="00FF1076"/>
    <w:rsid w:val="00FF1455"/>
    <w:rsid w:val="00FF1716"/>
    <w:rsid w:val="00FF1920"/>
    <w:rsid w:val="00FF1ACF"/>
    <w:rsid w:val="00FF2380"/>
    <w:rsid w:val="00FF2828"/>
    <w:rsid w:val="00FF2A88"/>
    <w:rsid w:val="00FF31CE"/>
    <w:rsid w:val="00FF3399"/>
    <w:rsid w:val="00FF37C5"/>
    <w:rsid w:val="00FF3A12"/>
    <w:rsid w:val="00FF3C0B"/>
    <w:rsid w:val="00FF3CFC"/>
    <w:rsid w:val="00FF43AF"/>
    <w:rsid w:val="00FF48E0"/>
    <w:rsid w:val="00FF5026"/>
    <w:rsid w:val="00FF5173"/>
    <w:rsid w:val="00FF51D0"/>
    <w:rsid w:val="00FF52B7"/>
    <w:rsid w:val="00FF52CC"/>
    <w:rsid w:val="00FF52E3"/>
    <w:rsid w:val="00FF5759"/>
    <w:rsid w:val="00FF5D1A"/>
    <w:rsid w:val="00FF609A"/>
    <w:rsid w:val="00FF69B3"/>
    <w:rsid w:val="00FF6CF6"/>
    <w:rsid w:val="00FF6EC5"/>
    <w:rsid w:val="00FF70CF"/>
    <w:rsid w:val="00FF72A3"/>
    <w:rsid w:val="00FF7365"/>
    <w:rsid w:val="00FF74BE"/>
    <w:rsid w:val="00FF78DB"/>
    <w:rsid w:val="00FF7CE1"/>
    <w:rsid w:val="1575AEB2"/>
    <w:rsid w:val="1702D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3B7F87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257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link w:val="CaptionChar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7162A"/>
    <w:rPr>
      <w:rFonts w:ascii="Arial" w:hAnsi="Arial"/>
      <w:b/>
      <w:lang w:val="en-GB" w:eastAsia="en-US"/>
    </w:rPr>
  </w:style>
  <w:style w:type="character" w:styleId="Hyperlink">
    <w:name w:val="Hyperlink"/>
    <w:rsid w:val="005A18F9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styleId="FollowedHyperlink">
    <w:name w:val="FollowedHyperlink"/>
    <w:basedOn w:val="DefaultParagraphFont"/>
    <w:semiHidden/>
    <w:unhideWhenUsed/>
    <w:rsid w:val="00DF21AF"/>
    <w:rPr>
      <w:color w:val="954F72" w:themeColor="followedHyperlink"/>
      <w:u w:val="single"/>
    </w:rPr>
  </w:style>
  <w:style w:type="table" w:customStyle="1" w:styleId="GridTable4Accent1">
    <w:name w:val="Grid Table 4 Accent 1"/>
    <w:basedOn w:val="TableNormal"/>
    <w:uiPriority w:val="49"/>
    <w:rsid w:val="004112A6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GridTable5DarkAccent1">
    <w:name w:val="Grid Table 5 Dark Accent 1"/>
    <w:basedOn w:val="TableNormal"/>
    <w:uiPriority w:val="50"/>
    <w:rsid w:val="00455574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Emphasis">
    <w:name w:val="Emphasis"/>
    <w:basedOn w:val="DefaultParagraphFont"/>
    <w:uiPriority w:val="20"/>
    <w:qFormat/>
    <w:rsid w:val="00870141"/>
    <w:rPr>
      <w:i/>
      <w:iCs/>
    </w:rPr>
  </w:style>
  <w:style w:type="character" w:customStyle="1" w:styleId="FooterChar">
    <w:name w:val="Footer Char"/>
    <w:basedOn w:val="DefaultParagraphFont"/>
    <w:link w:val="Footer"/>
    <w:uiPriority w:val="99"/>
    <w:rsid w:val="00B156DB"/>
    <w:rPr>
      <w:rFonts w:ascii="Arial" w:hAnsi="Arial"/>
      <w:b/>
      <w:i/>
      <w:noProof/>
      <w:sz w:val="18"/>
      <w:lang w:eastAsia="en-US"/>
    </w:rPr>
  </w:style>
  <w:style w:type="character" w:customStyle="1" w:styleId="CaptionChar">
    <w:name w:val="Caption Char"/>
    <w:aliases w:val="cap Char"/>
    <w:basedOn w:val="DefaultParagraphFont"/>
    <w:link w:val="Caption"/>
    <w:rsid w:val="00C96E3D"/>
    <w:rPr>
      <w:rFonts w:ascii="Times New Roman" w:hAnsi="Times New Roman"/>
      <w:b/>
      <w:bCs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257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link w:val="CaptionChar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7162A"/>
    <w:rPr>
      <w:rFonts w:ascii="Arial" w:hAnsi="Arial"/>
      <w:b/>
      <w:lang w:val="en-GB" w:eastAsia="en-US"/>
    </w:rPr>
  </w:style>
  <w:style w:type="character" w:styleId="Hyperlink">
    <w:name w:val="Hyperlink"/>
    <w:rsid w:val="005A18F9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styleId="FollowedHyperlink">
    <w:name w:val="FollowedHyperlink"/>
    <w:basedOn w:val="DefaultParagraphFont"/>
    <w:semiHidden/>
    <w:unhideWhenUsed/>
    <w:rsid w:val="00DF21AF"/>
    <w:rPr>
      <w:color w:val="954F72" w:themeColor="followedHyperlink"/>
      <w:u w:val="single"/>
    </w:rPr>
  </w:style>
  <w:style w:type="table" w:customStyle="1" w:styleId="GridTable4Accent1">
    <w:name w:val="Grid Table 4 Accent 1"/>
    <w:basedOn w:val="TableNormal"/>
    <w:uiPriority w:val="49"/>
    <w:rsid w:val="004112A6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GridTable5DarkAccent1">
    <w:name w:val="Grid Table 5 Dark Accent 1"/>
    <w:basedOn w:val="TableNormal"/>
    <w:uiPriority w:val="50"/>
    <w:rsid w:val="00455574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Emphasis">
    <w:name w:val="Emphasis"/>
    <w:basedOn w:val="DefaultParagraphFont"/>
    <w:uiPriority w:val="20"/>
    <w:qFormat/>
    <w:rsid w:val="00870141"/>
    <w:rPr>
      <w:i/>
      <w:iCs/>
    </w:rPr>
  </w:style>
  <w:style w:type="character" w:customStyle="1" w:styleId="FooterChar">
    <w:name w:val="Footer Char"/>
    <w:basedOn w:val="DefaultParagraphFont"/>
    <w:link w:val="Footer"/>
    <w:uiPriority w:val="99"/>
    <w:rsid w:val="00B156DB"/>
    <w:rPr>
      <w:rFonts w:ascii="Arial" w:hAnsi="Arial"/>
      <w:b/>
      <w:i/>
      <w:noProof/>
      <w:sz w:val="18"/>
      <w:lang w:eastAsia="en-US"/>
    </w:rPr>
  </w:style>
  <w:style w:type="character" w:customStyle="1" w:styleId="CaptionChar">
    <w:name w:val="Caption Char"/>
    <w:aliases w:val="cap Char"/>
    <w:basedOn w:val="DefaultParagraphFont"/>
    <w:link w:val="Caption"/>
    <w:rsid w:val="00C96E3D"/>
    <w:rPr>
      <w:rFonts w:ascii="Times New Roman" w:hAnsi="Times New Roman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4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4323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2861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23584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1337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25632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0741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83902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612257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61561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244041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903996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72807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8164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890007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1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5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07330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86255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53008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03627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16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8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304960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05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5219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25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0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0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4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6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283449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9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5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5082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132009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3428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42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0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427829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25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0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120507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083753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5627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671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966199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909135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089917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09601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6605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789903">
          <w:marLeft w:val="158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67048">
          <w:marLeft w:val="158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449076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92853">
          <w:marLeft w:val="158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684059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2926">
          <w:marLeft w:val="158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640773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32405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0732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58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7101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5256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2793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2614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1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56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8292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205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26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1806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732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15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6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1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4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1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14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933423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735418">
          <w:marLeft w:val="119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6997">
          <w:marLeft w:val="119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736731">
          <w:marLeft w:val="119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184072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069708">
          <w:marLeft w:val="119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920938">
          <w:marLeft w:val="119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717903">
          <w:marLeft w:val="119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148923">
          <w:marLeft w:val="119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6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1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0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123447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984133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896656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10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9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5038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6036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176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939532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3403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5840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8258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79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033563">
          <w:marLeft w:val="33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969180">
          <w:marLeft w:val="33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129135">
          <w:marLeft w:val="8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8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9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82096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6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0271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0284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447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5017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7027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9746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7075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6621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6633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08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5591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07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915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17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490066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83081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55624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568743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816699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563890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07989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792425">
          <w:marLeft w:val="158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673559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57743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2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1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16151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54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2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5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5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9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395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149644">
          <w:marLeft w:val="33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521941">
          <w:marLeft w:val="33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806479">
          <w:marLeft w:val="33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927879">
          <w:marLeft w:val="8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32722">
          <w:marLeft w:val="8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956310">
          <w:marLeft w:val="8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567910">
          <w:marLeft w:val="115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67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8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3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63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5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9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1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8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8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75679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6710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13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60544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15837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5991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13930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63998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8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31353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32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97562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59052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2839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15735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74119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46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946867">
          <w:marLeft w:val="33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75598">
          <w:marLeft w:val="33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4192">
          <w:marLeft w:val="33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95599">
          <w:marLeft w:val="33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894082">
          <w:marLeft w:val="8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891850">
          <w:marLeft w:val="8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449815">
          <w:marLeft w:val="33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528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527345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367579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73676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57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5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8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9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793383">
          <w:marLeft w:val="33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50382">
          <w:marLeft w:val="33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35662">
          <w:marLeft w:val="33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483326">
          <w:marLeft w:val="33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99412">
          <w:marLeft w:val="8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07774">
          <w:marLeft w:val="8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8177">
          <w:marLeft w:val="33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7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4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5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6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1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8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5537308">
          <w:marLeft w:val="33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0745">
          <w:marLeft w:val="33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933678">
          <w:marLeft w:val="80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685972">
          <w:marLeft w:val="80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7268">
          <w:marLeft w:val="115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639948">
          <w:marLeft w:val="115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9009">
          <w:marLeft w:val="115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2217">
          <w:marLeft w:val="80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173293">
          <w:marLeft w:val="33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375056">
          <w:marLeft w:val="80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004610">
          <w:marLeft w:val="80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60978">
          <w:marLeft w:val="115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19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5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452268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70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5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23183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9427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8811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1963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81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3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214630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039603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803333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753093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422462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077588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image" Target="media/image1.png"/><Relationship Id="rId18" Type="http://schemas.openxmlformats.org/officeDocument/2006/relationships/image" Target="media/image5.png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image" Target="media/image4.png"/><Relationship Id="rId2" Type="http://schemas.openxmlformats.org/officeDocument/2006/relationships/customXml" Target="../customXml/item2.xml"/><Relationship Id="rId16" Type="http://schemas.openxmlformats.org/officeDocument/2006/relationships/image" Target="media/image3.pn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image" Target="media/image20.png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image" Target="media/image6.png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Relationship Id="rId22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HR33RHYHUWRF-4-2748</_dlc_DocId>
    <_dlc_DocIdUrl xmlns="c06861ca-3f08-4d07-bff7-bb15bac121f4">
      <Url>https://projects.qualcomm.com/sites/pentari/_layouts/15/DocIdRedir.aspx?ID=HR33RHYHUWRF-4-2748</Url>
      <Description>HR33RHYHUWRF-4-2748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A5E9D0-42E8-46D2-9E52-57C02B449F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E437376-A7B6-47B7-A9FE-9D6C62534131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3.xml><?xml version="1.0" encoding="utf-8"?>
<ds:datastoreItem xmlns:ds="http://schemas.openxmlformats.org/officeDocument/2006/customXml" ds:itemID="{04BF5348-08CE-46A2-B6C7-D667930F0DC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C2FF60E-EDDE-47F2-966E-A40547D413B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9B36B8D-3C76-4D13-B6ED-867484E24E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4579</TotalTime>
  <Pages>15</Pages>
  <Words>3895</Words>
  <Characters>22207</Characters>
  <Application>Microsoft Office Word</Application>
  <DocSecurity>0</DocSecurity>
  <Lines>185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26050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0000011288435</cp:lastModifiedBy>
  <cp:revision>1816</cp:revision>
  <cp:lastPrinted>2017-08-08T06:10:00Z</cp:lastPrinted>
  <dcterms:created xsi:type="dcterms:W3CDTF">2017-04-06T17:13:00Z</dcterms:created>
  <dcterms:modified xsi:type="dcterms:W3CDTF">2017-08-08T06:57:00Z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0x010100BC29BFD66497B943AA3B102F0C7B1355</vt:lpwstr>
  </property>
  <property fmtid="{D5CDD505-2E9C-101B-9397-08002B2CF9AE}" pid="3" name="_dlc_DocIdItemGuid">
    <vt:lpwstr>f911cfb5-aa13-49c1-9c85-dff687b48f2e</vt:lpwstr>
  </property>
</Properties>
</file>