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FBE8" w14:textId="77777777" w:rsidR="002C20C1" w:rsidRDefault="002C20C1" w:rsidP="00327997">
      <w:pPr>
        <w:pStyle w:val="3GPPHeader"/>
      </w:pPr>
    </w:p>
    <w:p w14:paraId="69601D95" w14:textId="23C148CA" w:rsidR="00E90E49" w:rsidRPr="00327997" w:rsidRDefault="00E90E49" w:rsidP="00327997">
      <w:pPr>
        <w:pStyle w:val="3GPPHeader"/>
        <w:rPr>
          <w:highlight w:val="yellow"/>
        </w:rPr>
      </w:pPr>
      <w:r w:rsidRPr="00327997">
        <w:t>3GPP TSG-RAN WG</w:t>
      </w:r>
      <w:r w:rsidR="00790B99" w:rsidRPr="00327997">
        <w:t>1</w:t>
      </w:r>
      <w:r w:rsidR="00896979">
        <w:t xml:space="preserve"> Meeting</w:t>
      </w:r>
      <w:r w:rsidR="00A85C6C">
        <w:t>#</w:t>
      </w:r>
      <w:r w:rsidR="00AC7789">
        <w:t>88</w:t>
      </w:r>
      <w:r w:rsidR="002C20C1">
        <w:t>bis</w:t>
      </w:r>
      <w:r w:rsidRPr="00327997">
        <w:tab/>
      </w:r>
      <w:r w:rsidR="00790B99" w:rsidRPr="004B2069">
        <w:t>R1</w:t>
      </w:r>
      <w:r w:rsidR="00091557" w:rsidRPr="004B2069">
        <w:t>-</w:t>
      </w:r>
      <w:r w:rsidR="005F3025" w:rsidRPr="004B2069">
        <w:t>1</w:t>
      </w:r>
      <w:r w:rsidR="00A85C6C" w:rsidRPr="004B2069">
        <w:t>7</w:t>
      </w:r>
      <w:r w:rsidR="00DB7255" w:rsidRPr="004B2069">
        <w:t>06024</w:t>
      </w:r>
    </w:p>
    <w:p w14:paraId="275BD9BD" w14:textId="17CCCAAE" w:rsidR="00E90E49" w:rsidRDefault="002C20C1" w:rsidP="00327997">
      <w:pPr>
        <w:pStyle w:val="3GPPHeader"/>
      </w:pPr>
      <w:r w:rsidRPr="00CA2E78">
        <w:t xml:space="preserve">Spokane, </w:t>
      </w:r>
      <w:r>
        <w:t xml:space="preserve">USA, </w:t>
      </w:r>
      <w:r w:rsidR="00AC7789">
        <w:t>3</w:t>
      </w:r>
      <w:r w:rsidR="00A85C6C" w:rsidRPr="00A85C6C">
        <w:rPr>
          <w:vertAlign w:val="superscript"/>
        </w:rPr>
        <w:t>th</w:t>
      </w:r>
      <w:r w:rsidR="00A85C6C">
        <w:t xml:space="preserve"> </w:t>
      </w:r>
      <w:r w:rsidR="0027144F" w:rsidRPr="009C6832">
        <w:t xml:space="preserve">– </w:t>
      </w:r>
      <w:r w:rsidR="00AC7789">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09BCDDC3" w14:textId="77777777" w:rsidR="00E90E49" w:rsidRPr="00CE0424" w:rsidRDefault="00E90E49" w:rsidP="00357380">
      <w:pPr>
        <w:pStyle w:val="3GPPHeader"/>
      </w:pPr>
    </w:p>
    <w:p w14:paraId="2D943ADD" w14:textId="77777777" w:rsidR="00E90E49" w:rsidRPr="00327997" w:rsidRDefault="003D3C45" w:rsidP="00327997">
      <w:pPr>
        <w:pStyle w:val="3GPPHeader"/>
      </w:pPr>
      <w:r w:rsidRPr="00327997">
        <w:t>Source:</w:t>
      </w:r>
      <w:r w:rsidR="00E90E49" w:rsidRPr="00327997">
        <w:tab/>
      </w:r>
      <w:r w:rsidR="00F64C2B" w:rsidRPr="00327997">
        <w:t>Ericsson</w:t>
      </w:r>
    </w:p>
    <w:p w14:paraId="2AA2EC87" w14:textId="15EA73DF" w:rsidR="00E90E49" w:rsidRPr="00327997" w:rsidRDefault="003D3C45" w:rsidP="00327997">
      <w:pPr>
        <w:pStyle w:val="3GPPHeader"/>
      </w:pPr>
      <w:r w:rsidRPr="00327997">
        <w:t>Title:</w:t>
      </w:r>
      <w:r w:rsidR="00E90E49" w:rsidRPr="00327997">
        <w:tab/>
      </w:r>
      <w:r w:rsidR="00512BA2">
        <w:t>On</w:t>
      </w:r>
      <w:r w:rsidR="0084082E">
        <w:t xml:space="preserve"> Performance of SFBC and Pre-</w:t>
      </w:r>
      <w:r w:rsidR="003665FF">
        <w:t>Coder</w:t>
      </w:r>
      <w:r w:rsidR="0084082E">
        <w:t xml:space="preserve"> Cycling </w:t>
      </w:r>
      <w:r w:rsidR="002C20C1">
        <w:t>for NR-PDCCH</w:t>
      </w:r>
    </w:p>
    <w:p w14:paraId="4758D261" w14:textId="67C6EEB9" w:rsidR="00952A24" w:rsidRPr="0084082E" w:rsidRDefault="00952A24" w:rsidP="00327997">
      <w:pPr>
        <w:pStyle w:val="3GPPHeader"/>
        <w:rPr>
          <w:lang w:val="en-US"/>
        </w:rPr>
      </w:pPr>
      <w:r w:rsidRPr="0084082E">
        <w:rPr>
          <w:lang w:val="en-US"/>
        </w:rPr>
        <w:t>Agenda Item:</w:t>
      </w:r>
      <w:r w:rsidRPr="0084082E">
        <w:rPr>
          <w:lang w:val="en-US"/>
        </w:rPr>
        <w:tab/>
      </w:r>
      <w:r w:rsidR="002545C5" w:rsidRPr="0084082E">
        <w:rPr>
          <w:lang w:val="en-US"/>
        </w:rPr>
        <w:t>8.1.3.1.</w:t>
      </w:r>
      <w:r w:rsidR="00552DE7" w:rsidRPr="0084082E">
        <w:rPr>
          <w:lang w:val="en-US"/>
        </w:rPr>
        <w:t>1</w:t>
      </w:r>
    </w:p>
    <w:p w14:paraId="358BBD3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E5AE22" w14:textId="77777777" w:rsidR="00E90E49" w:rsidRPr="00CE0424" w:rsidRDefault="007F75D5" w:rsidP="00CE0424">
      <w:pPr>
        <w:pStyle w:val="Heading1"/>
      </w:pPr>
      <w:bookmarkStart w:id="0" w:name="_Ref478072784"/>
      <w:r>
        <w:t>Introduction</w:t>
      </w:r>
      <w:bookmarkEnd w:id="0"/>
    </w:p>
    <w:p w14:paraId="728BEC8F" w14:textId="3E00048A" w:rsidR="00F600E4" w:rsidRPr="0084082E" w:rsidRDefault="00F600E4" w:rsidP="0084082E">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842092">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Pr="00F600E4">
        <w:rPr>
          <w:rFonts w:cs="Arial"/>
        </w:rPr>
        <w:t>was a</w:t>
      </w:r>
      <w:r w:rsidR="00A844E2">
        <w:rPr>
          <w:rFonts w:cs="Arial"/>
        </w:rPr>
        <w:t>lso</w:t>
      </w:r>
      <w:r w:rsidRPr="00F600E4">
        <w:rPr>
          <w:rFonts w:cs="Arial"/>
        </w:rPr>
        <w:t xml:space="preserve"> approved in </w:t>
      </w:r>
      <w:r w:rsidRPr="00F600E4">
        <w:rPr>
          <w:rFonts w:cs="Arial"/>
        </w:rPr>
        <w:fldChar w:fldCharType="begin"/>
      </w:r>
      <w:r w:rsidRPr="00F600E4">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842092">
        <w:rPr>
          <w:rFonts w:cs="Arial"/>
        </w:rPr>
        <w:t>[2]</w:t>
      </w:r>
      <w:r w:rsidRPr="00F600E4">
        <w:rPr>
          <w:rFonts w:cs="Arial"/>
        </w:rPr>
        <w:fldChar w:fldCharType="end"/>
      </w:r>
      <w:r w:rsidRPr="00F600E4">
        <w:rPr>
          <w:rFonts w:cs="Arial"/>
        </w:rPr>
        <w:t xml:space="preserve"> where the WI targets meet</w:t>
      </w:r>
      <w:r w:rsidR="00A844E2">
        <w:rPr>
          <w:rFonts w:cs="Arial"/>
        </w:rPr>
        <w:t>ing</w:t>
      </w:r>
      <w:r w:rsidRPr="00F600E4">
        <w:rPr>
          <w:rFonts w:cs="Arial"/>
        </w:rPr>
        <w:t xml:space="preserve"> both eMBB and URLLC related 5G requirements in Rel-15. </w:t>
      </w:r>
      <w:r w:rsidRPr="0084082E">
        <w:t>The design of DL control channel is an essential part of the WI.</w:t>
      </w:r>
    </w:p>
    <w:p w14:paraId="465E31C2" w14:textId="1BCEE33D" w:rsidR="003665FF" w:rsidRDefault="00BD1BB8" w:rsidP="003665FF">
      <w:pPr>
        <w:pStyle w:val="BodyText"/>
        <w:rPr>
          <w:rFonts w:eastAsia="MS Mincho"/>
          <w:lang w:eastAsia="ja-JP"/>
        </w:rPr>
      </w:pPr>
      <w:r>
        <w:t>One of the i</w:t>
      </w:r>
      <w:r w:rsidR="0061571D">
        <w:t>mportant aspects in design of DL</w:t>
      </w:r>
      <w:r>
        <w:t xml:space="preserve"> control channel is the </w:t>
      </w:r>
      <w:r w:rsidR="00A844E2">
        <w:t xml:space="preserve">choice of </w:t>
      </w:r>
      <w:r w:rsidR="003665FF">
        <w:t>transmit diversity schemes</w:t>
      </w:r>
      <w:r w:rsidR="0061571D">
        <w:t xml:space="preserve"> for NR-PDDCH. </w:t>
      </w:r>
      <w:r w:rsidR="003665FF">
        <w:rPr>
          <w:rFonts w:eastAsia="MS Mincho"/>
          <w:lang w:eastAsia="ja-JP"/>
        </w:rPr>
        <w:t>In the RAN1 NR Ad Hoc</w:t>
      </w:r>
      <w:r w:rsidR="005F5E5C">
        <w:rPr>
          <w:rFonts w:eastAsia="MS Mincho"/>
          <w:lang w:eastAsia="ja-JP"/>
        </w:rPr>
        <w:fldChar w:fldCharType="begin"/>
      </w:r>
      <w:r w:rsidR="005F5E5C">
        <w:rPr>
          <w:rFonts w:eastAsia="MS Mincho"/>
          <w:lang w:eastAsia="ja-JP"/>
        </w:rPr>
        <w:instrText xml:space="preserve"> REF _Ref477422786 \n \h </w:instrText>
      </w:r>
      <w:r w:rsidR="005F5E5C">
        <w:rPr>
          <w:rFonts w:eastAsia="MS Mincho"/>
          <w:lang w:eastAsia="ja-JP"/>
        </w:rPr>
      </w:r>
      <w:r w:rsidR="005F5E5C">
        <w:rPr>
          <w:rFonts w:eastAsia="MS Mincho"/>
          <w:lang w:eastAsia="ja-JP"/>
        </w:rPr>
        <w:fldChar w:fldCharType="separate"/>
      </w:r>
      <w:r w:rsidR="00842092">
        <w:rPr>
          <w:rFonts w:eastAsia="MS Mincho"/>
          <w:lang w:eastAsia="ja-JP"/>
        </w:rPr>
        <w:t>[3]</w:t>
      </w:r>
      <w:r w:rsidR="005F5E5C">
        <w:rPr>
          <w:rFonts w:eastAsia="MS Mincho"/>
          <w:lang w:eastAsia="ja-JP"/>
        </w:rPr>
        <w:fldChar w:fldCharType="end"/>
      </w:r>
      <w:r w:rsidR="003665FF" w:rsidRPr="002B5943">
        <w:rPr>
          <w:rFonts w:eastAsia="MS Mincho"/>
          <w:lang w:eastAsia="ja-JP"/>
        </w:rPr>
        <w:t xml:space="preserve">, </w:t>
      </w:r>
      <w:r w:rsidR="003665FF">
        <w:rPr>
          <w:rFonts w:eastAsia="MS Mincho"/>
          <w:lang w:eastAsia="ja-JP"/>
        </w:rPr>
        <w:t>the following was agreed.</w:t>
      </w:r>
    </w:p>
    <w:p w14:paraId="26A7B0ED" w14:textId="77777777" w:rsidR="003665FF" w:rsidRPr="00417921" w:rsidRDefault="003665FF" w:rsidP="003665FF">
      <w:pPr>
        <w:rPr>
          <w:rFonts w:eastAsia="MS Mincho"/>
          <w:b/>
          <w:u w:val="single"/>
          <w:lang w:eastAsia="ja-JP"/>
        </w:rPr>
      </w:pPr>
      <w:r w:rsidRPr="00FC60D5">
        <w:rPr>
          <w:rFonts w:eastAsia="MS Mincho" w:hint="eastAsia"/>
          <w:b/>
          <w:highlight w:val="green"/>
          <w:u w:val="single"/>
          <w:lang w:eastAsia="ja-JP"/>
        </w:rPr>
        <w:t>Agreements:</w:t>
      </w:r>
    </w:p>
    <w:p w14:paraId="0A3B3896" w14:textId="77777777" w:rsidR="003665FF" w:rsidRPr="00417921" w:rsidRDefault="003665FF" w:rsidP="003665FF">
      <w:pPr>
        <w:numPr>
          <w:ilvl w:val="0"/>
          <w:numId w:val="20"/>
        </w:numPr>
        <w:overflowPunct/>
        <w:autoSpaceDE/>
        <w:autoSpaceDN/>
        <w:adjustRightInd/>
        <w:spacing w:after="0"/>
        <w:jc w:val="left"/>
        <w:textAlignment w:val="auto"/>
        <w:rPr>
          <w:rFonts w:eastAsia="MS Mincho"/>
          <w:lang w:eastAsia="ja-JP"/>
        </w:rPr>
      </w:pPr>
      <w:r w:rsidRPr="00417921">
        <w:rPr>
          <w:rFonts w:eastAsia="MS Mincho"/>
          <w:lang w:eastAsia="ja-JP"/>
        </w:rPr>
        <w:t>Transmit diversity scheme for DL control channel is supported.</w:t>
      </w:r>
    </w:p>
    <w:p w14:paraId="1CF686B8" w14:textId="5D0DDA95" w:rsidR="003665FF" w:rsidRPr="00417921" w:rsidRDefault="003665FF" w:rsidP="003665FF">
      <w:pPr>
        <w:numPr>
          <w:ilvl w:val="1"/>
          <w:numId w:val="20"/>
        </w:numPr>
        <w:overflowPunct/>
        <w:autoSpaceDE/>
        <w:autoSpaceDN/>
        <w:adjustRightInd/>
        <w:spacing w:after="0"/>
        <w:jc w:val="left"/>
        <w:textAlignment w:val="auto"/>
        <w:rPr>
          <w:rFonts w:eastAsia="MS Mincho"/>
          <w:lang w:eastAsia="ja-JP"/>
        </w:rPr>
      </w:pPr>
      <w:r w:rsidRPr="00417921">
        <w:rPr>
          <w:rFonts w:eastAsia="MS Mincho"/>
          <w:lang w:eastAsia="ja-JP"/>
        </w:rPr>
        <w:t>FFS; SFBC or precoder-cycling, etc</w:t>
      </w:r>
      <w:r w:rsidR="00276B6B">
        <w:rPr>
          <w:rFonts w:eastAsia="MS Mincho"/>
          <w:lang w:eastAsia="ja-JP"/>
        </w:rPr>
        <w:t>.</w:t>
      </w:r>
    </w:p>
    <w:p w14:paraId="389B0B79" w14:textId="77777777" w:rsidR="003665FF" w:rsidRPr="00417921" w:rsidRDefault="003665FF" w:rsidP="003665FF">
      <w:pPr>
        <w:numPr>
          <w:ilvl w:val="2"/>
          <w:numId w:val="20"/>
        </w:numPr>
        <w:overflowPunct/>
        <w:autoSpaceDE/>
        <w:autoSpaceDN/>
        <w:adjustRightInd/>
        <w:spacing w:after="0"/>
        <w:jc w:val="left"/>
        <w:textAlignment w:val="auto"/>
        <w:rPr>
          <w:rFonts w:eastAsia="MS Mincho"/>
          <w:lang w:eastAsia="ja-JP"/>
        </w:rPr>
      </w:pPr>
      <w:r w:rsidRPr="00417921">
        <w:rPr>
          <w:rFonts w:eastAsia="MS Mincho"/>
          <w:lang w:eastAsia="ja-JP"/>
        </w:rPr>
        <w:t>Other schemes are not precluded</w:t>
      </w:r>
    </w:p>
    <w:p w14:paraId="2F13F780" w14:textId="77777777" w:rsidR="003665FF" w:rsidRPr="00417921" w:rsidRDefault="003665FF" w:rsidP="003665FF">
      <w:pPr>
        <w:numPr>
          <w:ilvl w:val="1"/>
          <w:numId w:val="20"/>
        </w:numPr>
        <w:overflowPunct/>
        <w:autoSpaceDE/>
        <w:autoSpaceDN/>
        <w:adjustRightInd/>
        <w:spacing w:after="0"/>
        <w:jc w:val="left"/>
        <w:textAlignment w:val="auto"/>
        <w:rPr>
          <w:rFonts w:eastAsia="MS Mincho"/>
          <w:lang w:eastAsia="ja-JP"/>
        </w:rPr>
      </w:pPr>
      <w:r w:rsidRPr="00417921">
        <w:rPr>
          <w:rFonts w:eastAsia="MS Mincho"/>
          <w:lang w:eastAsia="ja-JP"/>
        </w:rPr>
        <w:t>FFS number of antenna ports (1 or 2)</w:t>
      </w:r>
    </w:p>
    <w:p w14:paraId="2C0ABB79" w14:textId="77777777" w:rsidR="003665FF" w:rsidRPr="00417921" w:rsidRDefault="003665FF" w:rsidP="003665FF">
      <w:pPr>
        <w:numPr>
          <w:ilvl w:val="0"/>
          <w:numId w:val="20"/>
        </w:numPr>
        <w:overflowPunct/>
        <w:autoSpaceDE/>
        <w:autoSpaceDN/>
        <w:adjustRightInd/>
        <w:spacing w:after="0"/>
        <w:jc w:val="left"/>
        <w:textAlignment w:val="auto"/>
        <w:rPr>
          <w:rFonts w:eastAsia="MS Mincho"/>
          <w:lang w:eastAsia="ja-JP"/>
        </w:rPr>
      </w:pPr>
      <w:r w:rsidRPr="00417921">
        <w:rPr>
          <w:rFonts w:eastAsia="MS Mincho"/>
          <w:lang w:eastAsia="ja-JP"/>
        </w:rPr>
        <w:t>A UE assumes fixed number of RS REs per REG for control channel rate matching when the REG contains RS REs</w:t>
      </w:r>
    </w:p>
    <w:p w14:paraId="32C6DFDC" w14:textId="77777777" w:rsidR="003665FF" w:rsidRPr="00417921" w:rsidRDefault="003665FF" w:rsidP="003665FF">
      <w:pPr>
        <w:numPr>
          <w:ilvl w:val="1"/>
          <w:numId w:val="20"/>
        </w:numPr>
        <w:overflowPunct/>
        <w:autoSpaceDE/>
        <w:autoSpaceDN/>
        <w:adjustRightInd/>
        <w:spacing w:after="0"/>
        <w:jc w:val="left"/>
        <w:textAlignment w:val="auto"/>
        <w:rPr>
          <w:rFonts w:eastAsia="MS Mincho"/>
          <w:lang w:eastAsia="ja-JP"/>
        </w:rPr>
      </w:pPr>
      <w:r>
        <w:rPr>
          <w:rFonts w:eastAsia="MS Mincho"/>
          <w:lang w:eastAsia="ja-JP"/>
        </w:rPr>
        <w:t>FFS; I</w:t>
      </w:r>
      <w:r w:rsidRPr="00417921">
        <w:rPr>
          <w:rFonts w:eastAsia="MS Mincho"/>
          <w:lang w:eastAsia="ja-JP"/>
        </w:rPr>
        <w:t>f the fixed number is configurable</w:t>
      </w:r>
    </w:p>
    <w:p w14:paraId="5E47DF33" w14:textId="77777777" w:rsidR="003665FF" w:rsidRDefault="003665FF" w:rsidP="007A18FE">
      <w:pPr>
        <w:pStyle w:val="BodyText"/>
      </w:pPr>
    </w:p>
    <w:p w14:paraId="2B69FDAA" w14:textId="202DD314" w:rsidR="003665FF" w:rsidRPr="00101C0F" w:rsidRDefault="003665FF" w:rsidP="007A18FE">
      <w:pPr>
        <w:pStyle w:val="BodyText"/>
      </w:pPr>
      <w:r>
        <w:t>In the previous meeting the following agreement was made on the evaluation assumptions for down-selection of TxD schemes</w:t>
      </w:r>
      <w:r w:rsidR="000375D7">
        <w:t xml:space="preserve"> </w:t>
      </w:r>
      <w:r w:rsidR="000375D7">
        <w:fldChar w:fldCharType="begin"/>
      </w:r>
      <w:r w:rsidR="000375D7">
        <w:instrText xml:space="preserve"> REF _Ref478005022 \n \h </w:instrText>
      </w:r>
      <w:r w:rsidR="000375D7">
        <w:fldChar w:fldCharType="separate"/>
      </w:r>
      <w:r w:rsidR="00842092">
        <w:t>[4]</w:t>
      </w:r>
      <w:r w:rsidR="000375D7">
        <w:fldChar w:fldCharType="end"/>
      </w:r>
      <w:r>
        <w:t>.</w:t>
      </w:r>
    </w:p>
    <w:p w14:paraId="1C353CAD" w14:textId="77777777" w:rsidR="003665FF" w:rsidRPr="009452FA" w:rsidRDefault="003665FF" w:rsidP="003665FF">
      <w:pPr>
        <w:rPr>
          <w:rFonts w:eastAsia="MS Mincho"/>
          <w:b/>
          <w:u w:val="single"/>
          <w:lang w:eastAsia="ja-JP"/>
        </w:rPr>
      </w:pPr>
      <w:r w:rsidRPr="00F57C9B">
        <w:rPr>
          <w:rFonts w:eastAsia="MS Mincho" w:hint="eastAsia"/>
          <w:b/>
          <w:highlight w:val="green"/>
          <w:u w:val="single"/>
          <w:lang w:eastAsia="ja-JP"/>
        </w:rPr>
        <w:t>Agreements:</w:t>
      </w:r>
    </w:p>
    <w:p w14:paraId="41656B20" w14:textId="77777777" w:rsidR="003665FF" w:rsidRDefault="003665FF" w:rsidP="003665FF">
      <w:pPr>
        <w:numPr>
          <w:ilvl w:val="0"/>
          <w:numId w:val="28"/>
        </w:numPr>
        <w:overflowPunct/>
        <w:autoSpaceDE/>
        <w:autoSpaceDN/>
        <w:adjustRightInd/>
        <w:spacing w:after="0"/>
        <w:jc w:val="left"/>
        <w:textAlignment w:val="auto"/>
      </w:pPr>
      <w:r>
        <w:t>Evaluation assumption guidelines</w:t>
      </w:r>
      <w:r w:rsidRPr="005A0C13">
        <w:rPr>
          <w:rFonts w:eastAsia="MS Mincho" w:hint="eastAsia"/>
          <w:lang w:eastAsia="ja-JP"/>
        </w:rPr>
        <w:t xml:space="preserve"> for down selection of TxD scheme for DL control channel</w:t>
      </w:r>
      <w:r>
        <w:t>:</w:t>
      </w:r>
    </w:p>
    <w:p w14:paraId="6ACB7FE4" w14:textId="77777777" w:rsidR="003665FF" w:rsidRPr="00274951" w:rsidRDefault="003665FF" w:rsidP="003665FF">
      <w:pPr>
        <w:pStyle w:val="ListParagraph"/>
        <w:numPr>
          <w:ilvl w:val="0"/>
          <w:numId w:val="29"/>
        </w:numPr>
        <w:spacing w:after="200" w:line="276" w:lineRule="auto"/>
      </w:pPr>
      <w:r w:rsidRPr="00274951">
        <w:t>Aggregation levels: 1, 2, 4, 8 (</w:t>
      </w:r>
      <w:r w:rsidRPr="00F86494">
        <w:rPr>
          <w:rFonts w:eastAsia="MS Mincho" w:hint="eastAsia"/>
        </w:rPr>
        <w:t>Proponents</w:t>
      </w:r>
      <w:r w:rsidRPr="00274951">
        <w:t xml:space="preserve"> can evaluate higher aggregation levels in addition, e.g., 16, 32)</w:t>
      </w:r>
    </w:p>
    <w:p w14:paraId="1BF642CB" w14:textId="77777777" w:rsidR="003665FF" w:rsidRPr="00274951" w:rsidRDefault="003665FF" w:rsidP="003665FF">
      <w:pPr>
        <w:pStyle w:val="ListParagraph"/>
        <w:numPr>
          <w:ilvl w:val="0"/>
          <w:numId w:val="29"/>
        </w:numPr>
        <w:spacing w:after="200" w:line="276" w:lineRule="auto"/>
      </w:pPr>
      <w:r w:rsidRPr="00274951">
        <w:t>DCI size: 20 and 60 bits + 16 bit CRC</w:t>
      </w:r>
    </w:p>
    <w:p w14:paraId="516D2E0D" w14:textId="77777777" w:rsidR="003665FF" w:rsidRPr="00274951" w:rsidRDefault="003665FF" w:rsidP="003665FF">
      <w:pPr>
        <w:pStyle w:val="ListParagraph"/>
        <w:numPr>
          <w:ilvl w:val="0"/>
          <w:numId w:val="29"/>
        </w:numPr>
        <w:spacing w:after="200" w:line="276" w:lineRule="auto"/>
      </w:pPr>
      <w:r w:rsidRPr="00274951">
        <w:t xml:space="preserve">CCE size: </w:t>
      </w:r>
      <w:r w:rsidRPr="00F86494">
        <w:rPr>
          <w:rFonts w:eastAsia="MS Mincho" w:hint="eastAsia"/>
        </w:rPr>
        <w:t>Proponents</w:t>
      </w:r>
      <w:r w:rsidRPr="00274951">
        <w:t xml:space="preserve"> can choose within the agreed </w:t>
      </w:r>
      <w:r w:rsidRPr="00F86494">
        <w:rPr>
          <w:rFonts w:eastAsia="MS Mincho" w:hint="eastAsia"/>
        </w:rPr>
        <w:t xml:space="preserve">initial estimate </w:t>
      </w:r>
      <w:r w:rsidRPr="00274951">
        <w:t>of 4 to 8 REGs per CCE</w:t>
      </w:r>
    </w:p>
    <w:p w14:paraId="648C8D6D" w14:textId="77777777" w:rsidR="003665FF" w:rsidRDefault="003665FF" w:rsidP="003665FF">
      <w:pPr>
        <w:pStyle w:val="ListParagraph"/>
        <w:numPr>
          <w:ilvl w:val="0"/>
          <w:numId w:val="29"/>
        </w:numPr>
        <w:spacing w:after="0" w:line="276" w:lineRule="auto"/>
      </w:pPr>
      <w:r>
        <w:t>Practical channel estimation</w:t>
      </w:r>
    </w:p>
    <w:p w14:paraId="7F1A6D3B" w14:textId="77777777" w:rsidR="003665FF" w:rsidRDefault="003665FF" w:rsidP="003665FF">
      <w:pPr>
        <w:pStyle w:val="ListParagraph"/>
        <w:numPr>
          <w:ilvl w:val="1"/>
          <w:numId w:val="29"/>
        </w:numPr>
        <w:spacing w:after="0" w:line="276" w:lineRule="auto"/>
      </w:pPr>
      <w:r>
        <w:t xml:space="preserve">MMSE for reference, other schemes can be evaluated in addition </w:t>
      </w:r>
    </w:p>
    <w:p w14:paraId="33DD5A15" w14:textId="77777777" w:rsidR="003665FF" w:rsidRDefault="003665FF" w:rsidP="003665FF">
      <w:pPr>
        <w:pStyle w:val="ListParagraph"/>
        <w:numPr>
          <w:ilvl w:val="1"/>
          <w:numId w:val="29"/>
        </w:numPr>
        <w:spacing w:after="0" w:line="276" w:lineRule="auto"/>
      </w:pPr>
      <w:r w:rsidRPr="005A0C13">
        <w:rPr>
          <w:rFonts w:eastAsia="MS Mincho" w:hint="eastAsia"/>
        </w:rPr>
        <w:t>Proponents</w:t>
      </w:r>
      <w:r>
        <w:t xml:space="preserve"> should state assumptions on </w:t>
      </w:r>
    </w:p>
    <w:p w14:paraId="4DD5B5F7" w14:textId="77777777" w:rsidR="003665FF" w:rsidRPr="00B1518B" w:rsidRDefault="003665FF" w:rsidP="003665FF">
      <w:pPr>
        <w:pStyle w:val="ListParagraph"/>
        <w:numPr>
          <w:ilvl w:val="2"/>
          <w:numId w:val="29"/>
        </w:numPr>
        <w:spacing w:after="0" w:line="276" w:lineRule="auto"/>
      </w:pPr>
      <w:r>
        <w:t>Number of RS used for interpolation in time and frequency</w:t>
      </w:r>
    </w:p>
    <w:p w14:paraId="1AB29282" w14:textId="77777777" w:rsidR="003665FF" w:rsidRDefault="003665FF" w:rsidP="003665FF">
      <w:pPr>
        <w:pStyle w:val="ListParagraph"/>
        <w:numPr>
          <w:ilvl w:val="2"/>
          <w:numId w:val="29"/>
        </w:numPr>
        <w:spacing w:after="0" w:line="276" w:lineRule="auto"/>
      </w:pPr>
      <w:r w:rsidRPr="005A0C13">
        <w:rPr>
          <w:rFonts w:eastAsia="MS Mincho" w:hint="eastAsia"/>
        </w:rPr>
        <w:t>PRB bundling assumption</w:t>
      </w:r>
    </w:p>
    <w:p w14:paraId="4FAB4D88" w14:textId="77777777" w:rsidR="003665FF" w:rsidRDefault="003665FF" w:rsidP="003665FF">
      <w:pPr>
        <w:pStyle w:val="ListParagraph"/>
        <w:numPr>
          <w:ilvl w:val="0"/>
          <w:numId w:val="29"/>
        </w:numPr>
        <w:spacing w:after="0" w:line="276" w:lineRule="auto"/>
      </w:pPr>
      <w:r>
        <w:t>Antenna configurations and correlations corresponding to models at carrier frequencies of 4 GHz and 30 GHz (Prioritize 4 GHz)</w:t>
      </w:r>
    </w:p>
    <w:p w14:paraId="79CA3F1B" w14:textId="77777777" w:rsidR="003665FF" w:rsidRDefault="003665FF" w:rsidP="003665FF">
      <w:pPr>
        <w:pStyle w:val="ListParagraph"/>
        <w:numPr>
          <w:ilvl w:val="0"/>
          <w:numId w:val="29"/>
        </w:numPr>
        <w:spacing w:after="0" w:line="276" w:lineRule="auto"/>
      </w:pPr>
      <w:r>
        <w:t>DMRS density 33% (other densities can be evaluated in addition)</w:t>
      </w:r>
    </w:p>
    <w:p w14:paraId="5EE3F3CE" w14:textId="77777777" w:rsidR="003665FF" w:rsidRDefault="003665FF" w:rsidP="003665FF">
      <w:pPr>
        <w:pStyle w:val="ListParagraph"/>
        <w:numPr>
          <w:ilvl w:val="0"/>
          <w:numId w:val="29"/>
        </w:numPr>
        <w:spacing w:after="0" w:line="276" w:lineRule="auto"/>
      </w:pPr>
      <w:r>
        <w:t>Number of OFDM symbols for transmission of PDCCH: 1 (companies may additionally evaluate for other values)</w:t>
      </w:r>
    </w:p>
    <w:p w14:paraId="6A0D0F8F" w14:textId="77777777" w:rsidR="003665FF" w:rsidRDefault="003665FF" w:rsidP="003665FF">
      <w:pPr>
        <w:pStyle w:val="ListParagraph"/>
        <w:numPr>
          <w:ilvl w:val="0"/>
          <w:numId w:val="29"/>
        </w:numPr>
        <w:spacing w:after="0" w:line="276" w:lineRule="auto"/>
      </w:pPr>
      <w:r>
        <w:t xml:space="preserve">Subcarrier spacing: </w:t>
      </w:r>
      <w:r w:rsidRPr="005A0C13">
        <w:rPr>
          <w:rFonts w:eastAsia="MS Mincho" w:hint="eastAsia"/>
        </w:rPr>
        <w:t>15</w:t>
      </w:r>
      <w:r>
        <w:t xml:space="preserve"> kHz (Other subcarriers spacing may be evaluated in addition)</w:t>
      </w:r>
    </w:p>
    <w:p w14:paraId="121AC61B" w14:textId="77777777" w:rsidR="003665FF" w:rsidRDefault="003665FF" w:rsidP="003665FF">
      <w:pPr>
        <w:pStyle w:val="ListParagraph"/>
        <w:numPr>
          <w:ilvl w:val="0"/>
          <w:numId w:val="29"/>
        </w:numPr>
        <w:spacing w:after="0" w:line="276" w:lineRule="auto"/>
      </w:pPr>
      <w:r>
        <w:t>Channel model</w:t>
      </w:r>
    </w:p>
    <w:p w14:paraId="282EB587" w14:textId="77777777" w:rsidR="003665FF" w:rsidRDefault="003665FF" w:rsidP="003665FF">
      <w:pPr>
        <w:pStyle w:val="ListParagraph"/>
        <w:numPr>
          <w:ilvl w:val="1"/>
          <w:numId w:val="29"/>
        </w:numPr>
        <w:spacing w:after="0" w:line="276" w:lineRule="auto"/>
      </w:pPr>
      <w:r>
        <w:t>TDL-A,</w:t>
      </w:r>
      <w:r w:rsidRPr="005A0C13">
        <w:rPr>
          <w:rFonts w:eastAsia="MS Mincho" w:hint="eastAsia"/>
        </w:rPr>
        <w:t xml:space="preserve"> TDL-C</w:t>
      </w:r>
    </w:p>
    <w:p w14:paraId="22F6CCF8" w14:textId="77777777" w:rsidR="003665FF" w:rsidRDefault="003665FF" w:rsidP="003665FF">
      <w:pPr>
        <w:pStyle w:val="ListParagraph"/>
        <w:numPr>
          <w:ilvl w:val="2"/>
          <w:numId w:val="29"/>
        </w:numPr>
        <w:spacing w:after="0" w:line="276" w:lineRule="auto"/>
      </w:pPr>
      <w:r>
        <w:t>Delay spread 30 ns, UE speed 3</w:t>
      </w:r>
      <w:r w:rsidRPr="005A0C13">
        <w:rPr>
          <w:rFonts w:eastAsia="MS Mincho" w:hint="eastAsia"/>
        </w:rPr>
        <w:t xml:space="preserve"> km/h</w:t>
      </w:r>
      <w:r>
        <w:t>, (</w:t>
      </w:r>
      <w:r w:rsidRPr="005A0C13">
        <w:rPr>
          <w:rFonts w:eastAsia="MS Mincho" w:hint="eastAsia"/>
        </w:rPr>
        <w:t>proponents</w:t>
      </w:r>
      <w:r>
        <w:t xml:space="preserve"> can also evaluate 70 and 500 km/hr)</w:t>
      </w:r>
    </w:p>
    <w:p w14:paraId="71220029" w14:textId="77777777" w:rsidR="003665FF" w:rsidRDefault="003665FF" w:rsidP="003665FF">
      <w:pPr>
        <w:pStyle w:val="ListParagraph"/>
        <w:numPr>
          <w:ilvl w:val="2"/>
          <w:numId w:val="29"/>
        </w:numPr>
        <w:spacing w:after="0" w:line="276" w:lineRule="auto"/>
      </w:pPr>
      <w:r>
        <w:t xml:space="preserve">Delay spread 300 ns, </w:t>
      </w:r>
      <w:r w:rsidRPr="005A0C13">
        <w:rPr>
          <w:rFonts w:eastAsia="MS Mincho" w:hint="eastAsia"/>
        </w:rPr>
        <w:t>UE</w:t>
      </w:r>
      <w:r>
        <w:t xml:space="preserve"> spread</w:t>
      </w:r>
      <w:r w:rsidRPr="005A0C13">
        <w:rPr>
          <w:rFonts w:eastAsia="MS Mincho" w:hint="eastAsia"/>
        </w:rPr>
        <w:t xml:space="preserve"> 3 km/h</w:t>
      </w:r>
    </w:p>
    <w:p w14:paraId="66271FC5" w14:textId="2E912237" w:rsidR="00BD1BB8" w:rsidRDefault="003665FF" w:rsidP="00276B6B">
      <w:pPr>
        <w:pStyle w:val="ListParagraph"/>
        <w:numPr>
          <w:ilvl w:val="2"/>
          <w:numId w:val="29"/>
        </w:numPr>
        <w:spacing w:after="0" w:line="276" w:lineRule="auto"/>
      </w:pPr>
      <w:r>
        <w:t xml:space="preserve">Delay spread 1000 ns, </w:t>
      </w:r>
      <w:r w:rsidRPr="005A0C13">
        <w:rPr>
          <w:rFonts w:eastAsia="MS Mincho" w:hint="eastAsia"/>
        </w:rPr>
        <w:t>UE</w:t>
      </w:r>
      <w:r>
        <w:t xml:space="preserve"> spread</w:t>
      </w:r>
      <w:r w:rsidRPr="005A0C13">
        <w:rPr>
          <w:rFonts w:eastAsia="MS Mincho" w:hint="eastAsia"/>
        </w:rPr>
        <w:t xml:space="preserve"> 3km/h</w:t>
      </w:r>
    </w:p>
    <w:p w14:paraId="7117FFA6" w14:textId="7ABBBA3C" w:rsidR="0072524C" w:rsidRDefault="00BD1BB8" w:rsidP="00E21369">
      <w:pPr>
        <w:pStyle w:val="BodyText"/>
      </w:pPr>
      <w:r>
        <w:lastRenderedPageBreak/>
        <w:t xml:space="preserve">In this contribution </w:t>
      </w:r>
      <w:r w:rsidR="000375D7">
        <w:t xml:space="preserve">we discuss some options for achieving transmit diversity for the downlink control channels received in a UE-specific search space.as well as </w:t>
      </w:r>
      <w:r w:rsidR="00A844E2">
        <w:t xml:space="preserve">the </w:t>
      </w:r>
      <w:r w:rsidR="000375D7">
        <w:t>common search space and provide corresponding performance evaluation results t</w:t>
      </w:r>
      <w:r w:rsidR="00480DA2">
        <w:t xml:space="preserve">o propose </w:t>
      </w:r>
      <w:r w:rsidR="00A844E2">
        <w:t>a</w:t>
      </w:r>
      <w:r w:rsidR="00480DA2">
        <w:t xml:space="preserve"> TxD scheme for </w:t>
      </w:r>
      <w:r w:rsidR="000375D7">
        <w:t>the NR-PDCCH.</w:t>
      </w:r>
    </w:p>
    <w:p w14:paraId="1EBBE295" w14:textId="3E400036" w:rsidR="00CE66DE" w:rsidRDefault="00CE66DE" w:rsidP="00800F57">
      <w:pPr>
        <w:pStyle w:val="Heading1"/>
      </w:pPr>
      <w:r>
        <w:t>Discussion</w:t>
      </w:r>
    </w:p>
    <w:p w14:paraId="46E80C79" w14:textId="25CCC45E" w:rsidR="0072524C" w:rsidRDefault="003665FF" w:rsidP="007A18FE">
      <w:pPr>
        <w:pStyle w:val="Heading2"/>
      </w:pPr>
      <w:r>
        <w:t>T</w:t>
      </w:r>
      <w:r w:rsidR="00B54A38">
        <w:t>ransmit Diversity Schemes</w:t>
      </w:r>
    </w:p>
    <w:p w14:paraId="23E5A947" w14:textId="77777777" w:rsidR="00580D9C" w:rsidRDefault="00580D9C" w:rsidP="00580D9C">
      <w:r>
        <w:t xml:space="preserve">Robustness of control channels is important and a key factor that determines the performance of the system. Hence, it was agreed that some form of transmit diversity should be provided to the UE. We note that transmit diversity can be provided in multiple ways. Space time/frequency block coding (STBC or SFBC) is a well-known technique that can provide diversity with two antenna ports. Precoder cycling is another approach that can be used with and without transparent DMRS. </w:t>
      </w:r>
    </w:p>
    <w:p w14:paraId="3C9BE0FC" w14:textId="77777777" w:rsidR="00580D9C" w:rsidRDefault="00580D9C" w:rsidP="00580D9C">
      <w:r>
        <w:t xml:space="preserve">In case of transparent DMRS (data RE and DMRS RE use the same precoder), the precoder changes per RB and the PRG is set to 1 RB, hence the gNB is free to select the precoder for each RB and is thus responsible for providing the frequency-spatial diversity. In this case, a single DMRS port is sufficient per RB. Alternatively, the precoder changes per RE, and two or more DMRS ports is used per RB, each associated with a subset of the RE in that RB. This approach is adopted for EPDCCH in LTE with 2 DMRS ports.  </w:t>
      </w:r>
    </w:p>
    <w:p w14:paraId="71C8DCA1" w14:textId="77777777" w:rsidR="005B5287" w:rsidRDefault="00580D9C" w:rsidP="00580D9C">
      <w:r>
        <w:t>In non-transparent DMRS case (data RE and DMRS RE does not use the same precoder), precoding vectors to cycle through are specified, which gives the possibility to have a large number of different precoder</w:t>
      </w:r>
      <w:r w:rsidR="00A844E2">
        <w:t>s</w:t>
      </w:r>
      <w:r>
        <w:t xml:space="preserve"> without scaling the DMRS overhead with the size of the precoder set. This is used for rank&gt;1 in TM3 in LTE and works well for 2 CRS ports. In the case of 4 CRS ports, there is a risk that some of the precoders in the set are pointing in the channels null-space and thus the performance of precoder cycling is less robust as it depends on the channel correlation. </w:t>
      </w:r>
    </w:p>
    <w:p w14:paraId="4312F55E" w14:textId="3B960378" w:rsidR="00580D9C" w:rsidRDefault="005B5287" w:rsidP="00580D9C">
      <w:r>
        <w:t>SFBC and precoder cycling are evaluated in the next section.</w:t>
      </w:r>
    </w:p>
    <w:p w14:paraId="77A110AB" w14:textId="77777777" w:rsidR="00580D9C" w:rsidRPr="00580D9C" w:rsidRDefault="00580D9C" w:rsidP="00580D9C"/>
    <w:p w14:paraId="41044B3F" w14:textId="7F35273A" w:rsidR="009326F9" w:rsidRDefault="009326F9" w:rsidP="008A2B73">
      <w:pPr>
        <w:pStyle w:val="Heading2"/>
      </w:pPr>
      <w:bookmarkStart w:id="1" w:name="_Ref478056983"/>
      <w:r>
        <w:t>Performance evaluations</w:t>
      </w:r>
      <w:bookmarkEnd w:id="1"/>
    </w:p>
    <w:p w14:paraId="09CE598C" w14:textId="4CD37F9F" w:rsidR="00580D9C" w:rsidRPr="00276B6B" w:rsidRDefault="00C753B3" w:rsidP="00276B6B">
      <w:pPr>
        <w:rPr>
          <w:rFonts w:eastAsia="MS Mincho"/>
          <w:iCs/>
        </w:rPr>
      </w:pPr>
      <w:r>
        <w:t>For the NR-PDCCH performance evaluation</w:t>
      </w:r>
      <w:r w:rsidR="005B5287">
        <w:t xml:space="preserve"> of SFBC and precoder cycling (referred to as PCyC</w:t>
      </w:r>
      <w:bookmarkStart w:id="2" w:name="_GoBack"/>
      <w:bookmarkEnd w:id="2"/>
      <w:r w:rsidR="005B5287">
        <w:t xml:space="preserve"> in the figures below)</w:t>
      </w:r>
      <w:r>
        <w:t>, we have made the following assumptions</w:t>
      </w:r>
      <w:r w:rsidR="007A18FE">
        <w:t xml:space="preserve"> together with the corresponding agreed simulation assumptions</w:t>
      </w:r>
      <w:r w:rsidR="009F7CBA">
        <w:t xml:space="preserve"> mentioned in section </w:t>
      </w:r>
      <w:r w:rsidR="009F7CBA">
        <w:fldChar w:fldCharType="begin"/>
      </w:r>
      <w:r w:rsidR="009F7CBA">
        <w:instrText xml:space="preserve"> REF _Ref478072784 \n \h </w:instrText>
      </w:r>
      <w:r w:rsidR="009F7CBA">
        <w:fldChar w:fldCharType="separate"/>
      </w:r>
      <w:r w:rsidR="00842092">
        <w:t>1</w:t>
      </w:r>
      <w:r w:rsidR="009F7CBA">
        <w:fldChar w:fldCharType="end"/>
      </w:r>
      <w:r>
        <w:t>:</w:t>
      </w:r>
    </w:p>
    <w:p w14:paraId="6EF5A925" w14:textId="22F61E99" w:rsidR="00C753B3" w:rsidRDefault="00C753B3" w:rsidP="004321F5">
      <w:pPr>
        <w:pStyle w:val="ListParagraph"/>
        <w:numPr>
          <w:ilvl w:val="0"/>
          <w:numId w:val="35"/>
        </w:numPr>
      </w:pPr>
      <w:r>
        <w:t xml:space="preserve">CCE of 6 REGs consisting of 6x12 sub-carriers </w:t>
      </w:r>
      <w:r w:rsidR="000375D7">
        <w:fldChar w:fldCharType="begin"/>
      </w:r>
      <w:r w:rsidR="000375D7">
        <w:instrText xml:space="preserve"> REF _Ref478005486 \n \h </w:instrText>
      </w:r>
      <w:r w:rsidR="000375D7">
        <w:fldChar w:fldCharType="separate"/>
      </w:r>
      <w:r w:rsidR="00842092">
        <w:t>[5]</w:t>
      </w:r>
      <w:r w:rsidR="000375D7">
        <w:fldChar w:fldCharType="end"/>
      </w:r>
    </w:p>
    <w:p w14:paraId="613C0831" w14:textId="1490F1FA" w:rsidR="00C753B3" w:rsidRDefault="007965D5" w:rsidP="008A2B73">
      <w:pPr>
        <w:pStyle w:val="ListParagraph"/>
        <w:numPr>
          <w:ilvl w:val="0"/>
          <w:numId w:val="34"/>
        </w:numPr>
      </w:pPr>
      <w:r>
        <w:t>Aggregation levels (ALs) of 1</w:t>
      </w:r>
      <w:r w:rsidR="00580D9C">
        <w:t>, 2, 4</w:t>
      </w:r>
      <w:r w:rsidR="009F7CBA">
        <w:t>,</w:t>
      </w:r>
      <w:r>
        <w:t xml:space="preserve"> 8</w:t>
      </w:r>
    </w:p>
    <w:p w14:paraId="1D585863" w14:textId="5BAF75D7" w:rsidR="00C86A02" w:rsidRDefault="00C86A02" w:rsidP="008A2B73">
      <w:pPr>
        <w:pStyle w:val="ListParagraph"/>
        <w:numPr>
          <w:ilvl w:val="0"/>
          <w:numId w:val="34"/>
        </w:numPr>
      </w:pPr>
      <w:r>
        <w:t>DCI sizes of 20 and 60 bits with 16 CRC bits</w:t>
      </w:r>
    </w:p>
    <w:p w14:paraId="10A56100" w14:textId="4F4662B3" w:rsidR="009F7CBA" w:rsidRPr="00276B6B" w:rsidRDefault="00C86A02" w:rsidP="00580D9C">
      <w:pPr>
        <w:pStyle w:val="ListParagraph"/>
        <w:numPr>
          <w:ilvl w:val="0"/>
          <w:numId w:val="34"/>
        </w:numPr>
        <w:rPr>
          <w:lang w:val="en-US"/>
        </w:rPr>
      </w:pPr>
      <w:r>
        <w:t>DMRS density of 33%</w:t>
      </w:r>
      <w:r w:rsidR="009F7CBA">
        <w:t xml:space="preserve"> </w:t>
      </w:r>
      <w:r w:rsidR="000375D7">
        <w:fldChar w:fldCharType="begin"/>
      </w:r>
      <w:r w:rsidR="000375D7">
        <w:instrText xml:space="preserve"> REF _Ref478005517 \n \h </w:instrText>
      </w:r>
      <w:r w:rsidR="000375D7">
        <w:fldChar w:fldCharType="separate"/>
      </w:r>
      <w:r w:rsidR="00842092">
        <w:t>[7]</w:t>
      </w:r>
      <w:r w:rsidR="000375D7">
        <w:fldChar w:fldCharType="end"/>
      </w:r>
    </w:p>
    <w:p w14:paraId="1DFA3088" w14:textId="306BB0EC" w:rsidR="00C86A02" w:rsidRPr="00580D9C" w:rsidRDefault="009F7CBA" w:rsidP="00580D9C">
      <w:pPr>
        <w:pStyle w:val="ListParagraph"/>
        <w:numPr>
          <w:ilvl w:val="0"/>
          <w:numId w:val="34"/>
        </w:numPr>
        <w:rPr>
          <w:lang w:val="en-US"/>
        </w:rPr>
      </w:pPr>
      <w:r>
        <w:t>X=</w:t>
      </w:r>
      <w:r w:rsidR="00375666">
        <w:t xml:space="preserve">2 </w:t>
      </w:r>
      <w:r w:rsidR="00C86A02">
        <w:t>contiguous REGs in a CCE</w:t>
      </w:r>
      <w:r w:rsidR="00580D9C">
        <w:t xml:space="preserve"> </w:t>
      </w:r>
      <w:r w:rsidR="000375D7">
        <w:fldChar w:fldCharType="begin"/>
      </w:r>
      <w:r w:rsidR="000375D7">
        <w:instrText xml:space="preserve"> REF _Ref478005517 \n \h </w:instrText>
      </w:r>
      <w:r w:rsidR="000375D7">
        <w:fldChar w:fldCharType="separate"/>
      </w:r>
      <w:r w:rsidR="00842092">
        <w:t>[7]</w:t>
      </w:r>
      <w:r w:rsidR="000375D7">
        <w:fldChar w:fldCharType="end"/>
      </w:r>
    </w:p>
    <w:p w14:paraId="4537DE7E" w14:textId="36BCF4B1" w:rsidR="00C86A02" w:rsidRDefault="00CC31ED" w:rsidP="008A2B73">
      <w:pPr>
        <w:pStyle w:val="ListParagraph"/>
        <w:numPr>
          <w:ilvl w:val="0"/>
          <w:numId w:val="34"/>
        </w:numPr>
      </w:pPr>
      <w:r>
        <w:rPr>
          <w:lang w:val="en-US"/>
        </w:rPr>
        <w:t xml:space="preserve">Distributed </w:t>
      </w:r>
      <w:r w:rsidR="00C86A02">
        <w:rPr>
          <w:lang w:val="en-US"/>
        </w:rPr>
        <w:t>transmission</w:t>
      </w:r>
      <w:r>
        <w:rPr>
          <w:lang w:val="en-US"/>
        </w:rPr>
        <w:t>s</w:t>
      </w:r>
    </w:p>
    <w:p w14:paraId="6217D326" w14:textId="1BF6B5B2" w:rsidR="001221EB" w:rsidRDefault="00580D9C" w:rsidP="008A2B73">
      <w:r>
        <w:t>With</w:t>
      </w:r>
      <w:r w:rsidR="007B10E5">
        <w:t xml:space="preserve"> </w:t>
      </w:r>
      <w:r w:rsidR="00932D24">
        <w:t>distributed transmissions</w:t>
      </w:r>
      <w:r w:rsidR="00632652">
        <w:t xml:space="preserve"> the </w:t>
      </w:r>
      <w:r w:rsidR="00CC31ED">
        <w:t>cluster</w:t>
      </w:r>
      <w:r w:rsidR="00632652">
        <w:t xml:space="preserve">s of </w:t>
      </w:r>
      <w:r w:rsidR="009F7CBA">
        <w:t xml:space="preserve">X </w:t>
      </w:r>
      <w:r w:rsidR="00632652">
        <w:t xml:space="preserve">contiguous REGs are equally distributed in the </w:t>
      </w:r>
      <w:r w:rsidR="001221EB">
        <w:t>frequency domain</w:t>
      </w:r>
      <w:r w:rsidR="00924B3D">
        <w:t>.</w:t>
      </w:r>
      <w:r w:rsidR="00932D24">
        <w:t xml:space="preserve">  Based on the above assumptions </w:t>
      </w:r>
      <w:r w:rsidR="00932D24">
        <w:fldChar w:fldCharType="begin"/>
      </w:r>
      <w:r w:rsidR="00932D24">
        <w:instrText xml:space="preserve"> REF _Ref477377606 \h </w:instrText>
      </w:r>
      <w:r w:rsidR="00932D24">
        <w:fldChar w:fldCharType="separate"/>
      </w:r>
      <w:r w:rsidR="00842092">
        <w:t xml:space="preserve">Table </w:t>
      </w:r>
      <w:r w:rsidR="00842092">
        <w:rPr>
          <w:noProof/>
        </w:rPr>
        <w:t>1</w:t>
      </w:r>
      <w:r w:rsidR="00932D24">
        <w:fldChar w:fldCharType="end"/>
      </w:r>
      <w:r w:rsidR="00932D24">
        <w:t xml:space="preserve"> shows </w:t>
      </w:r>
      <w:r w:rsidR="009F7CBA">
        <w:t xml:space="preserve">the </w:t>
      </w:r>
      <w:r w:rsidR="00932D24">
        <w:t xml:space="preserve">number of clusters of contiguous REGs </w:t>
      </w:r>
      <w:r w:rsidR="007A18FE">
        <w:t xml:space="preserve">denoted by Nc </w:t>
      </w:r>
      <w:r w:rsidR="00932D24">
        <w:t xml:space="preserve">in frequency domain for </w:t>
      </w:r>
      <w:r>
        <w:t>a given</w:t>
      </w:r>
      <w:r w:rsidR="00932D24">
        <w:t xml:space="preserve"> aggregation level</w:t>
      </w:r>
      <w:r>
        <w:t>.</w:t>
      </w:r>
      <w:r w:rsidR="007A18FE">
        <w:t xml:space="preserve"> Moreover, </w:t>
      </w:r>
      <w:r w:rsidR="0023278D">
        <w:fldChar w:fldCharType="begin"/>
      </w:r>
      <w:r w:rsidR="0023278D">
        <w:instrText xml:space="preserve"> REF _Ref478004309 \h </w:instrText>
      </w:r>
      <w:r w:rsidR="0023278D">
        <w:fldChar w:fldCharType="separate"/>
      </w:r>
      <w:r w:rsidR="00842092">
        <w:t xml:space="preserve">Table </w:t>
      </w:r>
      <w:r w:rsidR="00842092">
        <w:rPr>
          <w:noProof/>
        </w:rPr>
        <w:t>2</w:t>
      </w:r>
      <w:r w:rsidR="0023278D">
        <w:fldChar w:fldCharType="end"/>
      </w:r>
      <w:r w:rsidR="007A18FE">
        <w:t xml:space="preserve"> shows the corresponding coding rates for a given payload </w:t>
      </w:r>
      <w:r w:rsidR="009F7CBA">
        <w:t xml:space="preserve">size </w:t>
      </w:r>
      <w:r w:rsidR="007A18FE">
        <w:t>and aggregation level.</w:t>
      </w:r>
      <w:r w:rsidR="00EC057D">
        <w:t xml:space="preserve"> </w:t>
      </w:r>
      <w:r w:rsidR="00C753B3">
        <w:t>More detail</w:t>
      </w:r>
      <w:r w:rsidR="00EC057D">
        <w:t>s</w:t>
      </w:r>
      <w:r w:rsidR="00C753B3">
        <w:t xml:space="preserve"> </w:t>
      </w:r>
      <w:r w:rsidR="00EC057D">
        <w:t xml:space="preserve">on the simulation </w:t>
      </w:r>
      <w:r w:rsidR="00C753B3">
        <w:t>assumptions are provided in the Appendix.</w:t>
      </w:r>
    </w:p>
    <w:p w14:paraId="39C10C33" w14:textId="4458CC92" w:rsidR="001221EB" w:rsidRDefault="001221EB" w:rsidP="008A2B73">
      <w:pPr>
        <w:pStyle w:val="Caption"/>
        <w:keepNext/>
      </w:pPr>
      <w:bookmarkStart w:id="3" w:name="_Ref477377606"/>
      <w:r>
        <w:t xml:space="preserve">Table </w:t>
      </w:r>
      <w:r>
        <w:fldChar w:fldCharType="begin"/>
      </w:r>
      <w:r>
        <w:instrText xml:space="preserve"> SEQ Table \* ARABIC </w:instrText>
      </w:r>
      <w:r>
        <w:fldChar w:fldCharType="separate"/>
      </w:r>
      <w:r w:rsidR="00842092">
        <w:rPr>
          <w:noProof/>
        </w:rPr>
        <w:t>1</w:t>
      </w:r>
      <w:r>
        <w:fldChar w:fldCharType="end"/>
      </w:r>
      <w:bookmarkEnd w:id="3"/>
      <w:r>
        <w:t xml:space="preserve">: </w:t>
      </w:r>
      <w:r w:rsidR="009F7CBA">
        <w:t>T</w:t>
      </w:r>
      <w:r w:rsidR="00580D9C">
        <w:t>he n</w:t>
      </w:r>
      <w:r>
        <w:t xml:space="preserve">umber of </w:t>
      </w:r>
      <w:r w:rsidR="00932D24">
        <w:t>clusters</w:t>
      </w:r>
      <w:r w:rsidR="009F7CBA">
        <w:t>, Nc,</w:t>
      </w:r>
      <w:r>
        <w:t xml:space="preserve"> of </w:t>
      </w:r>
      <w:r w:rsidR="009F7CBA">
        <w:t>X=2</w:t>
      </w:r>
      <w:r w:rsidR="00580D9C">
        <w:t xml:space="preserve"> </w:t>
      </w:r>
      <w:r>
        <w:t>contiguous REGs</w:t>
      </w:r>
      <w:r w:rsidR="00932D24">
        <w:t xml:space="preserve"> </w:t>
      </w:r>
      <w:r w:rsidR="00375666">
        <w:t>in freq</w:t>
      </w:r>
      <w:r w:rsidR="00580D9C">
        <w:t>uency</w:t>
      </w:r>
      <w:r w:rsidR="00375666">
        <w:t xml:space="preserve"> domain for</w:t>
      </w:r>
      <w:r w:rsidR="00932D24">
        <w:t xml:space="preserve"> distributed transmission</w:t>
      </w:r>
      <w:r w:rsidR="00580D9C">
        <w:t xml:space="preserve"> for different aggregation levels (AL)</w:t>
      </w:r>
    </w:p>
    <w:tbl>
      <w:tblPr>
        <w:tblStyle w:val="TableGrid"/>
        <w:tblW w:w="0" w:type="auto"/>
        <w:jc w:val="center"/>
        <w:tblLook w:val="04A0" w:firstRow="1" w:lastRow="0" w:firstColumn="1" w:lastColumn="0" w:noHBand="0" w:noVBand="1"/>
      </w:tblPr>
      <w:tblGrid>
        <w:gridCol w:w="1094"/>
        <w:gridCol w:w="1094"/>
        <w:gridCol w:w="1094"/>
        <w:gridCol w:w="1094"/>
        <w:gridCol w:w="1094"/>
      </w:tblGrid>
      <w:tr w:rsidR="007A18FE" w:rsidRPr="009D0001" w14:paraId="37541219" w14:textId="77777777" w:rsidTr="000375D7">
        <w:trPr>
          <w:trHeight w:val="351"/>
          <w:jc w:val="center"/>
        </w:trPr>
        <w:tc>
          <w:tcPr>
            <w:tcW w:w="1094" w:type="dxa"/>
            <w:shd w:val="clear" w:color="auto" w:fill="A6A6A6" w:themeFill="background1" w:themeFillShade="A6"/>
          </w:tcPr>
          <w:p w14:paraId="5892B37D" w14:textId="7F04F321" w:rsidR="007A18FE" w:rsidRPr="004B2069" w:rsidRDefault="007A18FE" w:rsidP="00276B6B">
            <w:pPr>
              <w:jc w:val="center"/>
              <w:rPr>
                <w:b/>
                <w:sz w:val="18"/>
              </w:rPr>
            </w:pPr>
            <w:r w:rsidRPr="004B2069">
              <w:rPr>
                <w:b/>
                <w:sz w:val="18"/>
              </w:rPr>
              <w:t>AL</w:t>
            </w:r>
          </w:p>
        </w:tc>
        <w:tc>
          <w:tcPr>
            <w:tcW w:w="1094" w:type="dxa"/>
            <w:shd w:val="clear" w:color="auto" w:fill="A6A6A6" w:themeFill="background1" w:themeFillShade="A6"/>
          </w:tcPr>
          <w:p w14:paraId="0EFCB67A" w14:textId="5AA1DF50" w:rsidR="007A18FE" w:rsidRPr="004B2069" w:rsidRDefault="007A18FE" w:rsidP="007A18FE">
            <w:pPr>
              <w:jc w:val="center"/>
              <w:rPr>
                <w:b/>
                <w:sz w:val="18"/>
              </w:rPr>
            </w:pPr>
            <w:r w:rsidRPr="004B2069">
              <w:rPr>
                <w:b/>
                <w:sz w:val="18"/>
              </w:rPr>
              <w:t>1</w:t>
            </w:r>
          </w:p>
        </w:tc>
        <w:tc>
          <w:tcPr>
            <w:tcW w:w="1094" w:type="dxa"/>
            <w:shd w:val="clear" w:color="auto" w:fill="A6A6A6" w:themeFill="background1" w:themeFillShade="A6"/>
          </w:tcPr>
          <w:p w14:paraId="0FF127A9" w14:textId="1DA230F3" w:rsidR="007A18FE" w:rsidRPr="004B2069" w:rsidRDefault="007A18FE" w:rsidP="007A18FE">
            <w:pPr>
              <w:jc w:val="center"/>
              <w:rPr>
                <w:b/>
                <w:sz w:val="18"/>
              </w:rPr>
            </w:pPr>
            <w:r w:rsidRPr="004B2069">
              <w:rPr>
                <w:b/>
                <w:sz w:val="18"/>
              </w:rPr>
              <w:t>2</w:t>
            </w:r>
          </w:p>
        </w:tc>
        <w:tc>
          <w:tcPr>
            <w:tcW w:w="1094" w:type="dxa"/>
            <w:shd w:val="clear" w:color="auto" w:fill="A6A6A6" w:themeFill="background1" w:themeFillShade="A6"/>
          </w:tcPr>
          <w:p w14:paraId="318B40DB" w14:textId="3FA5AEF3" w:rsidR="007A18FE" w:rsidRPr="004B2069" w:rsidRDefault="007A18FE" w:rsidP="007A18FE">
            <w:pPr>
              <w:jc w:val="center"/>
              <w:rPr>
                <w:b/>
                <w:sz w:val="18"/>
              </w:rPr>
            </w:pPr>
            <w:r w:rsidRPr="004B2069">
              <w:rPr>
                <w:b/>
                <w:sz w:val="18"/>
              </w:rPr>
              <w:t>4</w:t>
            </w:r>
          </w:p>
        </w:tc>
        <w:tc>
          <w:tcPr>
            <w:tcW w:w="1094" w:type="dxa"/>
            <w:shd w:val="clear" w:color="auto" w:fill="A6A6A6" w:themeFill="background1" w:themeFillShade="A6"/>
          </w:tcPr>
          <w:p w14:paraId="4643EFD1" w14:textId="4E043A81" w:rsidR="007A18FE" w:rsidRPr="004B2069" w:rsidRDefault="007A18FE" w:rsidP="007A18FE">
            <w:pPr>
              <w:jc w:val="center"/>
              <w:rPr>
                <w:b/>
                <w:sz w:val="18"/>
              </w:rPr>
            </w:pPr>
            <w:r w:rsidRPr="004B2069">
              <w:rPr>
                <w:b/>
                <w:sz w:val="18"/>
              </w:rPr>
              <w:t>8</w:t>
            </w:r>
          </w:p>
        </w:tc>
      </w:tr>
      <w:tr w:rsidR="007A18FE" w:rsidRPr="009D0001" w14:paraId="68C3D13C" w14:textId="77777777" w:rsidTr="000375D7">
        <w:trPr>
          <w:trHeight w:val="336"/>
          <w:jc w:val="center"/>
        </w:trPr>
        <w:tc>
          <w:tcPr>
            <w:tcW w:w="1094" w:type="dxa"/>
            <w:shd w:val="clear" w:color="auto" w:fill="A6A6A6" w:themeFill="background1" w:themeFillShade="A6"/>
          </w:tcPr>
          <w:p w14:paraId="2F471583" w14:textId="70B215E9" w:rsidR="007A18FE" w:rsidRPr="004B2069" w:rsidRDefault="007A18FE" w:rsidP="007A18FE">
            <w:pPr>
              <w:jc w:val="center"/>
              <w:rPr>
                <w:b/>
                <w:sz w:val="18"/>
              </w:rPr>
            </w:pPr>
            <w:r w:rsidRPr="004B2069">
              <w:rPr>
                <w:b/>
                <w:sz w:val="18"/>
              </w:rPr>
              <w:t>Nc</w:t>
            </w:r>
          </w:p>
        </w:tc>
        <w:tc>
          <w:tcPr>
            <w:tcW w:w="1094" w:type="dxa"/>
          </w:tcPr>
          <w:p w14:paraId="5511008E" w14:textId="0F3C2D45" w:rsidR="007A18FE" w:rsidRPr="004B2069" w:rsidRDefault="007A18FE" w:rsidP="007A18FE">
            <w:pPr>
              <w:jc w:val="center"/>
              <w:rPr>
                <w:sz w:val="18"/>
              </w:rPr>
            </w:pPr>
            <w:r w:rsidRPr="004B2069">
              <w:rPr>
                <w:sz w:val="18"/>
              </w:rPr>
              <w:t>3</w:t>
            </w:r>
          </w:p>
        </w:tc>
        <w:tc>
          <w:tcPr>
            <w:tcW w:w="1094" w:type="dxa"/>
          </w:tcPr>
          <w:p w14:paraId="084F29BF" w14:textId="71228009" w:rsidR="007A18FE" w:rsidRPr="004B2069" w:rsidRDefault="007A18FE" w:rsidP="007A18FE">
            <w:pPr>
              <w:jc w:val="center"/>
              <w:rPr>
                <w:sz w:val="18"/>
              </w:rPr>
            </w:pPr>
            <w:r w:rsidRPr="004B2069">
              <w:rPr>
                <w:sz w:val="18"/>
              </w:rPr>
              <w:t>6</w:t>
            </w:r>
          </w:p>
        </w:tc>
        <w:tc>
          <w:tcPr>
            <w:tcW w:w="1094" w:type="dxa"/>
          </w:tcPr>
          <w:p w14:paraId="600135EA" w14:textId="463C6693" w:rsidR="007A18FE" w:rsidRPr="004B2069" w:rsidRDefault="007A18FE" w:rsidP="007A18FE">
            <w:pPr>
              <w:jc w:val="center"/>
              <w:rPr>
                <w:sz w:val="18"/>
              </w:rPr>
            </w:pPr>
            <w:r w:rsidRPr="004B2069">
              <w:rPr>
                <w:sz w:val="18"/>
              </w:rPr>
              <w:t>12</w:t>
            </w:r>
          </w:p>
        </w:tc>
        <w:tc>
          <w:tcPr>
            <w:tcW w:w="1094" w:type="dxa"/>
          </w:tcPr>
          <w:p w14:paraId="297E2E52" w14:textId="6F5773C1" w:rsidR="007A18FE" w:rsidRPr="004B2069" w:rsidRDefault="007A18FE" w:rsidP="007A18FE">
            <w:pPr>
              <w:jc w:val="center"/>
              <w:rPr>
                <w:sz w:val="18"/>
              </w:rPr>
            </w:pPr>
            <w:r w:rsidRPr="004B2069">
              <w:rPr>
                <w:sz w:val="18"/>
              </w:rPr>
              <w:t>24</w:t>
            </w:r>
          </w:p>
        </w:tc>
      </w:tr>
    </w:tbl>
    <w:p w14:paraId="52C6A0B8" w14:textId="77777777" w:rsidR="00EC057D" w:rsidRDefault="00EC057D" w:rsidP="008A2B73">
      <w:pPr>
        <w:rPr>
          <w:highlight w:val="yellow"/>
        </w:rPr>
      </w:pPr>
    </w:p>
    <w:p w14:paraId="049A9203" w14:textId="43112EEE" w:rsidR="006268CA" w:rsidRDefault="006268CA" w:rsidP="000375D7">
      <w:pPr>
        <w:pStyle w:val="Caption"/>
        <w:keepNext/>
      </w:pPr>
      <w:bookmarkStart w:id="4" w:name="_Ref478004309"/>
      <w:r>
        <w:lastRenderedPageBreak/>
        <w:t xml:space="preserve">Table </w:t>
      </w:r>
      <w:r>
        <w:fldChar w:fldCharType="begin"/>
      </w:r>
      <w:r>
        <w:instrText xml:space="preserve"> SEQ Table \* ARABIC </w:instrText>
      </w:r>
      <w:r>
        <w:fldChar w:fldCharType="separate"/>
      </w:r>
      <w:r w:rsidR="00842092">
        <w:rPr>
          <w:noProof/>
        </w:rPr>
        <w:t>2</w:t>
      </w:r>
      <w:r>
        <w:fldChar w:fldCharType="end"/>
      </w:r>
      <w:bookmarkEnd w:id="4"/>
      <w:r>
        <w:t xml:space="preserve">: </w:t>
      </w:r>
      <w:r w:rsidR="000375D7">
        <w:t xml:space="preserve">NR-PDCCH </w:t>
      </w:r>
      <w:r>
        <w:t>Coding rates</w:t>
      </w:r>
      <w:r w:rsidR="009F7CBA">
        <w:t>, r,</w:t>
      </w:r>
      <w:r>
        <w:t xml:space="preserve"> for </w:t>
      </w:r>
      <w:r w:rsidR="003874B0">
        <w:t>DMRS density of 33%, CCE of 6 REGs and</w:t>
      </w:r>
      <w:r>
        <w:t xml:space="preserve"> payload size</w:t>
      </w:r>
      <w:r w:rsidR="009F7CBA">
        <w:t>s of 20 and 60 bits</w:t>
      </w:r>
      <w:r>
        <w:t xml:space="preserve"> and aggregation level</w:t>
      </w:r>
      <w:r w:rsidR="009F7CBA">
        <w:t>s 1, 2, 4 and 8</w:t>
      </w:r>
    </w:p>
    <w:tbl>
      <w:tblPr>
        <w:tblStyle w:val="TableGrid"/>
        <w:tblW w:w="0" w:type="auto"/>
        <w:jc w:val="center"/>
        <w:tblLook w:val="04A0" w:firstRow="1" w:lastRow="0" w:firstColumn="1" w:lastColumn="0" w:noHBand="0" w:noVBand="1"/>
      </w:tblPr>
      <w:tblGrid>
        <w:gridCol w:w="2233"/>
        <w:gridCol w:w="1094"/>
        <w:gridCol w:w="1094"/>
        <w:gridCol w:w="1094"/>
        <w:gridCol w:w="1094"/>
      </w:tblGrid>
      <w:tr w:rsidR="00EC057D" w:rsidRPr="009D0001" w14:paraId="2A1B52A0" w14:textId="77777777" w:rsidTr="00EC057D">
        <w:trPr>
          <w:trHeight w:val="351"/>
          <w:jc w:val="center"/>
        </w:trPr>
        <w:tc>
          <w:tcPr>
            <w:tcW w:w="2233" w:type="dxa"/>
            <w:shd w:val="clear" w:color="auto" w:fill="A6A6A6" w:themeFill="background1" w:themeFillShade="A6"/>
          </w:tcPr>
          <w:p w14:paraId="29108198" w14:textId="77777777" w:rsidR="00EC057D" w:rsidRPr="004B2069" w:rsidRDefault="00EC057D" w:rsidP="00276B6B">
            <w:pPr>
              <w:jc w:val="center"/>
              <w:rPr>
                <w:b/>
                <w:sz w:val="16"/>
              </w:rPr>
            </w:pPr>
            <w:r w:rsidRPr="004B2069">
              <w:rPr>
                <w:b/>
                <w:sz w:val="16"/>
              </w:rPr>
              <w:t>AL</w:t>
            </w:r>
          </w:p>
        </w:tc>
        <w:tc>
          <w:tcPr>
            <w:tcW w:w="1094" w:type="dxa"/>
            <w:shd w:val="clear" w:color="auto" w:fill="A6A6A6" w:themeFill="background1" w:themeFillShade="A6"/>
          </w:tcPr>
          <w:p w14:paraId="79487A62" w14:textId="77777777" w:rsidR="00EC057D" w:rsidRPr="004B2069" w:rsidRDefault="00EC057D" w:rsidP="004C520A">
            <w:pPr>
              <w:jc w:val="center"/>
              <w:rPr>
                <w:b/>
                <w:sz w:val="16"/>
              </w:rPr>
            </w:pPr>
            <w:r w:rsidRPr="004B2069">
              <w:rPr>
                <w:b/>
                <w:sz w:val="16"/>
              </w:rPr>
              <w:t>1</w:t>
            </w:r>
          </w:p>
        </w:tc>
        <w:tc>
          <w:tcPr>
            <w:tcW w:w="1094" w:type="dxa"/>
            <w:shd w:val="clear" w:color="auto" w:fill="A6A6A6" w:themeFill="background1" w:themeFillShade="A6"/>
          </w:tcPr>
          <w:p w14:paraId="6C8BFD75" w14:textId="77777777" w:rsidR="00EC057D" w:rsidRPr="004B2069" w:rsidRDefault="00EC057D" w:rsidP="004C520A">
            <w:pPr>
              <w:jc w:val="center"/>
              <w:rPr>
                <w:b/>
                <w:sz w:val="16"/>
              </w:rPr>
            </w:pPr>
            <w:r w:rsidRPr="004B2069">
              <w:rPr>
                <w:b/>
                <w:sz w:val="16"/>
              </w:rPr>
              <w:t>2</w:t>
            </w:r>
          </w:p>
        </w:tc>
        <w:tc>
          <w:tcPr>
            <w:tcW w:w="1094" w:type="dxa"/>
            <w:shd w:val="clear" w:color="auto" w:fill="A6A6A6" w:themeFill="background1" w:themeFillShade="A6"/>
          </w:tcPr>
          <w:p w14:paraId="51875515" w14:textId="77777777" w:rsidR="00EC057D" w:rsidRPr="004B2069" w:rsidRDefault="00EC057D" w:rsidP="004C520A">
            <w:pPr>
              <w:jc w:val="center"/>
              <w:rPr>
                <w:b/>
                <w:sz w:val="16"/>
              </w:rPr>
            </w:pPr>
            <w:r w:rsidRPr="004B2069">
              <w:rPr>
                <w:b/>
                <w:sz w:val="16"/>
              </w:rPr>
              <w:t>4</w:t>
            </w:r>
          </w:p>
        </w:tc>
        <w:tc>
          <w:tcPr>
            <w:tcW w:w="1094" w:type="dxa"/>
            <w:shd w:val="clear" w:color="auto" w:fill="A6A6A6" w:themeFill="background1" w:themeFillShade="A6"/>
          </w:tcPr>
          <w:p w14:paraId="4FD7EFE7" w14:textId="77777777" w:rsidR="00EC057D" w:rsidRPr="004B2069" w:rsidRDefault="00EC057D" w:rsidP="004C520A">
            <w:pPr>
              <w:jc w:val="center"/>
              <w:rPr>
                <w:b/>
                <w:sz w:val="16"/>
              </w:rPr>
            </w:pPr>
            <w:r w:rsidRPr="004B2069">
              <w:rPr>
                <w:b/>
                <w:sz w:val="16"/>
              </w:rPr>
              <w:t>8</w:t>
            </w:r>
          </w:p>
        </w:tc>
      </w:tr>
      <w:tr w:rsidR="000375D7" w:rsidRPr="009D0001" w14:paraId="662065D0" w14:textId="77777777" w:rsidTr="000375D7">
        <w:trPr>
          <w:trHeight w:val="336"/>
          <w:jc w:val="center"/>
        </w:trPr>
        <w:tc>
          <w:tcPr>
            <w:tcW w:w="2233" w:type="dxa"/>
            <w:shd w:val="clear" w:color="auto" w:fill="A6A6A6" w:themeFill="background1" w:themeFillShade="A6"/>
          </w:tcPr>
          <w:p w14:paraId="753D9891" w14:textId="65D8522B" w:rsidR="00EC057D" w:rsidRPr="004B2069" w:rsidRDefault="00EC057D" w:rsidP="004B2069">
            <w:pPr>
              <w:jc w:val="center"/>
              <w:rPr>
                <w:b/>
                <w:sz w:val="16"/>
              </w:rPr>
            </w:pPr>
            <w:r w:rsidRPr="004B2069">
              <w:rPr>
                <w:b/>
                <w:sz w:val="16"/>
              </w:rPr>
              <w:t>20 payload bits</w:t>
            </w:r>
          </w:p>
        </w:tc>
        <w:tc>
          <w:tcPr>
            <w:tcW w:w="1094" w:type="dxa"/>
          </w:tcPr>
          <w:p w14:paraId="5712E7B6" w14:textId="2CB194E1" w:rsidR="00EC057D" w:rsidRPr="004B2069" w:rsidRDefault="009F7CBA" w:rsidP="004C520A">
            <w:pPr>
              <w:jc w:val="center"/>
              <w:rPr>
                <w:sz w:val="16"/>
              </w:rPr>
            </w:pPr>
            <w:r w:rsidRPr="004B2069">
              <w:rPr>
                <w:sz w:val="16"/>
              </w:rPr>
              <w:t>r=</w:t>
            </w:r>
            <w:r w:rsidR="003874B0" w:rsidRPr="004B2069">
              <w:rPr>
                <w:sz w:val="16"/>
              </w:rPr>
              <w:t>5/24</w:t>
            </w:r>
          </w:p>
        </w:tc>
        <w:tc>
          <w:tcPr>
            <w:tcW w:w="1094" w:type="dxa"/>
          </w:tcPr>
          <w:p w14:paraId="0B5026D5" w14:textId="7C90AFFA" w:rsidR="00EC057D" w:rsidRPr="004B2069" w:rsidRDefault="009F7CBA" w:rsidP="004C520A">
            <w:pPr>
              <w:jc w:val="center"/>
              <w:rPr>
                <w:sz w:val="16"/>
              </w:rPr>
            </w:pPr>
            <w:r w:rsidRPr="004B2069">
              <w:rPr>
                <w:sz w:val="16"/>
              </w:rPr>
              <w:t>r=</w:t>
            </w:r>
            <w:r w:rsidR="003874B0" w:rsidRPr="004B2069">
              <w:rPr>
                <w:sz w:val="16"/>
              </w:rPr>
              <w:t>5/48</w:t>
            </w:r>
          </w:p>
        </w:tc>
        <w:tc>
          <w:tcPr>
            <w:tcW w:w="1094" w:type="dxa"/>
          </w:tcPr>
          <w:p w14:paraId="1CEE7A92" w14:textId="32359994" w:rsidR="00EC057D" w:rsidRPr="004B2069" w:rsidRDefault="009F7CBA" w:rsidP="004C520A">
            <w:pPr>
              <w:jc w:val="center"/>
              <w:rPr>
                <w:sz w:val="16"/>
              </w:rPr>
            </w:pPr>
            <w:r w:rsidRPr="004B2069">
              <w:rPr>
                <w:sz w:val="16"/>
              </w:rPr>
              <w:t>r=</w:t>
            </w:r>
            <w:r w:rsidR="003874B0" w:rsidRPr="004B2069">
              <w:rPr>
                <w:sz w:val="16"/>
              </w:rPr>
              <w:t>5/96</w:t>
            </w:r>
          </w:p>
        </w:tc>
        <w:tc>
          <w:tcPr>
            <w:tcW w:w="1094" w:type="dxa"/>
          </w:tcPr>
          <w:p w14:paraId="03E0E791" w14:textId="2617AC5D" w:rsidR="00EC057D" w:rsidRPr="004B2069" w:rsidRDefault="009F7CBA" w:rsidP="004C520A">
            <w:pPr>
              <w:jc w:val="center"/>
              <w:rPr>
                <w:sz w:val="16"/>
              </w:rPr>
            </w:pPr>
            <w:r w:rsidRPr="004B2069">
              <w:rPr>
                <w:sz w:val="16"/>
              </w:rPr>
              <w:t>r=</w:t>
            </w:r>
            <w:r w:rsidR="003874B0" w:rsidRPr="004B2069">
              <w:rPr>
                <w:sz w:val="16"/>
              </w:rPr>
              <w:t>5/192</w:t>
            </w:r>
          </w:p>
        </w:tc>
      </w:tr>
      <w:tr w:rsidR="00EC057D" w:rsidRPr="009D0001" w14:paraId="2CE87635" w14:textId="77777777" w:rsidTr="00EC057D">
        <w:trPr>
          <w:trHeight w:val="336"/>
          <w:jc w:val="center"/>
        </w:trPr>
        <w:tc>
          <w:tcPr>
            <w:tcW w:w="2233" w:type="dxa"/>
            <w:shd w:val="clear" w:color="auto" w:fill="A6A6A6" w:themeFill="background1" w:themeFillShade="A6"/>
          </w:tcPr>
          <w:p w14:paraId="472B5AFA" w14:textId="5CAFEE06" w:rsidR="00EC057D" w:rsidRPr="004B2069" w:rsidRDefault="00EC057D" w:rsidP="004B2069">
            <w:pPr>
              <w:jc w:val="center"/>
              <w:rPr>
                <w:b/>
                <w:sz w:val="16"/>
              </w:rPr>
            </w:pPr>
            <w:r w:rsidRPr="004B2069">
              <w:rPr>
                <w:b/>
                <w:sz w:val="16"/>
              </w:rPr>
              <w:t>60 payload bits</w:t>
            </w:r>
          </w:p>
        </w:tc>
        <w:tc>
          <w:tcPr>
            <w:tcW w:w="1094" w:type="dxa"/>
          </w:tcPr>
          <w:p w14:paraId="654E06DA" w14:textId="4361D051" w:rsidR="00EC057D" w:rsidRPr="004B2069" w:rsidRDefault="009F7CBA" w:rsidP="004C520A">
            <w:pPr>
              <w:jc w:val="center"/>
              <w:rPr>
                <w:sz w:val="16"/>
              </w:rPr>
            </w:pPr>
            <w:r w:rsidRPr="004B2069">
              <w:rPr>
                <w:sz w:val="16"/>
              </w:rPr>
              <w:t>r=</w:t>
            </w:r>
            <w:r w:rsidR="003874B0" w:rsidRPr="004B2069">
              <w:rPr>
                <w:sz w:val="16"/>
              </w:rPr>
              <w:t>5/8</w:t>
            </w:r>
          </w:p>
        </w:tc>
        <w:tc>
          <w:tcPr>
            <w:tcW w:w="1094" w:type="dxa"/>
          </w:tcPr>
          <w:p w14:paraId="7D69D7D2" w14:textId="3979089D" w:rsidR="00EC057D" w:rsidRPr="004B2069" w:rsidRDefault="009F7CBA" w:rsidP="004C520A">
            <w:pPr>
              <w:jc w:val="center"/>
              <w:rPr>
                <w:sz w:val="16"/>
              </w:rPr>
            </w:pPr>
            <w:r w:rsidRPr="004B2069">
              <w:rPr>
                <w:sz w:val="16"/>
              </w:rPr>
              <w:t>r=</w:t>
            </w:r>
            <w:r w:rsidR="003874B0" w:rsidRPr="004B2069">
              <w:rPr>
                <w:sz w:val="16"/>
              </w:rPr>
              <w:t>5/16</w:t>
            </w:r>
          </w:p>
        </w:tc>
        <w:tc>
          <w:tcPr>
            <w:tcW w:w="1094" w:type="dxa"/>
          </w:tcPr>
          <w:p w14:paraId="60899271" w14:textId="3D079C32" w:rsidR="00EC057D" w:rsidRPr="004B2069" w:rsidRDefault="009F7CBA" w:rsidP="004C520A">
            <w:pPr>
              <w:jc w:val="center"/>
              <w:rPr>
                <w:sz w:val="16"/>
              </w:rPr>
            </w:pPr>
            <w:r w:rsidRPr="004B2069">
              <w:rPr>
                <w:sz w:val="16"/>
              </w:rPr>
              <w:t>r=</w:t>
            </w:r>
            <w:r w:rsidR="003874B0" w:rsidRPr="004B2069">
              <w:rPr>
                <w:sz w:val="16"/>
              </w:rPr>
              <w:t>5/32</w:t>
            </w:r>
          </w:p>
        </w:tc>
        <w:tc>
          <w:tcPr>
            <w:tcW w:w="1094" w:type="dxa"/>
          </w:tcPr>
          <w:p w14:paraId="18C3DC55" w14:textId="3451DE7D" w:rsidR="00EC057D" w:rsidRPr="004B2069" w:rsidRDefault="009F7CBA" w:rsidP="004C520A">
            <w:pPr>
              <w:jc w:val="center"/>
              <w:rPr>
                <w:sz w:val="16"/>
              </w:rPr>
            </w:pPr>
            <w:r w:rsidRPr="004B2069">
              <w:rPr>
                <w:sz w:val="16"/>
              </w:rPr>
              <w:t>r=</w:t>
            </w:r>
            <w:r w:rsidR="003874B0" w:rsidRPr="004B2069">
              <w:rPr>
                <w:sz w:val="16"/>
              </w:rPr>
              <w:t>5/64</w:t>
            </w:r>
          </w:p>
        </w:tc>
      </w:tr>
    </w:tbl>
    <w:p w14:paraId="36360484" w14:textId="452FCB97" w:rsidR="003874B0" w:rsidRDefault="003874B0" w:rsidP="008A2B73">
      <w:bookmarkStart w:id="5" w:name="_Ref462125875"/>
    </w:p>
    <w:p w14:paraId="2CF9FB75" w14:textId="77777777" w:rsidR="00D3163C" w:rsidRDefault="00D3163C" w:rsidP="004B2069">
      <w:pPr>
        <w:keepNext/>
        <w:jc w:val="center"/>
      </w:pPr>
      <w:r>
        <w:rPr>
          <w:noProof/>
          <w:lang w:val="sv-SE" w:eastAsia="sv-SE"/>
        </w:rPr>
        <w:lastRenderedPageBreak/>
        <w:drawing>
          <wp:inline distT="0" distB="0" distL="0" distR="0" wp14:anchorId="7772D6EC" wp14:editId="3D236C14">
            <wp:extent cx="4834800" cy="32400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iv_A30n_3kmph_20pl.emf"/>
                    <pic:cNvPicPr/>
                  </pic:nvPicPr>
                  <pic:blipFill>
                    <a:blip r:embed="rId13">
                      <a:extLst>
                        <a:ext uri="{28A0092B-C50C-407E-A947-70E740481C1C}">
                          <a14:useLocalDpi xmlns:a14="http://schemas.microsoft.com/office/drawing/2010/main" val="0"/>
                        </a:ext>
                      </a:extLst>
                    </a:blip>
                    <a:stretch>
                      <a:fillRect/>
                    </a:stretch>
                  </pic:blipFill>
                  <pic:spPr>
                    <a:xfrm>
                      <a:off x="0" y="0"/>
                      <a:ext cx="4834800" cy="3240000"/>
                    </a:xfrm>
                    <a:prstGeom prst="rect">
                      <a:avLst/>
                    </a:prstGeom>
                  </pic:spPr>
                </pic:pic>
              </a:graphicData>
            </a:graphic>
          </wp:inline>
        </w:drawing>
      </w:r>
    </w:p>
    <w:p w14:paraId="2FACBB4D" w14:textId="2C7D2CD9" w:rsidR="00276B6B" w:rsidRDefault="00D3163C" w:rsidP="004B2069">
      <w:pPr>
        <w:keepNext/>
        <w:jc w:val="left"/>
      </w:pPr>
      <w:bookmarkStart w:id="6" w:name="_Ref478007103"/>
      <w:r w:rsidRPr="004B2069">
        <w:rPr>
          <w:b/>
        </w:rPr>
        <w:t xml:space="preserve">Figure </w:t>
      </w:r>
      <w:r w:rsidRPr="004B2069">
        <w:rPr>
          <w:b/>
        </w:rPr>
        <w:fldChar w:fldCharType="begin"/>
      </w:r>
      <w:r w:rsidRPr="004B2069">
        <w:rPr>
          <w:b/>
        </w:rPr>
        <w:instrText xml:space="preserve"> SEQ Figure \* ARABIC </w:instrText>
      </w:r>
      <w:r w:rsidRPr="004B2069">
        <w:rPr>
          <w:b/>
        </w:rPr>
        <w:fldChar w:fldCharType="separate"/>
      </w:r>
      <w:r w:rsidR="00842092">
        <w:rPr>
          <w:b/>
          <w:noProof/>
        </w:rPr>
        <w:t>1</w:t>
      </w:r>
      <w:r w:rsidRPr="004B2069">
        <w:rPr>
          <w:b/>
        </w:rPr>
        <w:fldChar w:fldCharType="end"/>
      </w:r>
      <w:bookmarkEnd w:id="6"/>
      <w:r w:rsidRPr="004B2069">
        <w:rPr>
          <w:b/>
        </w:rPr>
        <w:t xml:space="preserve">: </w:t>
      </w:r>
      <w:r w:rsidR="00824AA1" w:rsidRPr="004B2069">
        <w:rPr>
          <w:b/>
        </w:rPr>
        <w:t>PDCCH BLER for SFBC and pre-coder cycling TxD schemes for 20 payload bits</w:t>
      </w:r>
      <w:r w:rsidR="009F7CBA" w:rsidRPr="004B2069">
        <w:rPr>
          <w:b/>
        </w:rPr>
        <w:t xml:space="preserve">, </w:t>
      </w:r>
      <w:r w:rsidR="00824AA1" w:rsidRPr="004B2069">
        <w:rPr>
          <w:b/>
        </w:rPr>
        <w:t>TDL A30ns channel mode</w:t>
      </w:r>
      <w:r w:rsidR="009F7CBA" w:rsidRPr="004B2069">
        <w:rPr>
          <w:b/>
        </w:rPr>
        <w:t xml:space="preserve">l, </w:t>
      </w:r>
      <w:r w:rsidR="00824AA1" w:rsidRPr="004B2069">
        <w:rPr>
          <w:b/>
        </w:rPr>
        <w:t>different aggregation levels</w:t>
      </w:r>
      <w:r w:rsidR="009F7CBA" w:rsidRPr="004B2069">
        <w:rPr>
          <w:b/>
        </w:rPr>
        <w:t xml:space="preserve"> </w:t>
      </w:r>
      <w:r w:rsidR="002E04FD">
        <w:rPr>
          <w:b/>
        </w:rPr>
        <w:t>(</w:t>
      </w:r>
      <w:r w:rsidR="009F7CBA" w:rsidRPr="004B2069">
        <w:rPr>
          <w:b/>
        </w:rPr>
        <w:t>AL</w:t>
      </w:r>
      <w:r w:rsidR="002E04FD">
        <w:rPr>
          <w:b/>
        </w:rPr>
        <w:t>)</w:t>
      </w:r>
      <w:r w:rsidR="009F7CBA" w:rsidRPr="004B2069">
        <w:rPr>
          <w:b/>
        </w:rPr>
        <w:t xml:space="preserve"> with CCE of 6 REGs</w:t>
      </w:r>
      <w:r w:rsidR="002E04FD">
        <w:rPr>
          <w:b/>
        </w:rPr>
        <w:t xml:space="preserve">, distributed transmission with </w:t>
      </w:r>
      <w:r w:rsidR="009F7CBA" w:rsidRPr="004B2069">
        <w:rPr>
          <w:b/>
        </w:rPr>
        <w:t>X=2 contiguous REGs</w:t>
      </w:r>
      <w:r w:rsidR="002E04FD">
        <w:rPr>
          <w:b/>
        </w:rPr>
        <w:t>,</w:t>
      </w:r>
      <w:r w:rsidR="009F7CBA" w:rsidRPr="004B2069">
        <w:rPr>
          <w:b/>
        </w:rPr>
        <w:t xml:space="preserve"> and Nc clusters</w:t>
      </w:r>
      <w:r w:rsidR="002E04FD">
        <w:rPr>
          <w:b/>
        </w:rPr>
        <w:t xml:space="preserve"> and coding rate r</w:t>
      </w:r>
      <w:r w:rsidR="009F7CBA" w:rsidRPr="004B2069">
        <w:rPr>
          <w:b/>
        </w:rPr>
        <w:t xml:space="preserve"> </w:t>
      </w:r>
      <w:r w:rsidR="002E04FD">
        <w:rPr>
          <w:b/>
        </w:rPr>
        <w:t>corresponding to the aggregation level used</w:t>
      </w:r>
    </w:p>
    <w:p w14:paraId="11791423" w14:textId="77777777" w:rsidR="00276B6B" w:rsidRPr="004B2069" w:rsidRDefault="00276B6B" w:rsidP="004B2069">
      <w:pPr>
        <w:keepNext/>
        <w:jc w:val="center"/>
        <w:rPr>
          <w:noProof/>
          <w:lang w:val="en-US" w:eastAsia="sv-SE"/>
        </w:rPr>
      </w:pPr>
    </w:p>
    <w:p w14:paraId="49ED08E5" w14:textId="70E22B87" w:rsidR="00D3163C" w:rsidRPr="002E04FD" w:rsidRDefault="00D3163C" w:rsidP="004B2069">
      <w:pPr>
        <w:keepNext/>
        <w:jc w:val="center"/>
      </w:pPr>
      <w:r>
        <w:rPr>
          <w:noProof/>
          <w:lang w:val="sv-SE" w:eastAsia="sv-SE"/>
        </w:rPr>
        <w:drawing>
          <wp:inline distT="0" distB="0" distL="0" distR="0" wp14:anchorId="64EF7C03" wp14:editId="4024CCED">
            <wp:extent cx="4834800" cy="32400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iv_A30n_3kmph_60pl.emf"/>
                    <pic:cNvPicPr/>
                  </pic:nvPicPr>
                  <pic:blipFill>
                    <a:blip r:embed="rId14">
                      <a:extLst>
                        <a:ext uri="{28A0092B-C50C-407E-A947-70E740481C1C}">
                          <a14:useLocalDpi xmlns:a14="http://schemas.microsoft.com/office/drawing/2010/main" val="0"/>
                        </a:ext>
                      </a:extLst>
                    </a:blip>
                    <a:stretch>
                      <a:fillRect/>
                    </a:stretch>
                  </pic:blipFill>
                  <pic:spPr>
                    <a:xfrm>
                      <a:off x="0" y="0"/>
                      <a:ext cx="4834800" cy="3240000"/>
                    </a:xfrm>
                    <a:prstGeom prst="rect">
                      <a:avLst/>
                    </a:prstGeom>
                  </pic:spPr>
                </pic:pic>
              </a:graphicData>
            </a:graphic>
          </wp:inline>
        </w:drawing>
      </w:r>
    </w:p>
    <w:p w14:paraId="74E3E372" w14:textId="57577671" w:rsidR="009F7CBA" w:rsidRDefault="00D3163C" w:rsidP="00293094">
      <w:pPr>
        <w:pStyle w:val="Caption"/>
        <w:jc w:val="left"/>
      </w:pPr>
      <w:bookmarkStart w:id="7" w:name="_Ref478007111"/>
      <w:r>
        <w:t xml:space="preserve">Figure </w:t>
      </w:r>
      <w:r>
        <w:fldChar w:fldCharType="begin"/>
      </w:r>
      <w:r>
        <w:instrText xml:space="preserve"> SEQ Figure \* ARABIC </w:instrText>
      </w:r>
      <w:r>
        <w:fldChar w:fldCharType="separate"/>
      </w:r>
      <w:r w:rsidR="00842092">
        <w:rPr>
          <w:noProof/>
        </w:rPr>
        <w:t>2</w:t>
      </w:r>
      <w:r>
        <w:fldChar w:fldCharType="end"/>
      </w:r>
      <w:bookmarkEnd w:id="7"/>
      <w:r>
        <w:t xml:space="preserve">: </w:t>
      </w:r>
      <w:r w:rsidR="002E04FD" w:rsidRPr="003B158E">
        <w:t>PDCCH BLER for SFBC and pre</w:t>
      </w:r>
      <w:r w:rsidR="002E04FD">
        <w:t>-coder cycling TxD schemes for 6</w:t>
      </w:r>
      <w:r w:rsidR="002E04FD" w:rsidRPr="003B158E">
        <w:t>0 payload bits, TDL A</w:t>
      </w:r>
      <w:r w:rsidR="002E04FD">
        <w:t>-</w:t>
      </w:r>
      <w:r w:rsidR="002E04FD" w:rsidRPr="003B158E">
        <w:t xml:space="preserve">30ns channel model, different aggregation levels </w:t>
      </w:r>
      <w:r w:rsidR="002E04FD">
        <w:rPr>
          <w:b w:val="0"/>
        </w:rPr>
        <w:t>(</w:t>
      </w:r>
      <w:r w:rsidR="002E04FD" w:rsidRPr="003B158E">
        <w:t>AL</w:t>
      </w:r>
      <w:r w:rsidR="002E04FD">
        <w:rPr>
          <w:b w:val="0"/>
        </w:rPr>
        <w:t>)</w:t>
      </w:r>
      <w:r w:rsidR="002E04FD" w:rsidRPr="003B158E">
        <w:t xml:space="preserve"> with CCE of 6 REGs</w:t>
      </w:r>
      <w:r w:rsidR="002E04FD">
        <w:rPr>
          <w:b w:val="0"/>
        </w:rPr>
        <w:t xml:space="preserve">, </w:t>
      </w:r>
      <w:r w:rsidR="002E04FD" w:rsidRPr="004B2069">
        <w:t xml:space="preserve">distributed transmission with </w:t>
      </w:r>
      <w:r w:rsidR="002E04FD" w:rsidRPr="002E04FD">
        <w:t>X=2 contiguous REGs</w:t>
      </w:r>
      <w:r w:rsidR="002E04FD" w:rsidRPr="004B2069">
        <w:t>,</w:t>
      </w:r>
      <w:r w:rsidR="002E04FD" w:rsidRPr="002E04FD">
        <w:t xml:space="preserve"> and Nc clusters</w:t>
      </w:r>
      <w:r w:rsidR="002E04FD" w:rsidRPr="004B2069">
        <w:t xml:space="preserve"> and coding rate r</w:t>
      </w:r>
      <w:r w:rsidR="002E04FD" w:rsidRPr="002E04FD">
        <w:t xml:space="preserve"> </w:t>
      </w:r>
      <w:r w:rsidR="002E04FD" w:rsidRPr="004B2069">
        <w:t>corresponding to the aggregation level used.</w:t>
      </w:r>
      <w:r w:rsidR="002E04FD">
        <w:rPr>
          <w:b w:val="0"/>
        </w:rPr>
        <w:t xml:space="preserve"> </w:t>
      </w:r>
    </w:p>
    <w:p w14:paraId="6EC29D1C" w14:textId="21E6FB00" w:rsidR="00D3163C" w:rsidRDefault="00D3163C" w:rsidP="00276B6B">
      <w:pPr>
        <w:pStyle w:val="Caption"/>
      </w:pPr>
    </w:p>
    <w:p w14:paraId="1DA0460E" w14:textId="77777777" w:rsidR="00D3163C" w:rsidRDefault="00D3163C" w:rsidP="004B2069">
      <w:pPr>
        <w:keepNext/>
        <w:jc w:val="center"/>
      </w:pPr>
      <w:r>
        <w:rPr>
          <w:noProof/>
          <w:lang w:val="sv-SE" w:eastAsia="sv-SE"/>
        </w:rPr>
        <w:lastRenderedPageBreak/>
        <w:drawing>
          <wp:inline distT="0" distB="0" distL="0" distR="0" wp14:anchorId="59109410" wp14:editId="43CDDE36">
            <wp:extent cx="4834800" cy="324000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v_B300n_3kmph_20pl.emf"/>
                    <pic:cNvPicPr/>
                  </pic:nvPicPr>
                  <pic:blipFill>
                    <a:blip r:embed="rId15">
                      <a:extLst>
                        <a:ext uri="{28A0092B-C50C-407E-A947-70E740481C1C}">
                          <a14:useLocalDpi xmlns:a14="http://schemas.microsoft.com/office/drawing/2010/main" val="0"/>
                        </a:ext>
                      </a:extLst>
                    </a:blip>
                    <a:stretch>
                      <a:fillRect/>
                    </a:stretch>
                  </pic:blipFill>
                  <pic:spPr>
                    <a:xfrm>
                      <a:off x="0" y="0"/>
                      <a:ext cx="4834800" cy="3240000"/>
                    </a:xfrm>
                    <a:prstGeom prst="rect">
                      <a:avLst/>
                    </a:prstGeom>
                  </pic:spPr>
                </pic:pic>
              </a:graphicData>
            </a:graphic>
          </wp:inline>
        </w:drawing>
      </w:r>
    </w:p>
    <w:p w14:paraId="244104EF" w14:textId="7F0312C5" w:rsidR="009F7CBA" w:rsidRDefault="00D3163C" w:rsidP="00293094">
      <w:pPr>
        <w:pStyle w:val="Caption"/>
        <w:jc w:val="left"/>
      </w:pPr>
      <w:bookmarkStart w:id="8" w:name="_Ref478007226"/>
      <w:r>
        <w:t xml:space="preserve">Figure </w:t>
      </w:r>
      <w:r>
        <w:rPr>
          <w:b w:val="0"/>
          <w:bCs w:val="0"/>
        </w:rPr>
        <w:fldChar w:fldCharType="begin"/>
      </w:r>
      <w:r>
        <w:instrText xml:space="preserve"> SEQ Figure \* ARABIC </w:instrText>
      </w:r>
      <w:r>
        <w:rPr>
          <w:b w:val="0"/>
          <w:bCs w:val="0"/>
        </w:rPr>
        <w:fldChar w:fldCharType="separate"/>
      </w:r>
      <w:r w:rsidR="00842092">
        <w:rPr>
          <w:noProof/>
        </w:rPr>
        <w:t>3</w:t>
      </w:r>
      <w:r>
        <w:rPr>
          <w:b w:val="0"/>
          <w:bCs w:val="0"/>
        </w:rPr>
        <w:fldChar w:fldCharType="end"/>
      </w:r>
      <w:bookmarkEnd w:id="8"/>
      <w:r>
        <w:t>:</w:t>
      </w:r>
      <w:r w:rsidR="00824AA1" w:rsidRPr="00824AA1">
        <w:t xml:space="preserve"> </w:t>
      </w:r>
      <w:r w:rsidR="002E04FD" w:rsidRPr="003B158E">
        <w:t>PDCCH BLER for SFBC and pre</w:t>
      </w:r>
      <w:r w:rsidR="002E04FD">
        <w:t>-coder cycling TxD schemes for 2</w:t>
      </w:r>
      <w:r w:rsidR="002E04FD" w:rsidRPr="003B158E">
        <w:t xml:space="preserve">0 payload bits, </w:t>
      </w:r>
      <w:r w:rsidR="002E04FD">
        <w:t>TDL B-</w:t>
      </w:r>
      <w:r w:rsidR="002E04FD" w:rsidRPr="003B158E">
        <w:t>30</w:t>
      </w:r>
      <w:r w:rsidR="002E04FD">
        <w:t>0</w:t>
      </w:r>
      <w:r w:rsidR="002E04FD" w:rsidRPr="003B158E">
        <w:t xml:space="preserve">ns channel model, different aggregation levels </w:t>
      </w:r>
      <w:r w:rsidR="002E04FD">
        <w:rPr>
          <w:b w:val="0"/>
        </w:rPr>
        <w:t>(</w:t>
      </w:r>
      <w:r w:rsidR="002E04FD" w:rsidRPr="003B158E">
        <w:t>AL</w:t>
      </w:r>
      <w:r w:rsidR="002E04FD">
        <w:rPr>
          <w:b w:val="0"/>
        </w:rPr>
        <w:t>)</w:t>
      </w:r>
      <w:r w:rsidR="002E04FD" w:rsidRPr="003B158E">
        <w:t xml:space="preserve"> with CCE of 6 REGs</w:t>
      </w:r>
      <w:r w:rsidR="002E04FD">
        <w:rPr>
          <w:b w:val="0"/>
        </w:rPr>
        <w:t xml:space="preserve">, </w:t>
      </w:r>
      <w:r w:rsidR="002E04FD" w:rsidRPr="003B158E">
        <w:t xml:space="preserve">distributed transmission with </w:t>
      </w:r>
      <w:r w:rsidR="002E04FD" w:rsidRPr="002E04FD">
        <w:t>X=2 contiguous REGs</w:t>
      </w:r>
      <w:r w:rsidR="002E04FD" w:rsidRPr="003B158E">
        <w:t>,</w:t>
      </w:r>
      <w:r w:rsidR="002E04FD" w:rsidRPr="002E04FD">
        <w:t xml:space="preserve"> and Nc clusters</w:t>
      </w:r>
      <w:r w:rsidR="002E04FD" w:rsidRPr="003B158E">
        <w:t xml:space="preserve"> and coding rate r</w:t>
      </w:r>
      <w:r w:rsidR="002E04FD" w:rsidRPr="002E04FD">
        <w:t xml:space="preserve"> </w:t>
      </w:r>
      <w:r w:rsidR="002E04FD" w:rsidRPr="003B158E">
        <w:t>corresponding to the aggregation level used.</w:t>
      </w:r>
      <w:r w:rsidR="002E04FD">
        <w:rPr>
          <w:b w:val="0"/>
        </w:rPr>
        <w:t xml:space="preserve"> </w:t>
      </w:r>
    </w:p>
    <w:p w14:paraId="2FBF5270" w14:textId="7CFA1CBE" w:rsidR="00D3163C" w:rsidRDefault="00D3163C" w:rsidP="00DC2D65">
      <w:pPr>
        <w:keepNext/>
        <w:jc w:val="right"/>
      </w:pPr>
    </w:p>
    <w:p w14:paraId="28D32214" w14:textId="6018AC17" w:rsidR="00506C41" w:rsidRDefault="00506C41" w:rsidP="00506C41">
      <w:pPr>
        <w:keepNext/>
        <w:jc w:val="center"/>
      </w:pPr>
      <w:r w:rsidRPr="00506C41">
        <w:rPr>
          <w:noProof/>
          <w:lang w:val="sv-SE" w:eastAsia="sv-SE"/>
        </w:rPr>
        <w:drawing>
          <wp:inline distT="0" distB="0" distL="0" distR="0" wp14:anchorId="220647B8" wp14:editId="3210D695">
            <wp:extent cx="4759200" cy="32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9200" cy="3240000"/>
                    </a:xfrm>
                    <a:prstGeom prst="rect">
                      <a:avLst/>
                    </a:prstGeom>
                    <a:noFill/>
                    <a:ln>
                      <a:noFill/>
                    </a:ln>
                  </pic:spPr>
                </pic:pic>
              </a:graphicData>
            </a:graphic>
          </wp:inline>
        </w:drawing>
      </w:r>
    </w:p>
    <w:p w14:paraId="4A3C278B" w14:textId="24234402" w:rsidR="009F7CBA" w:rsidRDefault="00D3163C" w:rsidP="00293094">
      <w:pPr>
        <w:pStyle w:val="Caption"/>
        <w:jc w:val="left"/>
      </w:pPr>
      <w:bookmarkStart w:id="9" w:name="_Ref478007233"/>
      <w:r>
        <w:t xml:space="preserve">Figure </w:t>
      </w:r>
      <w:r>
        <w:fldChar w:fldCharType="begin"/>
      </w:r>
      <w:r>
        <w:instrText xml:space="preserve"> SEQ Figure \* ARABIC </w:instrText>
      </w:r>
      <w:r>
        <w:fldChar w:fldCharType="separate"/>
      </w:r>
      <w:r w:rsidR="00842092">
        <w:rPr>
          <w:noProof/>
        </w:rPr>
        <w:t>4</w:t>
      </w:r>
      <w:r>
        <w:fldChar w:fldCharType="end"/>
      </w:r>
      <w:bookmarkEnd w:id="9"/>
      <w:r>
        <w:t>:</w:t>
      </w:r>
      <w:r w:rsidR="00824AA1" w:rsidRPr="00824AA1">
        <w:t xml:space="preserve"> </w:t>
      </w:r>
      <w:r w:rsidR="002E04FD" w:rsidRPr="003B158E">
        <w:t>PDCCH BLER for SFBC and pre</w:t>
      </w:r>
      <w:r w:rsidR="002E04FD">
        <w:t>-coder cycling TxD schemes for 6</w:t>
      </w:r>
      <w:r w:rsidR="002E04FD" w:rsidRPr="003B158E">
        <w:t xml:space="preserve">0 payload bits, </w:t>
      </w:r>
      <w:r w:rsidR="002E04FD">
        <w:t>TDL B-</w:t>
      </w:r>
      <w:r w:rsidR="002E04FD" w:rsidRPr="003B158E">
        <w:t>30</w:t>
      </w:r>
      <w:r w:rsidR="002E04FD">
        <w:t>0</w:t>
      </w:r>
      <w:r w:rsidR="002E04FD" w:rsidRPr="003B158E">
        <w:t xml:space="preserve">ns channel model, different aggregation levels </w:t>
      </w:r>
      <w:r w:rsidR="002E04FD">
        <w:rPr>
          <w:b w:val="0"/>
        </w:rPr>
        <w:t>(</w:t>
      </w:r>
      <w:r w:rsidR="002E04FD" w:rsidRPr="003B158E">
        <w:t>AL</w:t>
      </w:r>
      <w:r w:rsidR="002E04FD">
        <w:rPr>
          <w:b w:val="0"/>
        </w:rPr>
        <w:t>)</w:t>
      </w:r>
      <w:r w:rsidR="002E04FD" w:rsidRPr="003B158E">
        <w:t xml:space="preserve"> with CCE of 6 REGs</w:t>
      </w:r>
      <w:r w:rsidR="002E04FD">
        <w:rPr>
          <w:b w:val="0"/>
        </w:rPr>
        <w:t xml:space="preserve">, </w:t>
      </w:r>
      <w:r w:rsidR="002E04FD" w:rsidRPr="003B158E">
        <w:t xml:space="preserve">distributed transmission with </w:t>
      </w:r>
      <w:r w:rsidR="002E04FD" w:rsidRPr="002E04FD">
        <w:t>X=2 contiguous REGs</w:t>
      </w:r>
      <w:r w:rsidR="002E04FD" w:rsidRPr="003B158E">
        <w:t>,</w:t>
      </w:r>
      <w:r w:rsidR="002E04FD" w:rsidRPr="002E04FD">
        <w:t xml:space="preserve"> and Nc clusters</w:t>
      </w:r>
      <w:r w:rsidR="002E04FD" w:rsidRPr="003B158E">
        <w:t xml:space="preserve"> and coding rate r</w:t>
      </w:r>
      <w:r w:rsidR="002E04FD" w:rsidRPr="002E04FD">
        <w:t xml:space="preserve"> </w:t>
      </w:r>
      <w:r w:rsidR="002E04FD" w:rsidRPr="003B158E">
        <w:t>corresponding to the aggregation level used.</w:t>
      </w:r>
      <w:r w:rsidR="002E04FD">
        <w:rPr>
          <w:b w:val="0"/>
        </w:rPr>
        <w:t xml:space="preserve"> </w:t>
      </w:r>
    </w:p>
    <w:p w14:paraId="0C7741F8" w14:textId="3A2B65C6" w:rsidR="009F7CBA" w:rsidRDefault="00A14AC2" w:rsidP="00276B6B">
      <w:r w:rsidRPr="00B73352">
        <w:lastRenderedPageBreak/>
        <w:fldChar w:fldCharType="begin"/>
      </w:r>
      <w:r w:rsidRPr="000B1A35">
        <w:instrText xml:space="preserve"> REF _Ref478007103 \h </w:instrText>
      </w:r>
      <w:r w:rsidR="000B1A35" w:rsidRPr="004B2069">
        <w:instrText xml:space="preserve"> \* MERGEFORMAT </w:instrText>
      </w:r>
      <w:r w:rsidRPr="00B73352">
        <w:fldChar w:fldCharType="separate"/>
      </w:r>
      <w:r w:rsidR="00842092" w:rsidRPr="00842092">
        <w:t xml:space="preserve">Figure </w:t>
      </w:r>
      <w:r w:rsidR="00842092" w:rsidRPr="00842092">
        <w:rPr>
          <w:noProof/>
        </w:rPr>
        <w:t>1</w:t>
      </w:r>
      <w:r w:rsidRPr="00B73352">
        <w:fldChar w:fldCharType="end"/>
      </w:r>
      <w:r w:rsidRPr="000B1A35">
        <w:t xml:space="preserve"> a</w:t>
      </w:r>
      <w:r>
        <w:t xml:space="preserve">nd </w:t>
      </w:r>
      <w:r>
        <w:fldChar w:fldCharType="begin"/>
      </w:r>
      <w:r>
        <w:instrText xml:space="preserve"> REF _Ref478007111 \h </w:instrText>
      </w:r>
      <w:r>
        <w:fldChar w:fldCharType="separate"/>
      </w:r>
      <w:r w:rsidR="00842092">
        <w:t xml:space="preserve">Figure </w:t>
      </w:r>
      <w:r w:rsidR="00842092">
        <w:rPr>
          <w:noProof/>
        </w:rPr>
        <w:t>2</w:t>
      </w:r>
      <w:r>
        <w:fldChar w:fldCharType="end"/>
      </w:r>
      <w:r>
        <w:t xml:space="preserve"> illustrate the PDCCH BLER versus the SNR for SFBC and precoder cycling TxD schemes for TDL A-30ns channel model with a UE at 3 km/h for different aggregation levels</w:t>
      </w:r>
      <w:r w:rsidR="009F7CBA">
        <w:t xml:space="preserve"> and DCI sizes of 20 and 60</w:t>
      </w:r>
      <w:r>
        <w:t xml:space="preserve"> </w:t>
      </w:r>
      <w:r w:rsidR="009F7CBA">
        <w:t>bits</w:t>
      </w:r>
      <w:r>
        <w:t xml:space="preserve">. Moreover </w:t>
      </w:r>
      <w:r>
        <w:fldChar w:fldCharType="begin"/>
      </w:r>
      <w:r>
        <w:instrText xml:space="preserve"> REF _Ref478007226 \h </w:instrText>
      </w:r>
      <w:r>
        <w:fldChar w:fldCharType="separate"/>
      </w:r>
      <w:r w:rsidR="00842092">
        <w:t xml:space="preserve">Figure </w:t>
      </w:r>
      <w:r w:rsidR="00842092">
        <w:rPr>
          <w:noProof/>
        </w:rPr>
        <w:t>3</w:t>
      </w:r>
      <w:r>
        <w:fldChar w:fldCharType="end"/>
      </w:r>
      <w:r>
        <w:t xml:space="preserve"> and </w:t>
      </w:r>
      <w:r>
        <w:fldChar w:fldCharType="begin"/>
      </w:r>
      <w:r>
        <w:instrText xml:space="preserve"> REF _Ref478007233 \h </w:instrText>
      </w:r>
      <w:r>
        <w:fldChar w:fldCharType="separate"/>
      </w:r>
      <w:r w:rsidR="00842092">
        <w:t xml:space="preserve">Figure </w:t>
      </w:r>
      <w:r w:rsidR="00842092">
        <w:rPr>
          <w:noProof/>
        </w:rPr>
        <w:t>4</w:t>
      </w:r>
      <w:r>
        <w:fldChar w:fldCharType="end"/>
      </w:r>
      <w:r>
        <w:t xml:space="preserve"> show the corresponding results for TDL-B 300ns channel model. </w:t>
      </w:r>
    </w:p>
    <w:p w14:paraId="3CE4B2A4" w14:textId="3FEEBE21" w:rsidR="00D3163C" w:rsidRPr="00741E57" w:rsidRDefault="00741E57" w:rsidP="00276B6B">
      <w:r w:rsidRPr="004B2069">
        <w:t xml:space="preserve"> </w:t>
      </w:r>
      <w:r w:rsidR="0085126B">
        <w:t>In general</w:t>
      </w:r>
      <w:r w:rsidR="004321F5">
        <w:t>,</w:t>
      </w:r>
      <w:r w:rsidR="0085126B">
        <w:t xml:space="preserve"> the results show that the performance achieved with precoder cycling and SFBC is quite similar except for the case of aggregation level 1 </w:t>
      </w:r>
      <w:r w:rsidR="007D3108">
        <w:t xml:space="preserve">with 60 payload bits where there is an advantage of up to 2 dB for SFBC. </w:t>
      </w:r>
      <w:r w:rsidR="004321F5">
        <w:t xml:space="preserve">We note that, particularly for higher aggregation levels and low code rates the difference is very small even for BLERs as low as 0.001%. </w:t>
      </w:r>
    </w:p>
    <w:p w14:paraId="6D5BED83" w14:textId="77777777" w:rsidR="00794DFA" w:rsidRPr="00741E57" w:rsidRDefault="00794DFA" w:rsidP="008A2B73"/>
    <w:p w14:paraId="5876E823" w14:textId="4443523E" w:rsidR="00871838" w:rsidRPr="00741E57" w:rsidRDefault="00871838" w:rsidP="00871838">
      <w:pPr>
        <w:rPr>
          <w:b/>
        </w:rPr>
      </w:pPr>
      <w:r w:rsidRPr="004B2069">
        <w:rPr>
          <w:b/>
        </w:rPr>
        <w:t>Observation</w:t>
      </w:r>
      <w:r w:rsidR="008A2B73" w:rsidRPr="004B2069">
        <w:rPr>
          <w:b/>
        </w:rPr>
        <w:t>s</w:t>
      </w:r>
      <w:r w:rsidRPr="004B2069">
        <w:rPr>
          <w:b/>
        </w:rPr>
        <w:t>:</w:t>
      </w:r>
    </w:p>
    <w:p w14:paraId="65B6E1C6" w14:textId="4500D533" w:rsidR="000375D7" w:rsidRPr="004B2069" w:rsidRDefault="004321F5" w:rsidP="00DC2D65">
      <w:pPr>
        <w:pStyle w:val="ListParagraph"/>
        <w:numPr>
          <w:ilvl w:val="0"/>
          <w:numId w:val="44"/>
        </w:numPr>
        <w:rPr>
          <w:b/>
        </w:rPr>
      </w:pPr>
      <w:r>
        <w:rPr>
          <w:b/>
        </w:rPr>
        <w:t>Precoder cycling has similar performance to SFBC except for the case of aggregation level 1 with a payload of 60 bits</w:t>
      </w:r>
    </w:p>
    <w:p w14:paraId="22F33DEE" w14:textId="77777777" w:rsidR="008A2B73" w:rsidRPr="00741E57" w:rsidRDefault="008A2B73" w:rsidP="008A2B73">
      <w:pPr>
        <w:pStyle w:val="ListParagraph"/>
        <w:rPr>
          <w:b/>
        </w:rPr>
      </w:pPr>
    </w:p>
    <w:bookmarkEnd w:id="5"/>
    <w:p w14:paraId="6F981B50" w14:textId="77777777" w:rsidR="00B54A38" w:rsidRDefault="00B54A38" w:rsidP="00B54A38"/>
    <w:p w14:paraId="0BAD805E" w14:textId="4A91087F" w:rsidR="00B54A38" w:rsidRDefault="00B54A38" w:rsidP="004B2069">
      <w:pPr>
        <w:pStyle w:val="Heading2"/>
      </w:pPr>
      <w:r>
        <w:t>Transmit Diversity Schemes for UE-specific and Common Search Spaces</w:t>
      </w:r>
    </w:p>
    <w:p w14:paraId="1760BC01" w14:textId="11FB28FC" w:rsidR="00B54A38" w:rsidRDefault="00B54A38" w:rsidP="00B54A38">
      <w:r>
        <w:t>SFBC techniques are more beneficial at higher coding rates and correlated channels between antennas, where the diversity achieved via channel decoding is low and techniques such as frequency shift transmit diversity or precoder cycling provide limited gains. Thus, SFBC could be beneficial when the SINR is high and a low aggregation level, e.g., aggregation level 1 is used</w:t>
      </w:r>
      <w:r w:rsidR="007B735C">
        <w:t xml:space="preserve"> as shown in the previous section</w:t>
      </w:r>
      <w:r>
        <w:t xml:space="preserve">. In such a situation, the use of SFBC </w:t>
      </w:r>
      <w:r w:rsidR="007B735C">
        <w:t xml:space="preserve">could </w:t>
      </w:r>
      <w:r>
        <w:t>a</w:t>
      </w:r>
      <w:r w:rsidR="007B735C">
        <w:t>llow</w:t>
      </w:r>
      <w:r>
        <w:t xml:space="preserve"> for higher coding rates, lower CCE overhead and hence the multiplexing of a greater number of PDCCHs for different users for a given size of the control resource set (CORESET).  </w:t>
      </w:r>
    </w:p>
    <w:p w14:paraId="438B0A2A" w14:textId="7425CEDB" w:rsidR="007B735C" w:rsidRDefault="00B54A38" w:rsidP="00B54A38">
      <w:r>
        <w:t xml:space="preserve">While such overhead is low, it is not clear if there are many practical scenarios where a lot of users with high SINRs using low aggregation levels need to be multiplexed together in the same slot. </w:t>
      </w:r>
      <w:r w:rsidR="007B735C">
        <w:t xml:space="preserve">Furthermore, only users whose SNR lies within a narrow range of 2 dB will need to be served by a higher aggregation level in order to meet the performance target if only precoder cycling is supported. For instance, in </w:t>
      </w:r>
      <w:r w:rsidR="007B735C">
        <w:fldChar w:fldCharType="begin"/>
      </w:r>
      <w:r w:rsidR="007B735C">
        <w:instrText xml:space="preserve"> REF _Ref478007233 \h </w:instrText>
      </w:r>
      <w:r w:rsidR="007B735C">
        <w:fldChar w:fldCharType="separate"/>
      </w:r>
      <w:r w:rsidR="00842092">
        <w:t xml:space="preserve">Figure </w:t>
      </w:r>
      <w:r w:rsidR="00842092">
        <w:rPr>
          <w:noProof/>
        </w:rPr>
        <w:t>4</w:t>
      </w:r>
      <w:r w:rsidR="007B735C">
        <w:fldChar w:fldCharType="end"/>
      </w:r>
      <w:r w:rsidR="007B735C">
        <w:t xml:space="preserve">, users whose SINR lies in a range of 8 to 10 dB will be forced to use aggregation level 2 instead of 1 if SFBC is not defined. For other users, the performance target can be largely achieved with both precoder cycling and SFBC. </w:t>
      </w:r>
    </w:p>
    <w:p w14:paraId="625A28EE" w14:textId="04C1C0D4" w:rsidR="00B54A38" w:rsidRDefault="00B54A38" w:rsidP="00B54A38">
      <w:r>
        <w:t xml:space="preserve">The use of a technique such as precoder cycling has the benefit of greater flexibility than SFBC to adapt to different conditions. For instance, such a scheme could operate transparently so that the UE is not aware of the particular set of precoders being used by the gNB and how the cycling between them is being performed. This gives the gNB the ability to adapt seamlessly to both localized and distributed PDCCH transmissions without changing the transmission scheme. </w:t>
      </w:r>
    </w:p>
    <w:p w14:paraId="37E11298" w14:textId="61331020" w:rsidR="00B54A38" w:rsidRDefault="00B54A38" w:rsidP="00B54A38">
      <w:r>
        <w:t>The gNB may choose to use PDCCH transmission mapped across multiple RBs without cycling through different precoders per RB or may use per-RB cycling dependent on the knowledge of the channel at the gNB. The set of REs over which the UE may assume that the effective channel is unchanged (i.e. the PRG size) needs to be defined. The structure of a control channel in terms of the size of REGs and CCEs and how the CCEs are structured is discussed in</w:t>
      </w:r>
      <w:r w:rsidR="007B735C">
        <w:t xml:space="preserve"> </w:t>
      </w:r>
      <w:r>
        <w:fldChar w:fldCharType="begin"/>
      </w:r>
      <w:r>
        <w:instrText xml:space="preserve"> REF _Ref478005486 \n \h </w:instrText>
      </w:r>
      <w:r>
        <w:fldChar w:fldCharType="separate"/>
      </w:r>
      <w:r w:rsidR="00842092">
        <w:t>[5]</w:t>
      </w:r>
      <w:r>
        <w:fldChar w:fldCharType="end"/>
      </w:r>
      <w:r w:rsidR="00AF3D95">
        <w:fldChar w:fldCharType="begin"/>
      </w:r>
      <w:r w:rsidR="00AF3D95">
        <w:instrText xml:space="preserve"> REF _Ref478126853 \r \h </w:instrText>
      </w:r>
      <w:r w:rsidR="00AF3D95">
        <w:fldChar w:fldCharType="separate"/>
      </w:r>
      <w:r w:rsidR="00842092">
        <w:t>[6]</w:t>
      </w:r>
      <w:r w:rsidR="00AF3D95">
        <w:fldChar w:fldCharType="end"/>
      </w:r>
      <w:r>
        <w:t>. A pair of REGs contiguous in frequency is a good choice for a set over which the precoder chosen by the gNB is the same.</w:t>
      </w:r>
    </w:p>
    <w:p w14:paraId="50932CC8" w14:textId="77777777" w:rsidR="00B54A38" w:rsidRDefault="00B54A38" w:rsidP="00B54A38">
      <w:r>
        <w:t>It is worthwhile noting that the use of an SFBC scheme can limit the victim UEs interference suppression performance. For instance, if two DMRS ports are defined for the control channel message, with the use of precoder cycling or SFBC, a victim UE that does not know which REs are associated with the different states of the diversity precoding will effectively see a two-layer interferer and will thus use up two degrees of freedom in the receiver although the transmission is inherently single layer.  While it is possible at least theoretically for victim UEs to determine the diversity precoding or precoder state of an interferer, it has so far proved difficult in LTE e.g. in the context of NAICS.</w:t>
      </w:r>
    </w:p>
    <w:p w14:paraId="1040F827" w14:textId="3C47FD6A" w:rsidR="00B54A38" w:rsidRDefault="00B54A38" w:rsidP="00B54A38">
      <w:r>
        <w:t xml:space="preserve">If the gNB wants to enable MU-MIMO operation for control channels, a single DMRS port precoder cycling per PRG is more attractive since the same cell UE can suppress interference from the overlaid MU-MIMO transmission by using the antenna port not used for the UE’s PDCCH transmission for estimation of parameters related to the interference. Victim UEs in adjacent cells will “see” a rank 1 interferer which in the IRC receiver which allows for </w:t>
      </w:r>
      <w:r>
        <w:lastRenderedPageBreak/>
        <w:t>more efficient suppression. If an SFBC transmission over both antenna ports is used, such flexibility and performance in enabling MU-MIMO would be degraded.</w:t>
      </w:r>
      <w:r w:rsidR="003F6C3A">
        <w:t xml:space="preserve"> </w:t>
      </w:r>
      <w:r>
        <w:t xml:space="preserve">Considering the flexibility and transparent adaptation possible with precoder cycling, it should be the basic scheme that is used for providing transmit diversity. </w:t>
      </w:r>
    </w:p>
    <w:p w14:paraId="277CBA93" w14:textId="77777777" w:rsidR="00B54A38" w:rsidRDefault="00B54A38" w:rsidP="00B54A38">
      <w:pPr>
        <w:rPr>
          <w:b/>
        </w:rPr>
      </w:pPr>
      <w:r>
        <w:rPr>
          <w:b/>
        </w:rPr>
        <w:t xml:space="preserve">Proposal: </w:t>
      </w:r>
    </w:p>
    <w:p w14:paraId="770E5B09" w14:textId="77777777" w:rsidR="00B54A38" w:rsidRPr="00681CBE" w:rsidRDefault="00B54A38" w:rsidP="00B54A38">
      <w:pPr>
        <w:pStyle w:val="ListParagraph"/>
        <w:numPr>
          <w:ilvl w:val="0"/>
          <w:numId w:val="40"/>
        </w:numPr>
        <w:rPr>
          <w:b/>
        </w:rPr>
      </w:pPr>
      <w:r w:rsidRPr="00681CBE">
        <w:rPr>
          <w:b/>
        </w:rPr>
        <w:t>Precoder cycling with transparent DMRS should be used for providing transmit diversity for PDCCH transmissions.</w:t>
      </w:r>
    </w:p>
    <w:p w14:paraId="09AC33F3" w14:textId="77777777" w:rsidR="00B54A38" w:rsidRDefault="00B54A38" w:rsidP="00B54A38">
      <w:pPr>
        <w:pStyle w:val="BodyText"/>
        <w:overflowPunct/>
        <w:autoSpaceDE/>
        <w:autoSpaceDN/>
        <w:adjustRightInd/>
        <w:textAlignment w:val="auto"/>
      </w:pPr>
      <w:r>
        <w:t>Precoder cycling can be used with one or more antenna ports. Considering that 2 port transmissions are being considered for all channels including for PBCH, it is reasonable to define 2 ports for the transmission DL control channels. The precoder cycling can be done across the two ports. Furthermore, the definition of two ports will allow MU-MIMO operation for control channels where the UE can perform some suppression of the interference from the other control message transmission.</w:t>
      </w:r>
    </w:p>
    <w:p w14:paraId="5D0E7CB7" w14:textId="292D8CFA" w:rsidR="00B54A38" w:rsidRDefault="00B54A38" w:rsidP="00B54A38">
      <w:pPr>
        <w:pStyle w:val="BodyText"/>
        <w:overflowPunct/>
        <w:autoSpaceDE/>
        <w:autoSpaceDN/>
        <w:adjustRightInd/>
        <w:textAlignment w:val="auto"/>
      </w:pPr>
      <w:r>
        <w:t>From the above discussion, we can see that two ports can be useful for MU-MIMO, as well as for precoder cycling. This leads us to the following observation and proposal.</w:t>
      </w:r>
    </w:p>
    <w:p w14:paraId="0FD35EFC" w14:textId="77777777" w:rsidR="00B54A38" w:rsidRDefault="00B54A38" w:rsidP="00B54A38">
      <w:pPr>
        <w:pStyle w:val="BodyText"/>
        <w:overflowPunct/>
        <w:autoSpaceDE/>
        <w:autoSpaceDN/>
        <w:adjustRightInd/>
        <w:textAlignment w:val="auto"/>
      </w:pPr>
      <w:r w:rsidRPr="00D6307D">
        <w:rPr>
          <w:b/>
        </w:rPr>
        <w:t>Observation</w:t>
      </w:r>
      <w:r>
        <w:t>:</w:t>
      </w:r>
    </w:p>
    <w:p w14:paraId="3AEFAF9B" w14:textId="77777777" w:rsidR="00B54A38" w:rsidRPr="00681CBE" w:rsidRDefault="00B54A38" w:rsidP="00B54A38">
      <w:pPr>
        <w:pStyle w:val="BodyText"/>
        <w:numPr>
          <w:ilvl w:val="0"/>
          <w:numId w:val="40"/>
        </w:numPr>
        <w:overflowPunct/>
        <w:autoSpaceDE/>
        <w:autoSpaceDN/>
        <w:adjustRightInd/>
        <w:textAlignment w:val="auto"/>
        <w:rPr>
          <w:b/>
        </w:rPr>
      </w:pPr>
      <w:r w:rsidRPr="00681CBE">
        <w:rPr>
          <w:b/>
        </w:rPr>
        <w:t>Two ports can be useful for</w:t>
      </w:r>
      <w:r>
        <w:rPr>
          <w:b/>
        </w:rPr>
        <w:t xml:space="preserve"> </w:t>
      </w:r>
      <w:r w:rsidRPr="00681CBE">
        <w:rPr>
          <w:b/>
        </w:rPr>
        <w:t>MU-MIMO, as well as for precoder cycling.</w:t>
      </w:r>
    </w:p>
    <w:p w14:paraId="1830A0C8" w14:textId="77777777" w:rsidR="00B54A38" w:rsidRDefault="00B54A38" w:rsidP="00B54A38">
      <w:pPr>
        <w:pStyle w:val="BodyText"/>
        <w:overflowPunct/>
        <w:autoSpaceDE/>
        <w:autoSpaceDN/>
        <w:adjustRightInd/>
        <w:textAlignment w:val="auto"/>
        <w:rPr>
          <w:b/>
        </w:rPr>
      </w:pPr>
      <w:r>
        <w:rPr>
          <w:b/>
        </w:rPr>
        <w:t xml:space="preserve">Proposal: </w:t>
      </w:r>
    </w:p>
    <w:p w14:paraId="1C94D979" w14:textId="77777777" w:rsidR="00B54A38" w:rsidRPr="00681CBE" w:rsidRDefault="00B54A38" w:rsidP="00B54A38">
      <w:pPr>
        <w:pStyle w:val="BodyText"/>
        <w:numPr>
          <w:ilvl w:val="0"/>
          <w:numId w:val="40"/>
        </w:numPr>
        <w:overflowPunct/>
        <w:autoSpaceDE/>
        <w:autoSpaceDN/>
        <w:adjustRightInd/>
        <w:textAlignment w:val="auto"/>
        <w:rPr>
          <w:b/>
        </w:rPr>
      </w:pPr>
      <w:r w:rsidRPr="00681CBE">
        <w:rPr>
          <w:b/>
        </w:rPr>
        <w:t>Two antenna ports can be considered for DL control channel transmissions</w:t>
      </w:r>
      <w:r>
        <w:rPr>
          <w:b/>
        </w:rPr>
        <w:t>.</w:t>
      </w:r>
    </w:p>
    <w:p w14:paraId="1B39EDCE" w14:textId="77777777" w:rsidR="003F6C3A" w:rsidRDefault="003F6C3A" w:rsidP="00B54A38"/>
    <w:p w14:paraId="45B18E1B" w14:textId="71F33B61" w:rsidR="00B54A38" w:rsidRDefault="00B54A38" w:rsidP="00B54A38">
      <w:r>
        <w:t xml:space="preserve">A common search space where multiple UEs can receive a control message is going to be critical to the operation of NR. For instance, when beamforming is necessary in higher frequency bands, during initial access to an NR system, the UE needs to access a common search space after synchronizing to the system and choosing its cell/beam, where more detailed information regarding the system can be provided to the UE. </w:t>
      </w:r>
    </w:p>
    <w:p w14:paraId="47A58C5B" w14:textId="77777777" w:rsidR="00B54A38" w:rsidRDefault="00B54A38" w:rsidP="00B54A38">
      <w:r>
        <w:t xml:space="preserve">Since a common search space is used, as in LTE, to send control messages addressed to many UEs in the cell, these control messages may not have the benefit of beamforming gains or link adaptation gains that can be achieved with a UE-specific control message. In NR, it may also be the case that the common control messages may be sent over a different wider beam than UE-specific messages and need to reach the entire coverage area. Thus, these messages need to have greater robustness to compensate for the loss in coverage. It is therefore expected that common control messages would mostly be transmitted using low coding rates (&lt;1/3) and thus higher aggregation levels, e.g., 4 or 8 CCEs or even </w:t>
      </w:r>
      <w:r w:rsidRPr="004B2069">
        <w:t>higher (TBD).</w:t>
      </w:r>
      <w:r>
        <w:t xml:space="preserve"> </w:t>
      </w:r>
    </w:p>
    <w:p w14:paraId="35066423" w14:textId="30A53C43" w:rsidR="00B54A38" w:rsidRDefault="00B54A38" w:rsidP="00B54A38">
      <w:r>
        <w:t>With regard to common control messages, while diversity is very important in order to ensure robustness, it is worth noting that at the coding rates expected for these messages, the addition of SFBC is not going to provide significant additional diversity gains since the strong channel code already harvest most of the gain from the frequency selective channel after precoder cycling</w:t>
      </w:r>
      <w:r w:rsidR="003F6C3A">
        <w:t xml:space="preserve"> as shown by the performance evaluations in the previous section.</w:t>
      </w:r>
    </w:p>
    <w:p w14:paraId="513C6DD4" w14:textId="77777777" w:rsidR="00B54A38" w:rsidRDefault="00B54A38" w:rsidP="00B54A38">
      <w:r w:rsidRPr="00564197">
        <w:rPr>
          <w:b/>
        </w:rPr>
        <w:t>Observation:</w:t>
      </w:r>
    </w:p>
    <w:p w14:paraId="164E3310" w14:textId="77777777" w:rsidR="00B54A38" w:rsidRPr="00681CBE" w:rsidRDefault="00B54A38" w:rsidP="00B54A38">
      <w:pPr>
        <w:pStyle w:val="ListParagraph"/>
        <w:numPr>
          <w:ilvl w:val="0"/>
          <w:numId w:val="40"/>
        </w:numPr>
        <w:rPr>
          <w:b/>
        </w:rPr>
      </w:pPr>
      <w:r w:rsidRPr="00681CBE">
        <w:rPr>
          <w:b/>
        </w:rPr>
        <w:t>For common search space PDCCH, the code rate is low and the strong channel code can harvest most of the diversity gain from a frequency selective channel.</w:t>
      </w:r>
    </w:p>
    <w:p w14:paraId="5109A682" w14:textId="77777777" w:rsidR="00B54A38" w:rsidRPr="00535C55" w:rsidRDefault="00B54A38" w:rsidP="00B54A38">
      <w:r w:rsidRPr="00535C55">
        <w:t xml:space="preserve"> </w:t>
      </w:r>
    </w:p>
    <w:p w14:paraId="7A459DD1" w14:textId="02E4884B" w:rsidR="00B54A38" w:rsidRDefault="00B54A38" w:rsidP="00B54A38">
      <w:r>
        <w:t xml:space="preserve">Considering the above, even though common control messages have been seen in the past as a good motivation to use SFBC, it is not clear that from a system performance perspective, there is sufficient motivation to add an SFBC scheme for diversity specifically for the common control channels especially considering the very minor difference in performance between SFBC and precoder cycling, even for cases where there is a performance difference as shown in Section </w:t>
      </w:r>
      <w:r>
        <w:fldChar w:fldCharType="begin"/>
      </w:r>
      <w:r>
        <w:instrText xml:space="preserve"> REF _Ref478056983 \r \h </w:instrText>
      </w:r>
      <w:r>
        <w:fldChar w:fldCharType="separate"/>
      </w:r>
      <w:r w:rsidR="00842092">
        <w:t>2.2</w:t>
      </w:r>
      <w:r>
        <w:fldChar w:fldCharType="end"/>
      </w:r>
      <w:r>
        <w:t>. The use of an SFBC scheme can also limit flexibility as discussed above.</w:t>
      </w:r>
    </w:p>
    <w:p w14:paraId="5BC45DE6" w14:textId="59E8698B" w:rsidR="00B54A38" w:rsidRDefault="00B54A38" w:rsidP="00B54A38">
      <w:r>
        <w:t>Although the need for NR to be flexible across a wide range of scenarios, it is beneficial to have a single scheme for transmit diversity for control channels across both UE-specific and common search spaces. In essence</w:t>
      </w:r>
      <w:r w:rsidR="00BC1252">
        <w:t>,</w:t>
      </w:r>
      <w:r>
        <w:t xml:space="preserve"> our top priority is to avoid specifying different schemes for the UE</w:t>
      </w:r>
      <w:r w:rsidR="00BC1252">
        <w:t xml:space="preserve"> </w:t>
      </w:r>
      <w:r>
        <w:t xml:space="preserve">specific and common control channels. We therefore propose the following. </w:t>
      </w:r>
    </w:p>
    <w:p w14:paraId="17532DE1" w14:textId="77777777" w:rsidR="00B54A38" w:rsidRDefault="00B54A38" w:rsidP="00B54A38">
      <w:r w:rsidRPr="00564197">
        <w:rPr>
          <w:b/>
        </w:rPr>
        <w:lastRenderedPageBreak/>
        <w:t>Proposal:</w:t>
      </w:r>
      <w:r>
        <w:t xml:space="preserve"> </w:t>
      </w:r>
    </w:p>
    <w:p w14:paraId="6D13C4BC" w14:textId="77777777" w:rsidR="00B54A38" w:rsidRPr="00681CBE" w:rsidRDefault="00B54A38" w:rsidP="00B54A38">
      <w:pPr>
        <w:pStyle w:val="ListParagraph"/>
        <w:numPr>
          <w:ilvl w:val="0"/>
          <w:numId w:val="40"/>
        </w:numPr>
        <w:rPr>
          <w:b/>
        </w:rPr>
      </w:pPr>
      <w:r w:rsidRPr="00681CBE">
        <w:rPr>
          <w:b/>
        </w:rPr>
        <w:t>The same transmit diversity schemes should be used for both common and UE-specific control messages.</w:t>
      </w:r>
    </w:p>
    <w:p w14:paraId="7299022C" w14:textId="77777777" w:rsidR="001B3203" w:rsidRPr="008A2B73" w:rsidRDefault="001B3203" w:rsidP="008A2B73">
      <w:pPr>
        <w:rPr>
          <w:rFonts w:eastAsia="MS Mincho"/>
          <w:lang w:val="en-US"/>
        </w:rPr>
      </w:pPr>
    </w:p>
    <w:p w14:paraId="71F413BD" w14:textId="77777777" w:rsidR="00C01F33" w:rsidRPr="00CE0424" w:rsidRDefault="00C01F33" w:rsidP="003A0E41">
      <w:pPr>
        <w:pStyle w:val="Heading1"/>
      </w:pPr>
      <w:r w:rsidRPr="00CE0424">
        <w:t>Conclusion</w:t>
      </w:r>
      <w:r w:rsidR="00AE2FEB">
        <w:t>s</w:t>
      </w:r>
    </w:p>
    <w:p w14:paraId="6A03379D" w14:textId="6D085C7A" w:rsidR="00EC3BF4" w:rsidRDefault="00EC3BF4" w:rsidP="00EC3BF4">
      <w:pPr>
        <w:pStyle w:val="BodyText"/>
      </w:pPr>
      <w:r>
        <w:t xml:space="preserve">In this contribution, we </w:t>
      </w:r>
      <w:r w:rsidR="00276B6B">
        <w:t xml:space="preserve">discussed the </w:t>
      </w:r>
      <w:r w:rsidR="000375D7">
        <w:t xml:space="preserve">important aspects in relation to the transmit diversity schemes for NR-PDCCH and </w:t>
      </w:r>
      <w:r>
        <w:t xml:space="preserve">evaluated the </w:t>
      </w:r>
      <w:r w:rsidR="000375D7">
        <w:t xml:space="preserve">corresponding </w:t>
      </w:r>
      <w:r>
        <w:t>performance for different PDCCH aggregation levels</w:t>
      </w:r>
      <w:r w:rsidR="000375D7">
        <w:t>, payload sizes</w:t>
      </w:r>
      <w:r>
        <w:t xml:space="preserve"> and channel conditions. The investigation results in the following observations and proposals for the</w:t>
      </w:r>
      <w:r w:rsidR="000375D7">
        <w:t xml:space="preserve"> choice of transmit diversity scheme for </w:t>
      </w:r>
      <w:r>
        <w:t>NR-PDCCH design.</w:t>
      </w:r>
    </w:p>
    <w:p w14:paraId="5C047CBD" w14:textId="4425EACA" w:rsidR="00EC3BF4" w:rsidRPr="008A2B73" w:rsidRDefault="00EC3BF4" w:rsidP="00EC3BF4">
      <w:pPr>
        <w:rPr>
          <w:b/>
        </w:rPr>
      </w:pPr>
      <w:r w:rsidRPr="008A2B73">
        <w:rPr>
          <w:b/>
        </w:rPr>
        <w:t>Observation</w:t>
      </w:r>
      <w:r w:rsidR="00F71EBE">
        <w:rPr>
          <w:b/>
        </w:rPr>
        <w:t>s</w:t>
      </w:r>
      <w:r w:rsidRPr="008A2B73">
        <w:rPr>
          <w:b/>
        </w:rPr>
        <w:t>:</w:t>
      </w:r>
    </w:p>
    <w:p w14:paraId="39A96D50" w14:textId="0188DA08" w:rsidR="00EC3BF4" w:rsidRDefault="00F71EBE" w:rsidP="004B2069">
      <w:pPr>
        <w:pStyle w:val="ListParagraph"/>
        <w:numPr>
          <w:ilvl w:val="0"/>
          <w:numId w:val="45"/>
        </w:numPr>
        <w:rPr>
          <w:b/>
        </w:rPr>
      </w:pPr>
      <w:r>
        <w:rPr>
          <w:b/>
        </w:rPr>
        <w:t>Precoder cycling has similar performance to SFBC except for the case of aggregation level 1 with a payload of 60 bits</w:t>
      </w:r>
    </w:p>
    <w:p w14:paraId="7A21063F" w14:textId="5A00F878" w:rsidR="00F71EBE" w:rsidRPr="004B2069" w:rsidRDefault="00F71EBE" w:rsidP="004B2069">
      <w:pPr>
        <w:pStyle w:val="BodyText"/>
        <w:numPr>
          <w:ilvl w:val="0"/>
          <w:numId w:val="45"/>
        </w:numPr>
        <w:overflowPunct/>
        <w:autoSpaceDE/>
        <w:autoSpaceDN/>
        <w:adjustRightInd/>
        <w:textAlignment w:val="auto"/>
        <w:rPr>
          <w:b/>
        </w:rPr>
      </w:pPr>
      <w:r w:rsidRPr="00681CBE">
        <w:rPr>
          <w:b/>
        </w:rPr>
        <w:t>Two ports can be useful for</w:t>
      </w:r>
      <w:r>
        <w:rPr>
          <w:b/>
        </w:rPr>
        <w:t xml:space="preserve"> </w:t>
      </w:r>
      <w:r w:rsidRPr="00681CBE">
        <w:rPr>
          <w:b/>
        </w:rPr>
        <w:t>MU-MIMO, as well as for precoder cycling.</w:t>
      </w:r>
    </w:p>
    <w:p w14:paraId="42678C08" w14:textId="60C99D99" w:rsidR="00F71EBE" w:rsidRPr="008A2B73" w:rsidRDefault="00F71EBE" w:rsidP="004B2069">
      <w:pPr>
        <w:pStyle w:val="ListParagraph"/>
        <w:numPr>
          <w:ilvl w:val="0"/>
          <w:numId w:val="45"/>
        </w:numPr>
        <w:rPr>
          <w:b/>
        </w:rPr>
      </w:pPr>
      <w:r w:rsidRPr="00681CBE">
        <w:rPr>
          <w:b/>
        </w:rPr>
        <w:t>For common search space PDCCH, the code rate is low and the strong channel code can harvest most of the diversity gain from a frequency selective channel.</w:t>
      </w:r>
    </w:p>
    <w:p w14:paraId="33D35C7F" w14:textId="5C8A78E1" w:rsidR="00EC3BF4" w:rsidRDefault="00EC3BF4" w:rsidP="00EC3BF4">
      <w:pPr>
        <w:rPr>
          <w:b/>
        </w:rPr>
      </w:pPr>
      <w:r w:rsidRPr="005E210C">
        <w:rPr>
          <w:b/>
        </w:rPr>
        <w:t>Proposal</w:t>
      </w:r>
      <w:r w:rsidR="00F71EBE">
        <w:rPr>
          <w:b/>
        </w:rPr>
        <w:t>s</w:t>
      </w:r>
      <w:r w:rsidRPr="005E210C">
        <w:rPr>
          <w:b/>
        </w:rPr>
        <w:t>:</w:t>
      </w:r>
    </w:p>
    <w:p w14:paraId="4E75447A" w14:textId="43848DFD" w:rsidR="00F71EBE" w:rsidRDefault="00F71EBE" w:rsidP="00F71EBE">
      <w:pPr>
        <w:pStyle w:val="ListParagraph"/>
        <w:numPr>
          <w:ilvl w:val="0"/>
          <w:numId w:val="40"/>
        </w:numPr>
        <w:rPr>
          <w:b/>
        </w:rPr>
      </w:pPr>
      <w:r w:rsidRPr="00681CBE">
        <w:rPr>
          <w:b/>
        </w:rPr>
        <w:t>Precoder cycling with transparent DMRS should be used for providing transmit diversity for PDCCH transmissions.</w:t>
      </w:r>
    </w:p>
    <w:p w14:paraId="0E18F869" w14:textId="77777777" w:rsidR="00F71EBE" w:rsidRPr="00681CBE" w:rsidRDefault="00F71EBE" w:rsidP="00F71EBE">
      <w:pPr>
        <w:pStyle w:val="BodyText"/>
        <w:numPr>
          <w:ilvl w:val="0"/>
          <w:numId w:val="40"/>
        </w:numPr>
        <w:overflowPunct/>
        <w:autoSpaceDE/>
        <w:autoSpaceDN/>
        <w:adjustRightInd/>
        <w:textAlignment w:val="auto"/>
        <w:rPr>
          <w:b/>
        </w:rPr>
      </w:pPr>
      <w:r w:rsidRPr="00681CBE">
        <w:rPr>
          <w:b/>
        </w:rPr>
        <w:t>Two antenna ports can be considered for DL control channel transmissions</w:t>
      </w:r>
      <w:r>
        <w:rPr>
          <w:b/>
        </w:rPr>
        <w:t>.</w:t>
      </w:r>
    </w:p>
    <w:p w14:paraId="4F47F3AF" w14:textId="6AEBC1DD" w:rsidR="00F71EBE" w:rsidRPr="004B2069" w:rsidRDefault="00F71EBE">
      <w:pPr>
        <w:pStyle w:val="ListParagraph"/>
        <w:numPr>
          <w:ilvl w:val="0"/>
          <w:numId w:val="40"/>
        </w:numPr>
        <w:rPr>
          <w:b/>
        </w:rPr>
      </w:pPr>
      <w:r w:rsidRPr="00681CBE">
        <w:rPr>
          <w:b/>
        </w:rPr>
        <w:t>The same transmit diversity schemes should be used for both common and UE-specific control messages.</w:t>
      </w:r>
    </w:p>
    <w:p w14:paraId="474C49A6" w14:textId="77777777" w:rsidR="00F71EBE" w:rsidRDefault="00F71EBE" w:rsidP="00EC3BF4">
      <w:pPr>
        <w:rPr>
          <w:b/>
        </w:rPr>
      </w:pPr>
    </w:p>
    <w:p w14:paraId="690AA6C0" w14:textId="696456BF" w:rsidR="00255E5C" w:rsidRPr="006D57CE" w:rsidRDefault="00255E5C" w:rsidP="00800F57">
      <w:pPr>
        <w:pStyle w:val="Proposal"/>
        <w:numPr>
          <w:ilvl w:val="0"/>
          <w:numId w:val="0"/>
        </w:numPr>
        <w:ind w:left="1701" w:hanging="1701"/>
        <w:rPr>
          <w:rFonts w:ascii="Arial" w:hAnsi="Arial" w:cs="Arial"/>
          <w:highlight w:val="yellow"/>
          <w:lang w:val="en-US"/>
        </w:rPr>
      </w:pPr>
    </w:p>
    <w:p w14:paraId="3526B8BD" w14:textId="0B2904AB" w:rsidR="00F600E4" w:rsidRDefault="00F507D1" w:rsidP="00276B6B">
      <w:pPr>
        <w:pStyle w:val="Heading1"/>
      </w:pPr>
      <w:bookmarkStart w:id="10" w:name="_In-sequence_SDU_delivery"/>
      <w:bookmarkEnd w:id="10"/>
      <w:r w:rsidRPr="00CE0424">
        <w:t>References</w:t>
      </w:r>
      <w:bookmarkStart w:id="11" w:name="_Ref477422803"/>
      <w:bookmarkStart w:id="12" w:name="_Ref473934775"/>
    </w:p>
    <w:p w14:paraId="5C416851" w14:textId="77777777" w:rsidR="00F600E4" w:rsidRDefault="00F600E4" w:rsidP="00F600E4">
      <w:pPr>
        <w:pStyle w:val="Reference"/>
      </w:pPr>
      <w:bookmarkStart w:id="13" w:name="_Ref477803323"/>
      <w:r>
        <w:t>RP-170377</w:t>
      </w:r>
      <w:bookmarkEnd w:id="13"/>
      <w:r>
        <w:tab/>
      </w:r>
      <w:r>
        <w:tab/>
      </w:r>
      <w:r w:rsidRPr="00D54B8E">
        <w:t>TR 38.802 v2.0.0 on Study on New Radio (NR) Access Technology Phys</w:t>
      </w:r>
      <w:r>
        <w:t>ical Layer Aspects; NTT DOCOMO</w:t>
      </w:r>
    </w:p>
    <w:p w14:paraId="01CE2DFC" w14:textId="0EF3C546" w:rsidR="003665FF" w:rsidRDefault="00F600E4" w:rsidP="003665FF">
      <w:pPr>
        <w:pStyle w:val="Reference"/>
      </w:pPr>
      <w:bookmarkStart w:id="14" w:name="_Ref477803338"/>
      <w:r>
        <w:t>RP-170855</w:t>
      </w:r>
      <w:bookmarkEnd w:id="14"/>
      <w:r>
        <w:tab/>
      </w:r>
      <w:r>
        <w:tab/>
      </w:r>
      <w:r w:rsidRPr="0098532B">
        <w:t>New WID on New Radio Access Technology</w:t>
      </w:r>
      <w:r>
        <w:t>; NTT DOCOMO</w:t>
      </w:r>
    </w:p>
    <w:p w14:paraId="3583A442" w14:textId="665EA0F2" w:rsidR="0056508D" w:rsidRDefault="004A0023" w:rsidP="00CE0424">
      <w:pPr>
        <w:pStyle w:val="Reference"/>
      </w:pPr>
      <w:bookmarkStart w:id="15" w:name="_Ref477422786"/>
      <w:bookmarkEnd w:id="11"/>
      <w:r>
        <w:t>Chairman’s Notes</w:t>
      </w:r>
      <w:r w:rsidR="005F5E5C">
        <w:tab/>
      </w:r>
      <w:r>
        <w:t xml:space="preserve">3GPP TSG RAN WG1 </w:t>
      </w:r>
      <w:r w:rsidR="008A2B73">
        <w:t xml:space="preserve">NR_AH </w:t>
      </w:r>
      <w:r>
        <w:t>Meeting</w:t>
      </w:r>
      <w:r w:rsidR="008A2B73">
        <w:t xml:space="preserve"> January 2017</w:t>
      </w:r>
      <w:bookmarkEnd w:id="15"/>
    </w:p>
    <w:p w14:paraId="2900F003" w14:textId="2CBACA4C" w:rsidR="005F5E5C" w:rsidRDefault="005F5E5C" w:rsidP="00CE0424">
      <w:pPr>
        <w:pStyle w:val="Reference"/>
      </w:pPr>
      <w:bookmarkStart w:id="16" w:name="_Ref478005022"/>
      <w:r>
        <w:t>Chairman’s Notes</w:t>
      </w:r>
      <w:r>
        <w:tab/>
        <w:t>3GPP TSG RAN WG1 Meeting#88</w:t>
      </w:r>
      <w:bookmarkEnd w:id="16"/>
    </w:p>
    <w:p w14:paraId="6F56869F" w14:textId="6E9CB5EF" w:rsidR="000375D7" w:rsidRPr="004B2069" w:rsidRDefault="000375D7" w:rsidP="000375D7">
      <w:pPr>
        <w:pStyle w:val="Reference"/>
      </w:pPr>
      <w:bookmarkStart w:id="17" w:name="_Ref478005486"/>
      <w:bookmarkStart w:id="18" w:name="_Ref477422823"/>
      <w:r w:rsidRPr="004B2069">
        <w:t>R1-17</w:t>
      </w:r>
      <w:r w:rsidR="007B735C" w:rsidRPr="004B2069">
        <w:t>06027</w:t>
      </w:r>
      <w:r w:rsidRPr="004B2069">
        <w:tab/>
      </w:r>
      <w:r w:rsidR="00842092">
        <w:tab/>
      </w:r>
      <w:r w:rsidRPr="004B2069">
        <w:t>On the Size of CCE for NR-PDCCH, Ericsson</w:t>
      </w:r>
      <w:bookmarkEnd w:id="17"/>
    </w:p>
    <w:p w14:paraId="626DFDF8" w14:textId="03208A8B" w:rsidR="007B735C" w:rsidRPr="004B2069" w:rsidRDefault="007B735C" w:rsidP="000375D7">
      <w:pPr>
        <w:pStyle w:val="Reference"/>
      </w:pPr>
      <w:bookmarkStart w:id="19" w:name="_Ref478126853"/>
      <w:r w:rsidRPr="004B2069">
        <w:t>R1-1706026</w:t>
      </w:r>
      <w:r w:rsidRPr="004B2069">
        <w:tab/>
      </w:r>
      <w:r w:rsidRPr="004B2069">
        <w:tab/>
        <w:t>On NR-PDCCH Structure, Ericsson</w:t>
      </w:r>
      <w:bookmarkEnd w:id="19"/>
    </w:p>
    <w:p w14:paraId="5C07CF00" w14:textId="1E4998DA" w:rsidR="003A7EF3" w:rsidRPr="00293094" w:rsidRDefault="0056508D" w:rsidP="00CE0424">
      <w:pPr>
        <w:pStyle w:val="Reference"/>
      </w:pPr>
      <w:bookmarkStart w:id="20" w:name="_Ref478005517"/>
      <w:r w:rsidRPr="004B2069">
        <w:t>R1-17</w:t>
      </w:r>
      <w:r w:rsidR="007B735C" w:rsidRPr="004B2069">
        <w:t>06025</w:t>
      </w:r>
      <w:bookmarkEnd w:id="18"/>
      <w:r w:rsidR="0061571D" w:rsidRPr="004B2069">
        <w:tab/>
      </w:r>
      <w:r w:rsidR="00842092">
        <w:tab/>
      </w:r>
      <w:r w:rsidR="0061571D" w:rsidRPr="004B2069">
        <w:t xml:space="preserve">On DM-RS </w:t>
      </w:r>
      <w:r w:rsidR="000375D7" w:rsidRPr="004B2069">
        <w:t xml:space="preserve">Density </w:t>
      </w:r>
      <w:r w:rsidR="0061571D" w:rsidRPr="004B2069">
        <w:t xml:space="preserve">for </w:t>
      </w:r>
      <w:r w:rsidR="000375D7" w:rsidRPr="004B2069">
        <w:t>NR-PDCCH</w:t>
      </w:r>
      <w:r w:rsidR="0061571D" w:rsidRPr="004B2069">
        <w:t>, Ericsson</w:t>
      </w:r>
      <w:bookmarkEnd w:id="12"/>
      <w:bookmarkEnd w:id="20"/>
    </w:p>
    <w:p w14:paraId="51A4B076" w14:textId="77777777" w:rsidR="00276B6B" w:rsidRDefault="00276B6B" w:rsidP="00276B6B">
      <w:bookmarkStart w:id="21" w:name="_Ref477422907"/>
      <w:bookmarkEnd w:id="21"/>
    </w:p>
    <w:p w14:paraId="6E74D509" w14:textId="0C1DC788" w:rsidR="00276B6B" w:rsidRDefault="0056508D" w:rsidP="004B2069">
      <w:pPr>
        <w:pStyle w:val="Heading1"/>
      </w:pPr>
      <w:r>
        <w:lastRenderedPageBreak/>
        <w:t>Appendix</w:t>
      </w:r>
    </w:p>
    <w:p w14:paraId="1DCDD7E8" w14:textId="281E364B" w:rsidR="0072524C" w:rsidRPr="0072524C" w:rsidRDefault="0072524C" w:rsidP="004B2069">
      <w:pPr>
        <w:pStyle w:val="Heading1"/>
        <w:numPr>
          <w:ilvl w:val="0"/>
          <w:numId w:val="0"/>
        </w:numPr>
      </w:pPr>
    </w:p>
    <w:p w14:paraId="266C266D" w14:textId="08A017F5" w:rsidR="0072524C" w:rsidRDefault="0072524C" w:rsidP="006D57CE">
      <w:pPr>
        <w:pStyle w:val="Caption"/>
        <w:keepNext/>
      </w:pPr>
      <w:bookmarkStart w:id="22" w:name="_Ref477421090"/>
      <w:r w:rsidRPr="004B2069">
        <w:t xml:space="preserve">Table </w:t>
      </w:r>
      <w:r w:rsidRPr="004B2069">
        <w:fldChar w:fldCharType="begin"/>
      </w:r>
      <w:r w:rsidRPr="004B2069">
        <w:instrText xml:space="preserve"> SEQ Table \* ARABIC </w:instrText>
      </w:r>
      <w:r w:rsidRPr="004B2069">
        <w:fldChar w:fldCharType="separate"/>
      </w:r>
      <w:r w:rsidR="00842092">
        <w:rPr>
          <w:noProof/>
        </w:rPr>
        <w:t>3</w:t>
      </w:r>
      <w:r w:rsidRPr="004B2069">
        <w:fldChar w:fldCharType="end"/>
      </w:r>
      <w:bookmarkEnd w:id="22"/>
      <w:r w:rsidRPr="004B2069">
        <w:t>: Link level simulation parameters</w:t>
      </w:r>
    </w:p>
    <w:tbl>
      <w:tblPr>
        <w:tblStyle w:val="TableGrid"/>
        <w:tblW w:w="0" w:type="auto"/>
        <w:tblLook w:val="04A0" w:firstRow="1" w:lastRow="0" w:firstColumn="1" w:lastColumn="0" w:noHBand="0" w:noVBand="1"/>
      </w:tblPr>
      <w:tblGrid>
        <w:gridCol w:w="4675"/>
        <w:gridCol w:w="4675"/>
      </w:tblGrid>
      <w:tr w:rsidR="0072524C" w14:paraId="30D6B8D0" w14:textId="77777777" w:rsidTr="005F5E5C">
        <w:tc>
          <w:tcPr>
            <w:tcW w:w="4675" w:type="dxa"/>
            <w:shd w:val="clear" w:color="auto" w:fill="A6A6A6" w:themeFill="background1" w:themeFillShade="A6"/>
          </w:tcPr>
          <w:p w14:paraId="793D1E75" w14:textId="79D2CC12" w:rsidR="0072524C" w:rsidRPr="006D57CE" w:rsidRDefault="0072524C" w:rsidP="006D57CE">
            <w:pPr>
              <w:jc w:val="center"/>
              <w:rPr>
                <w:b/>
              </w:rPr>
            </w:pPr>
            <w:r w:rsidRPr="006D57CE">
              <w:rPr>
                <w:b/>
              </w:rPr>
              <w:t>Parameter</w:t>
            </w:r>
          </w:p>
        </w:tc>
        <w:tc>
          <w:tcPr>
            <w:tcW w:w="4675" w:type="dxa"/>
            <w:shd w:val="clear" w:color="auto" w:fill="A6A6A6" w:themeFill="background1" w:themeFillShade="A6"/>
          </w:tcPr>
          <w:p w14:paraId="38C6772D" w14:textId="410155F9" w:rsidR="0072524C" w:rsidRPr="006D57CE" w:rsidRDefault="0072524C" w:rsidP="006D57CE">
            <w:pPr>
              <w:jc w:val="center"/>
              <w:rPr>
                <w:b/>
              </w:rPr>
            </w:pPr>
            <w:r w:rsidRPr="006D57CE">
              <w:rPr>
                <w:b/>
              </w:rPr>
              <w:t>Value</w:t>
            </w:r>
          </w:p>
        </w:tc>
      </w:tr>
      <w:tr w:rsidR="0072524C" w14:paraId="66FE9429" w14:textId="77777777" w:rsidTr="0072524C">
        <w:tc>
          <w:tcPr>
            <w:tcW w:w="4675" w:type="dxa"/>
          </w:tcPr>
          <w:p w14:paraId="387CD7A2" w14:textId="7ACC2AA2" w:rsidR="0072524C" w:rsidRDefault="0072524C" w:rsidP="0072524C">
            <w:r>
              <w:t>Carrier Frequency</w:t>
            </w:r>
          </w:p>
        </w:tc>
        <w:tc>
          <w:tcPr>
            <w:tcW w:w="4675" w:type="dxa"/>
          </w:tcPr>
          <w:p w14:paraId="2869340D" w14:textId="3BD12DA7" w:rsidR="0072524C" w:rsidRDefault="0072524C" w:rsidP="0072524C">
            <w:r>
              <w:t>4 GHz</w:t>
            </w:r>
          </w:p>
        </w:tc>
      </w:tr>
      <w:tr w:rsidR="0072524C" w14:paraId="37CC7191" w14:textId="77777777" w:rsidTr="0072524C">
        <w:tc>
          <w:tcPr>
            <w:tcW w:w="4675" w:type="dxa"/>
          </w:tcPr>
          <w:p w14:paraId="4F86E700" w14:textId="2E75C795" w:rsidR="0072524C" w:rsidRDefault="00B73352" w:rsidP="0072524C">
            <w:r>
              <w:t>Control Resource Set</w:t>
            </w:r>
            <w:r w:rsidR="0072524C">
              <w:t xml:space="preserve"> Bandwidth</w:t>
            </w:r>
          </w:p>
        </w:tc>
        <w:tc>
          <w:tcPr>
            <w:tcW w:w="4675" w:type="dxa"/>
          </w:tcPr>
          <w:p w14:paraId="0558B961" w14:textId="30507418" w:rsidR="0072524C" w:rsidRDefault="0072524C" w:rsidP="0072524C">
            <w:r>
              <w:t>20 MHz</w:t>
            </w:r>
          </w:p>
        </w:tc>
      </w:tr>
      <w:tr w:rsidR="0072524C" w14:paraId="6D3ECBC4" w14:textId="77777777" w:rsidTr="0072524C">
        <w:tc>
          <w:tcPr>
            <w:tcW w:w="4675" w:type="dxa"/>
          </w:tcPr>
          <w:p w14:paraId="392D8B69" w14:textId="6F0B101A" w:rsidR="0072524C" w:rsidRDefault="0072524C" w:rsidP="0072524C">
            <w:r>
              <w:t>Sub-carrier Spacing</w:t>
            </w:r>
          </w:p>
        </w:tc>
        <w:tc>
          <w:tcPr>
            <w:tcW w:w="4675" w:type="dxa"/>
          </w:tcPr>
          <w:p w14:paraId="234A1CC7" w14:textId="77767644" w:rsidR="0072524C" w:rsidRDefault="00101C0F" w:rsidP="0072524C">
            <w:r>
              <w:t xml:space="preserve">15 </w:t>
            </w:r>
            <w:r w:rsidR="000B1A35">
              <w:t>k</w:t>
            </w:r>
            <w:r>
              <w:t>Hz</w:t>
            </w:r>
          </w:p>
        </w:tc>
      </w:tr>
      <w:tr w:rsidR="0072524C" w14:paraId="2D1B32AE" w14:textId="77777777" w:rsidTr="0072524C">
        <w:tc>
          <w:tcPr>
            <w:tcW w:w="4675" w:type="dxa"/>
          </w:tcPr>
          <w:p w14:paraId="1D1C175D" w14:textId="016F2170" w:rsidR="0072524C" w:rsidRDefault="0072524C" w:rsidP="0072524C">
            <w:r>
              <w:t>DCI Payload Size</w:t>
            </w:r>
          </w:p>
        </w:tc>
        <w:tc>
          <w:tcPr>
            <w:tcW w:w="4675" w:type="dxa"/>
          </w:tcPr>
          <w:p w14:paraId="6151299D" w14:textId="77777777" w:rsidR="00C86A02" w:rsidRPr="004B2069" w:rsidRDefault="00101C0F" w:rsidP="004B2069">
            <w:r w:rsidRPr="004B2069">
              <w:rPr>
                <w:rFonts w:eastAsia="Times New Roman"/>
                <w:szCs w:val="20"/>
              </w:rPr>
              <w:t>20 bits</w:t>
            </w:r>
            <w:r w:rsidR="00C86A02" w:rsidRPr="004B2069">
              <w:rPr>
                <w:rFonts w:eastAsia="Times New Roman"/>
                <w:szCs w:val="20"/>
              </w:rPr>
              <w:t xml:space="preserve"> and 16 CRC bits</w:t>
            </w:r>
          </w:p>
          <w:p w14:paraId="59B919AF" w14:textId="202C9843" w:rsidR="0072524C" w:rsidRPr="004B2069" w:rsidRDefault="00C86A02" w:rsidP="004B2069">
            <w:r w:rsidRPr="004B2069">
              <w:rPr>
                <w:rFonts w:eastAsia="Times New Roman"/>
                <w:szCs w:val="20"/>
              </w:rPr>
              <w:t>60 bits and 16 CRC bits</w:t>
            </w:r>
          </w:p>
        </w:tc>
      </w:tr>
      <w:tr w:rsidR="0072524C" w14:paraId="7A7CC172" w14:textId="77777777" w:rsidTr="0072524C">
        <w:tc>
          <w:tcPr>
            <w:tcW w:w="4675" w:type="dxa"/>
          </w:tcPr>
          <w:p w14:paraId="07740A77" w14:textId="0B6A6CDA" w:rsidR="0072524C" w:rsidRDefault="0072524C" w:rsidP="0072524C">
            <w:r>
              <w:t>Modulation</w:t>
            </w:r>
          </w:p>
        </w:tc>
        <w:tc>
          <w:tcPr>
            <w:tcW w:w="4675" w:type="dxa"/>
          </w:tcPr>
          <w:p w14:paraId="09C23520" w14:textId="3333E593" w:rsidR="0072524C" w:rsidRDefault="00101C0F" w:rsidP="0072524C">
            <w:r>
              <w:t>QPSK</w:t>
            </w:r>
          </w:p>
        </w:tc>
      </w:tr>
      <w:tr w:rsidR="0072524C" w14:paraId="797CEFC1" w14:textId="77777777" w:rsidTr="0072524C">
        <w:tc>
          <w:tcPr>
            <w:tcW w:w="4675" w:type="dxa"/>
          </w:tcPr>
          <w:p w14:paraId="1F1634CB" w14:textId="4C9F2BB0" w:rsidR="0072524C" w:rsidRDefault="0072524C" w:rsidP="0072524C">
            <w:r>
              <w:t>Channel Coding</w:t>
            </w:r>
          </w:p>
        </w:tc>
        <w:tc>
          <w:tcPr>
            <w:tcW w:w="4675" w:type="dxa"/>
          </w:tcPr>
          <w:p w14:paraId="31F40552" w14:textId="0FF03E68" w:rsidR="0072524C" w:rsidRDefault="00C86A02" w:rsidP="0072524C">
            <w:r>
              <w:t>Tail-biting Convolutional Code as in Rel-8</w:t>
            </w:r>
          </w:p>
        </w:tc>
      </w:tr>
      <w:tr w:rsidR="0072524C" w14:paraId="2B114D70" w14:textId="77777777" w:rsidTr="0072524C">
        <w:tc>
          <w:tcPr>
            <w:tcW w:w="4675" w:type="dxa"/>
          </w:tcPr>
          <w:p w14:paraId="4906BE91" w14:textId="4A6FAF49" w:rsidR="0072524C" w:rsidRDefault="0072524C" w:rsidP="0072524C">
            <w:r>
              <w:t>Aggregation Level</w:t>
            </w:r>
          </w:p>
        </w:tc>
        <w:tc>
          <w:tcPr>
            <w:tcW w:w="4675" w:type="dxa"/>
          </w:tcPr>
          <w:p w14:paraId="22C99978" w14:textId="260A07E9" w:rsidR="0072524C" w:rsidRDefault="00101C0F" w:rsidP="0072524C">
            <w:r>
              <w:t xml:space="preserve">1, </w:t>
            </w:r>
            <w:r w:rsidR="0023278D">
              <w:t xml:space="preserve">2, 4, </w:t>
            </w:r>
            <w:r>
              <w:t>8</w:t>
            </w:r>
          </w:p>
        </w:tc>
      </w:tr>
      <w:tr w:rsidR="00101C0F" w14:paraId="618A46E4" w14:textId="77777777" w:rsidTr="0072524C">
        <w:tc>
          <w:tcPr>
            <w:tcW w:w="4675" w:type="dxa"/>
          </w:tcPr>
          <w:p w14:paraId="77023DF1" w14:textId="03F52CB9" w:rsidR="00101C0F" w:rsidRDefault="00101C0F" w:rsidP="0072524C">
            <w:r>
              <w:t>CCE size</w:t>
            </w:r>
          </w:p>
        </w:tc>
        <w:tc>
          <w:tcPr>
            <w:tcW w:w="4675" w:type="dxa"/>
          </w:tcPr>
          <w:p w14:paraId="2C0F49AD" w14:textId="21CB6FB1" w:rsidR="00101C0F" w:rsidRDefault="00101C0F" w:rsidP="0072524C">
            <w:r>
              <w:t>6 REGs or 72 subcarriers</w:t>
            </w:r>
          </w:p>
        </w:tc>
      </w:tr>
      <w:tr w:rsidR="00101C0F" w14:paraId="3C704BF7" w14:textId="77777777" w:rsidTr="0072524C">
        <w:tc>
          <w:tcPr>
            <w:tcW w:w="4675" w:type="dxa"/>
          </w:tcPr>
          <w:p w14:paraId="698E34A6" w14:textId="16A4186D" w:rsidR="00101C0F" w:rsidRDefault="00101C0F" w:rsidP="0072524C">
            <w:r>
              <w:t>Number of OFDM symbols for NR-PDCCH</w:t>
            </w:r>
          </w:p>
        </w:tc>
        <w:tc>
          <w:tcPr>
            <w:tcW w:w="4675" w:type="dxa"/>
          </w:tcPr>
          <w:p w14:paraId="0F86AB8F" w14:textId="3FFA4809" w:rsidR="00101C0F" w:rsidRDefault="00101C0F" w:rsidP="0072524C">
            <w:r>
              <w:t>1</w:t>
            </w:r>
          </w:p>
        </w:tc>
      </w:tr>
      <w:tr w:rsidR="0072524C" w14:paraId="12A93AC7" w14:textId="77777777" w:rsidTr="0072524C">
        <w:tc>
          <w:tcPr>
            <w:tcW w:w="4675" w:type="dxa"/>
          </w:tcPr>
          <w:p w14:paraId="5F6A0D0E" w14:textId="45055D7D" w:rsidR="0072524C" w:rsidRDefault="0072524C" w:rsidP="0072524C">
            <w:r>
              <w:t>Channel M</w:t>
            </w:r>
            <w:r w:rsidRPr="00EC263E">
              <w:t xml:space="preserve">odel </w:t>
            </w:r>
          </w:p>
        </w:tc>
        <w:tc>
          <w:tcPr>
            <w:tcW w:w="4675" w:type="dxa"/>
          </w:tcPr>
          <w:p w14:paraId="5FB82F4B" w14:textId="17B1D0E3" w:rsidR="00101C0F" w:rsidRPr="004B2069" w:rsidRDefault="00101C0F" w:rsidP="004B2069">
            <w:r w:rsidRPr="004B2069">
              <w:rPr>
                <w:rFonts w:eastAsia="Times New Roman"/>
                <w:szCs w:val="20"/>
              </w:rPr>
              <w:t>TDL-A,</w:t>
            </w:r>
            <w:r w:rsidRPr="004B2069">
              <w:rPr>
                <w:rFonts w:eastAsia="MS Mincho"/>
                <w:szCs w:val="20"/>
              </w:rPr>
              <w:t xml:space="preserve"> </w:t>
            </w:r>
            <w:r w:rsidRPr="004B2069">
              <w:rPr>
                <w:rFonts w:eastAsia="Times New Roman"/>
                <w:szCs w:val="20"/>
              </w:rPr>
              <w:t>Delay spread 30 ns, UE speed 3</w:t>
            </w:r>
            <w:r w:rsidRPr="004B2069">
              <w:rPr>
                <w:rFonts w:eastAsia="MS Mincho"/>
                <w:szCs w:val="20"/>
              </w:rPr>
              <w:t xml:space="preserve"> km/h</w:t>
            </w:r>
          </w:p>
          <w:p w14:paraId="0283BAFD" w14:textId="24F227DA" w:rsidR="0072524C" w:rsidRPr="00BC1252" w:rsidRDefault="003874B0" w:rsidP="004B2069">
            <w:pPr>
              <w:spacing w:after="0" w:line="276" w:lineRule="auto"/>
            </w:pPr>
            <w:r w:rsidRPr="004B2069">
              <w:rPr>
                <w:rFonts w:eastAsia="Times New Roman"/>
                <w:szCs w:val="20"/>
              </w:rPr>
              <w:t xml:space="preserve">TDL-B, </w:t>
            </w:r>
            <w:r w:rsidR="00101C0F" w:rsidRPr="004B2069">
              <w:rPr>
                <w:rFonts w:eastAsia="Times New Roman"/>
                <w:szCs w:val="20"/>
              </w:rPr>
              <w:t xml:space="preserve">Delay spread 300 ns, </w:t>
            </w:r>
            <w:r w:rsidR="00101C0F" w:rsidRPr="004B2069">
              <w:rPr>
                <w:rFonts w:eastAsia="MS Mincho"/>
                <w:szCs w:val="20"/>
              </w:rPr>
              <w:t>UE</w:t>
            </w:r>
            <w:r w:rsidR="00101C0F" w:rsidRPr="004B2069">
              <w:rPr>
                <w:rFonts w:eastAsia="Times New Roman"/>
                <w:szCs w:val="20"/>
              </w:rPr>
              <w:t xml:space="preserve"> spread</w:t>
            </w:r>
            <w:r w:rsidR="00101C0F" w:rsidRPr="004B2069">
              <w:rPr>
                <w:rFonts w:eastAsia="MS Mincho"/>
                <w:szCs w:val="20"/>
              </w:rPr>
              <w:t xml:space="preserve"> 3 km/h</w:t>
            </w:r>
          </w:p>
        </w:tc>
      </w:tr>
      <w:tr w:rsidR="0072524C" w14:paraId="05739A36" w14:textId="77777777" w:rsidTr="0072524C">
        <w:tc>
          <w:tcPr>
            <w:tcW w:w="4675" w:type="dxa"/>
          </w:tcPr>
          <w:p w14:paraId="66B5A088" w14:textId="7D49BE40" w:rsidR="0072524C" w:rsidRDefault="0072524C" w:rsidP="0072524C">
            <w:r>
              <w:t>gNB</w:t>
            </w:r>
            <w:r w:rsidRPr="00EC263E">
              <w:t xml:space="preserve"> antenna configuration </w:t>
            </w:r>
          </w:p>
        </w:tc>
        <w:tc>
          <w:tcPr>
            <w:tcW w:w="4675" w:type="dxa"/>
          </w:tcPr>
          <w:p w14:paraId="60DC7B50" w14:textId="78EFA88A" w:rsidR="0072524C" w:rsidRDefault="00C86A02" w:rsidP="0072524C">
            <w:r>
              <w:t>2Tx, 2 Rx</w:t>
            </w:r>
          </w:p>
        </w:tc>
      </w:tr>
      <w:tr w:rsidR="0072524C" w14:paraId="000DA672" w14:textId="77777777" w:rsidTr="0072524C">
        <w:tc>
          <w:tcPr>
            <w:tcW w:w="4675" w:type="dxa"/>
          </w:tcPr>
          <w:p w14:paraId="567340DC" w14:textId="3FC7E7C4" w:rsidR="0072524C" w:rsidRDefault="0072524C" w:rsidP="0072524C">
            <w:r>
              <w:rPr>
                <w:rFonts w:hint="eastAsia"/>
              </w:rPr>
              <w:t>UE antenna configuration</w:t>
            </w:r>
          </w:p>
        </w:tc>
        <w:tc>
          <w:tcPr>
            <w:tcW w:w="4675" w:type="dxa"/>
          </w:tcPr>
          <w:p w14:paraId="1E8C1BA7" w14:textId="1D21A7E0" w:rsidR="0072524C" w:rsidRDefault="00C86A02" w:rsidP="0072524C">
            <w:r>
              <w:t>1Tx, 2Rx</w:t>
            </w:r>
          </w:p>
        </w:tc>
      </w:tr>
      <w:tr w:rsidR="0072524C" w14:paraId="23908A18" w14:textId="77777777" w:rsidTr="0072524C">
        <w:tc>
          <w:tcPr>
            <w:tcW w:w="4675" w:type="dxa"/>
          </w:tcPr>
          <w:p w14:paraId="206C0BF0" w14:textId="51D858AC" w:rsidR="0072524C" w:rsidRDefault="0072524C" w:rsidP="0072524C">
            <w:r>
              <w:t>Channel Estimation</w:t>
            </w:r>
          </w:p>
        </w:tc>
        <w:tc>
          <w:tcPr>
            <w:tcW w:w="4675" w:type="dxa"/>
          </w:tcPr>
          <w:p w14:paraId="6C12AD55" w14:textId="2F320C06" w:rsidR="0072524C" w:rsidRPr="00101C0F" w:rsidRDefault="00101C0F" w:rsidP="006D57CE">
            <w:pPr>
              <w:spacing w:after="0" w:line="276" w:lineRule="auto"/>
            </w:pPr>
            <w:r w:rsidRPr="00101C0F">
              <w:t xml:space="preserve">MMSE </w:t>
            </w:r>
          </w:p>
        </w:tc>
      </w:tr>
      <w:tr w:rsidR="0072524C" w14:paraId="7FC241B2" w14:textId="77777777" w:rsidTr="0072524C">
        <w:tc>
          <w:tcPr>
            <w:tcW w:w="4675" w:type="dxa"/>
          </w:tcPr>
          <w:p w14:paraId="502D7726" w14:textId="0F5B7989" w:rsidR="0072524C" w:rsidRDefault="0072524C" w:rsidP="0072524C">
            <w:r>
              <w:t>Noise Estimation</w:t>
            </w:r>
          </w:p>
        </w:tc>
        <w:tc>
          <w:tcPr>
            <w:tcW w:w="4675" w:type="dxa"/>
          </w:tcPr>
          <w:p w14:paraId="7B40CB40" w14:textId="2E041F3E" w:rsidR="0072524C" w:rsidRDefault="00101C0F" w:rsidP="0072524C">
            <w:r>
              <w:t>Ideal</w:t>
            </w:r>
          </w:p>
        </w:tc>
      </w:tr>
      <w:tr w:rsidR="0072524C" w14:paraId="78D86E39" w14:textId="77777777" w:rsidTr="0072524C">
        <w:tc>
          <w:tcPr>
            <w:tcW w:w="4675" w:type="dxa"/>
          </w:tcPr>
          <w:p w14:paraId="29AA90F8" w14:textId="6C13F48A" w:rsidR="0072524C" w:rsidRDefault="0072524C" w:rsidP="0072524C">
            <w:r>
              <w:rPr>
                <w:rFonts w:hint="eastAsia"/>
              </w:rPr>
              <w:t xml:space="preserve">Transmission </w:t>
            </w:r>
            <w:r w:rsidR="00C86A02">
              <w:t xml:space="preserve">Diversity </w:t>
            </w:r>
            <w:r>
              <w:t>S</w:t>
            </w:r>
            <w:r>
              <w:rPr>
                <w:rFonts w:hint="eastAsia"/>
              </w:rPr>
              <w:t>cheme</w:t>
            </w:r>
          </w:p>
        </w:tc>
        <w:tc>
          <w:tcPr>
            <w:tcW w:w="4675" w:type="dxa"/>
          </w:tcPr>
          <w:p w14:paraId="0F883EA8" w14:textId="217639E5" w:rsidR="0072524C" w:rsidRDefault="00C86A02" w:rsidP="0072524C">
            <w:r>
              <w:t>SFBC</w:t>
            </w:r>
          </w:p>
        </w:tc>
      </w:tr>
    </w:tbl>
    <w:p w14:paraId="25D92F5D" w14:textId="77777777" w:rsidR="0072524C" w:rsidRPr="0072524C" w:rsidRDefault="0072524C" w:rsidP="006D57CE"/>
    <w:sectPr w:rsidR="0072524C" w:rsidRPr="0072524C"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16828" w14:textId="77777777" w:rsidR="003C4166" w:rsidRDefault="003C4166">
      <w:r>
        <w:separator/>
      </w:r>
    </w:p>
  </w:endnote>
  <w:endnote w:type="continuationSeparator" w:id="0">
    <w:p w14:paraId="5CA59D00" w14:textId="77777777" w:rsidR="003C4166" w:rsidRDefault="003C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977D" w14:textId="2A1E38F1" w:rsidR="004C520A" w:rsidRDefault="004C52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0DA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0DAE">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53ED4" w14:textId="77777777" w:rsidR="003C4166" w:rsidRDefault="003C4166">
      <w:r>
        <w:separator/>
      </w:r>
    </w:p>
  </w:footnote>
  <w:footnote w:type="continuationSeparator" w:id="0">
    <w:p w14:paraId="45FAA26D" w14:textId="77777777" w:rsidR="003C4166" w:rsidRDefault="003C4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32E41" w14:textId="77777777" w:rsidR="004C520A" w:rsidRDefault="004C52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80321D"/>
    <w:multiLevelType w:val="hybridMultilevel"/>
    <w:tmpl w:val="6BE46BB6"/>
    <w:lvl w:ilvl="0" w:tplc="A73E9DBC">
      <w:start w:val="1"/>
      <w:numFmt w:val="bullet"/>
      <w:lvlText w:val="–"/>
      <w:lvlJc w:val="left"/>
      <w:pPr>
        <w:tabs>
          <w:tab w:val="num" w:pos="720"/>
        </w:tabs>
        <w:ind w:left="720" w:hanging="360"/>
      </w:pPr>
      <w:rPr>
        <w:rFonts w:ascii="Ericsson Capital TT" w:hAnsi="Ericsson Capital TT" w:hint="default"/>
      </w:rPr>
    </w:lvl>
    <w:lvl w:ilvl="1" w:tplc="CC161504">
      <w:start w:val="1"/>
      <w:numFmt w:val="bullet"/>
      <w:lvlText w:val="–"/>
      <w:lvlJc w:val="left"/>
      <w:pPr>
        <w:tabs>
          <w:tab w:val="num" w:pos="1440"/>
        </w:tabs>
        <w:ind w:left="1440" w:hanging="360"/>
      </w:pPr>
      <w:rPr>
        <w:rFonts w:ascii="Ericsson Capital TT" w:hAnsi="Ericsson Capital TT" w:hint="default"/>
      </w:rPr>
    </w:lvl>
    <w:lvl w:ilvl="2" w:tplc="A200684E">
      <w:numFmt w:val="bullet"/>
      <w:lvlText w:val="›"/>
      <w:lvlJc w:val="left"/>
      <w:pPr>
        <w:tabs>
          <w:tab w:val="num" w:pos="2160"/>
        </w:tabs>
        <w:ind w:left="2160" w:hanging="360"/>
      </w:pPr>
      <w:rPr>
        <w:rFonts w:ascii="Ericsson Capital TT" w:hAnsi="Ericsson Capital TT" w:hint="default"/>
      </w:rPr>
    </w:lvl>
    <w:lvl w:ilvl="3" w:tplc="08E80FB0">
      <w:numFmt w:val="bullet"/>
      <w:lvlText w:val="-"/>
      <w:lvlJc w:val="left"/>
      <w:pPr>
        <w:tabs>
          <w:tab w:val="num" w:pos="2880"/>
        </w:tabs>
        <w:ind w:left="2880" w:hanging="360"/>
      </w:pPr>
      <w:rPr>
        <w:rFonts w:ascii="Ericsson Capital TT" w:hAnsi="Ericsson Capital TT" w:hint="default"/>
      </w:rPr>
    </w:lvl>
    <w:lvl w:ilvl="4" w:tplc="3E3269D8" w:tentative="1">
      <w:start w:val="1"/>
      <w:numFmt w:val="bullet"/>
      <w:lvlText w:val="–"/>
      <w:lvlJc w:val="left"/>
      <w:pPr>
        <w:tabs>
          <w:tab w:val="num" w:pos="3600"/>
        </w:tabs>
        <w:ind w:left="3600" w:hanging="360"/>
      </w:pPr>
      <w:rPr>
        <w:rFonts w:ascii="Ericsson Capital TT" w:hAnsi="Ericsson Capital TT" w:hint="default"/>
      </w:rPr>
    </w:lvl>
    <w:lvl w:ilvl="5" w:tplc="F2C033B8" w:tentative="1">
      <w:start w:val="1"/>
      <w:numFmt w:val="bullet"/>
      <w:lvlText w:val="–"/>
      <w:lvlJc w:val="left"/>
      <w:pPr>
        <w:tabs>
          <w:tab w:val="num" w:pos="4320"/>
        </w:tabs>
        <w:ind w:left="4320" w:hanging="360"/>
      </w:pPr>
      <w:rPr>
        <w:rFonts w:ascii="Ericsson Capital TT" w:hAnsi="Ericsson Capital TT" w:hint="default"/>
      </w:rPr>
    </w:lvl>
    <w:lvl w:ilvl="6" w:tplc="9704E58C" w:tentative="1">
      <w:start w:val="1"/>
      <w:numFmt w:val="bullet"/>
      <w:lvlText w:val="–"/>
      <w:lvlJc w:val="left"/>
      <w:pPr>
        <w:tabs>
          <w:tab w:val="num" w:pos="5040"/>
        </w:tabs>
        <w:ind w:left="5040" w:hanging="360"/>
      </w:pPr>
      <w:rPr>
        <w:rFonts w:ascii="Ericsson Capital TT" w:hAnsi="Ericsson Capital TT" w:hint="default"/>
      </w:rPr>
    </w:lvl>
    <w:lvl w:ilvl="7" w:tplc="BAAAB510" w:tentative="1">
      <w:start w:val="1"/>
      <w:numFmt w:val="bullet"/>
      <w:lvlText w:val="–"/>
      <w:lvlJc w:val="left"/>
      <w:pPr>
        <w:tabs>
          <w:tab w:val="num" w:pos="5760"/>
        </w:tabs>
        <w:ind w:left="5760" w:hanging="360"/>
      </w:pPr>
      <w:rPr>
        <w:rFonts w:ascii="Ericsson Capital TT" w:hAnsi="Ericsson Capital TT" w:hint="default"/>
      </w:rPr>
    </w:lvl>
    <w:lvl w:ilvl="8" w:tplc="AF0E1AD0"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6B387A"/>
    <w:multiLevelType w:val="hybridMultilevel"/>
    <w:tmpl w:val="D158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115B7"/>
    <w:multiLevelType w:val="hybridMultilevel"/>
    <w:tmpl w:val="A74E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F00B0"/>
    <w:multiLevelType w:val="hybridMultilevel"/>
    <w:tmpl w:val="15C201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B712C3"/>
    <w:multiLevelType w:val="hybridMultilevel"/>
    <w:tmpl w:val="7C6CE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DA2BF4"/>
    <w:multiLevelType w:val="hybridMultilevel"/>
    <w:tmpl w:val="9C20F2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D267B3"/>
    <w:multiLevelType w:val="hybridMultilevel"/>
    <w:tmpl w:val="358CA9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DB4A4D"/>
    <w:multiLevelType w:val="hybridMultilevel"/>
    <w:tmpl w:val="524EF34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D74886"/>
    <w:multiLevelType w:val="hybridMultilevel"/>
    <w:tmpl w:val="0B32BC90"/>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DC4798"/>
    <w:multiLevelType w:val="hybridMultilevel"/>
    <w:tmpl w:val="B3C29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007BD"/>
    <w:multiLevelType w:val="hybridMultilevel"/>
    <w:tmpl w:val="3E7ED9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532E82"/>
    <w:multiLevelType w:val="hybridMultilevel"/>
    <w:tmpl w:val="EB04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B471CA"/>
    <w:multiLevelType w:val="hybridMultilevel"/>
    <w:tmpl w:val="D6DC53D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213C6294">
      <w:start w:val="60"/>
      <w:numFmt w:val="bullet"/>
      <w:lvlText w:val="-"/>
      <w:lvlJc w:val="left"/>
      <w:pPr>
        <w:ind w:left="1800" w:hanging="360"/>
      </w:pPr>
      <w:rPr>
        <w:rFonts w:ascii="Times New Roman" w:eastAsiaTheme="minorHAnsi" w:hAnsi="Times New Roman" w:cs="Times New Roman"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913E14"/>
    <w:multiLevelType w:val="hybridMultilevel"/>
    <w:tmpl w:val="AF1444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AC6E73"/>
    <w:multiLevelType w:val="hybridMultilevel"/>
    <w:tmpl w:val="1C50869A"/>
    <w:lvl w:ilvl="0" w:tplc="3F6A1CD4">
      <w:start w:val="1"/>
      <w:numFmt w:val="bullet"/>
      <w:lvlText w:val="–"/>
      <w:lvlJc w:val="left"/>
      <w:pPr>
        <w:tabs>
          <w:tab w:val="num" w:pos="927"/>
        </w:tabs>
        <w:ind w:left="927" w:hanging="360"/>
      </w:pPr>
      <w:rPr>
        <w:rFonts w:ascii="Ericsson Capital TT" w:hAnsi="Ericsson Capital TT" w:hint="default"/>
      </w:rPr>
    </w:lvl>
    <w:lvl w:ilvl="1" w:tplc="62700012">
      <w:start w:val="1"/>
      <w:numFmt w:val="bullet"/>
      <w:lvlText w:val="–"/>
      <w:lvlJc w:val="left"/>
      <w:pPr>
        <w:tabs>
          <w:tab w:val="num" w:pos="1647"/>
        </w:tabs>
        <w:ind w:left="1647" w:hanging="360"/>
      </w:pPr>
      <w:rPr>
        <w:rFonts w:ascii="Ericsson Capital TT" w:hAnsi="Ericsson Capital TT" w:hint="default"/>
      </w:rPr>
    </w:lvl>
    <w:lvl w:ilvl="2" w:tplc="09C8BD56">
      <w:numFmt w:val="bullet"/>
      <w:lvlText w:val="›"/>
      <w:lvlJc w:val="left"/>
      <w:pPr>
        <w:tabs>
          <w:tab w:val="num" w:pos="2367"/>
        </w:tabs>
        <w:ind w:left="2367" w:hanging="360"/>
      </w:pPr>
      <w:rPr>
        <w:rFonts w:ascii="Ericsson Capital TT" w:hAnsi="Ericsson Capital TT" w:hint="default"/>
      </w:rPr>
    </w:lvl>
    <w:lvl w:ilvl="3" w:tplc="41BAF5EC" w:tentative="1">
      <w:start w:val="1"/>
      <w:numFmt w:val="bullet"/>
      <w:lvlText w:val="–"/>
      <w:lvlJc w:val="left"/>
      <w:pPr>
        <w:tabs>
          <w:tab w:val="num" w:pos="3087"/>
        </w:tabs>
        <w:ind w:left="3087" w:hanging="360"/>
      </w:pPr>
      <w:rPr>
        <w:rFonts w:ascii="Ericsson Capital TT" w:hAnsi="Ericsson Capital TT" w:hint="default"/>
      </w:rPr>
    </w:lvl>
    <w:lvl w:ilvl="4" w:tplc="21FE78AC" w:tentative="1">
      <w:start w:val="1"/>
      <w:numFmt w:val="bullet"/>
      <w:lvlText w:val="–"/>
      <w:lvlJc w:val="left"/>
      <w:pPr>
        <w:tabs>
          <w:tab w:val="num" w:pos="3807"/>
        </w:tabs>
        <w:ind w:left="3807" w:hanging="360"/>
      </w:pPr>
      <w:rPr>
        <w:rFonts w:ascii="Ericsson Capital TT" w:hAnsi="Ericsson Capital TT" w:hint="default"/>
      </w:rPr>
    </w:lvl>
    <w:lvl w:ilvl="5" w:tplc="D826DADE" w:tentative="1">
      <w:start w:val="1"/>
      <w:numFmt w:val="bullet"/>
      <w:lvlText w:val="–"/>
      <w:lvlJc w:val="left"/>
      <w:pPr>
        <w:tabs>
          <w:tab w:val="num" w:pos="4527"/>
        </w:tabs>
        <w:ind w:left="4527" w:hanging="360"/>
      </w:pPr>
      <w:rPr>
        <w:rFonts w:ascii="Ericsson Capital TT" w:hAnsi="Ericsson Capital TT" w:hint="default"/>
      </w:rPr>
    </w:lvl>
    <w:lvl w:ilvl="6" w:tplc="1192898E" w:tentative="1">
      <w:start w:val="1"/>
      <w:numFmt w:val="bullet"/>
      <w:lvlText w:val="–"/>
      <w:lvlJc w:val="left"/>
      <w:pPr>
        <w:tabs>
          <w:tab w:val="num" w:pos="5247"/>
        </w:tabs>
        <w:ind w:left="5247" w:hanging="360"/>
      </w:pPr>
      <w:rPr>
        <w:rFonts w:ascii="Ericsson Capital TT" w:hAnsi="Ericsson Capital TT" w:hint="default"/>
      </w:rPr>
    </w:lvl>
    <w:lvl w:ilvl="7" w:tplc="6F56C3CC" w:tentative="1">
      <w:start w:val="1"/>
      <w:numFmt w:val="bullet"/>
      <w:lvlText w:val="–"/>
      <w:lvlJc w:val="left"/>
      <w:pPr>
        <w:tabs>
          <w:tab w:val="num" w:pos="5967"/>
        </w:tabs>
        <w:ind w:left="5967" w:hanging="360"/>
      </w:pPr>
      <w:rPr>
        <w:rFonts w:ascii="Ericsson Capital TT" w:hAnsi="Ericsson Capital TT" w:hint="default"/>
      </w:rPr>
    </w:lvl>
    <w:lvl w:ilvl="8" w:tplc="FBD24F8A" w:tentative="1">
      <w:start w:val="1"/>
      <w:numFmt w:val="bullet"/>
      <w:lvlText w:val="–"/>
      <w:lvlJc w:val="left"/>
      <w:pPr>
        <w:tabs>
          <w:tab w:val="num" w:pos="6687"/>
        </w:tabs>
        <w:ind w:left="6687" w:hanging="360"/>
      </w:pPr>
      <w:rPr>
        <w:rFonts w:ascii="Ericsson Capital TT" w:hAnsi="Ericsson Capital TT" w:hint="default"/>
      </w:rPr>
    </w:lvl>
  </w:abstractNum>
  <w:abstractNum w:abstractNumId="2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ED1030"/>
    <w:multiLevelType w:val="hybridMultilevel"/>
    <w:tmpl w:val="5EE27482"/>
    <w:lvl w:ilvl="0" w:tplc="407E9902">
      <w:start w:val="1"/>
      <w:numFmt w:val="bullet"/>
      <w:lvlText w:val="–"/>
      <w:lvlJc w:val="left"/>
      <w:pPr>
        <w:tabs>
          <w:tab w:val="num" w:pos="720"/>
        </w:tabs>
        <w:ind w:left="720" w:hanging="360"/>
      </w:pPr>
      <w:rPr>
        <w:rFonts w:ascii="Ericsson Capital TT" w:hAnsi="Ericsson Capital TT" w:hint="default"/>
      </w:rPr>
    </w:lvl>
    <w:lvl w:ilvl="1" w:tplc="67FC9954">
      <w:start w:val="1"/>
      <w:numFmt w:val="bullet"/>
      <w:lvlText w:val="–"/>
      <w:lvlJc w:val="left"/>
      <w:pPr>
        <w:tabs>
          <w:tab w:val="num" w:pos="1440"/>
        </w:tabs>
        <w:ind w:left="1440" w:hanging="360"/>
      </w:pPr>
      <w:rPr>
        <w:rFonts w:ascii="Ericsson Capital TT" w:hAnsi="Ericsson Capital TT" w:hint="default"/>
      </w:rPr>
    </w:lvl>
    <w:lvl w:ilvl="2" w:tplc="A21EDDAA">
      <w:numFmt w:val="bullet"/>
      <w:lvlText w:val="›"/>
      <w:lvlJc w:val="left"/>
      <w:pPr>
        <w:tabs>
          <w:tab w:val="num" w:pos="2160"/>
        </w:tabs>
        <w:ind w:left="2160" w:hanging="360"/>
      </w:pPr>
      <w:rPr>
        <w:rFonts w:ascii="Ericsson Capital TT" w:hAnsi="Ericsson Capital TT" w:hint="default"/>
      </w:rPr>
    </w:lvl>
    <w:lvl w:ilvl="3" w:tplc="3DF8D6C6" w:tentative="1">
      <w:start w:val="1"/>
      <w:numFmt w:val="bullet"/>
      <w:lvlText w:val="–"/>
      <w:lvlJc w:val="left"/>
      <w:pPr>
        <w:tabs>
          <w:tab w:val="num" w:pos="2880"/>
        </w:tabs>
        <w:ind w:left="2880" w:hanging="360"/>
      </w:pPr>
      <w:rPr>
        <w:rFonts w:ascii="Ericsson Capital TT" w:hAnsi="Ericsson Capital TT" w:hint="default"/>
      </w:rPr>
    </w:lvl>
    <w:lvl w:ilvl="4" w:tplc="06BA7700" w:tentative="1">
      <w:start w:val="1"/>
      <w:numFmt w:val="bullet"/>
      <w:lvlText w:val="–"/>
      <w:lvlJc w:val="left"/>
      <w:pPr>
        <w:tabs>
          <w:tab w:val="num" w:pos="3600"/>
        </w:tabs>
        <w:ind w:left="3600" w:hanging="360"/>
      </w:pPr>
      <w:rPr>
        <w:rFonts w:ascii="Ericsson Capital TT" w:hAnsi="Ericsson Capital TT" w:hint="default"/>
      </w:rPr>
    </w:lvl>
    <w:lvl w:ilvl="5" w:tplc="DA9AEB4C" w:tentative="1">
      <w:start w:val="1"/>
      <w:numFmt w:val="bullet"/>
      <w:lvlText w:val="–"/>
      <w:lvlJc w:val="left"/>
      <w:pPr>
        <w:tabs>
          <w:tab w:val="num" w:pos="4320"/>
        </w:tabs>
        <w:ind w:left="4320" w:hanging="360"/>
      </w:pPr>
      <w:rPr>
        <w:rFonts w:ascii="Ericsson Capital TT" w:hAnsi="Ericsson Capital TT" w:hint="default"/>
      </w:rPr>
    </w:lvl>
    <w:lvl w:ilvl="6" w:tplc="8A0A1E5C" w:tentative="1">
      <w:start w:val="1"/>
      <w:numFmt w:val="bullet"/>
      <w:lvlText w:val="–"/>
      <w:lvlJc w:val="left"/>
      <w:pPr>
        <w:tabs>
          <w:tab w:val="num" w:pos="5040"/>
        </w:tabs>
        <w:ind w:left="5040" w:hanging="360"/>
      </w:pPr>
      <w:rPr>
        <w:rFonts w:ascii="Ericsson Capital TT" w:hAnsi="Ericsson Capital TT" w:hint="default"/>
      </w:rPr>
    </w:lvl>
    <w:lvl w:ilvl="7" w:tplc="FD428F8E" w:tentative="1">
      <w:start w:val="1"/>
      <w:numFmt w:val="bullet"/>
      <w:lvlText w:val="–"/>
      <w:lvlJc w:val="left"/>
      <w:pPr>
        <w:tabs>
          <w:tab w:val="num" w:pos="5760"/>
        </w:tabs>
        <w:ind w:left="5760" w:hanging="360"/>
      </w:pPr>
      <w:rPr>
        <w:rFonts w:ascii="Ericsson Capital TT" w:hAnsi="Ericsson Capital TT" w:hint="default"/>
      </w:rPr>
    </w:lvl>
    <w:lvl w:ilvl="8" w:tplc="D0E2E3AC" w:tentative="1">
      <w:start w:val="1"/>
      <w:numFmt w:val="bullet"/>
      <w:lvlText w:val="–"/>
      <w:lvlJc w:val="left"/>
      <w:pPr>
        <w:tabs>
          <w:tab w:val="num" w:pos="6480"/>
        </w:tabs>
        <w:ind w:left="6480" w:hanging="360"/>
      </w:pPr>
      <w:rPr>
        <w:rFonts w:ascii="Ericsson Capital TT" w:hAnsi="Ericsson Capital TT" w:hint="default"/>
      </w:rPr>
    </w:lvl>
  </w:abstractNum>
  <w:abstractNum w:abstractNumId="32" w15:restartNumberingAfterBreak="0">
    <w:nsid w:val="50BF660C"/>
    <w:multiLevelType w:val="hybridMultilevel"/>
    <w:tmpl w:val="556EB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954A40"/>
    <w:multiLevelType w:val="hybridMultilevel"/>
    <w:tmpl w:val="6B88AF76"/>
    <w:lvl w:ilvl="0" w:tplc="CCB61AAE">
      <w:start w:val="1"/>
      <w:numFmt w:val="bullet"/>
      <w:lvlText w:val="›"/>
      <w:lvlJc w:val="left"/>
      <w:pPr>
        <w:tabs>
          <w:tab w:val="num" w:pos="720"/>
        </w:tabs>
        <w:ind w:left="720" w:hanging="360"/>
      </w:pPr>
      <w:rPr>
        <w:rFonts w:ascii="Ericsson Capital TT" w:hAnsi="Ericsson Capital TT" w:hint="default"/>
      </w:rPr>
    </w:lvl>
    <w:lvl w:ilvl="1" w:tplc="02CCC41A" w:tentative="1">
      <w:start w:val="1"/>
      <w:numFmt w:val="bullet"/>
      <w:lvlText w:val="›"/>
      <w:lvlJc w:val="left"/>
      <w:pPr>
        <w:tabs>
          <w:tab w:val="num" w:pos="1440"/>
        </w:tabs>
        <w:ind w:left="1440" w:hanging="360"/>
      </w:pPr>
      <w:rPr>
        <w:rFonts w:ascii="Ericsson Capital TT" w:hAnsi="Ericsson Capital TT" w:hint="default"/>
      </w:rPr>
    </w:lvl>
    <w:lvl w:ilvl="2" w:tplc="A7A4EE64">
      <w:start w:val="1"/>
      <w:numFmt w:val="bullet"/>
      <w:lvlText w:val="›"/>
      <w:lvlJc w:val="left"/>
      <w:pPr>
        <w:tabs>
          <w:tab w:val="num" w:pos="2160"/>
        </w:tabs>
        <w:ind w:left="2160" w:hanging="360"/>
      </w:pPr>
      <w:rPr>
        <w:rFonts w:ascii="Ericsson Capital TT" w:hAnsi="Ericsson Capital TT" w:hint="default"/>
      </w:rPr>
    </w:lvl>
    <w:lvl w:ilvl="3" w:tplc="0622BD92" w:tentative="1">
      <w:start w:val="1"/>
      <w:numFmt w:val="bullet"/>
      <w:lvlText w:val="›"/>
      <w:lvlJc w:val="left"/>
      <w:pPr>
        <w:tabs>
          <w:tab w:val="num" w:pos="2880"/>
        </w:tabs>
        <w:ind w:left="2880" w:hanging="360"/>
      </w:pPr>
      <w:rPr>
        <w:rFonts w:ascii="Ericsson Capital TT" w:hAnsi="Ericsson Capital TT" w:hint="default"/>
      </w:rPr>
    </w:lvl>
    <w:lvl w:ilvl="4" w:tplc="24AC319A" w:tentative="1">
      <w:start w:val="1"/>
      <w:numFmt w:val="bullet"/>
      <w:lvlText w:val="›"/>
      <w:lvlJc w:val="left"/>
      <w:pPr>
        <w:tabs>
          <w:tab w:val="num" w:pos="3600"/>
        </w:tabs>
        <w:ind w:left="3600" w:hanging="360"/>
      </w:pPr>
      <w:rPr>
        <w:rFonts w:ascii="Ericsson Capital TT" w:hAnsi="Ericsson Capital TT" w:hint="default"/>
      </w:rPr>
    </w:lvl>
    <w:lvl w:ilvl="5" w:tplc="4ED6E4EC" w:tentative="1">
      <w:start w:val="1"/>
      <w:numFmt w:val="bullet"/>
      <w:lvlText w:val="›"/>
      <w:lvlJc w:val="left"/>
      <w:pPr>
        <w:tabs>
          <w:tab w:val="num" w:pos="4320"/>
        </w:tabs>
        <w:ind w:left="4320" w:hanging="360"/>
      </w:pPr>
      <w:rPr>
        <w:rFonts w:ascii="Ericsson Capital TT" w:hAnsi="Ericsson Capital TT" w:hint="default"/>
      </w:rPr>
    </w:lvl>
    <w:lvl w:ilvl="6" w:tplc="D5A24A50" w:tentative="1">
      <w:start w:val="1"/>
      <w:numFmt w:val="bullet"/>
      <w:lvlText w:val="›"/>
      <w:lvlJc w:val="left"/>
      <w:pPr>
        <w:tabs>
          <w:tab w:val="num" w:pos="5040"/>
        </w:tabs>
        <w:ind w:left="5040" w:hanging="360"/>
      </w:pPr>
      <w:rPr>
        <w:rFonts w:ascii="Ericsson Capital TT" w:hAnsi="Ericsson Capital TT" w:hint="default"/>
      </w:rPr>
    </w:lvl>
    <w:lvl w:ilvl="7" w:tplc="3E62C274" w:tentative="1">
      <w:start w:val="1"/>
      <w:numFmt w:val="bullet"/>
      <w:lvlText w:val="›"/>
      <w:lvlJc w:val="left"/>
      <w:pPr>
        <w:tabs>
          <w:tab w:val="num" w:pos="5760"/>
        </w:tabs>
        <w:ind w:left="5760" w:hanging="360"/>
      </w:pPr>
      <w:rPr>
        <w:rFonts w:ascii="Ericsson Capital TT" w:hAnsi="Ericsson Capital TT" w:hint="default"/>
      </w:rPr>
    </w:lvl>
    <w:lvl w:ilvl="8" w:tplc="506239D2" w:tentative="1">
      <w:start w:val="1"/>
      <w:numFmt w:val="bullet"/>
      <w:lvlText w:val="›"/>
      <w:lvlJc w:val="left"/>
      <w:pPr>
        <w:tabs>
          <w:tab w:val="num" w:pos="6480"/>
        </w:tabs>
        <w:ind w:left="6480" w:hanging="360"/>
      </w:pPr>
      <w:rPr>
        <w:rFonts w:ascii="Ericsson Capital TT" w:hAnsi="Ericsson Capital TT" w:hint="default"/>
      </w:rPr>
    </w:lvl>
  </w:abstractNum>
  <w:abstractNum w:abstractNumId="36" w15:restartNumberingAfterBreak="0">
    <w:nsid w:val="5B550CA4"/>
    <w:multiLevelType w:val="hybridMultilevel"/>
    <w:tmpl w:val="20DC0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AF317F"/>
    <w:multiLevelType w:val="hybridMultilevel"/>
    <w:tmpl w:val="0BDA0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A561D"/>
    <w:multiLevelType w:val="hybridMultilevel"/>
    <w:tmpl w:val="BD82B538"/>
    <w:lvl w:ilvl="0" w:tplc="041D0001">
      <w:start w:val="1"/>
      <w:numFmt w:val="bullet"/>
      <w:lvlText w:val=""/>
      <w:lvlJc w:val="left"/>
      <w:pPr>
        <w:tabs>
          <w:tab w:val="num" w:pos="8534"/>
        </w:tabs>
        <w:ind w:left="8534" w:hanging="1304"/>
      </w:pPr>
      <w:rPr>
        <w:rFonts w:ascii="Symbol" w:hAnsi="Symbol"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0" w15:restartNumberingAfterBreak="0">
    <w:nsid w:val="7B6D4ADC"/>
    <w:multiLevelType w:val="hybridMultilevel"/>
    <w:tmpl w:val="46C45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4"/>
  </w:num>
  <w:num w:numId="6">
    <w:abstractNumId w:val="25"/>
  </w:num>
  <w:num w:numId="7">
    <w:abstractNumId w:val="34"/>
  </w:num>
  <w:num w:numId="8">
    <w:abstractNumId w:val="15"/>
  </w:num>
  <w:num w:numId="9">
    <w:abstractNumId w:val="12"/>
  </w:num>
  <w:num w:numId="10">
    <w:abstractNumId w:val="2"/>
  </w:num>
  <w:num w:numId="11">
    <w:abstractNumId w:val="1"/>
  </w:num>
  <w:num w:numId="12">
    <w:abstractNumId w:val="0"/>
  </w:num>
  <w:num w:numId="13">
    <w:abstractNumId w:val="33"/>
  </w:num>
  <w:num w:numId="14">
    <w:abstractNumId w:val="20"/>
  </w:num>
  <w:num w:numId="15">
    <w:abstractNumId w:val="41"/>
  </w:num>
  <w:num w:numId="16">
    <w:abstractNumId w:val="22"/>
    <w:lvlOverride w:ilvl="0">
      <w:startOverride w:val="1"/>
    </w:lvlOverride>
  </w:num>
  <w:num w:numId="17">
    <w:abstractNumId w:val="29"/>
  </w:num>
  <w:num w:numId="18">
    <w:abstractNumId w:val="39"/>
  </w:num>
  <w:num w:numId="19">
    <w:abstractNumId w:val="22"/>
    <w:lvlOverride w:ilvl="0">
      <w:startOverride w:val="1"/>
    </w:lvlOverride>
  </w:num>
  <w:num w:numId="20">
    <w:abstractNumId w:val="23"/>
  </w:num>
  <w:num w:numId="21">
    <w:abstractNumId w:val="18"/>
  </w:num>
  <w:num w:numId="22">
    <w:abstractNumId w:val="32"/>
  </w:num>
  <w:num w:numId="23">
    <w:abstractNumId w:val="36"/>
  </w:num>
  <w:num w:numId="24">
    <w:abstractNumId w:val="27"/>
  </w:num>
  <w:num w:numId="25">
    <w:abstractNumId w:val="5"/>
  </w:num>
  <w:num w:numId="26">
    <w:abstractNumId w:val="6"/>
  </w:num>
  <w:num w:numId="27">
    <w:abstractNumId w:val="40"/>
  </w:num>
  <w:num w:numId="28">
    <w:abstractNumId w:val="16"/>
  </w:num>
  <w:num w:numId="29">
    <w:abstractNumId w:val="38"/>
  </w:num>
  <w:num w:numId="30">
    <w:abstractNumId w:val="3"/>
  </w:num>
  <w:num w:numId="31">
    <w:abstractNumId w:val="28"/>
  </w:num>
  <w:num w:numId="32">
    <w:abstractNumId w:val="11"/>
  </w:num>
  <w:num w:numId="33">
    <w:abstractNumId w:val="7"/>
  </w:num>
  <w:num w:numId="34">
    <w:abstractNumId w:val="42"/>
  </w:num>
  <w:num w:numId="35">
    <w:abstractNumId w:val="26"/>
  </w:num>
  <w:num w:numId="36">
    <w:abstractNumId w:val="31"/>
  </w:num>
  <w:num w:numId="37">
    <w:abstractNumId w:val="8"/>
  </w:num>
  <w:num w:numId="38">
    <w:abstractNumId w:val="35"/>
  </w:num>
  <w:num w:numId="39">
    <w:abstractNumId w:val="37"/>
  </w:num>
  <w:num w:numId="40">
    <w:abstractNumId w:val="21"/>
  </w:num>
  <w:num w:numId="41">
    <w:abstractNumId w:val="13"/>
  </w:num>
  <w:num w:numId="42">
    <w:abstractNumId w:val="10"/>
  </w:num>
  <w:num w:numId="43">
    <w:abstractNumId w:val="17"/>
  </w:num>
  <w:num w:numId="44">
    <w:abstractNumId w:val="9"/>
  </w:num>
  <w:num w:numId="4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57B"/>
    <w:rsid w:val="00015D15"/>
    <w:rsid w:val="00016490"/>
    <w:rsid w:val="0002564D"/>
    <w:rsid w:val="00025ECA"/>
    <w:rsid w:val="00030B30"/>
    <w:rsid w:val="00031347"/>
    <w:rsid w:val="000325B8"/>
    <w:rsid w:val="00034C15"/>
    <w:rsid w:val="00036BA1"/>
    <w:rsid w:val="000375D7"/>
    <w:rsid w:val="000401B4"/>
    <w:rsid w:val="00042009"/>
    <w:rsid w:val="000422E2"/>
    <w:rsid w:val="00042F22"/>
    <w:rsid w:val="000444EF"/>
    <w:rsid w:val="00052858"/>
    <w:rsid w:val="00052A07"/>
    <w:rsid w:val="000534E3"/>
    <w:rsid w:val="0005606A"/>
    <w:rsid w:val="00057117"/>
    <w:rsid w:val="00060962"/>
    <w:rsid w:val="000616E7"/>
    <w:rsid w:val="0006487E"/>
    <w:rsid w:val="00065E1A"/>
    <w:rsid w:val="00077E5F"/>
    <w:rsid w:val="0008036A"/>
    <w:rsid w:val="00081AE6"/>
    <w:rsid w:val="00084968"/>
    <w:rsid w:val="000855EB"/>
    <w:rsid w:val="00085B52"/>
    <w:rsid w:val="000866F2"/>
    <w:rsid w:val="0009009F"/>
    <w:rsid w:val="00091557"/>
    <w:rsid w:val="000924C1"/>
    <w:rsid w:val="000924F0"/>
    <w:rsid w:val="00093474"/>
    <w:rsid w:val="00093D05"/>
    <w:rsid w:val="0009510F"/>
    <w:rsid w:val="000A1B7B"/>
    <w:rsid w:val="000A56F2"/>
    <w:rsid w:val="000B1A35"/>
    <w:rsid w:val="000B2719"/>
    <w:rsid w:val="000B3A8F"/>
    <w:rsid w:val="000B4AB9"/>
    <w:rsid w:val="000B58C3"/>
    <w:rsid w:val="000B61E9"/>
    <w:rsid w:val="000C0BD7"/>
    <w:rsid w:val="000C165A"/>
    <w:rsid w:val="000C26AF"/>
    <w:rsid w:val="000C2E19"/>
    <w:rsid w:val="000D0D07"/>
    <w:rsid w:val="000D4797"/>
    <w:rsid w:val="000E0527"/>
    <w:rsid w:val="000E1E92"/>
    <w:rsid w:val="000E6240"/>
    <w:rsid w:val="000F06D6"/>
    <w:rsid w:val="000F0CC2"/>
    <w:rsid w:val="000F0EB1"/>
    <w:rsid w:val="000F1106"/>
    <w:rsid w:val="000F3BE9"/>
    <w:rsid w:val="000F3F6C"/>
    <w:rsid w:val="000F6DF3"/>
    <w:rsid w:val="001005FF"/>
    <w:rsid w:val="00101C0F"/>
    <w:rsid w:val="001062FB"/>
    <w:rsid w:val="001063E6"/>
    <w:rsid w:val="00113CF4"/>
    <w:rsid w:val="00113F26"/>
    <w:rsid w:val="001153EA"/>
    <w:rsid w:val="00115643"/>
    <w:rsid w:val="00116765"/>
    <w:rsid w:val="001219F5"/>
    <w:rsid w:val="00121A20"/>
    <w:rsid w:val="001221EB"/>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74FFD"/>
    <w:rsid w:val="0018143F"/>
    <w:rsid w:val="0018359F"/>
    <w:rsid w:val="00190AC1"/>
    <w:rsid w:val="0019341A"/>
    <w:rsid w:val="00194B79"/>
    <w:rsid w:val="00197DF9"/>
    <w:rsid w:val="001A1171"/>
    <w:rsid w:val="001A1987"/>
    <w:rsid w:val="001A2564"/>
    <w:rsid w:val="001A6173"/>
    <w:rsid w:val="001A6CBA"/>
    <w:rsid w:val="001B0D97"/>
    <w:rsid w:val="001B3203"/>
    <w:rsid w:val="001B5A5D"/>
    <w:rsid w:val="001B6441"/>
    <w:rsid w:val="001C1CE5"/>
    <w:rsid w:val="001C3D2A"/>
    <w:rsid w:val="001D51BA"/>
    <w:rsid w:val="001D6342"/>
    <w:rsid w:val="001D6D53"/>
    <w:rsid w:val="001D7C8A"/>
    <w:rsid w:val="001E2560"/>
    <w:rsid w:val="001E58E2"/>
    <w:rsid w:val="001E7AED"/>
    <w:rsid w:val="001F3916"/>
    <w:rsid w:val="001F54C5"/>
    <w:rsid w:val="001F662C"/>
    <w:rsid w:val="001F7074"/>
    <w:rsid w:val="00200490"/>
    <w:rsid w:val="00201F3A"/>
    <w:rsid w:val="00203F96"/>
    <w:rsid w:val="002069B2"/>
    <w:rsid w:val="00207FA3"/>
    <w:rsid w:val="00211E9D"/>
    <w:rsid w:val="00214DA8"/>
    <w:rsid w:val="00215423"/>
    <w:rsid w:val="002158FA"/>
    <w:rsid w:val="00220600"/>
    <w:rsid w:val="00220DD8"/>
    <w:rsid w:val="002224DB"/>
    <w:rsid w:val="00223FCB"/>
    <w:rsid w:val="002252C3"/>
    <w:rsid w:val="00225C54"/>
    <w:rsid w:val="00225C79"/>
    <w:rsid w:val="00230765"/>
    <w:rsid w:val="002311D4"/>
    <w:rsid w:val="002319E4"/>
    <w:rsid w:val="0023278D"/>
    <w:rsid w:val="00235632"/>
    <w:rsid w:val="00235872"/>
    <w:rsid w:val="002406C6"/>
    <w:rsid w:val="00241559"/>
    <w:rsid w:val="002435B3"/>
    <w:rsid w:val="002451ED"/>
    <w:rsid w:val="002458EB"/>
    <w:rsid w:val="002500C8"/>
    <w:rsid w:val="002545C5"/>
    <w:rsid w:val="00255E5C"/>
    <w:rsid w:val="00257543"/>
    <w:rsid w:val="002617E7"/>
    <w:rsid w:val="00264228"/>
    <w:rsid w:val="00264334"/>
    <w:rsid w:val="0026473E"/>
    <w:rsid w:val="00266214"/>
    <w:rsid w:val="00267C83"/>
    <w:rsid w:val="0027144F"/>
    <w:rsid w:val="00271813"/>
    <w:rsid w:val="00271F3A"/>
    <w:rsid w:val="00273278"/>
    <w:rsid w:val="002737F4"/>
    <w:rsid w:val="00273C90"/>
    <w:rsid w:val="00276B6B"/>
    <w:rsid w:val="002805F5"/>
    <w:rsid w:val="00280751"/>
    <w:rsid w:val="0028280A"/>
    <w:rsid w:val="002830DB"/>
    <w:rsid w:val="00286ACD"/>
    <w:rsid w:val="00287838"/>
    <w:rsid w:val="0028796C"/>
    <w:rsid w:val="002907B5"/>
    <w:rsid w:val="00292EB7"/>
    <w:rsid w:val="00293094"/>
    <w:rsid w:val="00296227"/>
    <w:rsid w:val="00296F44"/>
    <w:rsid w:val="0029777D"/>
    <w:rsid w:val="002A055E"/>
    <w:rsid w:val="002A1D4E"/>
    <w:rsid w:val="002A2869"/>
    <w:rsid w:val="002A6E99"/>
    <w:rsid w:val="002B24D6"/>
    <w:rsid w:val="002B7E37"/>
    <w:rsid w:val="002C20C1"/>
    <w:rsid w:val="002C41E6"/>
    <w:rsid w:val="002D071A"/>
    <w:rsid w:val="002D34B2"/>
    <w:rsid w:val="002D7637"/>
    <w:rsid w:val="002E04FD"/>
    <w:rsid w:val="002E17F2"/>
    <w:rsid w:val="002E54BD"/>
    <w:rsid w:val="002E7CAE"/>
    <w:rsid w:val="002F2771"/>
    <w:rsid w:val="002F37A9"/>
    <w:rsid w:val="002F5FBD"/>
    <w:rsid w:val="002F6288"/>
    <w:rsid w:val="00301CE6"/>
    <w:rsid w:val="0030256B"/>
    <w:rsid w:val="00302E9C"/>
    <w:rsid w:val="00303972"/>
    <w:rsid w:val="0030501F"/>
    <w:rsid w:val="00307BA1"/>
    <w:rsid w:val="00311702"/>
    <w:rsid w:val="00311E82"/>
    <w:rsid w:val="00313FD6"/>
    <w:rsid w:val="003143BD"/>
    <w:rsid w:val="003203ED"/>
    <w:rsid w:val="00321354"/>
    <w:rsid w:val="00322C9F"/>
    <w:rsid w:val="00324D23"/>
    <w:rsid w:val="003250F8"/>
    <w:rsid w:val="003254D2"/>
    <w:rsid w:val="00327997"/>
    <w:rsid w:val="00331751"/>
    <w:rsid w:val="00331B7B"/>
    <w:rsid w:val="00334579"/>
    <w:rsid w:val="00335858"/>
    <w:rsid w:val="00336BDA"/>
    <w:rsid w:val="00342BD7"/>
    <w:rsid w:val="00346291"/>
    <w:rsid w:val="00346DB5"/>
    <w:rsid w:val="003477B1"/>
    <w:rsid w:val="00357380"/>
    <w:rsid w:val="003602D9"/>
    <w:rsid w:val="003604CE"/>
    <w:rsid w:val="0036246B"/>
    <w:rsid w:val="00363067"/>
    <w:rsid w:val="003665FF"/>
    <w:rsid w:val="00370E47"/>
    <w:rsid w:val="003742AC"/>
    <w:rsid w:val="00374ADB"/>
    <w:rsid w:val="00375666"/>
    <w:rsid w:val="00377509"/>
    <w:rsid w:val="00377CE1"/>
    <w:rsid w:val="00385490"/>
    <w:rsid w:val="00385BF0"/>
    <w:rsid w:val="003874B0"/>
    <w:rsid w:val="00392B1F"/>
    <w:rsid w:val="003939FF"/>
    <w:rsid w:val="00394C83"/>
    <w:rsid w:val="003A0E41"/>
    <w:rsid w:val="003A2223"/>
    <w:rsid w:val="003A2A0F"/>
    <w:rsid w:val="003A45A1"/>
    <w:rsid w:val="003A5B0A"/>
    <w:rsid w:val="003A6BAC"/>
    <w:rsid w:val="003A7EF3"/>
    <w:rsid w:val="003B159C"/>
    <w:rsid w:val="003B369F"/>
    <w:rsid w:val="003B36A3"/>
    <w:rsid w:val="003B7FE5"/>
    <w:rsid w:val="003C11C8"/>
    <w:rsid w:val="003C2702"/>
    <w:rsid w:val="003C4166"/>
    <w:rsid w:val="003C7806"/>
    <w:rsid w:val="003D109F"/>
    <w:rsid w:val="003D2478"/>
    <w:rsid w:val="003D3C45"/>
    <w:rsid w:val="003D5B1F"/>
    <w:rsid w:val="003E15FA"/>
    <w:rsid w:val="003E55E4"/>
    <w:rsid w:val="003E74E3"/>
    <w:rsid w:val="003F05C7"/>
    <w:rsid w:val="003F2CD4"/>
    <w:rsid w:val="003F6BBE"/>
    <w:rsid w:val="003F6C3A"/>
    <w:rsid w:val="004000E8"/>
    <w:rsid w:val="00401BF7"/>
    <w:rsid w:val="00402E2B"/>
    <w:rsid w:val="004033B5"/>
    <w:rsid w:val="004050EA"/>
    <w:rsid w:val="0040512B"/>
    <w:rsid w:val="00405CA5"/>
    <w:rsid w:val="00407CD3"/>
    <w:rsid w:val="00410134"/>
    <w:rsid w:val="00410B72"/>
    <w:rsid w:val="00410F18"/>
    <w:rsid w:val="0041263E"/>
    <w:rsid w:val="00413AAC"/>
    <w:rsid w:val="00413E92"/>
    <w:rsid w:val="00421105"/>
    <w:rsid w:val="00422E1E"/>
    <w:rsid w:val="004242F4"/>
    <w:rsid w:val="00427248"/>
    <w:rsid w:val="004321F5"/>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80DA2"/>
    <w:rsid w:val="00492BC5"/>
    <w:rsid w:val="004964F1"/>
    <w:rsid w:val="004A0023"/>
    <w:rsid w:val="004A16BC"/>
    <w:rsid w:val="004A2B94"/>
    <w:rsid w:val="004A502E"/>
    <w:rsid w:val="004B2069"/>
    <w:rsid w:val="004B647B"/>
    <w:rsid w:val="004B7C0C"/>
    <w:rsid w:val="004C3898"/>
    <w:rsid w:val="004C520A"/>
    <w:rsid w:val="004D36B1"/>
    <w:rsid w:val="004D5AAD"/>
    <w:rsid w:val="004D6D57"/>
    <w:rsid w:val="004D7EBD"/>
    <w:rsid w:val="004E2680"/>
    <w:rsid w:val="004E28F9"/>
    <w:rsid w:val="004E462E"/>
    <w:rsid w:val="004E56DC"/>
    <w:rsid w:val="004E76F4"/>
    <w:rsid w:val="004F0B4E"/>
    <w:rsid w:val="004F0B6C"/>
    <w:rsid w:val="004F2078"/>
    <w:rsid w:val="004F410D"/>
    <w:rsid w:val="004F4DA3"/>
    <w:rsid w:val="004F7C3D"/>
    <w:rsid w:val="00506557"/>
    <w:rsid w:val="0050677A"/>
    <w:rsid w:val="00506C41"/>
    <w:rsid w:val="005108D8"/>
    <w:rsid w:val="005116F9"/>
    <w:rsid w:val="00512BA2"/>
    <w:rsid w:val="005153A7"/>
    <w:rsid w:val="005219CF"/>
    <w:rsid w:val="0052620F"/>
    <w:rsid w:val="00531BCE"/>
    <w:rsid w:val="00534B59"/>
    <w:rsid w:val="00536759"/>
    <w:rsid w:val="00537C62"/>
    <w:rsid w:val="00546970"/>
    <w:rsid w:val="0055064F"/>
    <w:rsid w:val="0055144D"/>
    <w:rsid w:val="00552DE7"/>
    <w:rsid w:val="00554192"/>
    <w:rsid w:val="00554E19"/>
    <w:rsid w:val="0056121F"/>
    <w:rsid w:val="0056508D"/>
    <w:rsid w:val="005657F9"/>
    <w:rsid w:val="00572505"/>
    <w:rsid w:val="00575DA6"/>
    <w:rsid w:val="00580D9C"/>
    <w:rsid w:val="00582809"/>
    <w:rsid w:val="00582A47"/>
    <w:rsid w:val="00585A14"/>
    <w:rsid w:val="0058798C"/>
    <w:rsid w:val="005900FA"/>
    <w:rsid w:val="005935A4"/>
    <w:rsid w:val="005948C2"/>
    <w:rsid w:val="00595DCA"/>
    <w:rsid w:val="0059779B"/>
    <w:rsid w:val="005A209A"/>
    <w:rsid w:val="005A662D"/>
    <w:rsid w:val="005B35D7"/>
    <w:rsid w:val="005B392A"/>
    <w:rsid w:val="005B3AA3"/>
    <w:rsid w:val="005B5287"/>
    <w:rsid w:val="005B6F83"/>
    <w:rsid w:val="005C74FB"/>
    <w:rsid w:val="005D1602"/>
    <w:rsid w:val="005E385F"/>
    <w:rsid w:val="005E5B81"/>
    <w:rsid w:val="005F2CB1"/>
    <w:rsid w:val="005F3025"/>
    <w:rsid w:val="005F3AE0"/>
    <w:rsid w:val="005F54D5"/>
    <w:rsid w:val="005F5E5C"/>
    <w:rsid w:val="005F618C"/>
    <w:rsid w:val="005F70BD"/>
    <w:rsid w:val="00602447"/>
    <w:rsid w:val="0060283C"/>
    <w:rsid w:val="00604F14"/>
    <w:rsid w:val="00611B83"/>
    <w:rsid w:val="00613257"/>
    <w:rsid w:val="0061571D"/>
    <w:rsid w:val="0061708F"/>
    <w:rsid w:val="00620A71"/>
    <w:rsid w:val="00620D80"/>
    <w:rsid w:val="00622E38"/>
    <w:rsid w:val="006234A6"/>
    <w:rsid w:val="006268CA"/>
    <w:rsid w:val="00630001"/>
    <w:rsid w:val="006311B3"/>
    <w:rsid w:val="00631428"/>
    <w:rsid w:val="00632652"/>
    <w:rsid w:val="0063284C"/>
    <w:rsid w:val="006342A4"/>
    <w:rsid w:val="00636398"/>
    <w:rsid w:val="006368D3"/>
    <w:rsid w:val="006377EC"/>
    <w:rsid w:val="0064151F"/>
    <w:rsid w:val="00641533"/>
    <w:rsid w:val="0064208D"/>
    <w:rsid w:val="00643475"/>
    <w:rsid w:val="0064396A"/>
    <w:rsid w:val="0064624E"/>
    <w:rsid w:val="006507BE"/>
    <w:rsid w:val="00650AB9"/>
    <w:rsid w:val="00655733"/>
    <w:rsid w:val="00655ACD"/>
    <w:rsid w:val="00656A92"/>
    <w:rsid w:val="00656DDE"/>
    <w:rsid w:val="0066011D"/>
    <w:rsid w:val="006607C0"/>
    <w:rsid w:val="00660D6E"/>
    <w:rsid w:val="006613A6"/>
    <w:rsid w:val="006627A2"/>
    <w:rsid w:val="006634E6"/>
    <w:rsid w:val="00664DBD"/>
    <w:rsid w:val="006655EE"/>
    <w:rsid w:val="00667EE7"/>
    <w:rsid w:val="00670922"/>
    <w:rsid w:val="00670BE1"/>
    <w:rsid w:val="006713D3"/>
    <w:rsid w:val="0067218F"/>
    <w:rsid w:val="006741F2"/>
    <w:rsid w:val="00674CC3"/>
    <w:rsid w:val="00675C72"/>
    <w:rsid w:val="006771F9"/>
    <w:rsid w:val="006776D7"/>
    <w:rsid w:val="00681003"/>
    <w:rsid w:val="006817C9"/>
    <w:rsid w:val="00683ECE"/>
    <w:rsid w:val="00695FC2"/>
    <w:rsid w:val="00696949"/>
    <w:rsid w:val="00697052"/>
    <w:rsid w:val="006A1A1B"/>
    <w:rsid w:val="006A46FB"/>
    <w:rsid w:val="006A5E28"/>
    <w:rsid w:val="006A6585"/>
    <w:rsid w:val="006A697B"/>
    <w:rsid w:val="006A7AFF"/>
    <w:rsid w:val="006B1816"/>
    <w:rsid w:val="006B2099"/>
    <w:rsid w:val="006B50CF"/>
    <w:rsid w:val="006B7AF0"/>
    <w:rsid w:val="006C03B8"/>
    <w:rsid w:val="006C05D0"/>
    <w:rsid w:val="006C526B"/>
    <w:rsid w:val="006C5EC9"/>
    <w:rsid w:val="006C6059"/>
    <w:rsid w:val="006C7522"/>
    <w:rsid w:val="006C7A59"/>
    <w:rsid w:val="006D57CE"/>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3D77"/>
    <w:rsid w:val="006F58D4"/>
    <w:rsid w:val="0070346E"/>
    <w:rsid w:val="00704EDB"/>
    <w:rsid w:val="00706101"/>
    <w:rsid w:val="00707072"/>
    <w:rsid w:val="00707D61"/>
    <w:rsid w:val="00712287"/>
    <w:rsid w:val="00712772"/>
    <w:rsid w:val="007148D3"/>
    <w:rsid w:val="00715B9A"/>
    <w:rsid w:val="00717E5B"/>
    <w:rsid w:val="0072524C"/>
    <w:rsid w:val="00726EA6"/>
    <w:rsid w:val="00727208"/>
    <w:rsid w:val="00727680"/>
    <w:rsid w:val="007348B1"/>
    <w:rsid w:val="007362A6"/>
    <w:rsid w:val="00736D7D"/>
    <w:rsid w:val="00740E58"/>
    <w:rsid w:val="00741E57"/>
    <w:rsid w:val="007445A0"/>
    <w:rsid w:val="0074524B"/>
    <w:rsid w:val="00747D8B"/>
    <w:rsid w:val="00751228"/>
    <w:rsid w:val="007571E1"/>
    <w:rsid w:val="007604B2"/>
    <w:rsid w:val="00765281"/>
    <w:rsid w:val="00766BAD"/>
    <w:rsid w:val="00774EAE"/>
    <w:rsid w:val="00774F47"/>
    <w:rsid w:val="007755F2"/>
    <w:rsid w:val="007765B5"/>
    <w:rsid w:val="00776971"/>
    <w:rsid w:val="00777D37"/>
    <w:rsid w:val="0078177E"/>
    <w:rsid w:val="0078304C"/>
    <w:rsid w:val="00783673"/>
    <w:rsid w:val="00785490"/>
    <w:rsid w:val="00790B99"/>
    <w:rsid w:val="0079166C"/>
    <w:rsid w:val="007925EA"/>
    <w:rsid w:val="00793CD8"/>
    <w:rsid w:val="00794DFA"/>
    <w:rsid w:val="00795C92"/>
    <w:rsid w:val="00796231"/>
    <w:rsid w:val="007965D5"/>
    <w:rsid w:val="007A18FE"/>
    <w:rsid w:val="007A1CB3"/>
    <w:rsid w:val="007A306F"/>
    <w:rsid w:val="007A43A6"/>
    <w:rsid w:val="007A58A6"/>
    <w:rsid w:val="007A6DA9"/>
    <w:rsid w:val="007B10E5"/>
    <w:rsid w:val="007B3D2D"/>
    <w:rsid w:val="007B50AE"/>
    <w:rsid w:val="007B51DF"/>
    <w:rsid w:val="007B56D1"/>
    <w:rsid w:val="007B735C"/>
    <w:rsid w:val="007B7374"/>
    <w:rsid w:val="007C05DD"/>
    <w:rsid w:val="007C11B8"/>
    <w:rsid w:val="007C3D18"/>
    <w:rsid w:val="007C60BF"/>
    <w:rsid w:val="007C6A07"/>
    <w:rsid w:val="007C75A1"/>
    <w:rsid w:val="007C77A5"/>
    <w:rsid w:val="007C79F3"/>
    <w:rsid w:val="007D04E5"/>
    <w:rsid w:val="007D3107"/>
    <w:rsid w:val="007D3108"/>
    <w:rsid w:val="007D5901"/>
    <w:rsid w:val="007D6F22"/>
    <w:rsid w:val="007D7526"/>
    <w:rsid w:val="007E4610"/>
    <w:rsid w:val="007E4715"/>
    <w:rsid w:val="007E505B"/>
    <w:rsid w:val="007E7091"/>
    <w:rsid w:val="007F75D5"/>
    <w:rsid w:val="00800F57"/>
    <w:rsid w:val="00802B9E"/>
    <w:rsid w:val="00803FAE"/>
    <w:rsid w:val="0080605F"/>
    <w:rsid w:val="00807786"/>
    <w:rsid w:val="00811FCB"/>
    <w:rsid w:val="008158D6"/>
    <w:rsid w:val="00817196"/>
    <w:rsid w:val="008235DB"/>
    <w:rsid w:val="00824AA1"/>
    <w:rsid w:val="00824AB4"/>
    <w:rsid w:val="00825C42"/>
    <w:rsid w:val="00825D25"/>
    <w:rsid w:val="00827D6F"/>
    <w:rsid w:val="008376AC"/>
    <w:rsid w:val="0084082E"/>
    <w:rsid w:val="00842092"/>
    <w:rsid w:val="008444E8"/>
    <w:rsid w:val="00844E80"/>
    <w:rsid w:val="00846FE7"/>
    <w:rsid w:val="0085126B"/>
    <w:rsid w:val="00856911"/>
    <w:rsid w:val="008677FD"/>
    <w:rsid w:val="008706D4"/>
    <w:rsid w:val="00870F8A"/>
    <w:rsid w:val="00871838"/>
    <w:rsid w:val="008719A4"/>
    <w:rsid w:val="00871D23"/>
    <w:rsid w:val="00874312"/>
    <w:rsid w:val="0087437C"/>
    <w:rsid w:val="00875CD7"/>
    <w:rsid w:val="00876B4D"/>
    <w:rsid w:val="00877F18"/>
    <w:rsid w:val="00880F71"/>
    <w:rsid w:val="008824A9"/>
    <w:rsid w:val="008843E1"/>
    <w:rsid w:val="00894A88"/>
    <w:rsid w:val="00895386"/>
    <w:rsid w:val="00896979"/>
    <w:rsid w:val="008A21FF"/>
    <w:rsid w:val="008A2B73"/>
    <w:rsid w:val="008A2CE2"/>
    <w:rsid w:val="008A30AC"/>
    <w:rsid w:val="008A44B8"/>
    <w:rsid w:val="008A51A8"/>
    <w:rsid w:val="008A54C7"/>
    <w:rsid w:val="008A77D8"/>
    <w:rsid w:val="008A7B46"/>
    <w:rsid w:val="008B0483"/>
    <w:rsid w:val="008B120C"/>
    <w:rsid w:val="008B3D24"/>
    <w:rsid w:val="008B51A0"/>
    <w:rsid w:val="008B592A"/>
    <w:rsid w:val="008B7B5C"/>
    <w:rsid w:val="008C0C99"/>
    <w:rsid w:val="008C2017"/>
    <w:rsid w:val="008C4958"/>
    <w:rsid w:val="008C4BAA"/>
    <w:rsid w:val="008C6047"/>
    <w:rsid w:val="008C6AE8"/>
    <w:rsid w:val="008C7573"/>
    <w:rsid w:val="008D34F1"/>
    <w:rsid w:val="008D39D8"/>
    <w:rsid w:val="008D6D1A"/>
    <w:rsid w:val="008E065E"/>
    <w:rsid w:val="008E0927"/>
    <w:rsid w:val="008E1909"/>
    <w:rsid w:val="008E47AA"/>
    <w:rsid w:val="008E7CF3"/>
    <w:rsid w:val="008F1EAB"/>
    <w:rsid w:val="008F33DC"/>
    <w:rsid w:val="008F477F"/>
    <w:rsid w:val="00902350"/>
    <w:rsid w:val="0090336B"/>
    <w:rsid w:val="009053AA"/>
    <w:rsid w:val="00906939"/>
    <w:rsid w:val="00910B7D"/>
    <w:rsid w:val="00910FFA"/>
    <w:rsid w:val="00911DFB"/>
    <w:rsid w:val="009139D9"/>
    <w:rsid w:val="00914AD8"/>
    <w:rsid w:val="00916079"/>
    <w:rsid w:val="00917CE9"/>
    <w:rsid w:val="00920BF2"/>
    <w:rsid w:val="00922010"/>
    <w:rsid w:val="00924B3D"/>
    <w:rsid w:val="00931BD9"/>
    <w:rsid w:val="009326F9"/>
    <w:rsid w:val="00932D24"/>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9F8"/>
    <w:rsid w:val="00971F08"/>
    <w:rsid w:val="0097603D"/>
    <w:rsid w:val="00976949"/>
    <w:rsid w:val="00980477"/>
    <w:rsid w:val="00982766"/>
    <w:rsid w:val="00985253"/>
    <w:rsid w:val="009853B3"/>
    <w:rsid w:val="00985BFD"/>
    <w:rsid w:val="00987756"/>
    <w:rsid w:val="00990630"/>
    <w:rsid w:val="00991761"/>
    <w:rsid w:val="00994DCA"/>
    <w:rsid w:val="009960EC"/>
    <w:rsid w:val="009970DD"/>
    <w:rsid w:val="00997CB2"/>
    <w:rsid w:val="009A0FBA"/>
    <w:rsid w:val="009A1601"/>
    <w:rsid w:val="009A18A7"/>
    <w:rsid w:val="009A462D"/>
    <w:rsid w:val="009A5CBA"/>
    <w:rsid w:val="009B1F30"/>
    <w:rsid w:val="009B3AC2"/>
    <w:rsid w:val="009B44F8"/>
    <w:rsid w:val="009B4DF4"/>
    <w:rsid w:val="009B564E"/>
    <w:rsid w:val="009B7E87"/>
    <w:rsid w:val="009C403E"/>
    <w:rsid w:val="009C6832"/>
    <w:rsid w:val="009D0001"/>
    <w:rsid w:val="009D4FF0"/>
    <w:rsid w:val="009D703C"/>
    <w:rsid w:val="009D718F"/>
    <w:rsid w:val="009E068F"/>
    <w:rsid w:val="009E135D"/>
    <w:rsid w:val="009E14E0"/>
    <w:rsid w:val="009E35DB"/>
    <w:rsid w:val="009E47A3"/>
    <w:rsid w:val="009E5C6D"/>
    <w:rsid w:val="009F08F3"/>
    <w:rsid w:val="009F344F"/>
    <w:rsid w:val="009F7CBA"/>
    <w:rsid w:val="00A031D8"/>
    <w:rsid w:val="00A048A8"/>
    <w:rsid w:val="00A04F49"/>
    <w:rsid w:val="00A13E54"/>
    <w:rsid w:val="00A14AC2"/>
    <w:rsid w:val="00A15745"/>
    <w:rsid w:val="00A17F63"/>
    <w:rsid w:val="00A2193B"/>
    <w:rsid w:val="00A2351A"/>
    <w:rsid w:val="00A264A9"/>
    <w:rsid w:val="00A27785"/>
    <w:rsid w:val="00A30187"/>
    <w:rsid w:val="00A33EFC"/>
    <w:rsid w:val="00A3448A"/>
    <w:rsid w:val="00A36297"/>
    <w:rsid w:val="00A41E2B"/>
    <w:rsid w:val="00A45B74"/>
    <w:rsid w:val="00A52E1D"/>
    <w:rsid w:val="00A55FD8"/>
    <w:rsid w:val="00A61499"/>
    <w:rsid w:val="00A62A77"/>
    <w:rsid w:val="00A63483"/>
    <w:rsid w:val="00A657D7"/>
    <w:rsid w:val="00A660AC"/>
    <w:rsid w:val="00A67E6C"/>
    <w:rsid w:val="00A71B99"/>
    <w:rsid w:val="00A739D0"/>
    <w:rsid w:val="00A761D4"/>
    <w:rsid w:val="00A77EC4"/>
    <w:rsid w:val="00A844E2"/>
    <w:rsid w:val="00A85C6C"/>
    <w:rsid w:val="00A85EF6"/>
    <w:rsid w:val="00A92879"/>
    <w:rsid w:val="00A9442A"/>
    <w:rsid w:val="00A94864"/>
    <w:rsid w:val="00AA016F"/>
    <w:rsid w:val="00AA1ED6"/>
    <w:rsid w:val="00AA3FFF"/>
    <w:rsid w:val="00AA51D6"/>
    <w:rsid w:val="00AB0BC8"/>
    <w:rsid w:val="00AB11CA"/>
    <w:rsid w:val="00AB14D9"/>
    <w:rsid w:val="00AB170C"/>
    <w:rsid w:val="00AB2DF6"/>
    <w:rsid w:val="00AB4AB8"/>
    <w:rsid w:val="00AB655E"/>
    <w:rsid w:val="00AC007F"/>
    <w:rsid w:val="00AC2ECD"/>
    <w:rsid w:val="00AC3119"/>
    <w:rsid w:val="00AC49FB"/>
    <w:rsid w:val="00AC5A10"/>
    <w:rsid w:val="00AC7789"/>
    <w:rsid w:val="00AC7870"/>
    <w:rsid w:val="00AD0AA3"/>
    <w:rsid w:val="00AD3F94"/>
    <w:rsid w:val="00AD4A5A"/>
    <w:rsid w:val="00AE27AC"/>
    <w:rsid w:val="00AE2FEB"/>
    <w:rsid w:val="00AE40E0"/>
    <w:rsid w:val="00AE4DBA"/>
    <w:rsid w:val="00AE4F07"/>
    <w:rsid w:val="00AF1C5D"/>
    <w:rsid w:val="00AF3D95"/>
    <w:rsid w:val="00AF42D7"/>
    <w:rsid w:val="00AF4EF7"/>
    <w:rsid w:val="00B006FE"/>
    <w:rsid w:val="00B007CB"/>
    <w:rsid w:val="00B02AA9"/>
    <w:rsid w:val="00B02FA3"/>
    <w:rsid w:val="00B03374"/>
    <w:rsid w:val="00B037B3"/>
    <w:rsid w:val="00B05084"/>
    <w:rsid w:val="00B06A21"/>
    <w:rsid w:val="00B11F57"/>
    <w:rsid w:val="00B12D38"/>
    <w:rsid w:val="00B157F9"/>
    <w:rsid w:val="00B20256"/>
    <w:rsid w:val="00B20D09"/>
    <w:rsid w:val="00B21F12"/>
    <w:rsid w:val="00B2763F"/>
    <w:rsid w:val="00B27AAC"/>
    <w:rsid w:val="00B30929"/>
    <w:rsid w:val="00B372AA"/>
    <w:rsid w:val="00B40445"/>
    <w:rsid w:val="00B41873"/>
    <w:rsid w:val="00B41888"/>
    <w:rsid w:val="00B45A52"/>
    <w:rsid w:val="00B46175"/>
    <w:rsid w:val="00B54A38"/>
    <w:rsid w:val="00B550C7"/>
    <w:rsid w:val="00B664C7"/>
    <w:rsid w:val="00B73352"/>
    <w:rsid w:val="00B739F6"/>
    <w:rsid w:val="00B7668F"/>
    <w:rsid w:val="00B80E0E"/>
    <w:rsid w:val="00B8139D"/>
    <w:rsid w:val="00B81A6C"/>
    <w:rsid w:val="00B84A60"/>
    <w:rsid w:val="00B85DE5"/>
    <w:rsid w:val="00B90F73"/>
    <w:rsid w:val="00B93B59"/>
    <w:rsid w:val="00B9406A"/>
    <w:rsid w:val="00B96B0E"/>
    <w:rsid w:val="00BA2280"/>
    <w:rsid w:val="00BA2A08"/>
    <w:rsid w:val="00BA56D2"/>
    <w:rsid w:val="00BA76E0"/>
    <w:rsid w:val="00BB2A25"/>
    <w:rsid w:val="00BB51E9"/>
    <w:rsid w:val="00BC0FDC"/>
    <w:rsid w:val="00BC1252"/>
    <w:rsid w:val="00BC3053"/>
    <w:rsid w:val="00BC4D2E"/>
    <w:rsid w:val="00BC7FF1"/>
    <w:rsid w:val="00BD1BB8"/>
    <w:rsid w:val="00BD48AC"/>
    <w:rsid w:val="00BD5F1A"/>
    <w:rsid w:val="00BE1234"/>
    <w:rsid w:val="00BE2FA6"/>
    <w:rsid w:val="00BE333F"/>
    <w:rsid w:val="00BE7406"/>
    <w:rsid w:val="00BE7603"/>
    <w:rsid w:val="00BF064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719D"/>
    <w:rsid w:val="00C54995"/>
    <w:rsid w:val="00C54D41"/>
    <w:rsid w:val="00C60783"/>
    <w:rsid w:val="00C64672"/>
    <w:rsid w:val="00C658ED"/>
    <w:rsid w:val="00C66E9B"/>
    <w:rsid w:val="00C6715D"/>
    <w:rsid w:val="00C70697"/>
    <w:rsid w:val="00C72EF4"/>
    <w:rsid w:val="00C753B3"/>
    <w:rsid w:val="00C75D2F"/>
    <w:rsid w:val="00C767BE"/>
    <w:rsid w:val="00C76E3C"/>
    <w:rsid w:val="00C81568"/>
    <w:rsid w:val="00C86A02"/>
    <w:rsid w:val="00C9027A"/>
    <w:rsid w:val="00C9068E"/>
    <w:rsid w:val="00C93C4B"/>
    <w:rsid w:val="00C944AB"/>
    <w:rsid w:val="00C95B40"/>
    <w:rsid w:val="00CA1068"/>
    <w:rsid w:val="00CA1ED8"/>
    <w:rsid w:val="00CA2417"/>
    <w:rsid w:val="00CA44B2"/>
    <w:rsid w:val="00CA4CBA"/>
    <w:rsid w:val="00CB1F63"/>
    <w:rsid w:val="00CB7170"/>
    <w:rsid w:val="00CC040E"/>
    <w:rsid w:val="00CC111F"/>
    <w:rsid w:val="00CC2011"/>
    <w:rsid w:val="00CC31ED"/>
    <w:rsid w:val="00CC3EA0"/>
    <w:rsid w:val="00CC7B45"/>
    <w:rsid w:val="00CD0F70"/>
    <w:rsid w:val="00CD1188"/>
    <w:rsid w:val="00CD1AB1"/>
    <w:rsid w:val="00CD1D69"/>
    <w:rsid w:val="00CD2ED1"/>
    <w:rsid w:val="00CD337B"/>
    <w:rsid w:val="00CE0424"/>
    <w:rsid w:val="00CE66DE"/>
    <w:rsid w:val="00CE7561"/>
    <w:rsid w:val="00CF1354"/>
    <w:rsid w:val="00CF3B1F"/>
    <w:rsid w:val="00CF3BF6"/>
    <w:rsid w:val="00CF625B"/>
    <w:rsid w:val="00CF687E"/>
    <w:rsid w:val="00CF7C91"/>
    <w:rsid w:val="00D0349B"/>
    <w:rsid w:val="00D10249"/>
    <w:rsid w:val="00D115C3"/>
    <w:rsid w:val="00D11897"/>
    <w:rsid w:val="00D13135"/>
    <w:rsid w:val="00D13E4E"/>
    <w:rsid w:val="00D2249B"/>
    <w:rsid w:val="00D239A7"/>
    <w:rsid w:val="00D23F47"/>
    <w:rsid w:val="00D251DB"/>
    <w:rsid w:val="00D3163C"/>
    <w:rsid w:val="00D3226D"/>
    <w:rsid w:val="00D35E2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17B"/>
    <w:rsid w:val="00DA2E0F"/>
    <w:rsid w:val="00DA305E"/>
    <w:rsid w:val="00DA5417"/>
    <w:rsid w:val="00DA56E8"/>
    <w:rsid w:val="00DB0A9F"/>
    <w:rsid w:val="00DB377D"/>
    <w:rsid w:val="00DB7255"/>
    <w:rsid w:val="00DC2D36"/>
    <w:rsid w:val="00DC2D65"/>
    <w:rsid w:val="00DC53EF"/>
    <w:rsid w:val="00DE5608"/>
    <w:rsid w:val="00DE58D0"/>
    <w:rsid w:val="00DE654F"/>
    <w:rsid w:val="00DF0B6E"/>
    <w:rsid w:val="00DF15E0"/>
    <w:rsid w:val="00DF37A0"/>
    <w:rsid w:val="00DF701D"/>
    <w:rsid w:val="00E110E7"/>
    <w:rsid w:val="00E11B20"/>
    <w:rsid w:val="00E17FA2"/>
    <w:rsid w:val="00E21369"/>
    <w:rsid w:val="00E22330"/>
    <w:rsid w:val="00E2486E"/>
    <w:rsid w:val="00E26563"/>
    <w:rsid w:val="00E272CB"/>
    <w:rsid w:val="00E30B5A"/>
    <w:rsid w:val="00E3123D"/>
    <w:rsid w:val="00E31461"/>
    <w:rsid w:val="00E31D43"/>
    <w:rsid w:val="00E3243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77576"/>
    <w:rsid w:val="00E8234C"/>
    <w:rsid w:val="00E82828"/>
    <w:rsid w:val="00E83AA9"/>
    <w:rsid w:val="00E85928"/>
    <w:rsid w:val="00E87822"/>
    <w:rsid w:val="00E90395"/>
    <w:rsid w:val="00E90E49"/>
    <w:rsid w:val="00E917F9"/>
    <w:rsid w:val="00E9291C"/>
    <w:rsid w:val="00E93FFE"/>
    <w:rsid w:val="00E94F8A"/>
    <w:rsid w:val="00EA4B16"/>
    <w:rsid w:val="00EA7A41"/>
    <w:rsid w:val="00EB077B"/>
    <w:rsid w:val="00EB4EA2"/>
    <w:rsid w:val="00EC057D"/>
    <w:rsid w:val="00EC27C6"/>
    <w:rsid w:val="00EC3BF4"/>
    <w:rsid w:val="00EC4207"/>
    <w:rsid w:val="00EC5653"/>
    <w:rsid w:val="00EC71CE"/>
    <w:rsid w:val="00EC77A7"/>
    <w:rsid w:val="00ED1006"/>
    <w:rsid w:val="00EE3A65"/>
    <w:rsid w:val="00EE59C8"/>
    <w:rsid w:val="00EF18FE"/>
    <w:rsid w:val="00EF5787"/>
    <w:rsid w:val="00EF60D0"/>
    <w:rsid w:val="00EF776E"/>
    <w:rsid w:val="00F00E74"/>
    <w:rsid w:val="00F0528D"/>
    <w:rsid w:val="00F06C67"/>
    <w:rsid w:val="00F06DFD"/>
    <w:rsid w:val="00F071D1"/>
    <w:rsid w:val="00F07533"/>
    <w:rsid w:val="00F10629"/>
    <w:rsid w:val="00F15FA5"/>
    <w:rsid w:val="00F209B7"/>
    <w:rsid w:val="00F2150C"/>
    <w:rsid w:val="00F2376F"/>
    <w:rsid w:val="00F243D8"/>
    <w:rsid w:val="00F24B31"/>
    <w:rsid w:val="00F30828"/>
    <w:rsid w:val="00F313D6"/>
    <w:rsid w:val="00F40F0C"/>
    <w:rsid w:val="00F4766C"/>
    <w:rsid w:val="00F5060E"/>
    <w:rsid w:val="00F507D1"/>
    <w:rsid w:val="00F519CE"/>
    <w:rsid w:val="00F51ADA"/>
    <w:rsid w:val="00F600E4"/>
    <w:rsid w:val="00F607C5"/>
    <w:rsid w:val="00F60DEA"/>
    <w:rsid w:val="00F6302A"/>
    <w:rsid w:val="00F64C2B"/>
    <w:rsid w:val="00F651BE"/>
    <w:rsid w:val="00F67F53"/>
    <w:rsid w:val="00F703BE"/>
    <w:rsid w:val="00F71EBE"/>
    <w:rsid w:val="00F71F69"/>
    <w:rsid w:val="00F724CC"/>
    <w:rsid w:val="00F72B72"/>
    <w:rsid w:val="00F74BB9"/>
    <w:rsid w:val="00F75582"/>
    <w:rsid w:val="00F76EFA"/>
    <w:rsid w:val="00F804BE"/>
    <w:rsid w:val="00F817CE"/>
    <w:rsid w:val="00F8456C"/>
    <w:rsid w:val="00F859D8"/>
    <w:rsid w:val="00F868F5"/>
    <w:rsid w:val="00F9056A"/>
    <w:rsid w:val="00F90F8D"/>
    <w:rsid w:val="00F92782"/>
    <w:rsid w:val="00F93AA9"/>
    <w:rsid w:val="00F94476"/>
    <w:rsid w:val="00F96985"/>
    <w:rsid w:val="00F97838"/>
    <w:rsid w:val="00FA2BB3"/>
    <w:rsid w:val="00FA76BD"/>
    <w:rsid w:val="00FB4C80"/>
    <w:rsid w:val="00FB56DB"/>
    <w:rsid w:val="00FB6A6A"/>
    <w:rsid w:val="00FC7429"/>
    <w:rsid w:val="00FD07F6"/>
    <w:rsid w:val="00FD0DAE"/>
    <w:rsid w:val="00FD1EC8"/>
    <w:rsid w:val="00FD47ED"/>
    <w:rsid w:val="00FD74DB"/>
    <w:rsid w:val="00FD7660"/>
    <w:rsid w:val="00FE0655"/>
    <w:rsid w:val="00FE2365"/>
    <w:rsid w:val="00FE37D7"/>
    <w:rsid w:val="00FE4C7B"/>
    <w:rsid w:val="00FE7336"/>
    <w:rsid w:val="00FE787C"/>
    <w:rsid w:val="00FF2C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25FE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1369"/>
    <w:rPr>
      <w:rFonts w:ascii="Times New Roman" w:hAnsi="Times New Roman"/>
      <w:lang w:val="en-GB" w:eastAsia="zh-CN"/>
    </w:rPr>
  </w:style>
  <w:style w:type="character" w:customStyle="1" w:styleId="apple-converted-space">
    <w:name w:val="apple-converted-space"/>
    <w:basedOn w:val="DefaultParagraphFont"/>
    <w:rsid w:val="006342A4"/>
  </w:style>
  <w:style w:type="character" w:customStyle="1" w:styleId="ReferenceChar">
    <w:name w:val="Reference Char"/>
    <w:link w:val="Reference"/>
    <w:rsid w:val="00F600E4"/>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81041">
      <w:bodyDiv w:val="1"/>
      <w:marLeft w:val="0"/>
      <w:marRight w:val="0"/>
      <w:marTop w:val="0"/>
      <w:marBottom w:val="0"/>
      <w:divBdr>
        <w:top w:val="none" w:sz="0" w:space="0" w:color="auto"/>
        <w:left w:val="none" w:sz="0" w:space="0" w:color="auto"/>
        <w:bottom w:val="none" w:sz="0" w:space="0" w:color="auto"/>
        <w:right w:val="none" w:sz="0" w:space="0" w:color="auto"/>
      </w:divBdr>
      <w:divsChild>
        <w:div w:id="550116879">
          <w:marLeft w:val="835"/>
          <w:marRight w:val="0"/>
          <w:marTop w:val="0"/>
          <w:marBottom w:val="0"/>
          <w:divBdr>
            <w:top w:val="none" w:sz="0" w:space="0" w:color="auto"/>
            <w:left w:val="none" w:sz="0" w:space="0" w:color="auto"/>
            <w:bottom w:val="none" w:sz="0" w:space="0" w:color="auto"/>
            <w:right w:val="none" w:sz="0" w:space="0" w:color="auto"/>
          </w:divBdr>
        </w:div>
        <w:div w:id="2144805831">
          <w:marLeft w:val="1411"/>
          <w:marRight w:val="0"/>
          <w:marTop w:val="0"/>
          <w:marBottom w:val="0"/>
          <w:divBdr>
            <w:top w:val="none" w:sz="0" w:space="0" w:color="auto"/>
            <w:left w:val="none" w:sz="0" w:space="0" w:color="auto"/>
            <w:bottom w:val="none" w:sz="0" w:space="0" w:color="auto"/>
            <w:right w:val="none" w:sz="0" w:space="0" w:color="auto"/>
          </w:divBdr>
        </w:div>
        <w:div w:id="19626706">
          <w:marLeft w:val="1411"/>
          <w:marRight w:val="0"/>
          <w:marTop w:val="0"/>
          <w:marBottom w:val="0"/>
          <w:divBdr>
            <w:top w:val="none" w:sz="0" w:space="0" w:color="auto"/>
            <w:left w:val="none" w:sz="0" w:space="0" w:color="auto"/>
            <w:bottom w:val="none" w:sz="0" w:space="0" w:color="auto"/>
            <w:right w:val="none" w:sz="0" w:space="0" w:color="auto"/>
          </w:divBdr>
        </w:div>
        <w:div w:id="1152139857">
          <w:marLeft w:val="1411"/>
          <w:marRight w:val="0"/>
          <w:marTop w:val="0"/>
          <w:marBottom w:val="0"/>
          <w:divBdr>
            <w:top w:val="none" w:sz="0" w:space="0" w:color="auto"/>
            <w:left w:val="none" w:sz="0" w:space="0" w:color="auto"/>
            <w:bottom w:val="none" w:sz="0" w:space="0" w:color="auto"/>
            <w:right w:val="none" w:sz="0" w:space="0" w:color="auto"/>
          </w:divBdr>
        </w:div>
        <w:div w:id="899054986">
          <w:marLeft w:val="1411"/>
          <w:marRight w:val="0"/>
          <w:marTop w:val="0"/>
          <w:marBottom w:val="0"/>
          <w:divBdr>
            <w:top w:val="none" w:sz="0" w:space="0" w:color="auto"/>
            <w:left w:val="none" w:sz="0" w:space="0" w:color="auto"/>
            <w:bottom w:val="none" w:sz="0" w:space="0" w:color="auto"/>
            <w:right w:val="none" w:sz="0" w:space="0" w:color="auto"/>
          </w:divBdr>
        </w:div>
        <w:div w:id="1733574638">
          <w:marLeft w:val="1973"/>
          <w:marRight w:val="0"/>
          <w:marTop w:val="0"/>
          <w:marBottom w:val="0"/>
          <w:divBdr>
            <w:top w:val="none" w:sz="0" w:space="0" w:color="auto"/>
            <w:left w:val="none" w:sz="0" w:space="0" w:color="auto"/>
            <w:bottom w:val="none" w:sz="0" w:space="0" w:color="auto"/>
            <w:right w:val="none" w:sz="0" w:space="0" w:color="auto"/>
          </w:divBdr>
        </w:div>
        <w:div w:id="1468352767">
          <w:marLeft w:val="1411"/>
          <w:marRight w:val="0"/>
          <w:marTop w:val="0"/>
          <w:marBottom w:val="0"/>
          <w:divBdr>
            <w:top w:val="none" w:sz="0" w:space="0" w:color="auto"/>
            <w:left w:val="none" w:sz="0" w:space="0" w:color="auto"/>
            <w:bottom w:val="none" w:sz="0" w:space="0" w:color="auto"/>
            <w:right w:val="none" w:sz="0" w:space="0" w:color="auto"/>
          </w:divBdr>
        </w:div>
      </w:divsChild>
    </w:div>
    <w:div w:id="171796356">
      <w:bodyDiv w:val="1"/>
      <w:marLeft w:val="0"/>
      <w:marRight w:val="0"/>
      <w:marTop w:val="0"/>
      <w:marBottom w:val="0"/>
      <w:divBdr>
        <w:top w:val="none" w:sz="0" w:space="0" w:color="auto"/>
        <w:left w:val="none" w:sz="0" w:space="0" w:color="auto"/>
        <w:bottom w:val="none" w:sz="0" w:space="0" w:color="auto"/>
        <w:right w:val="none" w:sz="0" w:space="0" w:color="auto"/>
      </w:divBdr>
      <w:divsChild>
        <w:div w:id="492306706">
          <w:marLeft w:val="1411"/>
          <w:marRight w:val="0"/>
          <w:marTop w:val="0"/>
          <w:marBottom w:val="0"/>
          <w:divBdr>
            <w:top w:val="none" w:sz="0" w:space="0" w:color="auto"/>
            <w:left w:val="none" w:sz="0" w:space="0" w:color="auto"/>
            <w:bottom w:val="none" w:sz="0" w:space="0" w:color="auto"/>
            <w:right w:val="none" w:sz="0" w:space="0" w:color="auto"/>
          </w:divBdr>
        </w:div>
      </w:divsChild>
    </w:div>
    <w:div w:id="582298333">
      <w:bodyDiv w:val="1"/>
      <w:marLeft w:val="0"/>
      <w:marRight w:val="0"/>
      <w:marTop w:val="0"/>
      <w:marBottom w:val="0"/>
      <w:divBdr>
        <w:top w:val="none" w:sz="0" w:space="0" w:color="auto"/>
        <w:left w:val="none" w:sz="0" w:space="0" w:color="auto"/>
        <w:bottom w:val="none" w:sz="0" w:space="0" w:color="auto"/>
        <w:right w:val="none" w:sz="0" w:space="0" w:color="auto"/>
      </w:divBdr>
      <w:divsChild>
        <w:div w:id="1035886522">
          <w:marLeft w:val="835"/>
          <w:marRight w:val="0"/>
          <w:marTop w:val="0"/>
          <w:marBottom w:val="0"/>
          <w:divBdr>
            <w:top w:val="none" w:sz="0" w:space="0" w:color="auto"/>
            <w:left w:val="none" w:sz="0" w:space="0" w:color="auto"/>
            <w:bottom w:val="none" w:sz="0" w:space="0" w:color="auto"/>
            <w:right w:val="none" w:sz="0" w:space="0" w:color="auto"/>
          </w:divBdr>
        </w:div>
        <w:div w:id="1306355046">
          <w:marLeft w:val="835"/>
          <w:marRight w:val="0"/>
          <w:marTop w:val="0"/>
          <w:marBottom w:val="0"/>
          <w:divBdr>
            <w:top w:val="none" w:sz="0" w:space="0" w:color="auto"/>
            <w:left w:val="none" w:sz="0" w:space="0" w:color="auto"/>
            <w:bottom w:val="none" w:sz="0" w:space="0" w:color="auto"/>
            <w:right w:val="none" w:sz="0" w:space="0" w:color="auto"/>
          </w:divBdr>
        </w:div>
        <w:div w:id="741760801">
          <w:marLeft w:val="1411"/>
          <w:marRight w:val="0"/>
          <w:marTop w:val="0"/>
          <w:marBottom w:val="0"/>
          <w:divBdr>
            <w:top w:val="none" w:sz="0" w:space="0" w:color="auto"/>
            <w:left w:val="none" w:sz="0" w:space="0" w:color="auto"/>
            <w:bottom w:val="none" w:sz="0" w:space="0" w:color="auto"/>
            <w:right w:val="none" w:sz="0" w:space="0" w:color="auto"/>
          </w:divBdr>
        </w:div>
      </w:divsChild>
    </w:div>
    <w:div w:id="1423144438">
      <w:bodyDiv w:val="1"/>
      <w:marLeft w:val="0"/>
      <w:marRight w:val="0"/>
      <w:marTop w:val="0"/>
      <w:marBottom w:val="0"/>
      <w:divBdr>
        <w:top w:val="none" w:sz="0" w:space="0" w:color="auto"/>
        <w:left w:val="none" w:sz="0" w:space="0" w:color="auto"/>
        <w:bottom w:val="none" w:sz="0" w:space="0" w:color="auto"/>
        <w:right w:val="none" w:sz="0" w:space="0" w:color="auto"/>
      </w:divBdr>
      <w:divsChild>
        <w:div w:id="80299053">
          <w:marLeft w:val="835"/>
          <w:marRight w:val="0"/>
          <w:marTop w:val="0"/>
          <w:marBottom w:val="0"/>
          <w:divBdr>
            <w:top w:val="none" w:sz="0" w:space="0" w:color="auto"/>
            <w:left w:val="none" w:sz="0" w:space="0" w:color="auto"/>
            <w:bottom w:val="none" w:sz="0" w:space="0" w:color="auto"/>
            <w:right w:val="none" w:sz="0" w:space="0" w:color="auto"/>
          </w:divBdr>
        </w:div>
        <w:div w:id="832993266">
          <w:marLeft w:val="1411"/>
          <w:marRight w:val="0"/>
          <w:marTop w:val="0"/>
          <w:marBottom w:val="0"/>
          <w:divBdr>
            <w:top w:val="none" w:sz="0" w:space="0" w:color="auto"/>
            <w:left w:val="none" w:sz="0" w:space="0" w:color="auto"/>
            <w:bottom w:val="none" w:sz="0" w:space="0" w:color="auto"/>
            <w:right w:val="none" w:sz="0" w:space="0" w:color="auto"/>
          </w:divBdr>
        </w:div>
        <w:div w:id="711416820">
          <w:marLeft w:val="835"/>
          <w:marRight w:val="0"/>
          <w:marTop w:val="0"/>
          <w:marBottom w:val="0"/>
          <w:divBdr>
            <w:top w:val="none" w:sz="0" w:space="0" w:color="auto"/>
            <w:left w:val="none" w:sz="0" w:space="0" w:color="auto"/>
            <w:bottom w:val="none" w:sz="0" w:space="0" w:color="auto"/>
            <w:right w:val="none" w:sz="0" w:space="0" w:color="auto"/>
          </w:divBdr>
        </w:div>
      </w:divsChild>
    </w:div>
    <w:div w:id="1805195064">
      <w:bodyDiv w:val="1"/>
      <w:marLeft w:val="0"/>
      <w:marRight w:val="0"/>
      <w:marTop w:val="0"/>
      <w:marBottom w:val="0"/>
      <w:divBdr>
        <w:top w:val="none" w:sz="0" w:space="0" w:color="auto"/>
        <w:left w:val="none" w:sz="0" w:space="0" w:color="auto"/>
        <w:bottom w:val="none" w:sz="0" w:space="0" w:color="auto"/>
        <w:right w:val="none" w:sz="0" w:space="0" w:color="auto"/>
      </w:divBdr>
      <w:divsChild>
        <w:div w:id="1940940877">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5NUHHDQN7SK2-1-114833</_dlc_DocId>
    <TaxCatchAll xmlns="08b2df90-05d3-4030-90d4-c9feeb4a1cd9">
      <Value>10</Value>
      <Value>9</Value>
      <Value>8</Value>
      <Value>2</Value>
      <Value>1</Value>
    </TaxCatchAll>
    <_dlc_DocIdUrl xmlns="08b2df90-05d3-4030-90d4-c9feeb4a1cd9">
      <Url>https://ericoll.internal.ericsson.com/sites/STAR/_layouts/DocIdRedir.aspx?ID=5NUHHDQN7SK2-1-114833</Url>
      <Description>5NUHHDQN7SK2-1-114833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5A3CA-CD00-42E8-A350-6FF8CAF60466}">
  <ds:schemaRefs>
    <ds:schemaRef ds:uri="http://schemas.microsoft.com/sharepoint/v3/contenttype/forms"/>
  </ds:schemaRefs>
</ds:datastoreItem>
</file>

<file path=customXml/itemProps2.xml><?xml version="1.0" encoding="utf-8"?>
<ds:datastoreItem xmlns:ds="http://schemas.openxmlformats.org/officeDocument/2006/customXml" ds:itemID="{7059438F-0C20-4DD8-9E81-77FD576DA16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98249435-468E-4142-87B8-E2D00A77C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4B79C-2404-4A49-B14D-6B3F53D12B75}">
  <ds:schemaRefs>
    <ds:schemaRef ds:uri="Microsoft.SharePoint.Taxonomy.ContentTypeSync"/>
  </ds:schemaRefs>
</ds:datastoreItem>
</file>

<file path=customXml/itemProps5.xml><?xml version="1.0" encoding="utf-8"?>
<ds:datastoreItem xmlns:ds="http://schemas.openxmlformats.org/officeDocument/2006/customXml" ds:itemID="{83CA40B2-98C4-4CD2-9A67-357E72208B3B}">
  <ds:schemaRefs>
    <ds:schemaRef ds:uri="http://schemas.microsoft.com/sharepoint/events"/>
  </ds:schemaRefs>
</ds:datastoreItem>
</file>

<file path=customXml/itemProps6.xml><?xml version="1.0" encoding="utf-8"?>
<ds:datastoreItem xmlns:ds="http://schemas.openxmlformats.org/officeDocument/2006/customXml" ds:itemID="{A39881F1-EE7A-4418-946F-098849F3F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22</TotalTime>
  <Pages>9</Pages>
  <Words>2867</Words>
  <Characters>15199</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Sorour Falahati</cp:lastModifiedBy>
  <cp:revision>8</cp:revision>
  <cp:lastPrinted>2008-01-31T15:09:00Z</cp:lastPrinted>
  <dcterms:created xsi:type="dcterms:W3CDTF">2017-03-24T21:05:00Z</dcterms:created>
  <dcterms:modified xsi:type="dcterms:W3CDTF">2017-03-25T00:39:00Z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7d166dc1-d943-4c38-a973-54ba9dafc4f2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