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1E3B279D" w:rsidR="00E90E49" w:rsidRPr="00CE0424" w:rsidRDefault="00AE2834" w:rsidP="00E35559">
      <w:pPr>
        <w:pStyle w:val="3GPPHeader"/>
        <w:spacing w:after="60"/>
        <w:rPr>
          <w:sz w:val="32"/>
          <w:szCs w:val="32"/>
          <w:highlight w:val="yellow"/>
        </w:rPr>
      </w:pPr>
      <w:r w:rsidRPr="000A1D33">
        <w:rPr>
          <w:lang w:val="en-US"/>
        </w:rPr>
        <w:t>3GPP TSG-RAN WG1 Meeting #88</w:t>
      </w:r>
      <w:r w:rsidR="002C5BA4">
        <w:rPr>
          <w:lang w:val="en-US"/>
        </w:rPr>
        <w:t>bis</w:t>
      </w:r>
      <w:r w:rsidR="00E90E49" w:rsidRPr="00CE0424">
        <w:tab/>
      </w:r>
      <w:r w:rsidR="00091557" w:rsidRPr="00CE0424">
        <w:rPr>
          <w:sz w:val="32"/>
          <w:szCs w:val="32"/>
        </w:rPr>
        <w:t>R</w:t>
      </w:r>
      <w:r>
        <w:rPr>
          <w:sz w:val="32"/>
          <w:szCs w:val="32"/>
        </w:rPr>
        <w:t>1</w:t>
      </w:r>
      <w:r w:rsidR="00091557" w:rsidRPr="00CE0424">
        <w:rPr>
          <w:sz w:val="32"/>
          <w:szCs w:val="32"/>
        </w:rPr>
        <w:t>-</w:t>
      </w:r>
      <w:r w:rsidR="005F3025" w:rsidRPr="00CE0424">
        <w:rPr>
          <w:sz w:val="32"/>
          <w:szCs w:val="32"/>
        </w:rPr>
        <w:t>1</w:t>
      </w:r>
      <w:r>
        <w:rPr>
          <w:sz w:val="32"/>
          <w:szCs w:val="32"/>
        </w:rPr>
        <w:t>70</w:t>
      </w:r>
      <w:r w:rsidR="00BA4149" w:rsidRPr="00BA4149">
        <w:rPr>
          <w:sz w:val="32"/>
          <w:szCs w:val="32"/>
        </w:rPr>
        <w:t>5893</w:t>
      </w:r>
    </w:p>
    <w:p w14:paraId="51C3CE46" w14:textId="09B7BC0B" w:rsidR="00E90E49" w:rsidRPr="00CE0424" w:rsidRDefault="002C5BA4" w:rsidP="00311702">
      <w:pPr>
        <w:pStyle w:val="3GPPHeader"/>
      </w:pPr>
      <w:r>
        <w:t>Spokane</w:t>
      </w:r>
      <w:r w:rsidR="00AE2834" w:rsidRPr="000A1D33">
        <w:t xml:space="preserve">, </w:t>
      </w:r>
      <w:r>
        <w:t>U.S.,</w:t>
      </w:r>
      <w:r w:rsidR="00AE2834" w:rsidRPr="000A1D33">
        <w:t xml:space="preserve"> </w:t>
      </w:r>
      <w:r>
        <w:t>3</w:t>
      </w:r>
      <w:r w:rsidRPr="002C5BA4">
        <w:rPr>
          <w:vertAlign w:val="superscript"/>
        </w:rPr>
        <w:t>rd</w:t>
      </w:r>
      <w:r>
        <w:t xml:space="preserve"> –</w:t>
      </w:r>
      <w:r w:rsidR="00AE2834" w:rsidRPr="000A1D33">
        <w:t xml:space="preserve"> 7</w:t>
      </w:r>
      <w:r w:rsidRPr="002C5BA4">
        <w:rPr>
          <w:vertAlign w:val="superscript"/>
        </w:rPr>
        <w:t>th</w:t>
      </w:r>
      <w:r>
        <w:t xml:space="preserve"> April</w:t>
      </w:r>
      <w:r w:rsidR="00AE2834" w:rsidRPr="000A1D33">
        <w:t xml:space="preserve"> 2017</w:t>
      </w:r>
    </w:p>
    <w:p w14:paraId="5FCD4219" w14:textId="77777777" w:rsidR="00E90E49" w:rsidRPr="00CE0424" w:rsidRDefault="00E90E49" w:rsidP="00357380">
      <w:pPr>
        <w:pStyle w:val="3GPPHeader"/>
      </w:pPr>
    </w:p>
    <w:p w14:paraId="606D9DC9" w14:textId="76FD7757" w:rsidR="00E90E49" w:rsidRPr="00CC4BF2" w:rsidRDefault="00E90E49" w:rsidP="00311702">
      <w:pPr>
        <w:pStyle w:val="3GPPHeader"/>
        <w:rPr>
          <w:sz w:val="22"/>
          <w:szCs w:val="22"/>
          <w:lang w:val="en-US"/>
        </w:rPr>
      </w:pPr>
      <w:r w:rsidRPr="00CC4BF2">
        <w:rPr>
          <w:sz w:val="22"/>
          <w:szCs w:val="22"/>
          <w:lang w:val="en-US"/>
        </w:rPr>
        <w:t>Agenda Item:</w:t>
      </w:r>
      <w:r w:rsidRPr="00CC4BF2">
        <w:rPr>
          <w:sz w:val="22"/>
          <w:szCs w:val="22"/>
          <w:lang w:val="en-US"/>
        </w:rPr>
        <w:tab/>
      </w:r>
      <w:r w:rsidR="00CC4BF2" w:rsidRPr="00CC4BF2">
        <w:rPr>
          <w:sz w:val="22"/>
          <w:szCs w:val="22"/>
          <w:lang w:val="en-US"/>
        </w:rPr>
        <w:t>8.</w:t>
      </w:r>
      <w:r w:rsidR="00BC7023">
        <w:rPr>
          <w:sz w:val="22"/>
          <w:szCs w:val="22"/>
          <w:lang w:val="en-US"/>
        </w:rPr>
        <w:t>1.2.2.2</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37E6EE82"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BC7023">
        <w:rPr>
          <w:sz w:val="22"/>
          <w:szCs w:val="22"/>
        </w:rPr>
        <w:t>Beam failure detection and beam recovery actions</w:t>
      </w:r>
    </w:p>
    <w:p w14:paraId="59D6E79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6791">
        <w:rPr>
          <w:sz w:val="22"/>
          <w:szCs w:val="22"/>
        </w:rPr>
        <w:t>Discussion, Decision</w:t>
      </w:r>
    </w:p>
    <w:p w14:paraId="248031E0" w14:textId="77777777" w:rsidR="00E90E49" w:rsidRPr="00CE0424" w:rsidRDefault="00E90E49" w:rsidP="00E90E49"/>
    <w:p w14:paraId="65062EEC" w14:textId="6E713B72" w:rsidR="00E90E49" w:rsidRDefault="00E90E49" w:rsidP="00CE0424">
      <w:pPr>
        <w:pStyle w:val="Heading1"/>
      </w:pPr>
      <w:r w:rsidRPr="00CE0424">
        <w:t>Introduction</w:t>
      </w:r>
    </w:p>
    <w:p w14:paraId="090274A9" w14:textId="085CFA7C" w:rsidR="005D0C67" w:rsidRDefault="005D0C67" w:rsidP="005D0C67">
      <w:r>
        <w:t>In RAN1#88, the following agreements were made:</w:t>
      </w:r>
    </w:p>
    <w:p w14:paraId="72021952" w14:textId="457FA88B" w:rsidR="005D0C67" w:rsidRPr="005D0C67" w:rsidRDefault="005D0C67" w:rsidP="005D0C67">
      <w:pPr>
        <w:jc w:val="center"/>
      </w:pPr>
      <w:r>
        <w:rPr>
          <w:noProof/>
          <w:lang w:val="en-US" w:eastAsia="en-US"/>
        </w:rPr>
        <mc:AlternateContent>
          <mc:Choice Requires="wps">
            <w:drawing>
              <wp:inline distT="0" distB="0" distL="0" distR="0" wp14:anchorId="346BBD21" wp14:editId="17E0ACCA">
                <wp:extent cx="5362575" cy="1657350"/>
                <wp:effectExtent l="0" t="0" r="28575" b="10795"/>
                <wp:docPr id="1" name="Text Box 1"/>
                <wp:cNvGraphicFramePr/>
                <a:graphic xmlns:a="http://schemas.openxmlformats.org/drawingml/2006/main">
                  <a:graphicData uri="http://schemas.microsoft.com/office/word/2010/wordprocessingShape">
                    <wps:wsp>
                      <wps:cNvSpPr txBox="1"/>
                      <wps:spPr>
                        <a:xfrm>
                          <a:off x="0" y="0"/>
                          <a:ext cx="5362575" cy="1657350"/>
                        </a:xfrm>
                        <a:prstGeom prst="rect">
                          <a:avLst/>
                        </a:prstGeom>
                        <a:solidFill>
                          <a:schemeClr val="lt1"/>
                        </a:solidFill>
                        <a:ln w="6350">
                          <a:solidFill>
                            <a:prstClr val="black"/>
                          </a:solidFill>
                        </a:ln>
                      </wps:spPr>
                      <wps:txbx>
                        <w:txbxContent>
                          <w:p w14:paraId="357F652E" w14:textId="77777777" w:rsidR="005D0C67" w:rsidRPr="005A38D1" w:rsidRDefault="005D0C67" w:rsidP="005D0C67">
                            <w:pPr>
                              <w:numPr>
                                <w:ilvl w:val="0"/>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Beam failure event occurs when the </w:t>
                            </w:r>
                            <w:r w:rsidRPr="00783F0E">
                              <w:rPr>
                                <w:rFonts w:eastAsia="MS Mincho"/>
                                <w:lang w:val="en-US" w:eastAsia="ja-JP"/>
                              </w:rPr>
                              <w:t>quality of beam pair link(s) of</w:t>
                            </w:r>
                            <w:r w:rsidRPr="005A38D1">
                              <w:rPr>
                                <w:rFonts w:eastAsia="MS Mincho"/>
                                <w:lang w:val="en-US" w:eastAsia="ja-JP"/>
                              </w:rPr>
                              <w:t xml:space="preserve"> an associated control channel falls low enough (e.g. comparison with a threshold, time-out of an associated timer). Mechanism to recover from beam failure is triggered when beam failure occurs</w:t>
                            </w:r>
                          </w:p>
                          <w:p w14:paraId="735978B0"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here the beam pair link is used for convenience, and may or may not be used in specification</w:t>
                            </w:r>
                          </w:p>
                          <w:p w14:paraId="4A77F61E"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whether quality can additionally include quality of beam pair link(s) associated with NR-PDSCH</w:t>
                            </w:r>
                          </w:p>
                          <w:p w14:paraId="7729B23D"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FFS: when multiple Y beam pair links are configured, X (&lt;=Y) out of Y beam pair links falls below certain threshold fulfilling beam failure condition may declare beam failure </w:t>
                            </w:r>
                          </w:p>
                          <w:p w14:paraId="15A7CA18"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search space (UE-specific vs. common) of the associated NR-PDCCH</w:t>
                            </w:r>
                          </w:p>
                          <w:p w14:paraId="6100BEFA"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signaling mechanisms for NR-PDCCH in the case of UE is configured to monitor multiple beam pair links for NR-PDCCH</w:t>
                            </w:r>
                          </w:p>
                          <w:p w14:paraId="74AB68DD"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Exact definition of such threshold is FFS and other conditions for triggering such mechanism are not precluded</w:t>
                            </w:r>
                          </w:p>
                          <w:p w14:paraId="6EE2E3A3" w14:textId="77777777" w:rsidR="005D0C67" w:rsidRPr="005A38D1" w:rsidRDefault="005D0C67" w:rsidP="005D0C67">
                            <w:pPr>
                              <w:numPr>
                                <w:ilvl w:val="0"/>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The following signals can be configured for detecting beam failure by UE and for identifying new potential beams by UE</w:t>
                            </w:r>
                          </w:p>
                          <w:p w14:paraId="1143E013"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signals, e.g., RS for beam management, RS for fine timing/frequency tracking, SS blocks, DM-RS of PDCCH (including group common PDCCH and/or UE specific PDCCH), DMRS for PDSCH</w:t>
                            </w:r>
                          </w:p>
                          <w:p w14:paraId="73F7F61E" w14:textId="77777777" w:rsidR="005D0C67" w:rsidRPr="005A38D1" w:rsidRDefault="005D0C67" w:rsidP="005D0C67">
                            <w:pPr>
                              <w:numPr>
                                <w:ilvl w:val="0"/>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If beam failure event occurs and there are no new potential beams to the serving cell, FFS whether or not the UE provides an indication to L3. </w:t>
                            </w:r>
                          </w:p>
                          <w:p w14:paraId="0AA9C61A"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the criterion for declaring radio link failure is for RAN2 to decide.</w:t>
                            </w:r>
                          </w:p>
                          <w:p w14:paraId="2E2187D2"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necessity of such indication</w:t>
                            </w:r>
                          </w:p>
                          <w:p w14:paraId="2FF17CDA" w14:textId="158707DD" w:rsidR="005D0C67" w:rsidRPr="005D0C67" w:rsidRDefault="005D0C67" w:rsidP="005D0C67">
                            <w:pPr>
                              <w:numPr>
                                <w:ilvl w:val="0"/>
                                <w:numId w:val="18"/>
                              </w:numPr>
                              <w:overflowPunct/>
                              <w:autoSpaceDE/>
                              <w:autoSpaceDN/>
                              <w:adjustRightInd/>
                              <w:spacing w:after="0"/>
                              <w:jc w:val="left"/>
                              <w:textAlignment w:val="auto"/>
                              <w:rPr>
                                <w:lang w:val="en-US"/>
                              </w:rPr>
                            </w:pPr>
                            <w:r w:rsidRPr="005D0C67">
                              <w:rPr>
                                <w:rFonts w:eastAsia="MS Mincho"/>
                                <w:lang w:val="en-US" w:eastAsia="ja-JP"/>
                              </w:rPr>
                              <w:t>NR supports configuring resources for sending request for recovery purposes in symbols containing RACH and/or FFS scheduling request or in other indicated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46BBD21" id="_x0000_t202" coordsize="21600,21600" o:spt="202" path="m,l,21600r21600,l21600,xe">
                <v:stroke joinstyle="miter"/>
                <v:path gradientshapeok="t" o:connecttype="rect"/>
              </v:shapetype>
              <v:shape id="Text Box 1" o:spid="_x0000_s1026" type="#_x0000_t202" style="width:422.25pt;height:1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" fillcolor="white [3201]" strokeweight=".5pt">
                <v:textbox style="mso-fit-shape-to-text:t">
                  <w:txbxContent>
                    <w:p w14:paraId="357F652E" w14:textId="77777777" w:rsidR="005D0C67" w:rsidRPr="005A38D1" w:rsidRDefault="005D0C67" w:rsidP="005D0C67">
                      <w:pPr>
                        <w:numPr>
                          <w:ilvl w:val="0"/>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Beam failure event occurs when the </w:t>
                      </w:r>
                      <w:r w:rsidRPr="00783F0E">
                        <w:rPr>
                          <w:rFonts w:eastAsia="MS Mincho"/>
                          <w:lang w:val="en-US" w:eastAsia="ja-JP"/>
                        </w:rPr>
                        <w:t>quality of beam pair link(s) of</w:t>
                      </w:r>
                      <w:r w:rsidRPr="005A38D1">
                        <w:rPr>
                          <w:rFonts w:eastAsia="MS Mincho"/>
                          <w:lang w:val="en-US" w:eastAsia="ja-JP"/>
                        </w:rPr>
                        <w:t xml:space="preserve"> an associated control channel falls low enough (e.g. comparison with a threshold, time-out of an associated timer). Mechanism to recover from beam failure is triggered when beam failure occurs</w:t>
                      </w:r>
                    </w:p>
                    <w:p w14:paraId="735978B0"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here the beam pair link is used for convenience, and may or may not be used in specification</w:t>
                      </w:r>
                    </w:p>
                    <w:p w14:paraId="4A77F61E"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whether quality can additionally include quality of beam pair link(s) associated with NR-PDSCH</w:t>
                      </w:r>
                    </w:p>
                    <w:p w14:paraId="7729B23D"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FFS: when multiple Y beam pair links are configured, X (&lt;=Y) out of Y beam pair links falls below certain threshold fulfilling beam failure condition may declare beam failure </w:t>
                      </w:r>
                    </w:p>
                    <w:p w14:paraId="15A7CA18"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search space (UE-specific vs. common) of the associated NR-PDCCH</w:t>
                      </w:r>
                    </w:p>
                    <w:p w14:paraId="6100BEFA"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signaling mechanisms for NR-PDCCH in the case of UE is configured to monitor multiple beam pair links for NR-PDCCH</w:t>
                      </w:r>
                    </w:p>
                    <w:p w14:paraId="74AB68DD"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Exact definition of such threshold is FFS and other conditions for triggering such mechanism are not precluded</w:t>
                      </w:r>
                    </w:p>
                    <w:p w14:paraId="6EE2E3A3" w14:textId="77777777" w:rsidR="005D0C67" w:rsidRPr="005A38D1" w:rsidRDefault="005D0C67" w:rsidP="005D0C67">
                      <w:pPr>
                        <w:numPr>
                          <w:ilvl w:val="0"/>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The following signals can be configured for detecting beam failure by UE and for identifying new potential beams by UE</w:t>
                      </w:r>
                    </w:p>
                    <w:p w14:paraId="1143E013"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signals, e.g., RS for beam management, RS for fine timing/frequency tracking, SS blocks, DM-RS of PDCCH (including group common PDCCH and/or UE specific PDCCH), DMRS for PDSCH</w:t>
                      </w:r>
                    </w:p>
                    <w:p w14:paraId="73F7F61E" w14:textId="77777777" w:rsidR="005D0C67" w:rsidRPr="005A38D1" w:rsidRDefault="005D0C67" w:rsidP="005D0C67">
                      <w:pPr>
                        <w:numPr>
                          <w:ilvl w:val="0"/>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If beam failure event occurs and there are no new potential beams to the serving cell, FFS whether or not the UE provides an indication to L3. </w:t>
                      </w:r>
                    </w:p>
                    <w:p w14:paraId="0AA9C61A"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the criterion for declaring radio link failure is for RAN2 to decide.</w:t>
                      </w:r>
                    </w:p>
                    <w:p w14:paraId="2E2187D2" w14:textId="77777777" w:rsidR="005D0C67" w:rsidRPr="005A38D1" w:rsidRDefault="005D0C67" w:rsidP="005D0C67">
                      <w:pPr>
                        <w:numPr>
                          <w:ilvl w:val="1"/>
                          <w:numId w:val="18"/>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necessity of such indication</w:t>
                      </w:r>
                    </w:p>
                    <w:p w14:paraId="2FF17CDA" w14:textId="158707DD" w:rsidR="005D0C67" w:rsidRPr="005D0C67" w:rsidRDefault="005D0C67" w:rsidP="005D0C67">
                      <w:pPr>
                        <w:numPr>
                          <w:ilvl w:val="0"/>
                          <w:numId w:val="18"/>
                        </w:numPr>
                        <w:overflowPunct/>
                        <w:autoSpaceDE/>
                        <w:autoSpaceDN/>
                        <w:adjustRightInd/>
                        <w:spacing w:after="0"/>
                        <w:jc w:val="left"/>
                        <w:textAlignment w:val="auto"/>
                        <w:rPr>
                          <w:lang w:val="en-US"/>
                        </w:rPr>
                      </w:pPr>
                      <w:r w:rsidRPr="005D0C67">
                        <w:rPr>
                          <w:rFonts w:eastAsia="MS Mincho"/>
                          <w:lang w:val="en-US" w:eastAsia="ja-JP"/>
                        </w:rPr>
                        <w:t>NR supports configuring resources for sending request for recovery purposes in symbols containing RACH and/or FFS scheduling request or in other indicated symbols</w:t>
                      </w:r>
                    </w:p>
                  </w:txbxContent>
                </v:textbox>
                <w10:anchorlock/>
              </v:shape>
            </w:pict>
          </mc:Fallback>
        </mc:AlternateContent>
      </w:r>
    </w:p>
    <w:p w14:paraId="3942F7B0" w14:textId="16AC54AF" w:rsidR="00477768" w:rsidRDefault="005D0C67" w:rsidP="005D0C67">
      <w:pPr>
        <w:pStyle w:val="BodyText"/>
        <w:jc w:val="center"/>
      </w:pPr>
      <w:r>
        <w:rPr>
          <w:noProof/>
          <w:lang w:val="en-US" w:eastAsia="en-US"/>
        </w:rPr>
        <w:lastRenderedPageBreak/>
        <mc:AlternateContent>
          <mc:Choice Requires="wps">
            <w:drawing>
              <wp:inline distT="0" distB="0" distL="0" distR="0" wp14:anchorId="1C762251" wp14:editId="406DFD58">
                <wp:extent cx="5343525" cy="20128865"/>
                <wp:effectExtent l="0" t="0" r="28575" b="16510"/>
                <wp:docPr id="7" name="Text Box 7"/>
                <wp:cNvGraphicFramePr/>
                <a:graphic xmlns:a="http://schemas.openxmlformats.org/drawingml/2006/main">
                  <a:graphicData uri="http://schemas.microsoft.com/office/word/2010/wordprocessingShape">
                    <wps:wsp>
                      <wps:cNvSpPr txBox="1"/>
                      <wps:spPr>
                        <a:xfrm>
                          <a:off x="0" y="0"/>
                          <a:ext cx="5343525" cy="20128865"/>
                        </a:xfrm>
                        <a:prstGeom prst="rect">
                          <a:avLst/>
                        </a:prstGeom>
                        <a:solidFill>
                          <a:schemeClr val="lt1"/>
                        </a:solidFill>
                        <a:ln w="6350">
                          <a:solidFill>
                            <a:prstClr val="black"/>
                          </a:solidFill>
                        </a:ln>
                      </wps:spPr>
                      <wps:txbx>
                        <w:txbxContent>
                          <w:p w14:paraId="50A06A7D" w14:textId="77777777" w:rsidR="005D0C67" w:rsidRPr="001C13A7" w:rsidRDefault="005D0C67" w:rsidP="005D0C67">
                            <w:pPr>
                              <w:numPr>
                                <w:ilvl w:val="0"/>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following mechanisms should be supported in NR:</w:t>
                            </w:r>
                          </w:p>
                          <w:p w14:paraId="35222496" w14:textId="77777777" w:rsidR="005D0C67" w:rsidRPr="001C13A7" w:rsidRDefault="005D0C67" w:rsidP="005D0C67">
                            <w:pPr>
                              <w:numPr>
                                <w:ilvl w:val="1"/>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in the same time instance as PRACH:</w:t>
                            </w:r>
                          </w:p>
                          <w:p w14:paraId="79E26CE6" w14:textId="77777777" w:rsidR="005D0C67" w:rsidRPr="001C13A7" w:rsidRDefault="005D0C67" w:rsidP="005D0C67">
                            <w:pPr>
                              <w:numPr>
                                <w:ilvl w:val="2"/>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 xml:space="preserve">Resources orthogonal to PRACH resources </w:t>
                            </w:r>
                          </w:p>
                          <w:p w14:paraId="7E78AEA9" w14:textId="77777777" w:rsidR="005D0C67" w:rsidRPr="001C13A7" w:rsidRDefault="005D0C67" w:rsidP="005D0C67">
                            <w:pPr>
                              <w:numPr>
                                <w:ilvl w:val="3"/>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FFS orthogonal in frequency and/or sequences (not intended to impact PRACH design</w:t>
                            </w:r>
                            <w:r w:rsidRPr="001C13A7">
                              <w:rPr>
                                <w:rFonts w:eastAsia="MS Mincho"/>
                                <w:lang w:eastAsia="ja-JP"/>
                              </w:rPr>
                              <w:t>)</w:t>
                            </w:r>
                            <w:r w:rsidRPr="001C13A7">
                              <w:rPr>
                                <w:rFonts w:eastAsia="MS Mincho"/>
                                <w:lang w:val="en-US" w:eastAsia="ja-JP"/>
                              </w:rPr>
                              <w:t xml:space="preserve"> </w:t>
                            </w:r>
                          </w:p>
                          <w:p w14:paraId="76D17404" w14:textId="77777777" w:rsidR="005D0C67" w:rsidRPr="001C13A7" w:rsidRDefault="005D0C67" w:rsidP="005D0C67">
                            <w:pPr>
                              <w:numPr>
                                <w:ilvl w:val="3"/>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 xml:space="preserve">FFS channels/signals </w:t>
                            </w:r>
                          </w:p>
                          <w:p w14:paraId="5C5CA993" w14:textId="77777777" w:rsidR="005D0C67" w:rsidRPr="001C13A7" w:rsidRDefault="005D0C67" w:rsidP="005D0C67">
                            <w:pPr>
                              <w:numPr>
                                <w:ilvl w:val="1"/>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at a time instance (configurable for a UE) different from PRACH</w:t>
                            </w:r>
                          </w:p>
                          <w:p w14:paraId="69E24A6F" w14:textId="77777777" w:rsidR="005D0C67" w:rsidRPr="001C13A7" w:rsidRDefault="005D0C67" w:rsidP="005D0C67">
                            <w:pPr>
                              <w:numPr>
                                <w:ilvl w:val="2"/>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Consider the impact of RACH periodicity in configuring the UL signal to report beam failure located in slots outside PRACH</w:t>
                            </w:r>
                          </w:p>
                          <w:p w14:paraId="294E82F4" w14:textId="77777777" w:rsidR="005D0C67" w:rsidRPr="001C13A7" w:rsidRDefault="005D0C67" w:rsidP="005D0C67">
                            <w:pPr>
                              <w:numPr>
                                <w:ilvl w:val="2"/>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FFS the signal/channel for the UL transmission</w:t>
                            </w:r>
                          </w:p>
                          <w:p w14:paraId="2ECC3D4A" w14:textId="4AE971AD" w:rsidR="005D0C67" w:rsidRPr="005D0C67" w:rsidRDefault="005D0C67" w:rsidP="005D0C67">
                            <w:pPr>
                              <w:numPr>
                                <w:ilvl w:val="1"/>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Additional mechanisms using other channels/signals are not precluded (e.g., SR, UL grant free PUSCH, UL 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C762251" id="Text Box 7" o:spid="_x0000_s1027" type="#_x0000_t202" style="width:420.75pt;height:158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" fillcolor="white [3201]" strokeweight=".5pt">
                <v:textbox style="mso-fit-shape-to-text:t">
                  <w:txbxContent>
                    <w:p w14:paraId="50A06A7D" w14:textId="77777777" w:rsidR="005D0C67" w:rsidRPr="001C13A7" w:rsidRDefault="005D0C67" w:rsidP="005D0C67">
                      <w:pPr>
                        <w:numPr>
                          <w:ilvl w:val="0"/>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following mechanisms should be supported in NR:</w:t>
                      </w:r>
                    </w:p>
                    <w:p w14:paraId="35222496" w14:textId="77777777" w:rsidR="005D0C67" w:rsidRPr="001C13A7" w:rsidRDefault="005D0C67" w:rsidP="005D0C67">
                      <w:pPr>
                        <w:numPr>
                          <w:ilvl w:val="1"/>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in the same time instance as PRACH:</w:t>
                      </w:r>
                    </w:p>
                    <w:p w14:paraId="79E26CE6" w14:textId="77777777" w:rsidR="005D0C67" w:rsidRPr="001C13A7" w:rsidRDefault="005D0C67" w:rsidP="005D0C67">
                      <w:pPr>
                        <w:numPr>
                          <w:ilvl w:val="2"/>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 xml:space="preserve">Resources orthogonal to PRACH resources </w:t>
                      </w:r>
                    </w:p>
                    <w:p w14:paraId="7E78AEA9" w14:textId="77777777" w:rsidR="005D0C67" w:rsidRPr="001C13A7" w:rsidRDefault="005D0C67" w:rsidP="005D0C67">
                      <w:pPr>
                        <w:numPr>
                          <w:ilvl w:val="3"/>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FFS orthogonal in frequency and/or sequences (not intended to impact PRACH design</w:t>
                      </w:r>
                      <w:r w:rsidRPr="001C13A7">
                        <w:rPr>
                          <w:rFonts w:eastAsia="MS Mincho"/>
                          <w:lang w:eastAsia="ja-JP"/>
                        </w:rPr>
                        <w:t>)</w:t>
                      </w:r>
                      <w:r w:rsidRPr="001C13A7">
                        <w:rPr>
                          <w:rFonts w:eastAsia="MS Mincho"/>
                          <w:lang w:val="en-US" w:eastAsia="ja-JP"/>
                        </w:rPr>
                        <w:t xml:space="preserve"> </w:t>
                      </w:r>
                    </w:p>
                    <w:p w14:paraId="76D17404" w14:textId="77777777" w:rsidR="005D0C67" w:rsidRPr="001C13A7" w:rsidRDefault="005D0C67" w:rsidP="005D0C67">
                      <w:pPr>
                        <w:numPr>
                          <w:ilvl w:val="3"/>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 xml:space="preserve">FFS channels/signals </w:t>
                      </w:r>
                    </w:p>
                    <w:p w14:paraId="5C5CA993" w14:textId="77777777" w:rsidR="005D0C67" w:rsidRPr="001C13A7" w:rsidRDefault="005D0C67" w:rsidP="005D0C67">
                      <w:pPr>
                        <w:numPr>
                          <w:ilvl w:val="1"/>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at a time instance (configurable for a UE) different from PRACH</w:t>
                      </w:r>
                    </w:p>
                    <w:p w14:paraId="69E24A6F" w14:textId="77777777" w:rsidR="005D0C67" w:rsidRPr="001C13A7" w:rsidRDefault="005D0C67" w:rsidP="005D0C67">
                      <w:pPr>
                        <w:numPr>
                          <w:ilvl w:val="2"/>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Consider the impact of RACH periodicity in configuring the UL signal to report beam failure located in slots outside PRACH</w:t>
                      </w:r>
                    </w:p>
                    <w:p w14:paraId="294E82F4" w14:textId="77777777" w:rsidR="005D0C67" w:rsidRPr="001C13A7" w:rsidRDefault="005D0C67" w:rsidP="005D0C67">
                      <w:pPr>
                        <w:numPr>
                          <w:ilvl w:val="2"/>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FFS the signal/channel for the UL transmission</w:t>
                      </w:r>
                    </w:p>
                    <w:p w14:paraId="2ECC3D4A" w14:textId="4AE971AD" w:rsidR="005D0C67" w:rsidRPr="005D0C67" w:rsidRDefault="005D0C67" w:rsidP="005D0C67">
                      <w:pPr>
                        <w:numPr>
                          <w:ilvl w:val="1"/>
                          <w:numId w:val="19"/>
                        </w:numPr>
                        <w:overflowPunct/>
                        <w:autoSpaceDE/>
                        <w:autoSpaceDN/>
                        <w:adjustRightInd/>
                        <w:spacing w:after="0"/>
                        <w:jc w:val="left"/>
                        <w:textAlignment w:val="auto"/>
                        <w:rPr>
                          <w:rFonts w:eastAsia="MS Mincho"/>
                          <w:lang w:val="en-US" w:eastAsia="ja-JP"/>
                        </w:rPr>
                      </w:pPr>
                      <w:r w:rsidRPr="001C13A7">
                        <w:rPr>
                          <w:rFonts w:eastAsia="MS Mincho"/>
                          <w:lang w:val="en-US" w:eastAsia="ja-JP"/>
                        </w:rPr>
                        <w:t>Additional mechanisms using other channels/signals are not precluded (e.g., SR, UL grant free PUSCH, UL control)</w:t>
                      </w:r>
                    </w:p>
                  </w:txbxContent>
                </v:textbox>
                <w10:anchorlock/>
              </v:shape>
            </w:pict>
          </mc:Fallback>
        </mc:AlternateContent>
      </w:r>
    </w:p>
    <w:p w14:paraId="4142FAB4" w14:textId="280AFB91" w:rsidR="005D0C67" w:rsidRPr="00CE0424" w:rsidRDefault="005D0C67" w:rsidP="005D0C67">
      <w:pPr>
        <w:pStyle w:val="BodyText"/>
        <w:jc w:val="left"/>
      </w:pPr>
      <w:r>
        <w:t>In this contribution, we provide further details on how beam failure should be detected and what actions should be performed. In an accompanying contribution</w:t>
      </w:r>
      <w:r w:rsidR="00BE4B63">
        <w:t xml:space="preserve"> </w:t>
      </w:r>
      <w:r w:rsidR="00BE4B63">
        <w:fldChar w:fldCharType="begin"/>
      </w:r>
      <w:r w:rsidR="00BE4B63">
        <w:instrText xml:space="preserve"> REF _Ref477870491 \r \h </w:instrText>
      </w:r>
      <w:r w:rsidR="00BE4B63">
        <w:fldChar w:fldCharType="separate"/>
      </w:r>
      <w:r w:rsidR="00BE4B63">
        <w:t>[1]</w:t>
      </w:r>
      <w:r w:rsidR="00BE4B63">
        <w:fldChar w:fldCharType="end"/>
      </w:r>
      <w:r>
        <w:t>, we discuss the relation to radio link monitoring.</w:t>
      </w:r>
    </w:p>
    <w:p w14:paraId="22A13A64" w14:textId="3CE9E4A9" w:rsidR="002018BF" w:rsidRDefault="004000E8" w:rsidP="005D0C67">
      <w:pPr>
        <w:pStyle w:val="Heading1"/>
      </w:pPr>
      <w:bookmarkStart w:id="0" w:name="_Ref178064866"/>
      <w:r w:rsidRPr="00CE0424">
        <w:t>Discussion</w:t>
      </w:r>
      <w:bookmarkEnd w:id="0"/>
    </w:p>
    <w:p w14:paraId="1F2D9422" w14:textId="17A07580" w:rsidR="005D0C67" w:rsidRDefault="002018BF" w:rsidP="005D0C67">
      <w:r>
        <w:t xml:space="preserve">In a system where transmission and reception are performed using defined beams, it may happen that the NW and/or the UE fails to update the beams so that communication becomes impossible. In line with previous agreements, the UE should trigger </w:t>
      </w:r>
      <w:r>
        <w:rPr>
          <w:i/>
        </w:rPr>
        <w:t xml:space="preserve">beam recovery </w:t>
      </w:r>
      <w:r>
        <w:t xml:space="preserve">to enable the NW to re-establish connection with the UE. Beam recovery contains two distinct parts: </w:t>
      </w:r>
    </w:p>
    <w:p w14:paraId="6A95DD1F" w14:textId="603BC53D" w:rsidR="002018BF" w:rsidRDefault="002018BF" w:rsidP="002018BF">
      <w:pPr>
        <w:pStyle w:val="ListParagraph"/>
        <w:numPr>
          <w:ilvl w:val="0"/>
          <w:numId w:val="20"/>
        </w:numPr>
      </w:pPr>
      <w:r>
        <w:t>Detection that beam failure has occurred.</w:t>
      </w:r>
    </w:p>
    <w:p w14:paraId="700AA52D" w14:textId="785335BB" w:rsidR="002018BF" w:rsidRDefault="002018BF" w:rsidP="002018BF">
      <w:pPr>
        <w:pStyle w:val="ListParagraph"/>
        <w:numPr>
          <w:ilvl w:val="0"/>
          <w:numId w:val="20"/>
        </w:numPr>
      </w:pPr>
      <w:r>
        <w:t>Re-establishment of the communication</w:t>
      </w:r>
      <w:r w:rsidR="007B01EF">
        <w:t xml:space="preserve"> with the NW, i.e., the beam recovery action.</w:t>
      </w:r>
    </w:p>
    <w:p w14:paraId="4C06223E" w14:textId="349B91AA" w:rsidR="002018BF" w:rsidRDefault="002018BF" w:rsidP="002018BF">
      <w:r>
        <w:t>Note that the two sub-procedures are independent, and we will discuss them separately.</w:t>
      </w:r>
    </w:p>
    <w:p w14:paraId="023AE15B" w14:textId="2D338ECF" w:rsidR="0042138D" w:rsidRDefault="0042138D" w:rsidP="0042138D">
      <w:pPr>
        <w:pStyle w:val="Heading2"/>
      </w:pPr>
      <w:r>
        <w:t>Beam failure detection</w:t>
      </w:r>
    </w:p>
    <w:p w14:paraId="32B9C3C5" w14:textId="72B78A90" w:rsidR="007B01EF" w:rsidRDefault="007B01EF" w:rsidP="00CF5A58">
      <w:pPr>
        <w:rPr>
          <w:rFonts w:eastAsia="MS Mincho"/>
          <w:lang w:val="en-US" w:eastAsia="ja-JP"/>
        </w:rPr>
      </w:pPr>
      <w:r>
        <w:t>B</w:t>
      </w:r>
      <w:r w:rsidRPr="005A38D1">
        <w:rPr>
          <w:rFonts w:eastAsia="MS Mincho"/>
          <w:lang w:val="en-US" w:eastAsia="ja-JP"/>
        </w:rPr>
        <w:t xml:space="preserve">eam failure occurs when the </w:t>
      </w:r>
      <w:r>
        <w:rPr>
          <w:rFonts w:eastAsia="MS Mincho"/>
          <w:lang w:val="en-US" w:eastAsia="ja-JP"/>
        </w:rPr>
        <w:t xml:space="preserve">NW is no longer able to reach the UE with a control channel due to incorrect adjustment of the beams. The UE detects this situation by estimating the quality of a hypothetical PDCCH reception transmitted over a beam the NW would use to reach the UE. We call this procedure </w:t>
      </w:r>
      <w:r w:rsidRPr="007B01EF">
        <w:rPr>
          <w:rFonts w:eastAsia="MS Mincho"/>
          <w:i/>
          <w:lang w:val="en-US" w:eastAsia="ja-JP"/>
        </w:rPr>
        <w:t>beam link monitoring.</w:t>
      </w:r>
      <w:r>
        <w:rPr>
          <w:rFonts w:eastAsia="MS Mincho"/>
          <w:lang w:val="en-US" w:eastAsia="ja-JP"/>
        </w:rPr>
        <w:t xml:space="preserve"> Note that the procedure has some similarities with radio link monitoring, and we e</w:t>
      </w:r>
      <w:r w:rsidR="00BE4B63">
        <w:rPr>
          <w:rFonts w:eastAsia="MS Mincho"/>
          <w:lang w:val="en-US" w:eastAsia="ja-JP"/>
        </w:rPr>
        <w:t>laborate on the comparison in </w:t>
      </w:r>
      <w:r w:rsidR="00BE4B63">
        <w:rPr>
          <w:rFonts w:eastAsia="MS Mincho"/>
          <w:lang w:val="en-US" w:eastAsia="ja-JP"/>
        </w:rPr>
        <w:fldChar w:fldCharType="begin"/>
      </w:r>
      <w:r w:rsidR="00BE4B63">
        <w:rPr>
          <w:rFonts w:eastAsia="MS Mincho"/>
          <w:lang w:val="en-US" w:eastAsia="ja-JP"/>
        </w:rPr>
        <w:instrText xml:space="preserve"> REF _Ref477870491 \r \h </w:instrText>
      </w:r>
      <w:r w:rsidR="00BE4B63">
        <w:rPr>
          <w:rFonts w:eastAsia="MS Mincho"/>
          <w:lang w:val="en-US" w:eastAsia="ja-JP"/>
        </w:rPr>
      </w:r>
      <w:r w:rsidR="00BE4B63">
        <w:rPr>
          <w:rFonts w:eastAsia="MS Mincho"/>
          <w:lang w:val="en-US" w:eastAsia="ja-JP"/>
        </w:rPr>
        <w:fldChar w:fldCharType="separate"/>
      </w:r>
      <w:r w:rsidR="00BE4B63">
        <w:rPr>
          <w:rFonts w:eastAsia="MS Mincho"/>
          <w:lang w:val="en-US" w:eastAsia="ja-JP"/>
        </w:rPr>
        <w:t>[1]</w:t>
      </w:r>
      <w:r w:rsidR="00BE4B63">
        <w:rPr>
          <w:rFonts w:eastAsia="MS Mincho"/>
          <w:lang w:val="en-US" w:eastAsia="ja-JP"/>
        </w:rPr>
        <w:fldChar w:fldCharType="end"/>
      </w:r>
      <w:r>
        <w:rPr>
          <w:rFonts w:eastAsia="MS Mincho"/>
          <w:lang w:val="en-US" w:eastAsia="ja-JP"/>
        </w:rPr>
        <w:t>.</w:t>
      </w:r>
    </w:p>
    <w:p w14:paraId="389B606A" w14:textId="5D681C0A" w:rsidR="007B01EF" w:rsidRDefault="007B01EF" w:rsidP="00CF5A58">
      <w:pPr>
        <w:rPr>
          <w:rFonts w:eastAsia="MS Mincho"/>
          <w:lang w:val="en-US" w:eastAsia="ja-JP"/>
        </w:rPr>
      </w:pPr>
      <w:r>
        <w:rPr>
          <w:rFonts w:eastAsia="MS Mincho"/>
          <w:lang w:val="en-US" w:eastAsia="ja-JP"/>
        </w:rPr>
        <w:t>To perform beam link monitoring, the UE estimates the quality of a hypothetical PDCCH reception. This estimation is based on reception of a certain signal. To provide a good estimate of the PDCCH performance, this signal should fulfill the following requirements:</w:t>
      </w:r>
    </w:p>
    <w:p w14:paraId="0FE9B7F2" w14:textId="0DC1DEB5" w:rsidR="00413132" w:rsidRPr="007B01EF" w:rsidRDefault="00413132" w:rsidP="00EB4A70">
      <w:pPr>
        <w:pStyle w:val="ListParagraph"/>
        <w:numPr>
          <w:ilvl w:val="0"/>
          <w:numId w:val="17"/>
        </w:numPr>
      </w:pPr>
      <w:r w:rsidRPr="007B01EF">
        <w:t xml:space="preserve">Should be possible to estimate quality of a hypothetical PDCCH reception, i.e., the </w:t>
      </w:r>
      <w:r w:rsidR="00EB4A70" w:rsidRPr="007B01EF">
        <w:t>properties of the signal should match those of the PDCCH</w:t>
      </w:r>
    </w:p>
    <w:p w14:paraId="6189722F" w14:textId="4E078721" w:rsidR="00EB4A70" w:rsidRPr="007B01EF" w:rsidRDefault="00EB4A70" w:rsidP="00EB4A70">
      <w:pPr>
        <w:pStyle w:val="ListParagraph"/>
        <w:numPr>
          <w:ilvl w:val="0"/>
          <w:numId w:val="17"/>
        </w:numPr>
      </w:pPr>
      <w:r w:rsidRPr="007B01EF">
        <w:t>It should be transmitted to the UE at regular intervals.</w:t>
      </w:r>
    </w:p>
    <w:p w14:paraId="6617657E" w14:textId="4FCE4B9A" w:rsidR="00146791" w:rsidRDefault="00EB4A70" w:rsidP="00EB4A70">
      <w:r w:rsidRPr="00CC4DE4">
        <w:t xml:space="preserve">One </w:t>
      </w:r>
      <w:r w:rsidR="007B01EF" w:rsidRPr="00CC4DE4">
        <w:t xml:space="preserve">natural </w:t>
      </w:r>
      <w:r w:rsidRPr="00CC4DE4">
        <w:t>candidate</w:t>
      </w:r>
      <w:r w:rsidR="007B01EF" w:rsidRPr="00CC4DE4">
        <w:t xml:space="preserve"> for that signal is </w:t>
      </w:r>
      <w:r w:rsidR="00CC4DE4">
        <w:t xml:space="preserve">SSS transmitted inside the </w:t>
      </w:r>
      <w:r w:rsidR="007B01EF" w:rsidRPr="00CC4DE4">
        <w:t>SS block</w:t>
      </w:r>
      <w:r w:rsidR="00CC4DE4">
        <w:t>, complemented by a beam indication</w:t>
      </w:r>
      <w:r w:rsidR="007B01EF" w:rsidRPr="00CC4DE4">
        <w:t>.</w:t>
      </w:r>
      <w:r w:rsidRPr="00CC4DE4">
        <w:t xml:space="preserve"> </w:t>
      </w:r>
      <w:r w:rsidR="00CC4DE4">
        <w:t>As t</w:t>
      </w:r>
      <w:r w:rsidR="007B01EF" w:rsidRPr="00CC4DE4">
        <w:t xml:space="preserve">he SS block is </w:t>
      </w:r>
      <w:r w:rsidR="00CC4DE4">
        <w:t>t</w:t>
      </w:r>
      <w:r w:rsidRPr="00CC4DE4">
        <w:t>ransmitted at regular interval, with a</w:t>
      </w:r>
      <w:r w:rsidR="007B01EF" w:rsidRPr="00CC4DE4">
        <w:t>n</w:t>
      </w:r>
      <w:r w:rsidRPr="00CC4DE4">
        <w:t xml:space="preserve"> </w:t>
      </w:r>
      <w:r w:rsidR="00ED2532" w:rsidRPr="00CC4DE4">
        <w:t>allocation</w:t>
      </w:r>
      <w:r w:rsidR="007B01EF" w:rsidRPr="00CC4DE4">
        <w:t xml:space="preserve"> that is known to the UE</w:t>
      </w:r>
      <w:r w:rsidR="00CC4DE4">
        <w:t>, the SSS</w:t>
      </w:r>
      <w:r w:rsidR="007B01EF" w:rsidRPr="00CC4DE4">
        <w:t xml:space="preserve"> fulfils requirement </w:t>
      </w:r>
      <w:r w:rsidR="00ED2532" w:rsidRPr="00CC4DE4">
        <w:t>2. However, NR should support multi-TRP cells, where the same S</w:t>
      </w:r>
      <w:r w:rsidR="00CC4DE4">
        <w:t>S</w:t>
      </w:r>
      <w:r w:rsidR="00ED2532" w:rsidRPr="00CC4DE4">
        <w:t xml:space="preserve">S is transmitted from several TRPs. In contrast, the PDCCH will be transmitted from </w:t>
      </w:r>
      <w:r w:rsidR="00ED2532" w:rsidRPr="00CC4DE4">
        <w:rPr>
          <w:i/>
        </w:rPr>
        <w:t>one</w:t>
      </w:r>
      <w:r w:rsidR="00ED2532" w:rsidRPr="00CC4DE4">
        <w:t xml:space="preserve"> of the TRPs within one cell. Hence, it will not be possible to estimate PDCCH quality based on </w:t>
      </w:r>
      <w:r w:rsidR="00CC4DE4">
        <w:t xml:space="preserve">the </w:t>
      </w:r>
      <w:r w:rsidR="00ED2532" w:rsidRPr="00CC4DE4">
        <w:t>S</w:t>
      </w:r>
      <w:r w:rsidR="00CC4DE4">
        <w:t>S</w:t>
      </w:r>
      <w:r w:rsidR="00ED2532" w:rsidRPr="00CC4DE4">
        <w:t xml:space="preserve">S: in fact, if a UE moves from one </w:t>
      </w:r>
      <w:r w:rsidR="00895C50" w:rsidRPr="00CC4DE4">
        <w:t>TRP to another within the same cell, it may not notice any issue with the S</w:t>
      </w:r>
      <w:r w:rsidR="00CC4DE4">
        <w:t>S</w:t>
      </w:r>
      <w:r w:rsidR="00895C50" w:rsidRPr="00CC4DE4">
        <w:t>S quality, even though the NW is unable to reach it.</w:t>
      </w:r>
      <w:r w:rsidR="006D7E90" w:rsidRPr="00CC4DE4">
        <w:t xml:space="preserve"> </w:t>
      </w:r>
      <w:r w:rsidR="00146791">
        <w:t>The situation is illustrated in Figure 1:</w:t>
      </w:r>
    </w:p>
    <w:p w14:paraId="6668649B" w14:textId="77777777" w:rsidR="00146791" w:rsidRDefault="00146791" w:rsidP="00146791">
      <w:pPr>
        <w:pStyle w:val="Caption"/>
      </w:pPr>
      <w:r>
        <w:rPr>
          <w:noProof/>
          <w:lang w:val="en-US" w:eastAsia="en-US"/>
        </w:rPr>
        <mc:AlternateContent>
          <mc:Choice Requires="wpc">
            <w:drawing>
              <wp:inline distT="0" distB="0" distL="0" distR="0" wp14:anchorId="051B09AD" wp14:editId="470802E4">
                <wp:extent cx="5486400" cy="2262215"/>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Text Box 3"/>
                        <wps:cNvSpPr txBox="1"/>
                        <wps:spPr>
                          <a:xfrm>
                            <a:off x="1665239" y="1385104"/>
                            <a:ext cx="405130" cy="269240"/>
                          </a:xfrm>
                          <a:prstGeom prst="rect">
                            <a:avLst/>
                          </a:prstGeom>
                          <a:solidFill>
                            <a:schemeClr val="lt1"/>
                          </a:solidFill>
                          <a:ln w="6350">
                            <a:noFill/>
                          </a:ln>
                        </wps:spPr>
                        <wps:txbx>
                          <w:txbxContent>
                            <w:p w14:paraId="3E842BF2" w14:textId="77777777" w:rsidR="00146791" w:rsidRDefault="00146791" w:rsidP="00146791">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 name="Text Box 3"/>
                        <wps:cNvSpPr txBox="1"/>
                        <wps:spPr>
                          <a:xfrm>
                            <a:off x="724169" y="131706"/>
                            <a:ext cx="941070" cy="676981"/>
                          </a:xfrm>
                          <a:prstGeom prst="rect">
                            <a:avLst/>
                          </a:prstGeom>
                          <a:solidFill>
                            <a:schemeClr val="lt1"/>
                          </a:solidFill>
                          <a:ln w="6350">
                            <a:noFill/>
                          </a:ln>
                        </wps:spPr>
                        <wps:txbx>
                          <w:txbxContent>
                            <w:p w14:paraId="446D97DC" w14:textId="77777777" w:rsidR="006F2DF2" w:rsidRDefault="00146791">
                              <w:pPr>
                                <w:rPr>
                                  <w:vertAlign w:val="subscript"/>
                                </w:rPr>
                              </w:pPr>
                              <w:r>
                                <w:t>SS</w:t>
                              </w:r>
                              <w:r w:rsidRPr="00146791">
                                <w:rPr>
                                  <w:vertAlign w:val="subscript"/>
                                </w:rPr>
                                <w:t>1</w:t>
                              </w:r>
                            </w:p>
                            <w:p w14:paraId="078962EF" w14:textId="77777777" w:rsidR="006F2DF2" w:rsidRDefault="006F2DF2">
                              <w:r w:rsidRPr="006F2DF2">
                                <w:t>+</w:t>
                              </w:r>
                              <w:r>
                                <w:t>NR-</w:t>
                              </w:r>
                              <w:r w:rsidRPr="006F2DF2">
                                <w:t>PDCCH</w:t>
                              </w:r>
                            </w:p>
                            <w:p w14:paraId="334D3614" w14:textId="0F569471" w:rsidR="006F2DF2" w:rsidRDefault="006F2DF2">
                              <w:r w:rsidRPr="006F2DF2">
                                <w:t>+</w:t>
                              </w:r>
                              <w:r>
                                <w:t>NR-PDSCH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 name="Freeform 3"/>
                        <wps:cNvSpPr>
                          <a:spLocks noChangeAspect="1" noEditPoints="1"/>
                        </wps:cNvSpPr>
                        <wps:spPr bwMode="auto">
                          <a:xfrm>
                            <a:off x="456226" y="432659"/>
                            <a:ext cx="353400" cy="434954"/>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 name="Freeform 3"/>
                        <wps:cNvSpPr>
                          <a:spLocks noChangeAspect="1" noEditPoints="1"/>
                        </wps:cNvSpPr>
                        <wps:spPr bwMode="auto">
                          <a:xfrm>
                            <a:off x="1399200" y="1518509"/>
                            <a:ext cx="353060" cy="43434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6"/>
                        <wps:cNvSpPr>
                          <a:spLocks noChangeAspect="1" noEditPoints="1"/>
                        </wps:cNvSpPr>
                        <wps:spPr bwMode="auto">
                          <a:xfrm>
                            <a:off x="830123" y="919975"/>
                            <a:ext cx="144341" cy="229575"/>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 name="Straight Arrow Connector 11"/>
                        <wps:cNvCnPr/>
                        <wps:spPr>
                          <a:xfrm>
                            <a:off x="1028825" y="1194533"/>
                            <a:ext cx="276705" cy="28541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a:off x="174423" y="798398"/>
                            <a:ext cx="489585" cy="248141"/>
                          </a:xfrm>
                          <a:prstGeom prst="rect">
                            <a:avLst/>
                          </a:prstGeom>
                          <a:noFill/>
                          <a:ln w="6350">
                            <a:noFill/>
                          </a:ln>
                        </wps:spPr>
                        <wps:txbx>
                          <w:txbxContent>
                            <w:p w14:paraId="79FE17C2" w14:textId="568F30C5" w:rsidR="006F2DF2" w:rsidRDefault="006F2DF2">
                              <w:r>
                                <w:t>TRP</w:t>
                              </w:r>
                              <w:r w:rsidRPr="006F2DF2">
                                <w:rPr>
                                  <w:vertAlign w:val="subscript"/>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12"/>
                        <wps:cNvSpPr txBox="1"/>
                        <wps:spPr>
                          <a:xfrm>
                            <a:off x="1104970" y="1786805"/>
                            <a:ext cx="489585" cy="292897"/>
                          </a:xfrm>
                          <a:prstGeom prst="rect">
                            <a:avLst/>
                          </a:prstGeom>
                          <a:noFill/>
                          <a:ln w="6350">
                            <a:noFill/>
                          </a:ln>
                        </wps:spPr>
                        <wps:txbx>
                          <w:txbxContent>
                            <w:p w14:paraId="579FE091" w14:textId="5FF02A14" w:rsidR="006F2DF2" w:rsidRDefault="006F2DF2" w:rsidP="006F2DF2">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4" name="Text Box 3"/>
                        <wps:cNvSpPr txBox="1"/>
                        <wps:spPr>
                          <a:xfrm>
                            <a:off x="4345468" y="1412348"/>
                            <a:ext cx="405130" cy="269240"/>
                          </a:xfrm>
                          <a:prstGeom prst="rect">
                            <a:avLst/>
                          </a:prstGeom>
                          <a:solidFill>
                            <a:schemeClr val="lt1"/>
                          </a:solidFill>
                          <a:ln w="6350">
                            <a:noFill/>
                          </a:ln>
                        </wps:spPr>
                        <wps:txbx>
                          <w:txbxContent>
                            <w:p w14:paraId="603671A5" w14:textId="77777777" w:rsidR="006F2DF2" w:rsidRDefault="006F2DF2" w:rsidP="006F2DF2">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 name="Text Box 3"/>
                        <wps:cNvSpPr txBox="1"/>
                        <wps:spPr>
                          <a:xfrm>
                            <a:off x="3404398" y="158858"/>
                            <a:ext cx="941070" cy="735330"/>
                          </a:xfrm>
                          <a:prstGeom prst="rect">
                            <a:avLst/>
                          </a:prstGeom>
                          <a:solidFill>
                            <a:schemeClr val="lt1"/>
                          </a:solidFill>
                          <a:ln w="6350">
                            <a:noFill/>
                          </a:ln>
                        </wps:spPr>
                        <wps:txbx>
                          <w:txbxContent>
                            <w:p w14:paraId="4C0214C9" w14:textId="77777777" w:rsidR="006F2DF2" w:rsidRDefault="006F2DF2" w:rsidP="006F2DF2">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p w14:paraId="06E437D8" w14:textId="77777777" w:rsidR="006F2DF2" w:rsidRDefault="006F2DF2" w:rsidP="006F2DF2">
                              <w:pPr>
                                <w:pStyle w:val="NormalWeb"/>
                                <w:overflowPunct w:val="0"/>
                                <w:spacing w:before="0" w:beforeAutospacing="0" w:after="120" w:afterAutospacing="0"/>
                                <w:jc w:val="both"/>
                              </w:pPr>
                              <w:r>
                                <w:rPr>
                                  <w:rFonts w:ascii="Arial" w:eastAsia="Times New Roman" w:hAnsi="Arial"/>
                                  <w:sz w:val="20"/>
                                  <w:szCs w:val="20"/>
                                  <w:lang w:val="en-GB"/>
                                </w:rPr>
                                <w:t>+NR-PDCCH</w:t>
                              </w:r>
                            </w:p>
                            <w:p w14:paraId="7C3EFE41" w14:textId="77777777" w:rsidR="006F2DF2" w:rsidRDefault="006F2DF2" w:rsidP="006F2DF2">
                              <w:pPr>
                                <w:pStyle w:val="NormalWeb"/>
                                <w:overflowPunct w:val="0"/>
                                <w:spacing w:before="0" w:beforeAutospacing="0" w:after="120" w:afterAutospacing="0"/>
                                <w:jc w:val="both"/>
                              </w:pPr>
                              <w:r>
                                <w:rPr>
                                  <w:rFonts w:ascii="Arial" w:eastAsia="Times New Roman" w:hAnsi="Arial"/>
                                  <w:sz w:val="20"/>
                                  <w:szCs w:val="20"/>
                                  <w:lang w:val="en-GB"/>
                                </w:rPr>
                                <w:t>+NR-PDSCH</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 name="Freeform 3"/>
                        <wps:cNvSpPr>
                          <a:spLocks noChangeAspect="1" noEditPoints="1"/>
                        </wps:cNvSpPr>
                        <wps:spPr bwMode="auto">
                          <a:xfrm>
                            <a:off x="3136428" y="459848"/>
                            <a:ext cx="353060" cy="43434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7" name="Freeform 3"/>
                        <wps:cNvSpPr>
                          <a:spLocks noChangeAspect="1" noEditPoints="1"/>
                        </wps:cNvSpPr>
                        <wps:spPr bwMode="auto">
                          <a:xfrm>
                            <a:off x="4079403" y="1545698"/>
                            <a:ext cx="353060" cy="43434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8" name="Freeform 6"/>
                        <wps:cNvSpPr>
                          <a:spLocks noChangeAspect="1" noEditPoints="1"/>
                        </wps:cNvSpPr>
                        <wps:spPr bwMode="auto">
                          <a:xfrm>
                            <a:off x="3859289" y="1396165"/>
                            <a:ext cx="144145" cy="229235"/>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0" name="Text Box 12"/>
                        <wps:cNvSpPr txBox="1"/>
                        <wps:spPr>
                          <a:xfrm>
                            <a:off x="2854488" y="825608"/>
                            <a:ext cx="489585" cy="273786"/>
                          </a:xfrm>
                          <a:prstGeom prst="rect">
                            <a:avLst/>
                          </a:prstGeom>
                          <a:noFill/>
                          <a:ln w="6350">
                            <a:noFill/>
                          </a:ln>
                        </wps:spPr>
                        <wps:txbx>
                          <w:txbxContent>
                            <w:p w14:paraId="0293E454" w14:textId="77777777" w:rsidR="006F2DF2" w:rsidRDefault="006F2DF2" w:rsidP="006F2DF2">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1" name="Text Box 12"/>
                        <wps:cNvSpPr txBox="1"/>
                        <wps:spPr>
                          <a:xfrm>
                            <a:off x="3785398" y="1813668"/>
                            <a:ext cx="489585" cy="292735"/>
                          </a:xfrm>
                          <a:prstGeom prst="rect">
                            <a:avLst/>
                          </a:prstGeom>
                          <a:noFill/>
                          <a:ln w="6350">
                            <a:noFill/>
                          </a:ln>
                        </wps:spPr>
                        <wps:txbx>
                          <w:txbxContent>
                            <w:p w14:paraId="6B98936B" w14:textId="77777777" w:rsidR="006F2DF2" w:rsidRDefault="006F2DF2" w:rsidP="006F2DF2">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 name="Text Box 22"/>
                        <wps:cNvSpPr txBox="1"/>
                        <wps:spPr>
                          <a:xfrm>
                            <a:off x="3932449" y="1144746"/>
                            <a:ext cx="302260" cy="312328"/>
                          </a:xfrm>
                          <a:prstGeom prst="rect">
                            <a:avLst/>
                          </a:prstGeom>
                          <a:noFill/>
                          <a:ln w="6350">
                            <a:noFill/>
                          </a:ln>
                        </wps:spPr>
                        <wps:txbx>
                          <w:txbxContent>
                            <w:p w14:paraId="15CE6688" w14:textId="78E113B6" w:rsidR="006F2DF2" w:rsidRPr="006F2DF2" w:rsidRDefault="006F2DF2">
                              <w:pPr>
                                <w:rPr>
                                  <w:sz w:val="32"/>
                                </w:rPr>
                              </w:pPr>
                              <w:r w:rsidRPr="006F2DF2">
                                <w:rPr>
                                  <w:sz w:val="32"/>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51B09AD" id="Canvas 2" o:spid="_x0000_s1028" editas="canvas" style="width:6in;height:178.15pt;mso-position-horizontal-relative:char;mso-position-vertical-relative:line" coordsize="54864,226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22618;visibility:visible;mso-wrap-style:square">
                  <v:fill o:detectmouseclick="t"/>
                  <v:path o:connecttype="none"/>
                </v:shape>
                <v:shape id="Text Box 3" o:spid="_x0000_s1030" type="#_x0000_t202" style="position:absolute;left:16652;top:13851;width:405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" fillcolor="white [3201]" stroked="f" strokeweight=".5pt">
                  <v:textbox>
                    <w:txbxContent>
                      <w:p w14:paraId="3E842BF2" w14:textId="77777777" w:rsidR="00146791" w:rsidRDefault="00146791" w:rsidP="00146791">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txbxContent>
                  </v:textbox>
                </v:shape>
                <v:shape id="Text Box 3" o:spid="_x0000_s1031" type="#_x0000_t202" style="position:absolute;left:7241;top:1317;width:9411;height:67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" fillcolor="white [3201]" stroked="f" strokeweight=".5pt">
                  <v:textbox>
                    <w:txbxContent>
                      <w:p w14:paraId="446D97DC" w14:textId="77777777" w:rsidR="006F2DF2" w:rsidRDefault="00146791">
                        <w:pPr>
                          <w:rPr>
                            <w:vertAlign w:val="subscript"/>
                          </w:rPr>
                        </w:pPr>
                        <w:r>
                          <w:t>SS</w:t>
                        </w:r>
                        <w:r w:rsidRPr="00146791">
                          <w:rPr>
                            <w:vertAlign w:val="subscript"/>
                          </w:rPr>
                          <w:t>1</w:t>
                        </w:r>
                      </w:p>
                      <w:p w14:paraId="078962EF" w14:textId="77777777" w:rsidR="006F2DF2" w:rsidRDefault="006F2DF2">
                        <w:r w:rsidRPr="006F2DF2">
                          <w:t>+</w:t>
                        </w:r>
                        <w:r>
                          <w:t>NR-</w:t>
                        </w:r>
                        <w:r w:rsidRPr="006F2DF2">
                          <w:t>PDCCH</w:t>
                        </w:r>
                      </w:p>
                      <w:p w14:paraId="334D3614" w14:textId="0F569471" w:rsidR="006F2DF2" w:rsidRDefault="006F2DF2">
                        <w:r w:rsidRPr="006F2DF2">
                          <w:t>+</w:t>
                        </w:r>
                        <w:r>
                          <w:t>NR-PDSCH</w:t>
                        </w:r>
                      </w:p>
                    </w:txbxContent>
                  </v:textbox>
                </v:shape>
                <v:shape id="Freeform 3" o:spid="_x0000_s1032" style="position:absolute;left:4562;top:4326;width:3534;height:435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3" style="position:absolute;left:13992;top:15185;width:3530;height:4343;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6" o:spid="_x0000_s1034" style="position:absolute;left:8301;top:9199;width:1443;height:2296;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1" o:spid="_x0000_s1035" type="#_x0000_t32" style="position:absolute;left:10288;top:11945;width:2767;height:28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" strokecolor="black [3213]" strokeweight=".5pt">
                  <v:stroke endarrow="block" joinstyle="miter"/>
                </v:shape>
                <v:shape id="Text Box 12" o:spid="_x0000_s1036" type="#_x0000_t202" style="position:absolute;left:1744;top:7983;width:4896;height:24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79FE17C2" w14:textId="568F30C5" w:rsidR="006F2DF2" w:rsidRDefault="006F2DF2">
                        <w:r>
                          <w:t>TRP</w:t>
                        </w:r>
                        <w:r w:rsidRPr="006F2DF2">
                          <w:rPr>
                            <w:vertAlign w:val="subscript"/>
                          </w:rPr>
                          <w:t>1</w:t>
                        </w:r>
                      </w:p>
                    </w:txbxContent>
                  </v:textbox>
                </v:shape>
                <v:shape id="Text Box 12" o:spid="_x0000_s1037" type="#_x0000_t202" style="position:absolute;left:11049;top:17868;width:4896;height:29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579FE091" w14:textId="5FF02A14" w:rsidR="006F2DF2" w:rsidRDefault="006F2DF2" w:rsidP="006F2DF2">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2</w:t>
                        </w:r>
                      </w:p>
                    </w:txbxContent>
                  </v:textbox>
                </v:shape>
                <v:shape id="Text Box 3" o:spid="_x0000_s1038" type="#_x0000_t202" style="position:absolute;left:43454;top:14123;width:405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" fillcolor="white [3201]" stroked="f" strokeweight=".5pt">
                  <v:textbox>
                    <w:txbxContent>
                      <w:p w14:paraId="603671A5" w14:textId="77777777" w:rsidR="006F2DF2" w:rsidRDefault="006F2DF2" w:rsidP="006F2DF2">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txbxContent>
                  </v:textbox>
                </v:shape>
                <v:shape id="Text Box 3" o:spid="_x0000_s1039" type="#_x0000_t202" style="position:absolute;left:34043;top:1588;width:9411;height:73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" fillcolor="white [3201]" stroked="f" strokeweight=".5pt">
                  <v:textbox>
                    <w:txbxContent>
                      <w:p w14:paraId="4C0214C9" w14:textId="77777777" w:rsidR="006F2DF2" w:rsidRDefault="006F2DF2" w:rsidP="006F2DF2">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p w14:paraId="06E437D8" w14:textId="77777777" w:rsidR="006F2DF2" w:rsidRDefault="006F2DF2" w:rsidP="006F2DF2">
                        <w:pPr>
                          <w:pStyle w:val="NormalWeb"/>
                          <w:overflowPunct w:val="0"/>
                          <w:spacing w:before="0" w:beforeAutospacing="0" w:after="120" w:afterAutospacing="0"/>
                          <w:jc w:val="both"/>
                        </w:pPr>
                        <w:r>
                          <w:rPr>
                            <w:rFonts w:ascii="Arial" w:eastAsia="Times New Roman" w:hAnsi="Arial"/>
                            <w:sz w:val="20"/>
                            <w:szCs w:val="20"/>
                            <w:lang w:val="en-GB"/>
                          </w:rPr>
                          <w:t>+NR-PDCCH</w:t>
                        </w:r>
                      </w:p>
                      <w:p w14:paraId="7C3EFE41" w14:textId="77777777" w:rsidR="006F2DF2" w:rsidRDefault="006F2DF2" w:rsidP="006F2DF2">
                        <w:pPr>
                          <w:pStyle w:val="NormalWeb"/>
                          <w:overflowPunct w:val="0"/>
                          <w:spacing w:before="0" w:beforeAutospacing="0" w:after="120" w:afterAutospacing="0"/>
                          <w:jc w:val="both"/>
                        </w:pPr>
                        <w:r>
                          <w:rPr>
                            <w:rFonts w:ascii="Arial" w:eastAsia="Times New Roman" w:hAnsi="Arial"/>
                            <w:sz w:val="20"/>
                            <w:szCs w:val="20"/>
                            <w:lang w:val="en-GB"/>
                          </w:rPr>
                          <w:t>+NR-PDSCH</w:t>
                        </w:r>
                      </w:p>
                    </w:txbxContent>
                  </v:textbox>
                </v:shape>
                <v:shape id="Freeform 3" o:spid="_x0000_s1040" style="position:absolute;left:31364;top:4598;width:3530;height:4343;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41" style="position:absolute;left:40794;top:15456;width:3530;height:4344;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6" o:spid="_x0000_s1042" style="position:absolute;left:38592;top:13961;width:1442;height:2293;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Text Box 12" o:spid="_x0000_s1043" type="#_x0000_t202" style="position:absolute;left:28544;top:8256;width:4896;height:27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" filled="f" stroked="f" strokeweight=".5pt">
                  <v:textbox>
                    <w:txbxContent>
                      <w:p w14:paraId="0293E454" w14:textId="77777777" w:rsidR="006F2DF2" w:rsidRDefault="006F2DF2" w:rsidP="006F2DF2">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1</w:t>
                        </w:r>
                      </w:p>
                    </w:txbxContent>
                  </v:textbox>
                </v:shape>
                <v:shape id="Text Box 12" o:spid="_x0000_s1044" type="#_x0000_t202" style="position:absolute;left:37853;top:18136;width:4896;height:29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" filled="f" stroked="f" strokeweight=".5pt">
                  <v:textbox>
                    <w:txbxContent>
                      <w:p w14:paraId="6B98936B" w14:textId="77777777" w:rsidR="006F2DF2" w:rsidRDefault="006F2DF2" w:rsidP="006F2DF2">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2</w:t>
                        </w:r>
                      </w:p>
                    </w:txbxContent>
                  </v:textbox>
                </v:shape>
                <v:shape id="Text Box 22" o:spid="_x0000_s1045" type="#_x0000_t202" style="position:absolute;left:39324;top:11447;width:3023;height:31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" filled="f" stroked="f" strokeweight=".5pt">
                  <v:textbox>
                    <w:txbxContent>
                      <w:p w14:paraId="15CE6688" w14:textId="78E113B6" w:rsidR="006F2DF2" w:rsidRPr="006F2DF2" w:rsidRDefault="006F2DF2">
                        <w:pPr>
                          <w:rPr>
                            <w:sz w:val="32"/>
                          </w:rPr>
                        </w:pPr>
                        <w:r w:rsidRPr="006F2DF2">
                          <w:rPr>
                            <w:sz w:val="32"/>
                          </w:rPr>
                          <w:t>?</w:t>
                        </w:r>
                      </w:p>
                    </w:txbxContent>
                  </v:textbox>
                </v:shape>
                <w10:anchorlock/>
              </v:group>
            </w:pict>
          </mc:Fallback>
        </mc:AlternateContent>
      </w:r>
    </w:p>
    <w:p w14:paraId="3804F761" w14:textId="3F6DFE8D" w:rsidR="00146791" w:rsidRPr="00CE0424" w:rsidRDefault="00146791" w:rsidP="00146791">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t>Illustration of a situation where SSS cannot be used to detect beam failure.</w:t>
      </w:r>
      <w:r w:rsidR="006F2DF2">
        <w:t xml:space="preserve"> When the UE moves from the coverage area of TRP1 to the coverage area of TRP2, the UE cannot declare beam failure based on SS, since the SS quality is very good near TRP2.</w:t>
      </w:r>
    </w:p>
    <w:p w14:paraId="238705A8" w14:textId="77777777" w:rsidR="00146791" w:rsidRDefault="00146791" w:rsidP="00EB4A70"/>
    <w:p w14:paraId="11D7EBBC" w14:textId="1F809955" w:rsidR="00EB4A70" w:rsidRDefault="006D7E90" w:rsidP="00EB4A70">
      <w:r w:rsidRPr="00CC4DE4">
        <w:t>Hence, we make the following observation:</w:t>
      </w:r>
    </w:p>
    <w:p w14:paraId="7EB7DFE1" w14:textId="5CF0229E" w:rsidR="006D7E90" w:rsidRDefault="006D7E90" w:rsidP="006D7E90">
      <w:pPr>
        <w:pStyle w:val="Observation"/>
      </w:pPr>
      <w:bookmarkStart w:id="1" w:name="_Toc477855211"/>
      <w:bookmarkStart w:id="2" w:name="_Toc477856570"/>
      <w:bookmarkStart w:id="3" w:name="_Toc477863998"/>
      <w:bookmarkStart w:id="4" w:name="_Toc477870373"/>
      <w:bookmarkStart w:id="5" w:name="_Toc478127352"/>
      <w:bookmarkStart w:id="6" w:name="_Toc478128208"/>
      <w:r>
        <w:t xml:space="preserve">The </w:t>
      </w:r>
      <w:r w:rsidR="00CC4DE4">
        <w:t xml:space="preserve">signals in the </w:t>
      </w:r>
      <w:r>
        <w:t xml:space="preserve">SS </w:t>
      </w:r>
      <w:r w:rsidR="00CC4DE4">
        <w:t xml:space="preserve">block </w:t>
      </w:r>
      <w:r>
        <w:t xml:space="preserve">cannot be used to </w:t>
      </w:r>
      <w:r w:rsidR="00EB63E2">
        <w:t xml:space="preserve">estimate the PDCCH quality in </w:t>
      </w:r>
      <w:r>
        <w:t>multi-TRP cell</w:t>
      </w:r>
      <w:r w:rsidR="00CC4DE4">
        <w:t>s</w:t>
      </w:r>
      <w:r>
        <w:t>.</w:t>
      </w:r>
      <w:bookmarkEnd w:id="1"/>
      <w:bookmarkEnd w:id="2"/>
      <w:bookmarkEnd w:id="3"/>
      <w:bookmarkEnd w:id="4"/>
      <w:bookmarkEnd w:id="5"/>
      <w:bookmarkEnd w:id="6"/>
    </w:p>
    <w:p w14:paraId="1542C744" w14:textId="24A4758B" w:rsidR="006D7E90" w:rsidRDefault="006D7E90" w:rsidP="006D7E90">
      <w:r>
        <w:t xml:space="preserve">Clearly, to estimate the PDCCH quality, the best signal to measure on is the PDCCH itself, and in particular the DMRS in the PDCCH. </w:t>
      </w:r>
      <w:r w:rsidR="00916479">
        <w:t xml:space="preserve">However, the PDCCH DMRS is only transmitted in conjunction with DL data.  </w:t>
      </w:r>
    </w:p>
    <w:p w14:paraId="148AC287" w14:textId="77777777" w:rsidR="00916479" w:rsidRDefault="006D7E90" w:rsidP="00916479">
      <w:pPr>
        <w:pStyle w:val="Observation"/>
      </w:pPr>
      <w:bookmarkStart w:id="7" w:name="_Toc477855212"/>
      <w:bookmarkStart w:id="8" w:name="_Toc477856571"/>
      <w:bookmarkStart w:id="9" w:name="_Toc477863999"/>
      <w:bookmarkStart w:id="10" w:name="_Toc477870374"/>
      <w:bookmarkStart w:id="11" w:name="_Toc478127353"/>
      <w:bookmarkStart w:id="12" w:name="_Toc478128209"/>
      <w:r>
        <w:t xml:space="preserve">The PDCCH DMRS </w:t>
      </w:r>
      <w:r w:rsidR="00916479">
        <w:t>provides the best estimate of the PDCCH quality, but is only transmitted when data is transmitted to the UE.</w:t>
      </w:r>
      <w:bookmarkEnd w:id="7"/>
      <w:bookmarkEnd w:id="8"/>
      <w:bookmarkEnd w:id="9"/>
      <w:bookmarkEnd w:id="10"/>
      <w:bookmarkEnd w:id="11"/>
      <w:bookmarkEnd w:id="12"/>
    </w:p>
    <w:p w14:paraId="082BF1E5" w14:textId="7FCE2159" w:rsidR="00174E0D" w:rsidRDefault="00916479" w:rsidP="0059712B">
      <w:r>
        <w:t>Avoiding the limitation of in-frequent transmission of the PDCCH DMRS could be avoided by transmitting dummy PDCCHs to the UE at regular intervals. However, that approach may lead to large overhead. Still, every time the UE receives a PDCCH, it is a clear indication that the NW can reach the UE, and that indication should be taken into account when monitoring the beam quality.</w:t>
      </w:r>
      <w:r w:rsidR="00174E0D" w:rsidRPr="00174E0D">
        <w:t xml:space="preserve"> </w:t>
      </w:r>
    </w:p>
    <w:p w14:paraId="60C0D01D" w14:textId="3F4A3B33" w:rsidR="00174E0D" w:rsidRDefault="00174E0D" w:rsidP="00174E0D">
      <w:r>
        <w:t>The main reference signal used for beam management is the CSI-RS. The CSI-RS can be flexibly configured, regarding allocation and spatial transmission pattern. It is possible to have aperiodic, semi-persistent and periodic allocations. A UE can be configured to measure on one or several CSI-R</w:t>
      </w:r>
      <w:r w:rsidR="00CC4DE4">
        <w:t>S</w:t>
      </w:r>
      <w:r>
        <w:t xml:space="preserve"> resources, and several UEs can be allocated </w:t>
      </w:r>
      <w:r w:rsidR="00CC4DE4">
        <w:t xml:space="preserve">to measure on </w:t>
      </w:r>
      <w:r>
        <w:t>the same CSI-RS resource, if required. For the purpose of beam link monitoring, we make the following observation</w:t>
      </w:r>
      <w:r w:rsidR="00CC4DE4">
        <w:t>s</w:t>
      </w:r>
      <w:r>
        <w:t>:</w:t>
      </w:r>
    </w:p>
    <w:p w14:paraId="00C5145C" w14:textId="6A713AD3" w:rsidR="00916479" w:rsidRDefault="00916479" w:rsidP="00174E0D">
      <w:pPr>
        <w:pStyle w:val="Observation"/>
      </w:pPr>
      <w:bookmarkStart w:id="13" w:name="_Toc477856572"/>
      <w:bookmarkStart w:id="14" w:name="_Toc477864000"/>
      <w:bookmarkStart w:id="15" w:name="_Toc477870375"/>
      <w:bookmarkStart w:id="16" w:name="_Toc478127354"/>
      <w:bookmarkStart w:id="17" w:name="_Toc478128210"/>
      <w:r>
        <w:t xml:space="preserve">A UE-specifically configured CSI-RS can be transmitted in a way that </w:t>
      </w:r>
      <w:r w:rsidR="00174E0D">
        <w:t>matches</w:t>
      </w:r>
      <w:r>
        <w:t xml:space="preserve"> the </w:t>
      </w:r>
      <w:r w:rsidR="00174E0D">
        <w:t>way the PDCCH is transmitted, both in the spatial domain (beam forming) and frequency domain.</w:t>
      </w:r>
      <w:bookmarkEnd w:id="13"/>
      <w:bookmarkEnd w:id="14"/>
      <w:bookmarkEnd w:id="15"/>
      <w:bookmarkEnd w:id="16"/>
      <w:bookmarkEnd w:id="17"/>
      <w:r w:rsidR="00174E0D">
        <w:t xml:space="preserve"> </w:t>
      </w:r>
    </w:p>
    <w:p w14:paraId="14EA9B21" w14:textId="24E47E28" w:rsidR="00174E0D" w:rsidRDefault="00174E0D" w:rsidP="00174E0D">
      <w:pPr>
        <w:pStyle w:val="Observation"/>
      </w:pPr>
      <w:bookmarkStart w:id="18" w:name="_Toc477856573"/>
      <w:bookmarkStart w:id="19" w:name="_Toc477864001"/>
      <w:bookmarkStart w:id="20" w:name="_Toc477870376"/>
      <w:bookmarkStart w:id="21" w:name="_Toc478127355"/>
      <w:bookmarkStart w:id="22" w:name="_Toc478128211"/>
      <w:r>
        <w:t>A periodic CSI-RS configuration allows the UE to perform regular monitoring of the beam quality.</w:t>
      </w:r>
      <w:bookmarkEnd w:id="18"/>
      <w:bookmarkEnd w:id="19"/>
      <w:bookmarkEnd w:id="20"/>
      <w:bookmarkEnd w:id="21"/>
      <w:bookmarkEnd w:id="22"/>
    </w:p>
    <w:p w14:paraId="38506B07" w14:textId="7C11CCF2" w:rsidR="00FE47CF" w:rsidRDefault="00FE47CF" w:rsidP="00174E0D">
      <w:r>
        <w:t>The UE would be configured with a specific CSI-RS configuration for beam link monitoring. The configuration would be periodic, with a configurable periodicity. The frequency allocation of the CSI-RS would be selected to match the frequency allocation the network would use to transmit a PDCCH to that UE. The same, or similar, beamforming pattern would be used to transmit the CSI-RS as the network would use to reach the UE.</w:t>
      </w:r>
    </w:p>
    <w:p w14:paraId="1898499E" w14:textId="1FEBE8D8" w:rsidR="00174E0D" w:rsidRDefault="00174E0D" w:rsidP="00174E0D">
      <w:r>
        <w:t xml:space="preserve">As long as a </w:t>
      </w:r>
      <w:r w:rsidR="00FE47CF">
        <w:t xml:space="preserve">small or </w:t>
      </w:r>
      <w:r>
        <w:t>moderate number of UEs are active in the cell, UE-specifically configured CSI-RS will work well. However,</w:t>
      </w:r>
      <w:r w:rsidR="00FE47CF">
        <w:t xml:space="preserve"> for a large number</w:t>
      </w:r>
      <w:r>
        <w:t xml:space="preserve"> </w:t>
      </w:r>
      <w:r w:rsidR="00FE47CF">
        <w:t>of UEs, the overhead may become an issue. In this case, several UEs could share the same CSI-RS resource for beam link monitoring:</w:t>
      </w:r>
    </w:p>
    <w:p w14:paraId="2B1F709A" w14:textId="43E1E720" w:rsidR="00FE47CF" w:rsidRDefault="00FE47CF" w:rsidP="00FE47CF">
      <w:pPr>
        <w:pStyle w:val="Observation"/>
      </w:pPr>
      <w:bookmarkStart w:id="23" w:name="_Toc477856574"/>
      <w:bookmarkStart w:id="24" w:name="_Toc477864002"/>
      <w:bookmarkStart w:id="25" w:name="_Toc477870377"/>
      <w:bookmarkStart w:id="26" w:name="_Toc478127356"/>
      <w:bookmarkStart w:id="27" w:name="_Toc478128212"/>
      <w:r>
        <w:t>If required, several UEs could use the same CSI-RS resource to perform beam link monitoring.</w:t>
      </w:r>
      <w:bookmarkEnd w:id="23"/>
      <w:bookmarkEnd w:id="24"/>
      <w:bookmarkEnd w:id="25"/>
      <w:bookmarkEnd w:id="26"/>
      <w:bookmarkEnd w:id="27"/>
    </w:p>
    <w:p w14:paraId="4490A0E4" w14:textId="677FEDBD" w:rsidR="006D7E90" w:rsidRDefault="00FE47CF" w:rsidP="00EB4A70">
      <w:r>
        <w:t>Based on these observations, we make the following proposal:</w:t>
      </w:r>
    </w:p>
    <w:p w14:paraId="366B7960" w14:textId="681C8FDE" w:rsidR="00EB4A70" w:rsidRPr="00CF5A58" w:rsidRDefault="00FE47CF" w:rsidP="00EB4A70">
      <w:pPr>
        <w:pStyle w:val="Proposal"/>
      </w:pPr>
      <w:bookmarkStart w:id="28" w:name="_Toc477856576"/>
      <w:bookmarkStart w:id="29" w:name="_Toc477856702"/>
      <w:bookmarkStart w:id="30" w:name="_Toc477864013"/>
      <w:bookmarkStart w:id="31" w:name="_Toc477870381"/>
      <w:bookmarkStart w:id="32" w:name="_Toc478127346"/>
      <w:bookmarkStart w:id="33" w:name="_Toc478128216"/>
      <w:r w:rsidRPr="00174E0D">
        <w:t xml:space="preserve">Use a </w:t>
      </w:r>
      <w:r w:rsidR="0059712B">
        <w:t xml:space="preserve">combination of the DMRS PDCCH and a </w:t>
      </w:r>
      <w:r>
        <w:t>periodic CSI-RS for beam link monitoring.</w:t>
      </w:r>
      <w:bookmarkEnd w:id="28"/>
      <w:bookmarkEnd w:id="29"/>
      <w:bookmarkEnd w:id="30"/>
      <w:bookmarkEnd w:id="31"/>
      <w:bookmarkEnd w:id="32"/>
      <w:bookmarkEnd w:id="33"/>
      <w:r>
        <w:t xml:space="preserve"> </w:t>
      </w:r>
    </w:p>
    <w:p w14:paraId="400F5419" w14:textId="276C85D9" w:rsidR="0042138D" w:rsidRDefault="0042138D" w:rsidP="0042138D">
      <w:pPr>
        <w:pStyle w:val="Heading2"/>
      </w:pPr>
      <w:r>
        <w:t>Beam recovery actions</w:t>
      </w:r>
    </w:p>
    <w:p w14:paraId="0957AF13" w14:textId="0D92B13D" w:rsidR="00F43E35" w:rsidRDefault="00F43E35" w:rsidP="00F43E35">
      <w:r>
        <w:t>Once the UE has triggered beam failure, it should act to re-establish connection with the NW using the beam recovery procedure. The beam recovery procedure should be a L1/L2 procedure, to c</w:t>
      </w:r>
      <w:r w:rsidR="00D60B2B">
        <w:t>ater for fast re-establishment, and also in line with previous agreements. Hence, the UE should transmit an uplink signal to notify the NW of the situation, and also to provide the NW with enough information to contact the UE.</w:t>
      </w:r>
    </w:p>
    <w:p w14:paraId="4FA61EF1" w14:textId="37F0876C" w:rsidR="00D60B2B" w:rsidRDefault="00D60B2B" w:rsidP="00F43E35">
      <w:r>
        <w:t xml:space="preserve">The beam recovery signal is transmitted </w:t>
      </w:r>
      <w:r w:rsidR="00163E5F">
        <w:t>in uplink resource when the TRP can receive it. When the TRP is equipped with a digital beamformer, this task is easy: the NW will simply allocate an uplink slot in the resource grid of the serving cell. Once beam failure has been triggered, the UE simply sends the beam recovery signal in that resource. In this case, the UE has established the frame, slot and OFDM symbol timing during the data communication, and the beam recovery signal is transmitted using the established timing reference. If the UE needs to reacquire timing, it would use the SS block transmissions to do that.</w:t>
      </w:r>
    </w:p>
    <w:p w14:paraId="49FE05E7" w14:textId="47D908EF" w:rsidR="00163E5F" w:rsidRDefault="00163E5F" w:rsidP="00F43E35">
      <w:r>
        <w:t xml:space="preserve">The situation is a little more complicated when the TRP uses analog RX beamforming. The TRP can then only receive an UL signal from one direction at a time. To be sure to receive the signal from any direction, the TRP would need to make an RX beam sweep, and the UE would have to transmit the UL signal when the RX beam points towards the UE. Hence, the UE would have to transmit the beam recovery signal when the TRP points its RX beam towards the UE. </w:t>
      </w:r>
    </w:p>
    <w:p w14:paraId="6C3899C7" w14:textId="1FB39D84" w:rsidR="00163E5F" w:rsidRDefault="007A0D53" w:rsidP="00F43E35">
      <w:r>
        <w:t xml:space="preserve">To enable transmission of PRACH preambles for initial access, the TRP will sweep its RX beam, and the UE can determine the transmission timing of its PRACH preamble by detecting the best (or a good enough) SS. The same method can be used to find the transmission opportunity for the beam recovery signal. </w:t>
      </w:r>
    </w:p>
    <w:p w14:paraId="0EB044E4" w14:textId="34F1DCD3" w:rsidR="00163E5F" w:rsidRPr="00F43E35" w:rsidRDefault="007A0D53" w:rsidP="00F43E35">
      <w:r>
        <w:t>Hence, we can make the following observation, both for analog and digital TRP beamforming:</w:t>
      </w:r>
    </w:p>
    <w:p w14:paraId="3AD9ABF3" w14:textId="77777777" w:rsidR="003F1016" w:rsidRDefault="003F1016" w:rsidP="003F1016">
      <w:pPr>
        <w:pStyle w:val="Observation"/>
      </w:pPr>
      <w:bookmarkStart w:id="34" w:name="_Toc477864003"/>
      <w:bookmarkStart w:id="35" w:name="_Toc477870378"/>
      <w:bookmarkStart w:id="36" w:name="_Toc478127357"/>
      <w:bookmarkStart w:id="37" w:name="_Toc478128213"/>
      <w:r>
        <w:t xml:space="preserve">The SS </w:t>
      </w:r>
      <w:r w:rsidR="00BA2DE7">
        <w:t xml:space="preserve">block </w:t>
      </w:r>
      <w:r w:rsidR="00AE0B9A">
        <w:t>can provide</w:t>
      </w:r>
      <w:r>
        <w:t xml:space="preserve"> timing and beam reference for the transmission of beam recovery signal.</w:t>
      </w:r>
      <w:bookmarkEnd w:id="34"/>
      <w:bookmarkEnd w:id="35"/>
      <w:bookmarkEnd w:id="36"/>
      <w:bookmarkEnd w:id="37"/>
    </w:p>
    <w:p w14:paraId="0391B2EC" w14:textId="3137AB98" w:rsidR="00300D61" w:rsidRDefault="00300D61" w:rsidP="007A0D53">
      <w:r>
        <w:t>Based on the above observation, we propose:</w:t>
      </w:r>
    </w:p>
    <w:p w14:paraId="5D49FB0E" w14:textId="0C71EA2D" w:rsidR="00300D61" w:rsidRDefault="00300D61" w:rsidP="007A0D53">
      <w:pPr>
        <w:pStyle w:val="Proposal"/>
      </w:pPr>
      <w:bookmarkStart w:id="38" w:name="_Toc477870382"/>
      <w:bookmarkStart w:id="39" w:name="_Toc478127347"/>
      <w:bookmarkStart w:id="40" w:name="_Toc478128217"/>
      <w:r>
        <w:t>The UE should use the best SS block of its serving cell to determine the timing of the beam recovery request transmission.</w:t>
      </w:r>
      <w:bookmarkEnd w:id="38"/>
      <w:bookmarkEnd w:id="39"/>
      <w:bookmarkEnd w:id="40"/>
    </w:p>
    <w:p w14:paraId="57DDB628" w14:textId="7601F94A" w:rsidR="00300D61" w:rsidRDefault="00300D61" w:rsidP="00300D61">
      <w:r>
        <w:t>The discussion about beam recovery is usually performed in the context of analog beamforming, and it is then deemed important to optimize for an analog RX beam sweep. Here, reusing the RX sweep used for initial access is very natural.</w:t>
      </w:r>
    </w:p>
    <w:p w14:paraId="6FA20428" w14:textId="3EA33535" w:rsidR="00300D61" w:rsidRDefault="00300D61" w:rsidP="00300D61">
      <w:r>
        <w:t xml:space="preserve">However, if the TRP is using digital beam beamforming, the situation is different. Other UL resources become viable alternatives for transmission of the beam recovery request. In fact, it becomes possible to multiplex beam recovery request with any UL </w:t>
      </w:r>
      <w:r w:rsidR="00A132E9">
        <w:t>9</w:t>
      </w:r>
      <w:r>
        <w:t>transmission. We thus observe:</w:t>
      </w:r>
    </w:p>
    <w:p w14:paraId="35865463" w14:textId="2E20581D" w:rsidR="00300D61" w:rsidRDefault="00300D61" w:rsidP="00300D61">
      <w:pPr>
        <w:pStyle w:val="Observation"/>
      </w:pPr>
      <w:bookmarkStart w:id="41" w:name="_Toc477864005"/>
      <w:bookmarkStart w:id="42" w:name="_Toc477870379"/>
      <w:bookmarkStart w:id="43" w:name="_Toc478127358"/>
      <w:bookmarkStart w:id="44" w:name="_Toc478128214"/>
      <w:r>
        <w:t>Only when analog beam forming is implemented at the TRP, it is reasonable to reuse RACH slots for transmission. With digital TRP beamforming, other options are more relevant.</w:t>
      </w:r>
      <w:bookmarkEnd w:id="41"/>
      <w:bookmarkEnd w:id="42"/>
      <w:bookmarkEnd w:id="43"/>
      <w:bookmarkEnd w:id="44"/>
      <w:r>
        <w:t xml:space="preserve"> </w:t>
      </w:r>
    </w:p>
    <w:p w14:paraId="4C324FB2" w14:textId="0A2CAAAF" w:rsidR="00300D61" w:rsidRDefault="00300D61" w:rsidP="00300D61">
      <w:r>
        <w:t>Based on the above observation we make the following proposal:</w:t>
      </w:r>
    </w:p>
    <w:p w14:paraId="4128427F" w14:textId="77777777" w:rsidR="00300D61" w:rsidRDefault="00300D61" w:rsidP="00300D61">
      <w:pPr>
        <w:pStyle w:val="Proposal"/>
      </w:pPr>
      <w:bookmarkStart w:id="45" w:name="_Toc477864015"/>
      <w:bookmarkStart w:id="46" w:name="_Toc477870383"/>
      <w:bookmarkStart w:id="47" w:name="_Toc478127348"/>
      <w:bookmarkStart w:id="48" w:name="_Toc478128218"/>
      <w:r>
        <w:t xml:space="preserve">The NW can configure the UE to transmit the beam recovery request </w:t>
      </w:r>
      <w:r w:rsidRPr="00F43E35">
        <w:rPr>
          <w:i/>
        </w:rPr>
        <w:t>either in</w:t>
      </w:r>
      <w:bookmarkEnd w:id="45"/>
      <w:bookmarkEnd w:id="46"/>
      <w:bookmarkEnd w:id="47"/>
      <w:bookmarkEnd w:id="48"/>
      <w:r>
        <w:t xml:space="preserve"> </w:t>
      </w:r>
    </w:p>
    <w:p w14:paraId="408BCC04" w14:textId="77777777" w:rsidR="00300D61" w:rsidRDefault="00300D61" w:rsidP="00300D61">
      <w:pPr>
        <w:pStyle w:val="Proposal"/>
        <w:numPr>
          <w:ilvl w:val="1"/>
          <w:numId w:val="3"/>
        </w:numPr>
      </w:pPr>
      <w:bookmarkStart w:id="49" w:name="_Toc477864016"/>
      <w:bookmarkStart w:id="50" w:name="_Toc477870384"/>
      <w:bookmarkStart w:id="51" w:name="_Toc478127349"/>
      <w:bookmarkStart w:id="52" w:name="_Toc478128219"/>
      <w:r>
        <w:t>Time/frequency resources that are time-aligned with the time/frequency resources allocated for RACH transmission, or</w:t>
      </w:r>
      <w:bookmarkEnd w:id="49"/>
      <w:bookmarkEnd w:id="50"/>
      <w:bookmarkEnd w:id="51"/>
      <w:bookmarkEnd w:id="52"/>
    </w:p>
    <w:p w14:paraId="4E1E930A" w14:textId="77777777" w:rsidR="00300D61" w:rsidRDefault="00300D61" w:rsidP="00300D61">
      <w:pPr>
        <w:pStyle w:val="Proposal"/>
        <w:numPr>
          <w:ilvl w:val="1"/>
          <w:numId w:val="3"/>
        </w:numPr>
      </w:pPr>
      <w:bookmarkStart w:id="53" w:name="_Toc477864017"/>
      <w:bookmarkStart w:id="54" w:name="_Toc477870385"/>
      <w:bookmarkStart w:id="55" w:name="_Toc478127350"/>
      <w:bookmarkStart w:id="56" w:name="_Toc478128220"/>
      <w:r>
        <w:t xml:space="preserve">Time/frequency resources that are </w:t>
      </w:r>
      <w:r>
        <w:rPr>
          <w:i/>
        </w:rPr>
        <w:t xml:space="preserve">not </w:t>
      </w:r>
      <w:r>
        <w:t>time-aligned with the time/frequency resources allocated for RACH transmission.</w:t>
      </w:r>
      <w:bookmarkEnd w:id="53"/>
      <w:bookmarkEnd w:id="54"/>
      <w:bookmarkEnd w:id="55"/>
      <w:bookmarkEnd w:id="56"/>
    </w:p>
    <w:p w14:paraId="74B16CEC" w14:textId="1F478315" w:rsidR="00300D61" w:rsidRDefault="00300D61" w:rsidP="00470541">
      <w:r>
        <w:t>The NW configures the UE to use either option during RRC connection establishment.</w:t>
      </w:r>
    </w:p>
    <w:p w14:paraId="59E09CEC" w14:textId="061E8E69" w:rsidR="007A0D53" w:rsidRDefault="007A0D53" w:rsidP="007A0D53">
      <w:r>
        <w:t xml:space="preserve">To enable fast beam recovery, the NW should be able to identify the UE as soon as the TRP receives the beam recovery request: </w:t>
      </w:r>
    </w:p>
    <w:p w14:paraId="7CFC1BF1" w14:textId="54C0AAF7" w:rsidR="003F1016" w:rsidRDefault="003F1016" w:rsidP="003F1016">
      <w:pPr>
        <w:pStyle w:val="Observation"/>
      </w:pPr>
      <w:bookmarkStart w:id="57" w:name="_Toc477864004"/>
      <w:bookmarkStart w:id="58" w:name="_Ref477866090"/>
      <w:bookmarkStart w:id="59" w:name="_Toc477870380"/>
      <w:bookmarkStart w:id="60" w:name="_Toc478127359"/>
      <w:bookmarkStart w:id="61" w:name="_Toc478128215"/>
      <w:r>
        <w:t xml:space="preserve">For fast beam recovery, the NW should be able to </w:t>
      </w:r>
      <w:r w:rsidR="00F43E35">
        <w:t xml:space="preserve">directly </w:t>
      </w:r>
      <w:r>
        <w:t>identify the UE sending the beam recovery request.</w:t>
      </w:r>
      <w:bookmarkEnd w:id="57"/>
      <w:bookmarkEnd w:id="58"/>
      <w:bookmarkEnd w:id="59"/>
      <w:bookmarkEnd w:id="60"/>
      <w:bookmarkEnd w:id="61"/>
    </w:p>
    <w:p w14:paraId="794135C6" w14:textId="42AD2540" w:rsidR="00470541" w:rsidRDefault="007A0D53" w:rsidP="003232D9">
      <w:r>
        <w:t xml:space="preserve">Another way of stating </w:t>
      </w:r>
      <w:r>
        <w:fldChar w:fldCharType="begin"/>
      </w:r>
      <w:r>
        <w:instrText xml:space="preserve"> REF _Ref477866090 \r \h </w:instrText>
      </w:r>
      <w:r>
        <w:fldChar w:fldCharType="separate"/>
      </w:r>
      <w:r w:rsidR="003340EE">
        <w:t>Observation 8</w:t>
      </w:r>
      <w:r>
        <w:fldChar w:fldCharType="end"/>
      </w:r>
      <w:r>
        <w:t xml:space="preserve"> is that contention resolution mechanisms should be avoided. </w:t>
      </w:r>
      <w:r w:rsidR="00125096">
        <w:t>This is achieved by assigning dedicated resources to each UE that will potentially perform beam recovery. Since only UEs in connected mode will perform beam recovery, there should not be any capacity issue associated with such assignment of resources.</w:t>
      </w:r>
      <w:r w:rsidR="00470541">
        <w:t xml:space="preserve"> Still, the number of beam recovery signals should be large.</w:t>
      </w:r>
    </w:p>
    <w:p w14:paraId="68227921" w14:textId="5C732CFE" w:rsidR="003232D9" w:rsidRDefault="00470541" w:rsidP="003232D9">
      <w:r>
        <w:t xml:space="preserve">As beam recovery is performed to the serving node, the propagation delay should be the same as before beam failure was triggered. Hence, the beam recovery signal may use a normal cyclic prefix. </w:t>
      </w:r>
    </w:p>
    <w:p w14:paraId="4991FF24" w14:textId="25963100" w:rsidR="00470541" w:rsidRDefault="00470541" w:rsidP="003232D9">
      <w:r>
        <w:t>To enable transmission of the beam recovery signal in the same time resources as the PRACH preambles are transmitted, the duration of the beam recovery signal cannot be larger than the configured PRACH preambles.</w:t>
      </w:r>
    </w:p>
    <w:p w14:paraId="0DE28D24" w14:textId="5CFC641E" w:rsidR="00470541" w:rsidRDefault="00BA4149" w:rsidP="003232D9">
      <w:r>
        <w:t>After carefully considering the above</w:t>
      </w:r>
      <w:r w:rsidR="00146791">
        <w:t xml:space="preserve"> aspects, we propose</w:t>
      </w:r>
      <w:r w:rsidR="00470541">
        <w:t>:</w:t>
      </w:r>
    </w:p>
    <w:p w14:paraId="4E54F3D7" w14:textId="103FD669" w:rsidR="00DF71A0" w:rsidRPr="00CE0424" w:rsidRDefault="00AE0B9A" w:rsidP="006E062C">
      <w:pPr>
        <w:pStyle w:val="Proposal"/>
      </w:pPr>
      <w:bookmarkStart w:id="62" w:name="_Toc477864018"/>
      <w:bookmarkStart w:id="63" w:name="_Toc477870386"/>
      <w:bookmarkStart w:id="64" w:name="_Toc478127351"/>
      <w:bookmarkStart w:id="65" w:name="_Toc478128221"/>
      <w:r>
        <w:t xml:space="preserve">The beam recovery request signal </w:t>
      </w:r>
      <w:r w:rsidR="00EA4BB8">
        <w:t xml:space="preserve">should be </w:t>
      </w:r>
      <w:bookmarkEnd w:id="62"/>
      <w:bookmarkEnd w:id="63"/>
      <w:r w:rsidR="00BA4149">
        <w:t>PUCCH.</w:t>
      </w:r>
      <w:bookmarkEnd w:id="64"/>
      <w:bookmarkEnd w:id="65"/>
      <w:r w:rsidR="00F43E35">
        <w:t xml:space="preserve"> </w:t>
      </w:r>
      <w:bookmarkStart w:id="66" w:name="_GoBack"/>
      <w:bookmarkEnd w:id="66"/>
    </w:p>
    <w:p w14:paraId="2C1B6BD4" w14:textId="77777777" w:rsidR="00C01F33" w:rsidRPr="00CE0424" w:rsidRDefault="00C01F33" w:rsidP="00CE0424">
      <w:pPr>
        <w:pStyle w:val="Heading1"/>
      </w:pPr>
      <w:r w:rsidRPr="00CE0424">
        <w:t>Conclusion</w:t>
      </w:r>
    </w:p>
    <w:p w14:paraId="7E9B9853" w14:textId="77777777" w:rsidR="00BC1D7F"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22F915A" w14:textId="77777777" w:rsidR="00BC1D7F" w:rsidRDefault="00BC1D7F">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The signals in the SS block cannot be used to estimate the PDCCH quality in multi-TRP cells.</w:t>
      </w:r>
    </w:p>
    <w:p w14:paraId="65E8046E" w14:textId="77777777" w:rsidR="00BC1D7F" w:rsidRDefault="00BC1D7F">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PDCCH DMRS provides the best estimate of the PDCCH quality, but is only transmitted when data is transmitted to the UE.</w:t>
      </w:r>
    </w:p>
    <w:p w14:paraId="10FEEEE5" w14:textId="77777777" w:rsidR="00BC1D7F" w:rsidRDefault="00BC1D7F">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A UE-specifically configured CSI-RS can be transmitted in a way that matches the way the PDCCH is transmitted, both in the spatial domain (beam forming) and frequency domain.</w:t>
      </w:r>
    </w:p>
    <w:p w14:paraId="1F1F6F21" w14:textId="77777777" w:rsidR="00BC1D7F" w:rsidRDefault="00BC1D7F">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A periodic CSI-RS configuration allows the UE to perform regular monitoring of the beam quality.</w:t>
      </w:r>
    </w:p>
    <w:p w14:paraId="13F717B6" w14:textId="77777777" w:rsidR="00BC1D7F" w:rsidRDefault="00BC1D7F">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If required, several UEs could use the same CSI-RS resource to perform beam link monitoring.</w:t>
      </w:r>
    </w:p>
    <w:p w14:paraId="095568FA" w14:textId="77777777" w:rsidR="00BC1D7F" w:rsidRDefault="00BC1D7F">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The SS block can provide timing and beam reference for the transmission of beam recovery signal.</w:t>
      </w:r>
    </w:p>
    <w:p w14:paraId="2CA8F9B7" w14:textId="77777777" w:rsidR="00BC1D7F" w:rsidRDefault="00BC1D7F">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Only when analog beam forming is implemented at the TRP, it is reasonable to reuse RACH slots for transmission. With digital TRP beamforming, other options are more relevant.</w:t>
      </w:r>
    </w:p>
    <w:p w14:paraId="6980B27A" w14:textId="77777777" w:rsidR="00BC1D7F" w:rsidRDefault="00BC1D7F">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For fast beam recovery, the NW should be able to directly identify the UE sending the beam recovery request.</w:t>
      </w:r>
    </w:p>
    <w:p w14:paraId="68ED5EBF" w14:textId="77777777" w:rsidR="008E065E" w:rsidRDefault="008E065E" w:rsidP="008E065E">
      <w:pPr>
        <w:pStyle w:val="BodyText"/>
        <w:rPr>
          <w:b/>
          <w:bCs/>
        </w:rPr>
      </w:pPr>
      <w:r>
        <w:rPr>
          <w:b/>
          <w:bCs/>
        </w:rPr>
        <w:fldChar w:fldCharType="end"/>
      </w:r>
    </w:p>
    <w:p w14:paraId="0E6A6C3C" w14:textId="77777777" w:rsidR="00BC1D7F"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3C6F85D" w14:textId="77777777" w:rsidR="00BC1D7F" w:rsidRDefault="00BC1D7F">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Use a combination of the DMRS PDCCH and a periodic CSI-RS for beam link monitoring.</w:t>
      </w:r>
    </w:p>
    <w:p w14:paraId="2332D4F7" w14:textId="77777777" w:rsidR="00BC1D7F" w:rsidRDefault="00BC1D7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UE should use the best SS block of its serving cell to determine the timing of the beam recovery request transmission.</w:t>
      </w:r>
    </w:p>
    <w:p w14:paraId="7020BEA6" w14:textId="77777777" w:rsidR="00BC1D7F" w:rsidRDefault="00BC1D7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The NW can configure the UE to transmit the beam recovery request </w:t>
      </w:r>
      <w:r w:rsidRPr="000E5933">
        <w:rPr>
          <w:i/>
        </w:rPr>
        <w:t>either in</w:t>
      </w:r>
    </w:p>
    <w:p w14:paraId="333EEBFA" w14:textId="77777777" w:rsidR="00BC1D7F" w:rsidRDefault="00BC1D7F">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Time/frequency resources that are time-aligned with the time/frequency resources allocated for RACH transmission, or</w:t>
      </w:r>
    </w:p>
    <w:p w14:paraId="0FEFB176" w14:textId="77777777" w:rsidR="00BC1D7F" w:rsidRDefault="00BC1D7F">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 xml:space="preserve">Time/frequency resources that are </w:t>
      </w:r>
      <w:r w:rsidRPr="000E5933">
        <w:rPr>
          <w:i/>
        </w:rPr>
        <w:t xml:space="preserve">not </w:t>
      </w:r>
      <w:r>
        <w:t>time-aligned with the time/frequency resources allocated for RACH transmission.</w:t>
      </w:r>
    </w:p>
    <w:p w14:paraId="7977B4F6" w14:textId="77777777" w:rsidR="00BC1D7F" w:rsidRDefault="00BC1D7F">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beam recovery request signal should be PUCCH.</w:t>
      </w:r>
    </w:p>
    <w:p w14:paraId="70967945" w14:textId="7BF05FD1" w:rsidR="00C01F33" w:rsidRPr="00BE4B63" w:rsidRDefault="008E065E" w:rsidP="006E062C">
      <w:pPr>
        <w:rPr>
          <w:b/>
          <w:bCs/>
        </w:rPr>
      </w:pPr>
      <w:r>
        <w:rPr>
          <w:b/>
          <w:bCs/>
        </w:rPr>
        <w:fldChar w:fldCharType="end"/>
      </w:r>
    </w:p>
    <w:p w14:paraId="57B73A36" w14:textId="77777777" w:rsidR="00F507D1" w:rsidRPr="00CE0424" w:rsidRDefault="00F507D1" w:rsidP="00CE0424">
      <w:pPr>
        <w:pStyle w:val="Heading1"/>
      </w:pPr>
      <w:bookmarkStart w:id="67" w:name="_In-sequence_SDU_delivery"/>
      <w:bookmarkEnd w:id="67"/>
      <w:r w:rsidRPr="00CE0424">
        <w:t>References</w:t>
      </w:r>
    </w:p>
    <w:p w14:paraId="1AEBF3DD" w14:textId="08958D4B" w:rsidR="005F3025" w:rsidRPr="00CE0424" w:rsidRDefault="00BE4B63" w:rsidP="00BA4149">
      <w:pPr>
        <w:pStyle w:val="Reference"/>
      </w:pPr>
      <w:bookmarkStart w:id="68" w:name="_Ref174151459"/>
      <w:bookmarkStart w:id="69" w:name="_Ref189809556"/>
      <w:bookmarkStart w:id="70" w:name="_Ref477870491"/>
      <w:r>
        <w:t>R1-17</w:t>
      </w:r>
      <w:r w:rsidR="00BA4149">
        <w:t>0</w:t>
      </w:r>
      <w:r w:rsidR="00BA4149" w:rsidRPr="00BA4149">
        <w:t>5917</w:t>
      </w:r>
      <w:r w:rsidR="005F3025" w:rsidRPr="00CE0424">
        <w:t xml:space="preserve">, </w:t>
      </w:r>
      <w:r>
        <w:t>Relation between radio link failure and beam failure,</w:t>
      </w:r>
      <w:r w:rsidR="005F3025" w:rsidRPr="00CE0424">
        <w:t xml:space="preserve"> </w:t>
      </w:r>
      <w:r>
        <w:t>Ericsson, RAN</w:t>
      </w:r>
      <w:r w:rsidR="005241B4">
        <w:t>1</w:t>
      </w:r>
      <w:r>
        <w:t>#88bis, Spokane, USA,</w:t>
      </w:r>
      <w:r w:rsidR="005F3025" w:rsidRPr="00CE0424">
        <w:t xml:space="preserve"> </w:t>
      </w:r>
      <w:r>
        <w:t>April 2017</w:t>
      </w:r>
      <w:bookmarkEnd w:id="70"/>
    </w:p>
    <w:bookmarkEnd w:id="68"/>
    <w:bookmarkEnd w:id="69"/>
    <w:p w14:paraId="6EF5CF0A"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9992F" w14:textId="77777777" w:rsidR="006C716E" w:rsidRDefault="006C716E">
      <w:r>
        <w:separator/>
      </w:r>
    </w:p>
  </w:endnote>
  <w:endnote w:type="continuationSeparator" w:id="0">
    <w:p w14:paraId="102D48AE" w14:textId="77777777" w:rsidR="006C716E" w:rsidRDefault="006C7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7663BA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329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329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0F0F7" w14:textId="77777777" w:rsidR="006C716E" w:rsidRDefault="006C716E">
      <w:r>
        <w:separator/>
      </w:r>
    </w:p>
  </w:footnote>
  <w:footnote w:type="continuationSeparator" w:id="0">
    <w:p w14:paraId="4FF46581" w14:textId="77777777" w:rsidR="006C716E" w:rsidRDefault="006C7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D026C3"/>
    <w:multiLevelType w:val="hybridMultilevel"/>
    <w:tmpl w:val="E326D31A"/>
    <w:lvl w:ilvl="0" w:tplc="BD6EC7D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60F15"/>
    <w:multiLevelType w:val="hybridMultilevel"/>
    <w:tmpl w:val="757445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31E99"/>
    <w:multiLevelType w:val="hybridMultilevel"/>
    <w:tmpl w:val="6980D2AC"/>
    <w:lvl w:ilvl="0" w:tplc="B476B5D0">
      <w:start w:val="20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3"/>
  </w:num>
  <w:num w:numId="4">
    <w:abstractNumId w:val="14"/>
  </w:num>
  <w:num w:numId="5">
    <w:abstractNumId w:val="10"/>
  </w:num>
  <w:num w:numId="6">
    <w:abstractNumId w:val="15"/>
  </w:num>
  <w:num w:numId="7">
    <w:abstractNumId w:val="18"/>
  </w:num>
  <w:num w:numId="8">
    <w:abstractNumId w:val="11"/>
  </w:num>
  <w:num w:numId="9">
    <w:abstractNumId w:val="9"/>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12"/>
  </w:num>
  <w:num w:numId="19">
    <w:abstractNumId w:val="8"/>
  </w:num>
  <w:num w:numId="2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096"/>
    <w:rsid w:val="00126B4A"/>
    <w:rsid w:val="00132FD0"/>
    <w:rsid w:val="001344C0"/>
    <w:rsid w:val="001346FA"/>
    <w:rsid w:val="00135252"/>
    <w:rsid w:val="00137AB5"/>
    <w:rsid w:val="00137F0B"/>
    <w:rsid w:val="00146791"/>
    <w:rsid w:val="00151E23"/>
    <w:rsid w:val="001521A7"/>
    <w:rsid w:val="001526E0"/>
    <w:rsid w:val="001551B5"/>
    <w:rsid w:val="00163E5F"/>
    <w:rsid w:val="001659C1"/>
    <w:rsid w:val="00173A8E"/>
    <w:rsid w:val="00174E0D"/>
    <w:rsid w:val="00177795"/>
    <w:rsid w:val="0018143F"/>
    <w:rsid w:val="00190AC1"/>
    <w:rsid w:val="0019341A"/>
    <w:rsid w:val="00197DF9"/>
    <w:rsid w:val="001A1987"/>
    <w:rsid w:val="001A2564"/>
    <w:rsid w:val="001A6173"/>
    <w:rsid w:val="001A6CBA"/>
    <w:rsid w:val="001B0D97"/>
    <w:rsid w:val="001B2145"/>
    <w:rsid w:val="001B5A5D"/>
    <w:rsid w:val="001C1CE5"/>
    <w:rsid w:val="001C3D2A"/>
    <w:rsid w:val="001D51BA"/>
    <w:rsid w:val="001D6342"/>
    <w:rsid w:val="001D6D53"/>
    <w:rsid w:val="001E58E2"/>
    <w:rsid w:val="001E7AED"/>
    <w:rsid w:val="001F3916"/>
    <w:rsid w:val="001F54C5"/>
    <w:rsid w:val="001F662C"/>
    <w:rsid w:val="001F7074"/>
    <w:rsid w:val="00200490"/>
    <w:rsid w:val="002018BF"/>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0A42"/>
    <w:rsid w:val="002D34B2"/>
    <w:rsid w:val="002D7637"/>
    <w:rsid w:val="002E17F2"/>
    <w:rsid w:val="002E7CAE"/>
    <w:rsid w:val="002F2771"/>
    <w:rsid w:val="002F37A9"/>
    <w:rsid w:val="00300D61"/>
    <w:rsid w:val="00301CE6"/>
    <w:rsid w:val="0030256B"/>
    <w:rsid w:val="0030501F"/>
    <w:rsid w:val="00307BA1"/>
    <w:rsid w:val="00311702"/>
    <w:rsid w:val="00311E82"/>
    <w:rsid w:val="00313FD6"/>
    <w:rsid w:val="003143BD"/>
    <w:rsid w:val="003203ED"/>
    <w:rsid w:val="00322C9F"/>
    <w:rsid w:val="003232D9"/>
    <w:rsid w:val="00324D23"/>
    <w:rsid w:val="00331751"/>
    <w:rsid w:val="003340EE"/>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1016"/>
    <w:rsid w:val="003F2CD4"/>
    <w:rsid w:val="003F6BBE"/>
    <w:rsid w:val="004000E8"/>
    <w:rsid w:val="00402E2B"/>
    <w:rsid w:val="0040512B"/>
    <w:rsid w:val="00405CA5"/>
    <w:rsid w:val="00407CD3"/>
    <w:rsid w:val="00410134"/>
    <w:rsid w:val="00410B72"/>
    <w:rsid w:val="00410F18"/>
    <w:rsid w:val="0041263E"/>
    <w:rsid w:val="00413132"/>
    <w:rsid w:val="00413AAC"/>
    <w:rsid w:val="00421105"/>
    <w:rsid w:val="0042138D"/>
    <w:rsid w:val="004242F4"/>
    <w:rsid w:val="00427248"/>
    <w:rsid w:val="00437447"/>
    <w:rsid w:val="00441A92"/>
    <w:rsid w:val="00444F56"/>
    <w:rsid w:val="00446488"/>
    <w:rsid w:val="004517AA"/>
    <w:rsid w:val="00452CAC"/>
    <w:rsid w:val="00457565"/>
    <w:rsid w:val="00457B71"/>
    <w:rsid w:val="004669E2"/>
    <w:rsid w:val="00470541"/>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1B4"/>
    <w:rsid w:val="00534B59"/>
    <w:rsid w:val="00536759"/>
    <w:rsid w:val="00537C62"/>
    <w:rsid w:val="00546970"/>
    <w:rsid w:val="00547F4D"/>
    <w:rsid w:val="00550419"/>
    <w:rsid w:val="00554E19"/>
    <w:rsid w:val="005567FD"/>
    <w:rsid w:val="0056121F"/>
    <w:rsid w:val="00572505"/>
    <w:rsid w:val="00575E24"/>
    <w:rsid w:val="00582809"/>
    <w:rsid w:val="0058798C"/>
    <w:rsid w:val="005900FA"/>
    <w:rsid w:val="005935A4"/>
    <w:rsid w:val="005948C2"/>
    <w:rsid w:val="00595DCA"/>
    <w:rsid w:val="0059712B"/>
    <w:rsid w:val="0059779B"/>
    <w:rsid w:val="005A209A"/>
    <w:rsid w:val="005A662D"/>
    <w:rsid w:val="005B35D7"/>
    <w:rsid w:val="005B392A"/>
    <w:rsid w:val="005B3AA3"/>
    <w:rsid w:val="005B6F83"/>
    <w:rsid w:val="005C74FB"/>
    <w:rsid w:val="005D0C67"/>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D7E90"/>
    <w:rsid w:val="006E062C"/>
    <w:rsid w:val="006E28B7"/>
    <w:rsid w:val="006E3310"/>
    <w:rsid w:val="006E4E39"/>
    <w:rsid w:val="006E565E"/>
    <w:rsid w:val="006E673D"/>
    <w:rsid w:val="006E7D3B"/>
    <w:rsid w:val="006F1B70"/>
    <w:rsid w:val="006F2DF2"/>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0D53"/>
    <w:rsid w:val="007A1CB3"/>
    <w:rsid w:val="007A306F"/>
    <w:rsid w:val="007A43A6"/>
    <w:rsid w:val="007A58A6"/>
    <w:rsid w:val="007B01EF"/>
    <w:rsid w:val="007B3D2D"/>
    <w:rsid w:val="007B50AE"/>
    <w:rsid w:val="007B51DF"/>
    <w:rsid w:val="007C05DD"/>
    <w:rsid w:val="007C3D18"/>
    <w:rsid w:val="007C60BF"/>
    <w:rsid w:val="007C6A07"/>
    <w:rsid w:val="007C75A1"/>
    <w:rsid w:val="007C77A5"/>
    <w:rsid w:val="007D04E5"/>
    <w:rsid w:val="007D5901"/>
    <w:rsid w:val="007D66F8"/>
    <w:rsid w:val="007D720B"/>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95C50"/>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4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2E9"/>
    <w:rsid w:val="00A13E54"/>
    <w:rsid w:val="00A17F63"/>
    <w:rsid w:val="00A2193B"/>
    <w:rsid w:val="00A2351A"/>
    <w:rsid w:val="00A264A9"/>
    <w:rsid w:val="00A27785"/>
    <w:rsid w:val="00A30187"/>
    <w:rsid w:val="00A3448A"/>
    <w:rsid w:val="00A36297"/>
    <w:rsid w:val="00A41E2B"/>
    <w:rsid w:val="00A45B74"/>
    <w:rsid w:val="00A52E1D"/>
    <w:rsid w:val="00A54234"/>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B9A"/>
    <w:rsid w:val="00AE27AC"/>
    <w:rsid w:val="00AE2834"/>
    <w:rsid w:val="00AE40E0"/>
    <w:rsid w:val="00AE4DBA"/>
    <w:rsid w:val="00AE4F07"/>
    <w:rsid w:val="00AF1C5D"/>
    <w:rsid w:val="00AF42D7"/>
    <w:rsid w:val="00AF766C"/>
    <w:rsid w:val="00B006FE"/>
    <w:rsid w:val="00B007CB"/>
    <w:rsid w:val="00B02AA9"/>
    <w:rsid w:val="00B02FA3"/>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6188F"/>
    <w:rsid w:val="00B664C7"/>
    <w:rsid w:val="00B739F6"/>
    <w:rsid w:val="00B81A6C"/>
    <w:rsid w:val="00B85DE5"/>
    <w:rsid w:val="00B90F73"/>
    <w:rsid w:val="00B93B59"/>
    <w:rsid w:val="00B9406A"/>
    <w:rsid w:val="00B97752"/>
    <w:rsid w:val="00BA2280"/>
    <w:rsid w:val="00BA2A08"/>
    <w:rsid w:val="00BA2DE7"/>
    <w:rsid w:val="00BA4149"/>
    <w:rsid w:val="00BA56D2"/>
    <w:rsid w:val="00BA76E0"/>
    <w:rsid w:val="00BB2A25"/>
    <w:rsid w:val="00BB51E9"/>
    <w:rsid w:val="00BC0FDC"/>
    <w:rsid w:val="00BC1D7F"/>
    <w:rsid w:val="00BC3053"/>
    <w:rsid w:val="00BC4D2E"/>
    <w:rsid w:val="00BC7023"/>
    <w:rsid w:val="00BD48AC"/>
    <w:rsid w:val="00BD5F1A"/>
    <w:rsid w:val="00BE1234"/>
    <w:rsid w:val="00BE2FA6"/>
    <w:rsid w:val="00BE3298"/>
    <w:rsid w:val="00BE333F"/>
    <w:rsid w:val="00BE4B63"/>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4BF2"/>
    <w:rsid w:val="00CC4DE4"/>
    <w:rsid w:val="00CC7B45"/>
    <w:rsid w:val="00CD1188"/>
    <w:rsid w:val="00CD2ED1"/>
    <w:rsid w:val="00CD337B"/>
    <w:rsid w:val="00CE0424"/>
    <w:rsid w:val="00CE7561"/>
    <w:rsid w:val="00CF1354"/>
    <w:rsid w:val="00CF3B1F"/>
    <w:rsid w:val="00CF3BF6"/>
    <w:rsid w:val="00CF5A58"/>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0B2B"/>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764F4"/>
    <w:rsid w:val="00E8234C"/>
    <w:rsid w:val="00E83AA9"/>
    <w:rsid w:val="00E85928"/>
    <w:rsid w:val="00E87822"/>
    <w:rsid w:val="00E90395"/>
    <w:rsid w:val="00E90E49"/>
    <w:rsid w:val="00E917F9"/>
    <w:rsid w:val="00E9291C"/>
    <w:rsid w:val="00E93FFE"/>
    <w:rsid w:val="00E94F8A"/>
    <w:rsid w:val="00EA4BB8"/>
    <w:rsid w:val="00EA7A41"/>
    <w:rsid w:val="00EB077B"/>
    <w:rsid w:val="00EB4A70"/>
    <w:rsid w:val="00EB4EA2"/>
    <w:rsid w:val="00EB63E2"/>
    <w:rsid w:val="00EC27C6"/>
    <w:rsid w:val="00EC4207"/>
    <w:rsid w:val="00EC5653"/>
    <w:rsid w:val="00EC71CE"/>
    <w:rsid w:val="00ED1006"/>
    <w:rsid w:val="00ED2532"/>
    <w:rsid w:val="00EF18FE"/>
    <w:rsid w:val="00EF5787"/>
    <w:rsid w:val="00EF60D0"/>
    <w:rsid w:val="00F0528D"/>
    <w:rsid w:val="00F06C67"/>
    <w:rsid w:val="00F06DFD"/>
    <w:rsid w:val="00F071D1"/>
    <w:rsid w:val="00F07533"/>
    <w:rsid w:val="00F10629"/>
    <w:rsid w:val="00F12464"/>
    <w:rsid w:val="00F154BD"/>
    <w:rsid w:val="00F15FA5"/>
    <w:rsid w:val="00F209B7"/>
    <w:rsid w:val="00F2376F"/>
    <w:rsid w:val="00F243D8"/>
    <w:rsid w:val="00F30828"/>
    <w:rsid w:val="00F313D6"/>
    <w:rsid w:val="00F40F0C"/>
    <w:rsid w:val="00F43E35"/>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7C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CF5A58"/>
    <w:pPr>
      <w:ind w:left="720"/>
      <w:contextualSpacing/>
    </w:pPr>
  </w:style>
  <w:style w:type="character" w:styleId="Strong">
    <w:name w:val="Strong"/>
    <w:basedOn w:val="DefaultParagraphFont"/>
    <w:qFormat/>
    <w:rsid w:val="00916479"/>
    <w:rPr>
      <w:b/>
      <w:bCs/>
    </w:rPr>
  </w:style>
  <w:style w:type="paragraph" w:styleId="NormalWeb">
    <w:name w:val="Normal (Web)"/>
    <w:basedOn w:val="Normal"/>
    <w:uiPriority w:val="99"/>
    <w:unhideWhenUsed/>
    <w:rsid w:val="0014679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5NUHHDQN7SK2-1-114758</_dlc_DocId>
    <_dlc_DocIdUrl xmlns="08b2df90-05d3-4030-90d4-c9feeb4a1cd9">
      <Url>https://ericoll.internal.ericsson.com/sites/STAR/_layouts/DocIdRedir.aspx?ID=5NUHHDQN7SK2-1-114758</Url>
      <Description>5NUHHDQN7SK2-1-114758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28515-FB98-4066-AFF6-FD3944B81941}"/>
</file>

<file path=customXml/itemProps2.xml><?xml version="1.0" encoding="utf-8"?>
<ds:datastoreItem xmlns:ds="http://schemas.openxmlformats.org/officeDocument/2006/customXml" ds:itemID="{086A7625-B9A6-455D-9DA1-07CE5FBADEA1}"/>
</file>

<file path=customXml/itemProps3.xml><?xml version="1.0" encoding="utf-8"?>
<ds:datastoreItem xmlns:ds="http://schemas.openxmlformats.org/officeDocument/2006/customXml" ds:itemID="{89F46F36-59D5-4CE1-BE60-38A4C3EE0F60}"/>
</file>

<file path=customXml/itemProps4.xml><?xml version="1.0" encoding="utf-8"?>
<ds:datastoreItem xmlns:ds="http://schemas.openxmlformats.org/officeDocument/2006/customXml" ds:itemID="{4887B350-DC57-4503-B072-C47A3D5338D9}"/>
</file>

<file path=customXml/itemProps5.xml><?xml version="1.0" encoding="utf-8"?>
<ds:datastoreItem xmlns:ds="http://schemas.openxmlformats.org/officeDocument/2006/customXml" ds:itemID="{FCADE499-8107-4832-98E9-73B0E4FE2641}"/>
</file>

<file path=customXml/itemProps6.xml><?xml version="1.0" encoding="utf-8"?>
<ds:datastoreItem xmlns:ds="http://schemas.openxmlformats.org/officeDocument/2006/customXml" ds:itemID="{F9AC6988-A222-4B1F-89F0-5598AB0FDB60}"/>
</file>

<file path=customXml/itemProps7.xml><?xml version="1.0" encoding="utf-8"?>
<ds:datastoreItem xmlns:ds="http://schemas.openxmlformats.org/officeDocument/2006/customXml" ds:itemID="{D6C5ECA3-F35B-43C6-A93D-E80728187425}"/>
</file>

<file path=docProps/app.xml><?xml version="1.0" encoding="utf-8"?>
<Properties xmlns="http://schemas.openxmlformats.org/officeDocument/2006/extended-properties" xmlns:vt="http://schemas.openxmlformats.org/officeDocument/2006/docPropsVTypes">
  <Template>R2-15xxxx - Contribution template</Template>
  <TotalTime>19</TotalTime>
  <Pages>5</Pages>
  <Words>1815</Words>
  <Characters>10350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12141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Claes Tidestav</cp:lastModifiedBy>
  <cp:revision>8</cp:revision>
  <cp:lastPrinted>2008-01-31T16:09:00Z</cp:lastPrinted>
  <dcterms:created xsi:type="dcterms:W3CDTF">2017-03-24T12:57:00Z</dcterms:created>
  <dcterms:modified xsi:type="dcterms:W3CDTF">2017-03-24T13:15:00Z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f79963fa-3ecd-4f81-a778-e218b18a44b6</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