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F05FE" w14:textId="40954834" w:rsidR="00DD7EA1" w:rsidRPr="00327997" w:rsidRDefault="00DD7EA1" w:rsidP="00DD7EA1">
      <w:pPr>
        <w:pStyle w:val="3GPPHeader"/>
        <w:rPr>
          <w:highlight w:val="yellow"/>
        </w:rPr>
      </w:pPr>
      <w:r w:rsidRPr="00327997">
        <w:t>3GPP TSG-RAN WG1</w:t>
      </w:r>
      <w:r>
        <w:t xml:space="preserve"> #88</w:t>
      </w:r>
      <w:r w:rsidRPr="00327997">
        <w:tab/>
      </w:r>
      <w:r w:rsidR="000409F7" w:rsidRPr="000409F7">
        <w:t>R1-1705885</w:t>
      </w:r>
    </w:p>
    <w:p w14:paraId="6765E18C" w14:textId="7D9450E1" w:rsidR="00DD7EA1" w:rsidRPr="006124FC" w:rsidRDefault="00FE1681" w:rsidP="00DD7EA1">
      <w:pPr>
        <w:pStyle w:val="3GPPHeader"/>
        <w:rPr>
          <w:lang w:val="en-US"/>
        </w:rPr>
      </w:pPr>
      <w:r>
        <w:rPr>
          <w:lang w:val="en-US"/>
        </w:rPr>
        <w:t>Spokane, WA</w:t>
      </w:r>
      <w:r w:rsidR="00DD7EA1" w:rsidRPr="006124FC">
        <w:rPr>
          <w:lang w:val="en-US"/>
        </w:rPr>
        <w:t xml:space="preserve">, </w:t>
      </w:r>
      <w:r>
        <w:rPr>
          <w:lang w:val="en-US"/>
        </w:rPr>
        <w:t xml:space="preserve">USA, </w:t>
      </w:r>
      <w:r w:rsidR="00DD7EA1" w:rsidRPr="006124FC">
        <w:rPr>
          <w:lang w:val="en-US"/>
        </w:rPr>
        <w:t>3</w:t>
      </w:r>
      <w:r>
        <w:rPr>
          <w:vertAlign w:val="superscript"/>
          <w:lang w:val="en-US"/>
        </w:rPr>
        <w:t>rd</w:t>
      </w:r>
      <w:r>
        <w:rPr>
          <w:lang w:val="en-US"/>
        </w:rPr>
        <w:t xml:space="preserve"> – </w:t>
      </w:r>
      <w:r w:rsidR="00DD7EA1" w:rsidRPr="006124FC">
        <w:rPr>
          <w:lang w:val="en-US"/>
        </w:rPr>
        <w:t>7</w:t>
      </w:r>
      <w:r w:rsidR="00DD7EA1" w:rsidRPr="006124FC">
        <w:rPr>
          <w:vertAlign w:val="superscript"/>
          <w:lang w:val="en-US"/>
        </w:rPr>
        <w:t>th</w:t>
      </w:r>
      <w:r>
        <w:rPr>
          <w:lang w:val="en-US"/>
        </w:rPr>
        <w:t xml:space="preserve"> March</w:t>
      </w:r>
      <w:r w:rsidR="00DD7EA1" w:rsidRPr="006124FC">
        <w:rPr>
          <w:lang w:val="en-US"/>
        </w:rPr>
        <w:t>, 2017</w:t>
      </w:r>
    </w:p>
    <w:p w14:paraId="36E840AF" w14:textId="77777777" w:rsidR="00E90E49" w:rsidRPr="00DD7EA1" w:rsidRDefault="00E90E49" w:rsidP="00357380">
      <w:pPr>
        <w:pStyle w:val="3GPPHeader"/>
        <w:rPr>
          <w:lang w:val="en-US"/>
        </w:rPr>
      </w:pPr>
    </w:p>
    <w:p w14:paraId="07065058" w14:textId="77777777" w:rsidR="00E90E49" w:rsidRPr="00327997" w:rsidRDefault="003D3C45" w:rsidP="00327997">
      <w:pPr>
        <w:pStyle w:val="3GPPHeader"/>
      </w:pPr>
      <w:r w:rsidRPr="00327997">
        <w:t>Source:</w:t>
      </w:r>
      <w:r w:rsidR="00E90E49" w:rsidRPr="00327997">
        <w:tab/>
      </w:r>
      <w:r w:rsidR="00F64C2B" w:rsidRPr="00327997">
        <w:t>Ericsson</w:t>
      </w:r>
    </w:p>
    <w:p w14:paraId="1845007C" w14:textId="72245290" w:rsidR="00E90E49" w:rsidRPr="00327997" w:rsidRDefault="003D3C45" w:rsidP="00327997">
      <w:pPr>
        <w:pStyle w:val="3GPPHeader"/>
      </w:pPr>
      <w:r w:rsidRPr="00327997">
        <w:t>Title:</w:t>
      </w:r>
      <w:r w:rsidR="00E90E49" w:rsidRPr="00327997">
        <w:tab/>
      </w:r>
      <w:r w:rsidR="00CB751C">
        <w:t>UL MIMO procedures for codebook based transmission</w:t>
      </w:r>
    </w:p>
    <w:p w14:paraId="2A305796" w14:textId="01914FC3" w:rsidR="00952A24" w:rsidRPr="00327997" w:rsidRDefault="00952A24" w:rsidP="00327997">
      <w:pPr>
        <w:pStyle w:val="3GPPHeader"/>
      </w:pPr>
      <w:r w:rsidRPr="00327997">
        <w:t>Agenda Item:</w:t>
      </w:r>
      <w:r w:rsidRPr="00327997">
        <w:tab/>
      </w:r>
      <w:r w:rsidR="00CB751C">
        <w:t>8.1</w:t>
      </w:r>
      <w:r w:rsidR="00C17F82">
        <w:t>.2.1.3</w:t>
      </w:r>
    </w:p>
    <w:p w14:paraId="1B9CD45C" w14:textId="1D31CFF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A8B901B" w14:textId="77777777" w:rsidR="00E90E49" w:rsidRPr="00CE0424" w:rsidRDefault="007F75D5" w:rsidP="00CE0424">
      <w:pPr>
        <w:pStyle w:val="Heading1"/>
      </w:pPr>
      <w:r>
        <w:t>Introduction</w:t>
      </w:r>
    </w:p>
    <w:p w14:paraId="0F9BFCC8" w14:textId="21A9ABE9" w:rsidR="007149E6" w:rsidRDefault="00067BD2" w:rsidP="007149E6">
      <w:pPr>
        <w:pStyle w:val="BodyText"/>
      </w:pPr>
      <w:r>
        <w:t>In RAN1#88</w:t>
      </w:r>
      <w:r w:rsidR="007149E6">
        <w:t>, the following agreements were made:</w:t>
      </w:r>
    </w:p>
    <w:p w14:paraId="3E5FDCDF" w14:textId="77777777" w:rsidR="00067BD2" w:rsidRPr="00F87FD4" w:rsidRDefault="00067BD2" w:rsidP="00067BD2">
      <w:pPr>
        <w:rPr>
          <w:rFonts w:eastAsia="MS Mincho"/>
          <w:b/>
          <w:highlight w:val="yellow"/>
          <w:u w:val="single"/>
          <w:lang w:eastAsia="ja-JP"/>
        </w:rPr>
      </w:pPr>
      <w:r w:rsidRPr="00F87FD4">
        <w:rPr>
          <w:rFonts w:eastAsia="MS Mincho" w:hint="eastAsia"/>
          <w:b/>
          <w:highlight w:val="green"/>
          <w:u w:val="single"/>
          <w:lang w:eastAsia="ja-JP"/>
        </w:rPr>
        <w:t>Agreements:</w:t>
      </w:r>
    </w:p>
    <w:p w14:paraId="7EA93831" w14:textId="77777777" w:rsidR="00067BD2" w:rsidRPr="00F87FD4" w:rsidRDefault="00067BD2" w:rsidP="00067BD2">
      <w:pPr>
        <w:numPr>
          <w:ilvl w:val="0"/>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3CDDA032"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 xml:space="preserve">ndication of a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1D576353"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3C8A33BB"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only when multiple SRS resources are configured to UE.</w:t>
      </w:r>
    </w:p>
    <w:p w14:paraId="1CEF58D7"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Transmit Rank indicator (TRI)</w:t>
      </w:r>
    </w:p>
    <w:p w14:paraId="252FE3A8"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Possible values are up to the number of SRS ports configured in the indicated SRI</w:t>
      </w:r>
    </w:p>
    <w:p w14:paraId="393D7CAC"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Wideband</w:t>
      </w:r>
      <w:r w:rsidRPr="00F87FD4">
        <w:rPr>
          <w:rFonts w:eastAsia="MS Mincho"/>
          <w:lang w:val="en-US" w:eastAsia="ja-JP"/>
        </w:rPr>
        <w:t xml:space="preserve"> </w:t>
      </w:r>
      <w:r w:rsidRPr="00F87FD4">
        <w:rPr>
          <w:rFonts w:eastAsia="MS Mincho" w:hint="eastAsia"/>
          <w:lang w:val="en-US" w:eastAsia="ja-JP"/>
        </w:rPr>
        <w:t>t</w:t>
      </w:r>
      <w:r w:rsidRPr="00F87FD4">
        <w:rPr>
          <w:rFonts w:eastAsia="MS Mincho"/>
          <w:lang w:val="en-US" w:eastAsia="ja-JP"/>
        </w:rPr>
        <w:t>ransmit PMI (TPMI), with details FFS</w:t>
      </w:r>
      <w:r w:rsidRPr="00F87FD4">
        <w:rPr>
          <w:rFonts w:eastAsia="MS Mincho" w:hint="eastAsia"/>
          <w:lang w:val="en-US" w:eastAsia="ja-JP"/>
        </w:rPr>
        <w:t xml:space="preserve"> including dual-stage codebook (if supported)</w:t>
      </w:r>
    </w:p>
    <w:p w14:paraId="06E4A7C2"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 xml:space="preserve">FFS: </w:t>
      </w:r>
      <w:r w:rsidRPr="00F87FD4">
        <w:rPr>
          <w:rFonts w:eastAsia="MS Mincho"/>
          <w:lang w:val="en-US" w:eastAsia="ja-JP"/>
        </w:rPr>
        <w:t>Possible PMs depend on the number of SRS ports configured in the indicated SRI</w:t>
      </w:r>
    </w:p>
    <w:p w14:paraId="0D0465B7"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for non-codebook-based UL-MIMO transmission</w:t>
      </w:r>
    </w:p>
    <w:p w14:paraId="7CBEE5B5" w14:textId="77777777" w:rsidR="00067BD2" w:rsidRPr="00F87FD4" w:rsidRDefault="00067BD2" w:rsidP="00067BD2">
      <w:pPr>
        <w:numPr>
          <w:ilvl w:val="2"/>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Subband TPMI</w:t>
      </w:r>
      <w:r w:rsidRPr="00F87FD4">
        <w:rPr>
          <w:rFonts w:eastAsia="MS Mincho"/>
          <w:lang w:val="en-US" w:eastAsia="ja-JP"/>
        </w:rPr>
        <w:t xml:space="preserve"> </w:t>
      </w:r>
    </w:p>
    <w:p w14:paraId="427F54DA"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MCS indication</w:t>
      </w:r>
    </w:p>
    <w:p w14:paraId="29E71207"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HARQ related information</w:t>
      </w:r>
    </w:p>
    <w:p w14:paraId="20AB606D"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UL Resource allocation</w:t>
      </w:r>
    </w:p>
    <w:p w14:paraId="699EECD1" w14:textId="77777777" w:rsidR="00067BD2" w:rsidRPr="00F87FD4"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lang w:val="en-US" w:eastAsia="ja-JP"/>
        </w:rPr>
        <w:t>FFS on multiple SRI indication and corresponding indications of TRI(s) and TPMI(s)</w:t>
      </w:r>
    </w:p>
    <w:p w14:paraId="10F0091C" w14:textId="77777777" w:rsidR="00067BD2" w:rsidRDefault="00067BD2" w:rsidP="00067BD2">
      <w:pPr>
        <w:numPr>
          <w:ilvl w:val="1"/>
          <w:numId w:val="28"/>
        </w:numPr>
        <w:overflowPunct/>
        <w:autoSpaceDE/>
        <w:autoSpaceDN/>
        <w:adjustRightInd/>
        <w:spacing w:after="0"/>
        <w:jc w:val="left"/>
        <w:textAlignment w:val="auto"/>
        <w:rPr>
          <w:rFonts w:eastAsia="MS Mincho"/>
          <w:lang w:val="en-US" w:eastAsia="ja-JP"/>
        </w:rPr>
      </w:pPr>
      <w:r w:rsidRPr="00F87FD4">
        <w:rPr>
          <w:rFonts w:eastAsia="MS Mincho" w:hint="eastAsia"/>
          <w:lang w:val="en-US" w:eastAsia="ja-JP"/>
        </w:rPr>
        <w:t>FFS: Joint encoding or separate encoding</w:t>
      </w:r>
    </w:p>
    <w:p w14:paraId="2FEF4B1C" w14:textId="77777777" w:rsidR="00067BD2" w:rsidRDefault="00067BD2" w:rsidP="00067BD2">
      <w:pPr>
        <w:rPr>
          <w:rFonts w:eastAsia="MS Mincho"/>
          <w:lang w:val="en-US" w:eastAsia="ja-JP"/>
        </w:rPr>
      </w:pPr>
    </w:p>
    <w:p w14:paraId="3A86C0EB" w14:textId="77777777" w:rsidR="00067BD2" w:rsidRPr="0018474A" w:rsidRDefault="00067BD2" w:rsidP="00067BD2">
      <w:pPr>
        <w:rPr>
          <w:rFonts w:eastAsia="MS Mincho"/>
          <w:lang w:val="en-US" w:eastAsia="ja-JP"/>
        </w:rPr>
      </w:pPr>
      <w:r w:rsidRPr="0018474A">
        <w:rPr>
          <w:rFonts w:eastAsia="MS Mincho"/>
          <w:highlight w:val="green"/>
          <w:lang w:val="en-US" w:eastAsia="ja-JP"/>
        </w:rPr>
        <w:t>Agreements</w:t>
      </w:r>
      <w:r w:rsidRPr="0018474A">
        <w:rPr>
          <w:rFonts w:eastAsia="MS Mincho"/>
          <w:lang w:val="en-US" w:eastAsia="ja-JP"/>
        </w:rPr>
        <w:t>:</w:t>
      </w:r>
    </w:p>
    <w:p w14:paraId="5EA3C2D3" w14:textId="77777777" w:rsidR="00067BD2" w:rsidRPr="0018474A" w:rsidRDefault="00067BD2" w:rsidP="00067BD2">
      <w:pPr>
        <w:numPr>
          <w:ilvl w:val="0"/>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4B75EF1F" w14:textId="77777777" w:rsidR="00067BD2" w:rsidRPr="0018474A" w:rsidRDefault="00067BD2" w:rsidP="00067BD2">
      <w:pPr>
        <w:numPr>
          <w:ilvl w:val="1"/>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06634345" w14:textId="77777777" w:rsidR="00067BD2" w:rsidRPr="0018474A" w:rsidRDefault="00067BD2" w:rsidP="00067BD2">
      <w:pPr>
        <w:numPr>
          <w:ilvl w:val="0"/>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29185ABA" w14:textId="77777777" w:rsidR="00067BD2" w:rsidRPr="0018474A" w:rsidRDefault="00067BD2" w:rsidP="00067BD2">
      <w:pPr>
        <w:numPr>
          <w:ilvl w:val="1"/>
          <w:numId w:val="29"/>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16F68744" w14:textId="278CA27B" w:rsidR="00BF7642" w:rsidRDefault="00BF7642" w:rsidP="001B60F4">
      <w:pPr>
        <w:overflowPunct/>
        <w:autoSpaceDE/>
        <w:autoSpaceDN/>
        <w:adjustRightInd/>
        <w:spacing w:after="0"/>
        <w:ind w:left="1440"/>
        <w:jc w:val="left"/>
        <w:textAlignment w:val="auto"/>
        <w:rPr>
          <w:lang w:val="en-US"/>
        </w:rPr>
      </w:pPr>
    </w:p>
    <w:p w14:paraId="25C3641C" w14:textId="77777777" w:rsidR="008306E3" w:rsidRPr="00067BD2" w:rsidRDefault="008306E3" w:rsidP="001B60F4">
      <w:pPr>
        <w:overflowPunct/>
        <w:autoSpaceDE/>
        <w:autoSpaceDN/>
        <w:adjustRightInd/>
        <w:spacing w:after="0"/>
        <w:ind w:left="1440"/>
        <w:jc w:val="left"/>
        <w:textAlignment w:val="auto"/>
        <w:rPr>
          <w:lang w:val="en-US"/>
        </w:rPr>
      </w:pPr>
    </w:p>
    <w:p w14:paraId="26255484" w14:textId="77777777" w:rsidR="008306E3" w:rsidRDefault="008306E3" w:rsidP="00BF7642">
      <w:pPr>
        <w:pStyle w:val="BodyText"/>
      </w:pPr>
    </w:p>
    <w:p w14:paraId="2565F864" w14:textId="4A536890" w:rsidR="00216219" w:rsidRDefault="008306E3" w:rsidP="00BF7642">
      <w:pPr>
        <w:pStyle w:val="BodyText"/>
      </w:pPr>
      <w:r>
        <w:t>In this contribution, we discuss definitions of Codebook based UL transmission and Non-codebook based UL transmission</w:t>
      </w:r>
      <w:r>
        <w:t xml:space="preserve">. We further elaborate on </w:t>
      </w:r>
      <w:r>
        <w:t>Codebook based UL transmission</w:t>
      </w:r>
      <w:r>
        <w:t xml:space="preserve"> and </w:t>
      </w:r>
      <w:r>
        <w:t xml:space="preserve">design of </w:t>
      </w:r>
      <w:r>
        <w:t xml:space="preserve">these </w:t>
      </w:r>
      <w:r>
        <w:t>codebooks</w:t>
      </w:r>
      <w:r>
        <w:t>.</w:t>
      </w:r>
      <w:r w:rsidRPr="008306E3">
        <w:t xml:space="preserve"> </w:t>
      </w:r>
      <w:r>
        <w:t xml:space="preserve">In our companion contribution [1] we </w:t>
      </w:r>
      <w:r>
        <w:t>further elaborate on</w:t>
      </w:r>
      <w:r>
        <w:t xml:space="preserve"> Non-codebook based UL transmission.</w:t>
      </w:r>
    </w:p>
    <w:p w14:paraId="5E963FF1" w14:textId="77777777" w:rsidR="004000E8" w:rsidRDefault="004000E8" w:rsidP="00CE0424">
      <w:pPr>
        <w:pStyle w:val="Heading1"/>
      </w:pPr>
      <w:bookmarkStart w:id="0" w:name="_Ref178064866"/>
      <w:r w:rsidRPr="00CE0424">
        <w:lastRenderedPageBreak/>
        <w:t>Discussion</w:t>
      </w:r>
      <w:bookmarkEnd w:id="0"/>
    </w:p>
    <w:p w14:paraId="7320DF2F" w14:textId="0F3F1972" w:rsidR="00372435" w:rsidRDefault="00372435" w:rsidP="00802292">
      <w:pPr>
        <w:pStyle w:val="Heading2"/>
      </w:pPr>
      <w:r>
        <w:t>Non-codebook and codebook based UL transmissions</w:t>
      </w:r>
    </w:p>
    <w:p w14:paraId="7A225429" w14:textId="1DEEF45A" w:rsidR="00CA62B6" w:rsidRDefault="00CA62B6" w:rsidP="00CA62B6">
      <w:r>
        <w:t xml:space="preserve">Codebook based UL transmission and Non-codebook based UL transmission has been mentioned in previous agreements, but the definition of them has not yet been clarified. This paper aims to define the two transmission schemes and elaborate a bit more in detail about the Codebook based UL transmission scheme. The Non-codebook based UL transmission scheme will be further discussed in [1]. </w:t>
      </w:r>
    </w:p>
    <w:p w14:paraId="1203A128" w14:textId="77777777" w:rsidR="00CA62B6" w:rsidRDefault="00CA62B6" w:rsidP="00CA62B6">
      <w:r>
        <w:t xml:space="preserve">As mentioned in previous agreements UEs can transmit one or several SRS resources where each SRS resource can contain one or several SRS ports. The TRP can then signal an SRS resource indicator (SRI) to indicate an SRS resource to the UE, and in case of multiple SRS ports within each SRS resource the TRP can use a codebook to evaluate a preferred precoder to be applied over these SRS ports, and signal the corresponding transmission precoding matrix indicator (TPMI) to the UE. </w:t>
      </w:r>
    </w:p>
    <w:p w14:paraId="1EC904DA" w14:textId="20A7E4FB" w:rsidR="00FE1681" w:rsidRDefault="00FE1681" w:rsidP="00CA62B6">
      <w:r>
        <w:t>Non-codebook based UL transmission is defined as the case where</w:t>
      </w:r>
      <w:r w:rsidR="00CA62B6">
        <w:t xml:space="preserve"> each SRS resource only contains a single SRS port</w:t>
      </w:r>
      <w:r>
        <w:t>. For this case</w:t>
      </w:r>
      <w:r w:rsidR="00CA62B6">
        <w:t xml:space="preserve"> the TRP will only report SRIs to the UE (i.e. no TPMI is needed).</w:t>
      </w:r>
    </w:p>
    <w:p w14:paraId="10EDC59D" w14:textId="71DB1979" w:rsidR="008707F1" w:rsidRDefault="00CA62B6" w:rsidP="00CA62B6">
      <w:r>
        <w:t>Codebook based UL transmission is defined as when an SRS resource contains multiple SRS ports</w:t>
      </w:r>
      <w:r w:rsidR="008C297F">
        <w:t>. In case of several SRS resource an SRI is used to select SRS resource. TPMI is used to indicate preferred precoder</w:t>
      </w:r>
      <w:r w:rsidR="008C297F" w:rsidRPr="008C297F">
        <w:t xml:space="preserve"> </w:t>
      </w:r>
      <w:r w:rsidR="008C297F">
        <w:t>over the SRS ports</w:t>
      </w:r>
      <w:r w:rsidR="008C297F">
        <w:t xml:space="preserve"> in the selected SRS resource. </w:t>
      </w:r>
    </w:p>
    <w:p w14:paraId="2C0DCDF7" w14:textId="5A8F316C" w:rsidR="00CA62B6" w:rsidRDefault="00CA62B6" w:rsidP="00802292">
      <w:pPr>
        <w:pStyle w:val="Proposal"/>
      </w:pPr>
      <w:r>
        <w:t xml:space="preserve">Non-codebook based UL transmission </w:t>
      </w:r>
      <w:r w:rsidR="00DB6BFB">
        <w:t xml:space="preserve">can </w:t>
      </w:r>
      <w:r>
        <w:t>use SRI</w:t>
      </w:r>
      <w:r w:rsidR="00C025D9">
        <w:t>(s)</w:t>
      </w:r>
      <w:r>
        <w:t xml:space="preserve"> to feedback which </w:t>
      </w:r>
      <w:r w:rsidR="007B7DA9">
        <w:t xml:space="preserve">single-port </w:t>
      </w:r>
      <w:r w:rsidR="00C025D9">
        <w:t>S</w:t>
      </w:r>
      <w:r>
        <w:t>RS resource</w:t>
      </w:r>
      <w:r w:rsidR="007B7DA9">
        <w:t>(s)</w:t>
      </w:r>
      <w:r>
        <w:t xml:space="preserve"> the UE should use.</w:t>
      </w:r>
    </w:p>
    <w:p w14:paraId="298975AB" w14:textId="1C8BA967" w:rsidR="00C025D9" w:rsidRDefault="00C025D9" w:rsidP="00802292">
      <w:pPr>
        <w:pStyle w:val="Proposal"/>
      </w:pPr>
      <w:r>
        <w:t>For codebook based UL transmission, each SRS resource contains more than one SRS port.</w:t>
      </w:r>
    </w:p>
    <w:p w14:paraId="7F589454" w14:textId="0E53C109" w:rsidR="007B7DA9" w:rsidRDefault="007B7DA9" w:rsidP="00802292">
      <w:pPr>
        <w:pStyle w:val="Proposal"/>
      </w:pPr>
      <w:r>
        <w:t xml:space="preserve">Codebook based UL transmission can use SRI, </w:t>
      </w:r>
      <w:r>
        <w:t>in case of multiple SRS resources</w:t>
      </w:r>
      <w:r>
        <w:t>, to select a single SRS resource.</w:t>
      </w:r>
    </w:p>
    <w:p w14:paraId="28A3457D" w14:textId="4267EEF3" w:rsidR="00CA62B6" w:rsidRDefault="00CA62B6" w:rsidP="00802292">
      <w:pPr>
        <w:pStyle w:val="Proposal"/>
      </w:pPr>
      <w:r>
        <w:t>Codebook based UL transmission uses TPMI from a codebook to feedback precoders to</w:t>
      </w:r>
      <w:r w:rsidR="007B7DA9">
        <w:t xml:space="preserve"> apply over SRS ports for</w:t>
      </w:r>
      <w:r w:rsidR="004F169F">
        <w:t xml:space="preserve"> the</w:t>
      </w:r>
      <w:r w:rsidR="007B7DA9">
        <w:t xml:space="preserve"> SRS resource</w:t>
      </w:r>
      <w:r>
        <w:t>.</w:t>
      </w:r>
    </w:p>
    <w:p w14:paraId="0499D53A" w14:textId="77777777" w:rsidR="00372435" w:rsidRDefault="00372435" w:rsidP="003A0E41"/>
    <w:p w14:paraId="45EF764C" w14:textId="2CC7FEB1" w:rsidR="00372435" w:rsidRDefault="00372435" w:rsidP="00802292">
      <w:pPr>
        <w:pStyle w:val="Heading2"/>
      </w:pPr>
      <w:r>
        <w:t>Codebook based UL transmission</w:t>
      </w:r>
    </w:p>
    <w:p w14:paraId="26EEBB62" w14:textId="1E9418EB" w:rsidR="00C028C8" w:rsidRDefault="00C028C8" w:rsidP="003A0E41">
      <w:r w:rsidRPr="00CA62B6">
        <w:t xml:space="preserve">In the remaining part of this contribution we will elaborate a bit further about </w:t>
      </w:r>
      <w:r>
        <w:t>C</w:t>
      </w:r>
      <w:r w:rsidRPr="00CA62B6">
        <w:t>odebook based UL transmission.</w:t>
      </w:r>
    </w:p>
    <w:p w14:paraId="5D39D86C" w14:textId="461387D5" w:rsidR="00B25400" w:rsidRDefault="00B25400" w:rsidP="00B25400">
      <w:r>
        <w:t xml:space="preserve">The antenna array topology at UEs is expected to be quite arbitrary with respect of antenna element radiation patterns, polarization properties, antenna element separations and pointing directions despite that the agreed 3GPP-models are more restrictive. For UE implementations, especially at higher frequencies, it is expected that the different antenna arrangements within a UE (where each antenna arrangement, e.g. a single antenna element or a panel, is assumed to be connected to one baseband port) will experience channels with low or no correlation, for example due to radiation patterns pointing in different directions, large separation between the antenna arrangements or orthogonal polarizations. </w:t>
      </w:r>
    </w:p>
    <w:p w14:paraId="628330F6" w14:textId="54482F68" w:rsidR="00B25400" w:rsidRDefault="00B25400" w:rsidP="00B25400">
      <w:r>
        <w:t xml:space="preserve">Hence, it is desired to create a codebook with precoders primarily optimized for uncorrelated channels. The DL DFT-based codebooks which are based on a uniform linear array of antenna elements or subarrays, with equally spaced antenna elements, are likely not to be sufficient for UEs. </w:t>
      </w:r>
    </w:p>
    <w:p w14:paraId="704F8B02" w14:textId="511293CD" w:rsidR="00B25400" w:rsidRDefault="00B25400" w:rsidP="00802292">
      <w:pPr>
        <w:pStyle w:val="Observation"/>
      </w:pPr>
      <w:r>
        <w:t>To support full UE antenna implementation freedom, NR codebook should be designed under assumption of low channel correlation</w:t>
      </w:r>
      <w:r w:rsidR="007448BA">
        <w:t>.</w:t>
      </w:r>
    </w:p>
    <w:p w14:paraId="1FB90C85" w14:textId="6DF0B2A6" w:rsidR="0047433C" w:rsidRDefault="0047433C" w:rsidP="00802292">
      <w:pPr>
        <w:pStyle w:val="Proposal"/>
        <w:tabs>
          <w:tab w:val="clear" w:pos="1304"/>
        </w:tabs>
        <w:ind w:left="1701" w:hanging="1701"/>
      </w:pPr>
      <w:r>
        <w:t xml:space="preserve">Uplink codebook should be primarily optimized for uncorrelated channels. </w:t>
      </w:r>
    </w:p>
    <w:p w14:paraId="3A933879" w14:textId="46EE8A2A" w:rsidR="00B25400" w:rsidRDefault="00B25400" w:rsidP="00B25400">
      <w:r>
        <w:t xml:space="preserve">Due to the assumption that different antennas at a UE are expected to have low correlation, in spatial domain, to each other we </w:t>
      </w:r>
      <w:r>
        <w:t>believe</w:t>
      </w:r>
      <w:r>
        <w:t xml:space="preserve">, for this case, </w:t>
      </w:r>
      <w:r>
        <w:t xml:space="preserve">that only </w:t>
      </w:r>
      <w:r>
        <w:t>a dual stage codebook</w:t>
      </w:r>
      <w:r>
        <w:t xml:space="preserve"> would not suffice</w:t>
      </w:r>
      <w:r>
        <w:t>, W=W</w:t>
      </w:r>
      <w:r w:rsidRPr="004A1C55">
        <w:rPr>
          <w:vertAlign w:val="subscript"/>
        </w:rPr>
        <w:t>1</w:t>
      </w:r>
      <w:r>
        <w:t>W</w:t>
      </w:r>
      <w:r w:rsidRPr="004A1C55">
        <w:rPr>
          <w:vertAlign w:val="subscript"/>
        </w:rPr>
        <w:t>2</w:t>
      </w:r>
      <w:r>
        <w:t xml:space="preserve"> (as defined </w:t>
      </w:r>
      <w:r>
        <w:t>for DL in</w:t>
      </w:r>
      <w:r>
        <w:t xml:space="preserve"> LTE) since this structure is specifically tailored to separate wideband (and potentially slowly varying) and subband behaviour. Furthermore, a 2 SRS port codebook</w:t>
      </w:r>
      <w:r w:rsidR="00952432">
        <w:t xml:space="preserve"> will only be single stage</w:t>
      </w:r>
      <w:r>
        <w:t xml:space="preserve">.  </w:t>
      </w:r>
    </w:p>
    <w:p w14:paraId="3CEA3C6B" w14:textId="730226B7" w:rsidR="00B25400" w:rsidRDefault="00B25400" w:rsidP="00B25400">
      <w:r>
        <w:lastRenderedPageBreak/>
        <w:t xml:space="preserve">However, in some scenarios and with larger numbers of SRS ports, if channels show sufficient correlation, </w:t>
      </w:r>
      <w:r w:rsidR="002C66A2">
        <w:t>this</w:t>
      </w:r>
      <w:r>
        <w:t xml:space="preserve"> could be exploited for reducing feedback as is done by the dual stage codebook.</w:t>
      </w:r>
      <w:r w:rsidR="007510E2">
        <w:t xml:space="preserve"> We propose</w:t>
      </w:r>
      <w:r>
        <w:t xml:space="preserve"> it should be studied further if UL codebooks</w:t>
      </w:r>
      <w:r w:rsidR="007510E2">
        <w:t xml:space="preserve"> also</w:t>
      </w:r>
      <w:r>
        <w:t xml:space="preserve"> should include a dual stage structure.</w:t>
      </w:r>
    </w:p>
    <w:p w14:paraId="011CB323" w14:textId="3083670D" w:rsidR="00B25400" w:rsidRDefault="00B25400" w:rsidP="00B25400">
      <w:pPr>
        <w:pStyle w:val="Observation"/>
      </w:pPr>
      <w:r>
        <w:t xml:space="preserve">A single stage codebook structure is likely to be needed to handle low channel correlation. </w:t>
      </w:r>
    </w:p>
    <w:p w14:paraId="4510E629" w14:textId="515B6F95" w:rsidR="00B25400" w:rsidRDefault="00B25400" w:rsidP="00802292">
      <w:pPr>
        <w:pStyle w:val="Proposal"/>
        <w:tabs>
          <w:tab w:val="clear" w:pos="1304"/>
          <w:tab w:val="num" w:pos="1701"/>
        </w:tabs>
        <w:ind w:left="1701" w:hanging="1701"/>
      </w:pPr>
      <w:r>
        <w:t>A dual stage codebook structure (i.e. using W=W</w:t>
      </w:r>
      <w:r w:rsidRPr="002602C9">
        <w:rPr>
          <w:vertAlign w:val="subscript"/>
        </w:rPr>
        <w:t>1</w:t>
      </w:r>
      <w:r>
        <w:t>W</w:t>
      </w:r>
      <w:r w:rsidRPr="002602C9">
        <w:rPr>
          <w:vertAlign w:val="subscript"/>
        </w:rPr>
        <w:t>2</w:t>
      </w:r>
      <w:r>
        <w:t xml:space="preserve"> as in DL) could be useful to reduce overhead if channel correlation so allows, and should be further studied.</w:t>
      </w:r>
    </w:p>
    <w:p w14:paraId="764EBF22" w14:textId="77777777" w:rsidR="00B25400" w:rsidRDefault="00B25400" w:rsidP="00B25400"/>
    <w:p w14:paraId="0D6DBD49" w14:textId="1AD70203" w:rsidR="00C028C8" w:rsidRDefault="00C028C8" w:rsidP="003A0E41">
      <w:r>
        <w:t>We propose that the codebook used for Codebook based UL transmissions only contains port combining precoders (i.e. no port selection precoders as this can be handled via SRI) in order to minimize the size of the codebook and hence reduce the overhead signalling. Furthermore, such codebooks should use constant modulus coefficients in order to reduce impact on UE cubic metric, limit TPMI overhead, and simplify codebook search complexity</w:t>
      </w:r>
    </w:p>
    <w:p w14:paraId="17399478" w14:textId="77777777" w:rsidR="00C028C8" w:rsidRDefault="00C028C8" w:rsidP="00C028C8">
      <w:r>
        <w:t>As NR probably will support only a limited number of ports in a codebook, whereas the number of SRS resources will be more flexible, there is an advantage by using SRI instead of codebook for port selection.</w:t>
      </w:r>
    </w:p>
    <w:p w14:paraId="3F90D2C1" w14:textId="77777777" w:rsidR="007510E2" w:rsidRDefault="007510E2" w:rsidP="00802292">
      <w:pPr>
        <w:pStyle w:val="Proposal"/>
      </w:pPr>
      <w:r>
        <w:t>Codebook for Codebook based UL transmission should only contain port combining precoders, all precoders being constant modulus.</w:t>
      </w:r>
    </w:p>
    <w:p w14:paraId="71A49B2C" w14:textId="77777777" w:rsidR="00C028C8" w:rsidRDefault="00C028C8" w:rsidP="003A0E41"/>
    <w:p w14:paraId="533F3FD2" w14:textId="77777777" w:rsidR="00FB1F8A" w:rsidRPr="001B60F4" w:rsidRDefault="00FB1F8A" w:rsidP="00FB1F8A">
      <w:pPr>
        <w:pStyle w:val="Proposal"/>
        <w:numPr>
          <w:ilvl w:val="0"/>
          <w:numId w:val="0"/>
        </w:numPr>
        <w:ind w:left="1701" w:hanging="1701"/>
        <w:rPr>
          <w:b w:val="0"/>
        </w:rPr>
      </w:pPr>
      <w:bookmarkStart w:id="1" w:name="_Toc471396143"/>
      <w:bookmarkEnd w:id="1"/>
    </w:p>
    <w:p w14:paraId="3CD56CA1" w14:textId="77777777" w:rsidR="00C01F33" w:rsidRPr="00CE0424" w:rsidRDefault="00C01F33" w:rsidP="003A0E41">
      <w:pPr>
        <w:pStyle w:val="Heading1"/>
      </w:pPr>
      <w:r w:rsidRPr="00CE0424">
        <w:t>Conclusion</w:t>
      </w:r>
      <w:r w:rsidR="00AE2FEB">
        <w:t>s</w:t>
      </w:r>
    </w:p>
    <w:p w14:paraId="48085810" w14:textId="6983E09D" w:rsidR="00040272" w:rsidRDefault="007448BA" w:rsidP="00802292">
      <w:pPr>
        <w:pStyle w:val="Observation"/>
        <w:numPr>
          <w:ilvl w:val="0"/>
          <w:numId w:val="30"/>
        </w:numPr>
        <w:ind w:left="1701" w:hanging="1701"/>
      </w:pPr>
      <w:r>
        <w:t>To support full UE antenna implementation freedom, NR codebook should be designed under assumption of low channel correlation</w:t>
      </w:r>
      <w:r w:rsidDel="007448BA">
        <w:t xml:space="preserve"> </w:t>
      </w:r>
      <w:r w:rsidR="00040272">
        <w:t>.</w:t>
      </w:r>
    </w:p>
    <w:p w14:paraId="03273B8D" w14:textId="250740C3" w:rsidR="00040272" w:rsidRDefault="007448BA" w:rsidP="00040272">
      <w:pPr>
        <w:pStyle w:val="Observation"/>
      </w:pPr>
      <w:r>
        <w:t>A single stage codebook structure is likely to be needed to handle low channel correlation</w:t>
      </w:r>
      <w:r w:rsidDel="007448BA">
        <w:t xml:space="preserve"> </w:t>
      </w:r>
      <w:r w:rsidR="00040272">
        <w:t>.</w:t>
      </w:r>
    </w:p>
    <w:p w14:paraId="0CBFFD04" w14:textId="3E92284F" w:rsidR="00040272" w:rsidRDefault="0043003E" w:rsidP="00802292">
      <w:pPr>
        <w:pStyle w:val="TOC1"/>
        <w:rPr>
          <w:rFonts w:eastAsiaTheme="minorEastAsia"/>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p>
    <w:p w14:paraId="082CCBF7" w14:textId="77777777" w:rsidR="007448BA" w:rsidRDefault="007448BA" w:rsidP="00802292">
      <w:pPr>
        <w:pStyle w:val="Proposal"/>
        <w:numPr>
          <w:ilvl w:val="0"/>
          <w:numId w:val="33"/>
        </w:numPr>
        <w:tabs>
          <w:tab w:val="clear" w:pos="1304"/>
          <w:tab w:val="num" w:pos="1701"/>
        </w:tabs>
        <w:ind w:left="1701" w:hanging="1701"/>
      </w:pPr>
      <w:r>
        <w:t>Non-codebook based UL transmission can use SRI(s) to feedback which single-port SRS resource(s) the UE should use.</w:t>
      </w:r>
    </w:p>
    <w:p w14:paraId="39996C17" w14:textId="77777777" w:rsidR="007448BA" w:rsidRDefault="007448BA" w:rsidP="007448BA">
      <w:pPr>
        <w:pStyle w:val="Proposal"/>
        <w:tabs>
          <w:tab w:val="clear" w:pos="1304"/>
          <w:tab w:val="num" w:pos="1701"/>
        </w:tabs>
        <w:ind w:left="1701" w:hanging="1701"/>
      </w:pPr>
      <w:r>
        <w:t>For codebook based UL transmission, each SRS resource contains more than one SRS port.</w:t>
      </w:r>
    </w:p>
    <w:p w14:paraId="4DD49262" w14:textId="77777777" w:rsidR="007448BA" w:rsidRDefault="007448BA" w:rsidP="007448BA">
      <w:pPr>
        <w:pStyle w:val="Proposal"/>
        <w:tabs>
          <w:tab w:val="clear" w:pos="1304"/>
          <w:tab w:val="num" w:pos="1701"/>
        </w:tabs>
        <w:ind w:left="1701" w:hanging="1701"/>
      </w:pPr>
      <w:r>
        <w:t>Codebook based UL transmission can use SRI, in case of multiple SRS resources, to select a single SRS resource.</w:t>
      </w:r>
    </w:p>
    <w:p w14:paraId="6F00A63F" w14:textId="77777777" w:rsidR="007448BA" w:rsidRDefault="007448BA" w:rsidP="007448BA">
      <w:pPr>
        <w:pStyle w:val="Proposal"/>
        <w:tabs>
          <w:tab w:val="clear" w:pos="1304"/>
          <w:tab w:val="num" w:pos="1701"/>
        </w:tabs>
        <w:ind w:left="1701" w:hanging="1701"/>
      </w:pPr>
      <w:r>
        <w:t>Codebook based UL transmission uses TPMI from a codebook to feedback precoders to apply over SRS ports for the SRS resource.</w:t>
      </w:r>
    </w:p>
    <w:p w14:paraId="05968FE7" w14:textId="46133298" w:rsidR="007448BA" w:rsidRDefault="0043003E" w:rsidP="007448BA">
      <w:pPr>
        <w:pStyle w:val="Proposal"/>
        <w:tabs>
          <w:tab w:val="clear" w:pos="1304"/>
        </w:tabs>
        <w:ind w:left="1701" w:hanging="1701"/>
      </w:pPr>
      <w:r>
        <w:rPr>
          <w:bCs w:val="0"/>
          <w:noProof/>
          <w:szCs w:val="22"/>
          <w:lang w:val="en-US"/>
        </w:rPr>
        <w:fldChar w:fldCharType="end"/>
      </w:r>
      <w:r w:rsidR="007448BA">
        <w:t xml:space="preserve">Uplink codebook should be primarily optimized for uncorrelated channels. </w:t>
      </w:r>
    </w:p>
    <w:p w14:paraId="15513207" w14:textId="77777777" w:rsidR="007448BA" w:rsidRDefault="007448BA" w:rsidP="007448BA">
      <w:pPr>
        <w:pStyle w:val="Proposal"/>
        <w:tabs>
          <w:tab w:val="clear" w:pos="1304"/>
          <w:tab w:val="num" w:pos="1701"/>
        </w:tabs>
        <w:ind w:left="1701" w:hanging="1701"/>
      </w:pPr>
      <w:r>
        <w:t>A dual stage codebook structure (i.e. using W=W</w:t>
      </w:r>
      <w:r w:rsidRPr="002602C9">
        <w:rPr>
          <w:vertAlign w:val="subscript"/>
        </w:rPr>
        <w:t>1</w:t>
      </w:r>
      <w:r>
        <w:t>W</w:t>
      </w:r>
      <w:r w:rsidRPr="002602C9">
        <w:rPr>
          <w:vertAlign w:val="subscript"/>
        </w:rPr>
        <w:t>2</w:t>
      </w:r>
      <w:r>
        <w:t xml:space="preserve"> as in DL) could be useful to reduce overhead if channel correlation so allows, and should be further studied.</w:t>
      </w:r>
    </w:p>
    <w:p w14:paraId="79235BA6" w14:textId="77777777" w:rsidR="007448BA" w:rsidRDefault="007448BA" w:rsidP="007448BA">
      <w:pPr>
        <w:pStyle w:val="Proposal"/>
        <w:tabs>
          <w:tab w:val="clear" w:pos="1304"/>
          <w:tab w:val="num" w:pos="1701"/>
        </w:tabs>
        <w:ind w:left="1701" w:hanging="1701"/>
      </w:pPr>
      <w:r>
        <w:t>Codebook for Codebook based UL transmission should only contain port combining precoders, all precoders being constant modulus.</w:t>
      </w:r>
    </w:p>
    <w:p w14:paraId="4249BDA4" w14:textId="445AA3A3" w:rsidR="00040272" w:rsidRDefault="0043003E" w:rsidP="00802292">
      <w:r>
        <w:rPr>
          <w:noProof/>
          <w:lang w:val="en-US"/>
        </w:rPr>
        <w:fldChar w:fldCharType="begin"/>
      </w:r>
      <w:r>
        <w:rPr>
          <w:bCs/>
        </w:rPr>
        <w:instrText xml:space="preserve"> TOC \f \n \p " " \t "Proposal,1" </w:instrText>
      </w:r>
      <w:r w:rsidRPr="00802292">
        <w:rPr>
          <w:noProof/>
          <w:lang w:val="en-US"/>
        </w:rPr>
        <w:fldChar w:fldCharType="separate"/>
      </w:r>
    </w:p>
    <w:p w14:paraId="60B6B4EE" w14:textId="175BA283" w:rsidR="00F507D1" w:rsidRPr="00CE0424" w:rsidRDefault="0043003E" w:rsidP="00CE0424">
      <w:pPr>
        <w:pStyle w:val="Heading1"/>
      </w:pPr>
      <w:r>
        <w:rPr>
          <w:b/>
          <w:bCs/>
        </w:rPr>
        <w:fldChar w:fldCharType="end"/>
      </w:r>
      <w:bookmarkStart w:id="2" w:name="_In-sequence_SDU_delivery"/>
      <w:bookmarkEnd w:id="2"/>
      <w:r w:rsidR="00F507D1" w:rsidRPr="00CE0424">
        <w:t>References</w:t>
      </w:r>
    </w:p>
    <w:p w14:paraId="03E200F7" w14:textId="492C0F59" w:rsidR="00B95E53" w:rsidRPr="00B95E53" w:rsidRDefault="00EE15F4" w:rsidP="00EE15F4">
      <w:pPr>
        <w:pStyle w:val="BodyText"/>
        <w:numPr>
          <w:ilvl w:val="0"/>
          <w:numId w:val="27"/>
        </w:numPr>
      </w:pPr>
      <w:bookmarkStart w:id="3" w:name="_Ref474167551"/>
      <w:r w:rsidRPr="00EE15F4">
        <w:t>R1-1705886</w:t>
      </w:r>
      <w:bookmarkStart w:id="4" w:name="_GoBack"/>
      <w:bookmarkEnd w:id="4"/>
      <w:r w:rsidR="00B95E53" w:rsidRPr="00B95E53">
        <w:t>, “</w:t>
      </w:r>
      <w:r w:rsidR="00B95E53">
        <w:t xml:space="preserve">UL MIMO procedures for </w:t>
      </w:r>
      <w:r w:rsidR="00B95E53">
        <w:t>Non-</w:t>
      </w:r>
      <w:r w:rsidR="00B95E53">
        <w:t>codebook based transmission</w:t>
      </w:r>
      <w:r w:rsidR="00B95E53" w:rsidRPr="00B95E53">
        <w:t xml:space="preserve">”, Ericsson, RAN1#88 </w:t>
      </w:r>
      <w:r w:rsidR="00B95E53">
        <w:t>Spokane</w:t>
      </w:r>
    </w:p>
    <w:bookmarkEnd w:id="3"/>
    <w:p w14:paraId="5C47F9FB" w14:textId="304B53A4" w:rsidR="003A7EF3" w:rsidRPr="00B95E53" w:rsidRDefault="003A7EF3" w:rsidP="00802292">
      <w:pPr>
        <w:pStyle w:val="BodyText"/>
        <w:ind w:left="792"/>
      </w:pPr>
    </w:p>
    <w:sectPr w:rsidR="003A7EF3" w:rsidRPr="00B95E53"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2443" w14:textId="77777777" w:rsidR="00E065A5" w:rsidRDefault="00E065A5">
      <w:r>
        <w:separator/>
      </w:r>
    </w:p>
  </w:endnote>
  <w:endnote w:type="continuationSeparator" w:id="0">
    <w:p w14:paraId="2D189770" w14:textId="77777777" w:rsidR="00E065A5" w:rsidRDefault="00E0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6D59" w14:textId="545C8C2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15F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15F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DAF4D" w14:textId="77777777" w:rsidR="00E065A5" w:rsidRDefault="00E065A5">
      <w:r>
        <w:separator/>
      </w:r>
    </w:p>
  </w:footnote>
  <w:footnote w:type="continuationSeparator" w:id="0">
    <w:p w14:paraId="3E2ACA0D" w14:textId="77777777" w:rsidR="00E065A5" w:rsidRDefault="00E06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56E7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F849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9CB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2827C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2" w15:restartNumberingAfterBreak="0">
    <w:nsid w:val="3AA46647"/>
    <w:multiLevelType w:val="hybridMultilevel"/>
    <w:tmpl w:val="C9FAF344"/>
    <w:lvl w:ilvl="0" w:tplc="356CF9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F3410"/>
    <w:multiLevelType w:val="hybridMultilevel"/>
    <w:tmpl w:val="097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4762B2"/>
    <w:multiLevelType w:val="hybridMultilevel"/>
    <w:tmpl w:val="CD364C14"/>
    <w:lvl w:ilvl="0" w:tplc="884C39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77663"/>
    <w:multiLevelType w:val="hybridMultilevel"/>
    <w:tmpl w:val="0974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B0C09"/>
    <w:multiLevelType w:val="hybridMultilevel"/>
    <w:tmpl w:val="FC9C96B6"/>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AB1846"/>
    <w:multiLevelType w:val="hybridMultilevel"/>
    <w:tmpl w:val="D79E764A"/>
    <w:lvl w:ilvl="0" w:tplc="92ECD49C">
      <w:start w:val="1"/>
      <w:numFmt w:val="bullet"/>
      <w:lvlText w:val="–"/>
      <w:lvlJc w:val="left"/>
      <w:pPr>
        <w:tabs>
          <w:tab w:val="num" w:pos="720"/>
        </w:tabs>
        <w:ind w:left="720" w:hanging="360"/>
      </w:pPr>
      <w:rPr>
        <w:rFonts w:ascii="Ericsson Capital TT" w:hAnsi="Ericsson Capital TT" w:hint="default"/>
      </w:rPr>
    </w:lvl>
    <w:lvl w:ilvl="1" w:tplc="202ED090">
      <w:start w:val="1"/>
      <w:numFmt w:val="bullet"/>
      <w:lvlText w:val="–"/>
      <w:lvlJc w:val="left"/>
      <w:pPr>
        <w:tabs>
          <w:tab w:val="num" w:pos="1440"/>
        </w:tabs>
        <w:ind w:left="1440" w:hanging="360"/>
      </w:pPr>
      <w:rPr>
        <w:rFonts w:ascii="Ericsson Capital TT" w:hAnsi="Ericsson Capital TT" w:hint="default"/>
      </w:rPr>
    </w:lvl>
    <w:lvl w:ilvl="2" w:tplc="E2C43586">
      <w:numFmt w:val="bullet"/>
      <w:lvlText w:val="›"/>
      <w:lvlJc w:val="left"/>
      <w:pPr>
        <w:tabs>
          <w:tab w:val="num" w:pos="2160"/>
        </w:tabs>
        <w:ind w:left="2160" w:hanging="360"/>
      </w:pPr>
      <w:rPr>
        <w:rFonts w:ascii="Ericsson Capital TT" w:hAnsi="Ericsson Capital TT" w:hint="default"/>
      </w:rPr>
    </w:lvl>
    <w:lvl w:ilvl="3" w:tplc="A294BA9A">
      <w:numFmt w:val="bullet"/>
      <w:lvlText w:val="-"/>
      <w:lvlJc w:val="left"/>
      <w:pPr>
        <w:tabs>
          <w:tab w:val="num" w:pos="2880"/>
        </w:tabs>
        <w:ind w:left="2880" w:hanging="360"/>
      </w:pPr>
      <w:rPr>
        <w:rFonts w:ascii="Ericsson Capital TT" w:hAnsi="Ericsson Capital TT" w:hint="default"/>
      </w:rPr>
    </w:lvl>
    <w:lvl w:ilvl="4" w:tplc="43CE9EC2" w:tentative="1">
      <w:start w:val="1"/>
      <w:numFmt w:val="bullet"/>
      <w:lvlText w:val="–"/>
      <w:lvlJc w:val="left"/>
      <w:pPr>
        <w:tabs>
          <w:tab w:val="num" w:pos="3600"/>
        </w:tabs>
        <w:ind w:left="3600" w:hanging="360"/>
      </w:pPr>
      <w:rPr>
        <w:rFonts w:ascii="Ericsson Capital TT" w:hAnsi="Ericsson Capital TT" w:hint="default"/>
      </w:rPr>
    </w:lvl>
    <w:lvl w:ilvl="5" w:tplc="1074768E" w:tentative="1">
      <w:start w:val="1"/>
      <w:numFmt w:val="bullet"/>
      <w:lvlText w:val="–"/>
      <w:lvlJc w:val="left"/>
      <w:pPr>
        <w:tabs>
          <w:tab w:val="num" w:pos="4320"/>
        </w:tabs>
        <w:ind w:left="4320" w:hanging="360"/>
      </w:pPr>
      <w:rPr>
        <w:rFonts w:ascii="Ericsson Capital TT" w:hAnsi="Ericsson Capital TT" w:hint="default"/>
      </w:rPr>
    </w:lvl>
    <w:lvl w:ilvl="6" w:tplc="83B2B83C" w:tentative="1">
      <w:start w:val="1"/>
      <w:numFmt w:val="bullet"/>
      <w:lvlText w:val="–"/>
      <w:lvlJc w:val="left"/>
      <w:pPr>
        <w:tabs>
          <w:tab w:val="num" w:pos="5040"/>
        </w:tabs>
        <w:ind w:left="5040" w:hanging="360"/>
      </w:pPr>
      <w:rPr>
        <w:rFonts w:ascii="Ericsson Capital TT" w:hAnsi="Ericsson Capital TT" w:hint="default"/>
      </w:rPr>
    </w:lvl>
    <w:lvl w:ilvl="7" w:tplc="895E3FCC" w:tentative="1">
      <w:start w:val="1"/>
      <w:numFmt w:val="bullet"/>
      <w:lvlText w:val="–"/>
      <w:lvlJc w:val="left"/>
      <w:pPr>
        <w:tabs>
          <w:tab w:val="num" w:pos="5760"/>
        </w:tabs>
        <w:ind w:left="5760" w:hanging="360"/>
      </w:pPr>
      <w:rPr>
        <w:rFonts w:ascii="Ericsson Capital TT" w:hAnsi="Ericsson Capital TT" w:hint="default"/>
      </w:rPr>
    </w:lvl>
    <w:lvl w:ilvl="8" w:tplc="FE20D8E8" w:tentative="1">
      <w:start w:val="1"/>
      <w:numFmt w:val="bullet"/>
      <w:lvlText w:val="–"/>
      <w:lvlJc w:val="left"/>
      <w:pPr>
        <w:tabs>
          <w:tab w:val="num" w:pos="6480"/>
        </w:tabs>
        <w:ind w:left="6480" w:hanging="360"/>
      </w:pPr>
      <w:rPr>
        <w:rFonts w:ascii="Ericsson Capital TT" w:hAnsi="Ericsson Capital TT" w:hint="default"/>
      </w:rPr>
    </w:lvl>
  </w:abstractNum>
  <w:num w:numId="1">
    <w:abstractNumId w:val="3"/>
  </w:num>
  <w:num w:numId="2">
    <w:abstractNumId w:val="17"/>
  </w:num>
  <w:num w:numId="3">
    <w:abstractNumId w:val="12"/>
  </w:num>
  <w:num w:numId="4">
    <w:abstractNumId w:val="13"/>
  </w:num>
  <w:num w:numId="5">
    <w:abstractNumId w:val="8"/>
  </w:num>
  <w:num w:numId="6">
    <w:abstractNumId w:val="14"/>
  </w:num>
  <w:num w:numId="7">
    <w:abstractNumId w:val="22"/>
  </w:num>
  <w:num w:numId="8">
    <w:abstractNumId w:val="9"/>
  </w:num>
  <w:num w:numId="9">
    <w:abstractNumId w:val="7"/>
  </w:num>
  <w:num w:numId="10">
    <w:abstractNumId w:val="2"/>
  </w:num>
  <w:num w:numId="11">
    <w:abstractNumId w:val="1"/>
  </w:num>
  <w:num w:numId="12">
    <w:abstractNumId w:val="0"/>
  </w:num>
  <w:num w:numId="13">
    <w:abstractNumId w:val="19"/>
  </w:num>
  <w:num w:numId="14">
    <w:abstractNumId w:val="10"/>
  </w:num>
  <w:num w:numId="15">
    <w:abstractNumId w:val="24"/>
  </w:num>
  <w:num w:numId="16">
    <w:abstractNumId w:val="25"/>
  </w:num>
  <w:num w:numId="17">
    <w:abstractNumId w:val="26"/>
  </w:num>
  <w:num w:numId="18">
    <w:abstractNumId w:val="4"/>
  </w:num>
  <w:num w:numId="19">
    <w:abstractNumId w:val="19"/>
    <w:lvlOverride w:ilvl="0">
      <w:startOverride w:val="1"/>
    </w:lvlOverride>
  </w:num>
  <w:num w:numId="20">
    <w:abstractNumId w:val="12"/>
    <w:lvlOverride w:ilvl="0">
      <w:startOverride w:val="1"/>
    </w:lvlOverride>
  </w:num>
  <w:num w:numId="21">
    <w:abstractNumId w:val="20"/>
  </w:num>
  <w:num w:numId="22">
    <w:abstractNumId w:val="15"/>
  </w:num>
  <w:num w:numId="23">
    <w:abstractNumId w:val="5"/>
  </w:num>
  <w:num w:numId="24">
    <w:abstractNumId w:val="23"/>
  </w:num>
  <w:num w:numId="25">
    <w:abstractNumId w:val="18"/>
  </w:num>
  <w:num w:numId="26">
    <w:abstractNumId w:val="21"/>
  </w:num>
  <w:num w:numId="27">
    <w:abstractNumId w:val="11"/>
  </w:num>
  <w:num w:numId="28">
    <w:abstractNumId w:val="16"/>
  </w:num>
  <w:num w:numId="29">
    <w:abstractNumId w:val="6"/>
  </w:num>
  <w:num w:numId="30">
    <w:abstractNumId w:val="19"/>
    <w:lvlOverride w:ilvl="0">
      <w:startOverride w:val="1"/>
    </w:lvlOverride>
  </w:num>
  <w:num w:numId="31">
    <w:abstractNumId w:val="12"/>
    <w:lvlOverride w:ilvl="0">
      <w:startOverride w:val="1"/>
    </w:lvlOverride>
  </w:num>
  <w:num w:numId="32">
    <w:abstractNumId w:val="12"/>
    <w:lvlOverride w:ilvl="0">
      <w:startOverride w:val="1"/>
    </w:lvlOverride>
  </w:num>
  <w:num w:numId="3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08EE"/>
    <w:rsid w:val="00002A37"/>
    <w:rsid w:val="00003F5E"/>
    <w:rsid w:val="00006446"/>
    <w:rsid w:val="00006896"/>
    <w:rsid w:val="00007CDC"/>
    <w:rsid w:val="00011B28"/>
    <w:rsid w:val="00015D15"/>
    <w:rsid w:val="0002564D"/>
    <w:rsid w:val="00025ECA"/>
    <w:rsid w:val="00027324"/>
    <w:rsid w:val="00030B30"/>
    <w:rsid w:val="000325B8"/>
    <w:rsid w:val="000338EE"/>
    <w:rsid w:val="00034C15"/>
    <w:rsid w:val="00036BA1"/>
    <w:rsid w:val="00040272"/>
    <w:rsid w:val="000409F7"/>
    <w:rsid w:val="00042009"/>
    <w:rsid w:val="000422E2"/>
    <w:rsid w:val="00042F22"/>
    <w:rsid w:val="000444EF"/>
    <w:rsid w:val="00052A07"/>
    <w:rsid w:val="000534E3"/>
    <w:rsid w:val="00055C1F"/>
    <w:rsid w:val="0005606A"/>
    <w:rsid w:val="00057117"/>
    <w:rsid w:val="000616E7"/>
    <w:rsid w:val="0006487E"/>
    <w:rsid w:val="00065E1A"/>
    <w:rsid w:val="00067BD2"/>
    <w:rsid w:val="00077E5F"/>
    <w:rsid w:val="0008036A"/>
    <w:rsid w:val="00081AE6"/>
    <w:rsid w:val="000847D5"/>
    <w:rsid w:val="000855EB"/>
    <w:rsid w:val="00085B52"/>
    <w:rsid w:val="000866F2"/>
    <w:rsid w:val="0009009F"/>
    <w:rsid w:val="00091557"/>
    <w:rsid w:val="000924C1"/>
    <w:rsid w:val="000924F0"/>
    <w:rsid w:val="000929B8"/>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77"/>
    <w:rsid w:val="00146089"/>
    <w:rsid w:val="00151E23"/>
    <w:rsid w:val="001526E0"/>
    <w:rsid w:val="0015373E"/>
    <w:rsid w:val="001551B5"/>
    <w:rsid w:val="0016399D"/>
    <w:rsid w:val="001659C1"/>
    <w:rsid w:val="00173A8E"/>
    <w:rsid w:val="00173B26"/>
    <w:rsid w:val="001755D4"/>
    <w:rsid w:val="0018143F"/>
    <w:rsid w:val="00190AC1"/>
    <w:rsid w:val="0019341A"/>
    <w:rsid w:val="00197DF9"/>
    <w:rsid w:val="001A1987"/>
    <w:rsid w:val="001A2564"/>
    <w:rsid w:val="001A6173"/>
    <w:rsid w:val="001A6CBA"/>
    <w:rsid w:val="001B048D"/>
    <w:rsid w:val="001B0D97"/>
    <w:rsid w:val="001B5A5D"/>
    <w:rsid w:val="001B60F4"/>
    <w:rsid w:val="001C1CE5"/>
    <w:rsid w:val="001C3D2A"/>
    <w:rsid w:val="001D51BA"/>
    <w:rsid w:val="001D6342"/>
    <w:rsid w:val="001D6D53"/>
    <w:rsid w:val="001D7D64"/>
    <w:rsid w:val="001E2560"/>
    <w:rsid w:val="001E58E2"/>
    <w:rsid w:val="001E7AED"/>
    <w:rsid w:val="001F3916"/>
    <w:rsid w:val="001F54C5"/>
    <w:rsid w:val="001F662C"/>
    <w:rsid w:val="001F7074"/>
    <w:rsid w:val="00200490"/>
    <w:rsid w:val="00201F3A"/>
    <w:rsid w:val="00203F96"/>
    <w:rsid w:val="002047BC"/>
    <w:rsid w:val="002069B2"/>
    <w:rsid w:val="00207FA3"/>
    <w:rsid w:val="00213102"/>
    <w:rsid w:val="00214DA8"/>
    <w:rsid w:val="00215423"/>
    <w:rsid w:val="002158FA"/>
    <w:rsid w:val="00216219"/>
    <w:rsid w:val="00220600"/>
    <w:rsid w:val="00220DD8"/>
    <w:rsid w:val="002224DB"/>
    <w:rsid w:val="00222F79"/>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5AAE"/>
    <w:rsid w:val="00266214"/>
    <w:rsid w:val="00267C83"/>
    <w:rsid w:val="0027144F"/>
    <w:rsid w:val="00271813"/>
    <w:rsid w:val="00271F3A"/>
    <w:rsid w:val="00273278"/>
    <w:rsid w:val="002737F4"/>
    <w:rsid w:val="002805F5"/>
    <w:rsid w:val="00280751"/>
    <w:rsid w:val="0028280A"/>
    <w:rsid w:val="00286ACD"/>
    <w:rsid w:val="00287838"/>
    <w:rsid w:val="002907B5"/>
    <w:rsid w:val="00291FD9"/>
    <w:rsid w:val="00292EB7"/>
    <w:rsid w:val="00296227"/>
    <w:rsid w:val="00296F44"/>
    <w:rsid w:val="0029777D"/>
    <w:rsid w:val="002A055E"/>
    <w:rsid w:val="002A1D4E"/>
    <w:rsid w:val="002A2869"/>
    <w:rsid w:val="002B24D6"/>
    <w:rsid w:val="002C41E6"/>
    <w:rsid w:val="002C66A2"/>
    <w:rsid w:val="002D071A"/>
    <w:rsid w:val="002D34B2"/>
    <w:rsid w:val="002D7637"/>
    <w:rsid w:val="002E17F2"/>
    <w:rsid w:val="002E7CAE"/>
    <w:rsid w:val="002F2771"/>
    <w:rsid w:val="002F37A9"/>
    <w:rsid w:val="002F6288"/>
    <w:rsid w:val="00301CE6"/>
    <w:rsid w:val="0030256B"/>
    <w:rsid w:val="0030386F"/>
    <w:rsid w:val="0030501F"/>
    <w:rsid w:val="00306909"/>
    <w:rsid w:val="00307BA1"/>
    <w:rsid w:val="00311702"/>
    <w:rsid w:val="00311E82"/>
    <w:rsid w:val="00313FD6"/>
    <w:rsid w:val="003143BD"/>
    <w:rsid w:val="003203ED"/>
    <w:rsid w:val="0032173E"/>
    <w:rsid w:val="00322C9F"/>
    <w:rsid w:val="00324A81"/>
    <w:rsid w:val="00324D23"/>
    <w:rsid w:val="00327997"/>
    <w:rsid w:val="00331751"/>
    <w:rsid w:val="00331B7B"/>
    <w:rsid w:val="00331E15"/>
    <w:rsid w:val="00334579"/>
    <w:rsid w:val="00335858"/>
    <w:rsid w:val="00336BDA"/>
    <w:rsid w:val="00341B17"/>
    <w:rsid w:val="00342BD7"/>
    <w:rsid w:val="003468C4"/>
    <w:rsid w:val="00346DB5"/>
    <w:rsid w:val="003477B1"/>
    <w:rsid w:val="00357380"/>
    <w:rsid w:val="003602D9"/>
    <w:rsid w:val="003604CE"/>
    <w:rsid w:val="003640E8"/>
    <w:rsid w:val="00366D98"/>
    <w:rsid w:val="00367C5A"/>
    <w:rsid w:val="00370E47"/>
    <w:rsid w:val="00372435"/>
    <w:rsid w:val="003742AC"/>
    <w:rsid w:val="00374ADB"/>
    <w:rsid w:val="00377CE1"/>
    <w:rsid w:val="00385BF0"/>
    <w:rsid w:val="00385DEB"/>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E85"/>
    <w:rsid w:val="003E15FA"/>
    <w:rsid w:val="003E55E4"/>
    <w:rsid w:val="003E74E3"/>
    <w:rsid w:val="003F05C7"/>
    <w:rsid w:val="003F2CD4"/>
    <w:rsid w:val="003F4D89"/>
    <w:rsid w:val="003F6BBE"/>
    <w:rsid w:val="004000E8"/>
    <w:rsid w:val="004007D5"/>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003E"/>
    <w:rsid w:val="00437447"/>
    <w:rsid w:val="00441782"/>
    <w:rsid w:val="00441A92"/>
    <w:rsid w:val="00444F56"/>
    <w:rsid w:val="00446488"/>
    <w:rsid w:val="00450E70"/>
    <w:rsid w:val="004517AA"/>
    <w:rsid w:val="00452CAC"/>
    <w:rsid w:val="004545FF"/>
    <w:rsid w:val="00454977"/>
    <w:rsid w:val="00457565"/>
    <w:rsid w:val="00457B71"/>
    <w:rsid w:val="00462E5E"/>
    <w:rsid w:val="004669E2"/>
    <w:rsid w:val="00470C31"/>
    <w:rsid w:val="004734D0"/>
    <w:rsid w:val="0047433C"/>
    <w:rsid w:val="0047556B"/>
    <w:rsid w:val="00477768"/>
    <w:rsid w:val="00482D47"/>
    <w:rsid w:val="00492BC5"/>
    <w:rsid w:val="004964F1"/>
    <w:rsid w:val="004A16BC"/>
    <w:rsid w:val="004A1C55"/>
    <w:rsid w:val="004A2B94"/>
    <w:rsid w:val="004A3A12"/>
    <w:rsid w:val="004A7B9E"/>
    <w:rsid w:val="004B7C0C"/>
    <w:rsid w:val="004C3898"/>
    <w:rsid w:val="004D36B1"/>
    <w:rsid w:val="004D7EBD"/>
    <w:rsid w:val="004E2680"/>
    <w:rsid w:val="004E28F9"/>
    <w:rsid w:val="004E462E"/>
    <w:rsid w:val="004E56DC"/>
    <w:rsid w:val="004E76F4"/>
    <w:rsid w:val="004F0B4E"/>
    <w:rsid w:val="004F0B6C"/>
    <w:rsid w:val="004F0BBD"/>
    <w:rsid w:val="004F169F"/>
    <w:rsid w:val="004F2078"/>
    <w:rsid w:val="004F4DA3"/>
    <w:rsid w:val="0050267E"/>
    <w:rsid w:val="00506557"/>
    <w:rsid w:val="0050677A"/>
    <w:rsid w:val="00510867"/>
    <w:rsid w:val="005108D8"/>
    <w:rsid w:val="005116F9"/>
    <w:rsid w:val="005153A7"/>
    <w:rsid w:val="005201AA"/>
    <w:rsid w:val="005219CF"/>
    <w:rsid w:val="00530A9F"/>
    <w:rsid w:val="00534B59"/>
    <w:rsid w:val="00536759"/>
    <w:rsid w:val="00537C62"/>
    <w:rsid w:val="00546970"/>
    <w:rsid w:val="00554192"/>
    <w:rsid w:val="00554E19"/>
    <w:rsid w:val="00556005"/>
    <w:rsid w:val="0056121F"/>
    <w:rsid w:val="00571A60"/>
    <w:rsid w:val="00572505"/>
    <w:rsid w:val="00575DA6"/>
    <w:rsid w:val="00577FC3"/>
    <w:rsid w:val="00581567"/>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68F"/>
    <w:rsid w:val="005E385F"/>
    <w:rsid w:val="005E5B81"/>
    <w:rsid w:val="005F2228"/>
    <w:rsid w:val="005F2CB1"/>
    <w:rsid w:val="005F3025"/>
    <w:rsid w:val="005F5798"/>
    <w:rsid w:val="005F618C"/>
    <w:rsid w:val="005F70BD"/>
    <w:rsid w:val="0060283C"/>
    <w:rsid w:val="00603473"/>
    <w:rsid w:val="00604F14"/>
    <w:rsid w:val="00611B83"/>
    <w:rsid w:val="00612BF0"/>
    <w:rsid w:val="00613257"/>
    <w:rsid w:val="00620A71"/>
    <w:rsid w:val="00620D80"/>
    <w:rsid w:val="006234A6"/>
    <w:rsid w:val="00624BD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627"/>
    <w:rsid w:val="006607C0"/>
    <w:rsid w:val="00660E23"/>
    <w:rsid w:val="006613A6"/>
    <w:rsid w:val="006627A2"/>
    <w:rsid w:val="006634E6"/>
    <w:rsid w:val="006655EE"/>
    <w:rsid w:val="00667EE7"/>
    <w:rsid w:val="00670922"/>
    <w:rsid w:val="00670BE1"/>
    <w:rsid w:val="0067218F"/>
    <w:rsid w:val="006741F2"/>
    <w:rsid w:val="00674CC3"/>
    <w:rsid w:val="00675C72"/>
    <w:rsid w:val="00676742"/>
    <w:rsid w:val="006771F9"/>
    <w:rsid w:val="006776D7"/>
    <w:rsid w:val="0067793D"/>
    <w:rsid w:val="00681003"/>
    <w:rsid w:val="006817C9"/>
    <w:rsid w:val="00683ECE"/>
    <w:rsid w:val="00695FC2"/>
    <w:rsid w:val="00696949"/>
    <w:rsid w:val="00697052"/>
    <w:rsid w:val="006A46FB"/>
    <w:rsid w:val="006A5E28"/>
    <w:rsid w:val="006A6477"/>
    <w:rsid w:val="006A6585"/>
    <w:rsid w:val="006A697B"/>
    <w:rsid w:val="006A7828"/>
    <w:rsid w:val="006A7AFF"/>
    <w:rsid w:val="006B0CFA"/>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3D3"/>
    <w:rsid w:val="006E6712"/>
    <w:rsid w:val="006E673D"/>
    <w:rsid w:val="006E7D3B"/>
    <w:rsid w:val="006F1B70"/>
    <w:rsid w:val="006F341D"/>
    <w:rsid w:val="006F3CDE"/>
    <w:rsid w:val="006F58D4"/>
    <w:rsid w:val="006F5D4D"/>
    <w:rsid w:val="00700CAF"/>
    <w:rsid w:val="0070346E"/>
    <w:rsid w:val="007037A2"/>
    <w:rsid w:val="00704EDB"/>
    <w:rsid w:val="00706101"/>
    <w:rsid w:val="00706A31"/>
    <w:rsid w:val="00707072"/>
    <w:rsid w:val="00707D61"/>
    <w:rsid w:val="00712287"/>
    <w:rsid w:val="00712772"/>
    <w:rsid w:val="007139B7"/>
    <w:rsid w:val="007148D3"/>
    <w:rsid w:val="007149E6"/>
    <w:rsid w:val="00715B9A"/>
    <w:rsid w:val="00726EA6"/>
    <w:rsid w:val="00727208"/>
    <w:rsid w:val="00727680"/>
    <w:rsid w:val="007348B1"/>
    <w:rsid w:val="007353A1"/>
    <w:rsid w:val="007362A6"/>
    <w:rsid w:val="00736D7D"/>
    <w:rsid w:val="00740E58"/>
    <w:rsid w:val="007445A0"/>
    <w:rsid w:val="007448BA"/>
    <w:rsid w:val="0074524B"/>
    <w:rsid w:val="00747D8B"/>
    <w:rsid w:val="007510E2"/>
    <w:rsid w:val="00751228"/>
    <w:rsid w:val="007571E1"/>
    <w:rsid w:val="007604B2"/>
    <w:rsid w:val="00765281"/>
    <w:rsid w:val="00766BAD"/>
    <w:rsid w:val="00767CBF"/>
    <w:rsid w:val="00771887"/>
    <w:rsid w:val="007755F2"/>
    <w:rsid w:val="00775CA4"/>
    <w:rsid w:val="00776971"/>
    <w:rsid w:val="00777D37"/>
    <w:rsid w:val="0078177E"/>
    <w:rsid w:val="0078304C"/>
    <w:rsid w:val="00783673"/>
    <w:rsid w:val="0078427E"/>
    <w:rsid w:val="00785490"/>
    <w:rsid w:val="00790B99"/>
    <w:rsid w:val="007925EA"/>
    <w:rsid w:val="00793CD8"/>
    <w:rsid w:val="00795C92"/>
    <w:rsid w:val="00796231"/>
    <w:rsid w:val="007A1CB3"/>
    <w:rsid w:val="007A306F"/>
    <w:rsid w:val="007A43A6"/>
    <w:rsid w:val="007A58A6"/>
    <w:rsid w:val="007B3D2D"/>
    <w:rsid w:val="007B50AE"/>
    <w:rsid w:val="007B51DF"/>
    <w:rsid w:val="007B67BB"/>
    <w:rsid w:val="007B7374"/>
    <w:rsid w:val="007B7DA9"/>
    <w:rsid w:val="007C05DD"/>
    <w:rsid w:val="007C3D18"/>
    <w:rsid w:val="007C60BF"/>
    <w:rsid w:val="007C6A07"/>
    <w:rsid w:val="007C75A1"/>
    <w:rsid w:val="007C77A5"/>
    <w:rsid w:val="007D04E5"/>
    <w:rsid w:val="007D5901"/>
    <w:rsid w:val="007D7526"/>
    <w:rsid w:val="007E4610"/>
    <w:rsid w:val="007E4715"/>
    <w:rsid w:val="007E4AB9"/>
    <w:rsid w:val="007E505B"/>
    <w:rsid w:val="007E7091"/>
    <w:rsid w:val="007F75D5"/>
    <w:rsid w:val="00802292"/>
    <w:rsid w:val="00803FAE"/>
    <w:rsid w:val="0080605F"/>
    <w:rsid w:val="00807786"/>
    <w:rsid w:val="00811FCB"/>
    <w:rsid w:val="00812A4B"/>
    <w:rsid w:val="008158D6"/>
    <w:rsid w:val="00817196"/>
    <w:rsid w:val="008212FA"/>
    <w:rsid w:val="008235DB"/>
    <w:rsid w:val="00824AB4"/>
    <w:rsid w:val="00825C42"/>
    <w:rsid w:val="00825D25"/>
    <w:rsid w:val="00827D6F"/>
    <w:rsid w:val="008306E3"/>
    <w:rsid w:val="008376AC"/>
    <w:rsid w:val="008444E8"/>
    <w:rsid w:val="00844E80"/>
    <w:rsid w:val="00846FE7"/>
    <w:rsid w:val="008515B7"/>
    <w:rsid w:val="008519E6"/>
    <w:rsid w:val="00856911"/>
    <w:rsid w:val="00861AEE"/>
    <w:rsid w:val="008671B7"/>
    <w:rsid w:val="008677FD"/>
    <w:rsid w:val="008706D4"/>
    <w:rsid w:val="008707F1"/>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10"/>
    <w:rsid w:val="008A77D8"/>
    <w:rsid w:val="008B0483"/>
    <w:rsid w:val="008B120C"/>
    <w:rsid w:val="008B51A0"/>
    <w:rsid w:val="008B592A"/>
    <w:rsid w:val="008B6A36"/>
    <w:rsid w:val="008B7B5C"/>
    <w:rsid w:val="008C0C99"/>
    <w:rsid w:val="008C2017"/>
    <w:rsid w:val="008C297F"/>
    <w:rsid w:val="008C4958"/>
    <w:rsid w:val="008C4BAA"/>
    <w:rsid w:val="008C6AE8"/>
    <w:rsid w:val="008C7573"/>
    <w:rsid w:val="008D34F1"/>
    <w:rsid w:val="008D39D8"/>
    <w:rsid w:val="008D3FFA"/>
    <w:rsid w:val="008D6D1A"/>
    <w:rsid w:val="008E065E"/>
    <w:rsid w:val="008E0927"/>
    <w:rsid w:val="008E1909"/>
    <w:rsid w:val="008F1EAB"/>
    <w:rsid w:val="008F33DC"/>
    <w:rsid w:val="008F477F"/>
    <w:rsid w:val="00902350"/>
    <w:rsid w:val="0090336B"/>
    <w:rsid w:val="009053AA"/>
    <w:rsid w:val="0090555C"/>
    <w:rsid w:val="00906939"/>
    <w:rsid w:val="00910B7D"/>
    <w:rsid w:val="00911DFB"/>
    <w:rsid w:val="00913348"/>
    <w:rsid w:val="009139D9"/>
    <w:rsid w:val="00914AD8"/>
    <w:rsid w:val="00914C4F"/>
    <w:rsid w:val="00916079"/>
    <w:rsid w:val="00917CE9"/>
    <w:rsid w:val="00920BF2"/>
    <w:rsid w:val="00922010"/>
    <w:rsid w:val="009223A5"/>
    <w:rsid w:val="00931BD9"/>
    <w:rsid w:val="00935739"/>
    <w:rsid w:val="009368F3"/>
    <w:rsid w:val="00941636"/>
    <w:rsid w:val="00943742"/>
    <w:rsid w:val="00945C05"/>
    <w:rsid w:val="00946945"/>
    <w:rsid w:val="00947713"/>
    <w:rsid w:val="00950A74"/>
    <w:rsid w:val="00950DE7"/>
    <w:rsid w:val="00952432"/>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9D"/>
    <w:rsid w:val="009A0FBA"/>
    <w:rsid w:val="009A1601"/>
    <w:rsid w:val="009A18A7"/>
    <w:rsid w:val="009A462D"/>
    <w:rsid w:val="009A5CBA"/>
    <w:rsid w:val="009B1F30"/>
    <w:rsid w:val="009B3AC2"/>
    <w:rsid w:val="009B4DF4"/>
    <w:rsid w:val="009B564E"/>
    <w:rsid w:val="009B7E87"/>
    <w:rsid w:val="009C36C3"/>
    <w:rsid w:val="009C403E"/>
    <w:rsid w:val="009C6832"/>
    <w:rsid w:val="009D106D"/>
    <w:rsid w:val="009D4FF0"/>
    <w:rsid w:val="009D703C"/>
    <w:rsid w:val="009D718F"/>
    <w:rsid w:val="009E068F"/>
    <w:rsid w:val="009E14E0"/>
    <w:rsid w:val="009E35DB"/>
    <w:rsid w:val="009E47A3"/>
    <w:rsid w:val="009F08F3"/>
    <w:rsid w:val="009F344F"/>
    <w:rsid w:val="00A0252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FF5"/>
    <w:rsid w:val="00A77EC4"/>
    <w:rsid w:val="00A85C6C"/>
    <w:rsid w:val="00A85EF6"/>
    <w:rsid w:val="00A92879"/>
    <w:rsid w:val="00A9442A"/>
    <w:rsid w:val="00AA016F"/>
    <w:rsid w:val="00AA1ED6"/>
    <w:rsid w:val="00AA51D6"/>
    <w:rsid w:val="00AA54E0"/>
    <w:rsid w:val="00AA56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60CB"/>
    <w:rsid w:val="00AF7688"/>
    <w:rsid w:val="00B006FE"/>
    <w:rsid w:val="00B007CB"/>
    <w:rsid w:val="00B02594"/>
    <w:rsid w:val="00B02AA9"/>
    <w:rsid w:val="00B02FA3"/>
    <w:rsid w:val="00B03374"/>
    <w:rsid w:val="00B05084"/>
    <w:rsid w:val="00B06D66"/>
    <w:rsid w:val="00B157F9"/>
    <w:rsid w:val="00B20256"/>
    <w:rsid w:val="00B20D09"/>
    <w:rsid w:val="00B20E29"/>
    <w:rsid w:val="00B25400"/>
    <w:rsid w:val="00B25D66"/>
    <w:rsid w:val="00B2763F"/>
    <w:rsid w:val="00B27AAC"/>
    <w:rsid w:val="00B30929"/>
    <w:rsid w:val="00B372AA"/>
    <w:rsid w:val="00B40445"/>
    <w:rsid w:val="00B413F7"/>
    <w:rsid w:val="00B41888"/>
    <w:rsid w:val="00B45A52"/>
    <w:rsid w:val="00B46175"/>
    <w:rsid w:val="00B664C7"/>
    <w:rsid w:val="00B739F6"/>
    <w:rsid w:val="00B80EC4"/>
    <w:rsid w:val="00B81A6C"/>
    <w:rsid w:val="00B85DE5"/>
    <w:rsid w:val="00B90F73"/>
    <w:rsid w:val="00B93B59"/>
    <w:rsid w:val="00B9406A"/>
    <w:rsid w:val="00B95E53"/>
    <w:rsid w:val="00BA2280"/>
    <w:rsid w:val="00BA2A08"/>
    <w:rsid w:val="00BA56D2"/>
    <w:rsid w:val="00BA76E0"/>
    <w:rsid w:val="00BB2A25"/>
    <w:rsid w:val="00BB51E9"/>
    <w:rsid w:val="00BC0FDC"/>
    <w:rsid w:val="00BC3053"/>
    <w:rsid w:val="00BC4D2E"/>
    <w:rsid w:val="00BD2953"/>
    <w:rsid w:val="00BD48AC"/>
    <w:rsid w:val="00BD5F1A"/>
    <w:rsid w:val="00BE1234"/>
    <w:rsid w:val="00BE2FA6"/>
    <w:rsid w:val="00BE333F"/>
    <w:rsid w:val="00BE7406"/>
    <w:rsid w:val="00BE7603"/>
    <w:rsid w:val="00BF3279"/>
    <w:rsid w:val="00BF74C7"/>
    <w:rsid w:val="00BF7642"/>
    <w:rsid w:val="00C015F1"/>
    <w:rsid w:val="00C01F33"/>
    <w:rsid w:val="00C025D9"/>
    <w:rsid w:val="00C028C8"/>
    <w:rsid w:val="00C02A4C"/>
    <w:rsid w:val="00C02CC6"/>
    <w:rsid w:val="00C03C96"/>
    <w:rsid w:val="00C040F7"/>
    <w:rsid w:val="00C044AB"/>
    <w:rsid w:val="00C05522"/>
    <w:rsid w:val="00C05706"/>
    <w:rsid w:val="00C07377"/>
    <w:rsid w:val="00C10478"/>
    <w:rsid w:val="00C12107"/>
    <w:rsid w:val="00C14D4B"/>
    <w:rsid w:val="00C154BB"/>
    <w:rsid w:val="00C17F82"/>
    <w:rsid w:val="00C255DB"/>
    <w:rsid w:val="00C279B5"/>
    <w:rsid w:val="00C27C45"/>
    <w:rsid w:val="00C3719D"/>
    <w:rsid w:val="00C52BEE"/>
    <w:rsid w:val="00C54995"/>
    <w:rsid w:val="00C54D41"/>
    <w:rsid w:val="00C60783"/>
    <w:rsid w:val="00C64672"/>
    <w:rsid w:val="00C65799"/>
    <w:rsid w:val="00C70697"/>
    <w:rsid w:val="00C72EF4"/>
    <w:rsid w:val="00C75D2F"/>
    <w:rsid w:val="00C767BE"/>
    <w:rsid w:val="00C76E3C"/>
    <w:rsid w:val="00C77067"/>
    <w:rsid w:val="00C81024"/>
    <w:rsid w:val="00C81568"/>
    <w:rsid w:val="00C9027A"/>
    <w:rsid w:val="00C9068E"/>
    <w:rsid w:val="00C93C4B"/>
    <w:rsid w:val="00C944AB"/>
    <w:rsid w:val="00C95B40"/>
    <w:rsid w:val="00CA1068"/>
    <w:rsid w:val="00CA1ED8"/>
    <w:rsid w:val="00CA2417"/>
    <w:rsid w:val="00CA62B6"/>
    <w:rsid w:val="00CB1F63"/>
    <w:rsid w:val="00CB48E8"/>
    <w:rsid w:val="00CB7170"/>
    <w:rsid w:val="00CB751C"/>
    <w:rsid w:val="00CC040E"/>
    <w:rsid w:val="00CC111F"/>
    <w:rsid w:val="00CC2011"/>
    <w:rsid w:val="00CC3EA0"/>
    <w:rsid w:val="00CC7524"/>
    <w:rsid w:val="00CC7B45"/>
    <w:rsid w:val="00CD1188"/>
    <w:rsid w:val="00CD2ED1"/>
    <w:rsid w:val="00CD337B"/>
    <w:rsid w:val="00CE0424"/>
    <w:rsid w:val="00CE7561"/>
    <w:rsid w:val="00CF1354"/>
    <w:rsid w:val="00CF3B1F"/>
    <w:rsid w:val="00CF3BF6"/>
    <w:rsid w:val="00CF625B"/>
    <w:rsid w:val="00CF687E"/>
    <w:rsid w:val="00D021C4"/>
    <w:rsid w:val="00D0349B"/>
    <w:rsid w:val="00D0381D"/>
    <w:rsid w:val="00D10249"/>
    <w:rsid w:val="00D115C3"/>
    <w:rsid w:val="00D11897"/>
    <w:rsid w:val="00D13135"/>
    <w:rsid w:val="00D13E4E"/>
    <w:rsid w:val="00D239A7"/>
    <w:rsid w:val="00D23F47"/>
    <w:rsid w:val="00D35394"/>
    <w:rsid w:val="00D36E71"/>
    <w:rsid w:val="00D37D87"/>
    <w:rsid w:val="00D37DC3"/>
    <w:rsid w:val="00D40B33"/>
    <w:rsid w:val="00D4318F"/>
    <w:rsid w:val="00D438BF"/>
    <w:rsid w:val="00D440F8"/>
    <w:rsid w:val="00D546FF"/>
    <w:rsid w:val="00D55AD5"/>
    <w:rsid w:val="00D56A73"/>
    <w:rsid w:val="00D576CA"/>
    <w:rsid w:val="00D61AF5"/>
    <w:rsid w:val="00D62F54"/>
    <w:rsid w:val="00D652B5"/>
    <w:rsid w:val="00D66155"/>
    <w:rsid w:val="00D708B0"/>
    <w:rsid w:val="00D772B2"/>
    <w:rsid w:val="00D77B1D"/>
    <w:rsid w:val="00D8021F"/>
    <w:rsid w:val="00D80383"/>
    <w:rsid w:val="00D80E98"/>
    <w:rsid w:val="00D823C6"/>
    <w:rsid w:val="00D86CA3"/>
    <w:rsid w:val="00D871CE"/>
    <w:rsid w:val="00D9196D"/>
    <w:rsid w:val="00D92982"/>
    <w:rsid w:val="00DA305E"/>
    <w:rsid w:val="00DA5417"/>
    <w:rsid w:val="00DA56E8"/>
    <w:rsid w:val="00DB0A9F"/>
    <w:rsid w:val="00DB377D"/>
    <w:rsid w:val="00DB6BFB"/>
    <w:rsid w:val="00DC2D36"/>
    <w:rsid w:val="00DC53EF"/>
    <w:rsid w:val="00DD7EA1"/>
    <w:rsid w:val="00DE5608"/>
    <w:rsid w:val="00DE58D0"/>
    <w:rsid w:val="00DE654F"/>
    <w:rsid w:val="00DF0B6E"/>
    <w:rsid w:val="00DF15E0"/>
    <w:rsid w:val="00DF37A0"/>
    <w:rsid w:val="00DF4F05"/>
    <w:rsid w:val="00E065A5"/>
    <w:rsid w:val="00E110E7"/>
    <w:rsid w:val="00E11B20"/>
    <w:rsid w:val="00E17FA2"/>
    <w:rsid w:val="00E22330"/>
    <w:rsid w:val="00E24477"/>
    <w:rsid w:val="00E25582"/>
    <w:rsid w:val="00E30B5A"/>
    <w:rsid w:val="00E3123D"/>
    <w:rsid w:val="00E31461"/>
    <w:rsid w:val="00E31D43"/>
    <w:rsid w:val="00E32608"/>
    <w:rsid w:val="00E340BF"/>
    <w:rsid w:val="00E34188"/>
    <w:rsid w:val="00E34B6E"/>
    <w:rsid w:val="00E35559"/>
    <w:rsid w:val="00E3723A"/>
    <w:rsid w:val="00E37860"/>
    <w:rsid w:val="00E446F1"/>
    <w:rsid w:val="00E46886"/>
    <w:rsid w:val="00E47AEF"/>
    <w:rsid w:val="00E52D2E"/>
    <w:rsid w:val="00E53B75"/>
    <w:rsid w:val="00E54E3B"/>
    <w:rsid w:val="00E5689D"/>
    <w:rsid w:val="00E57565"/>
    <w:rsid w:val="00E63838"/>
    <w:rsid w:val="00E643B2"/>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F97"/>
    <w:rsid w:val="00EA37F2"/>
    <w:rsid w:val="00EA4B16"/>
    <w:rsid w:val="00EA7A41"/>
    <w:rsid w:val="00EB077B"/>
    <w:rsid w:val="00EB26F0"/>
    <w:rsid w:val="00EB2B2C"/>
    <w:rsid w:val="00EB4EA2"/>
    <w:rsid w:val="00EC02DC"/>
    <w:rsid w:val="00EC27C6"/>
    <w:rsid w:val="00EC4207"/>
    <w:rsid w:val="00EC5653"/>
    <w:rsid w:val="00EC71CE"/>
    <w:rsid w:val="00EC77A7"/>
    <w:rsid w:val="00ED1006"/>
    <w:rsid w:val="00EE15F4"/>
    <w:rsid w:val="00EE59C8"/>
    <w:rsid w:val="00EF18FE"/>
    <w:rsid w:val="00EF5787"/>
    <w:rsid w:val="00EF60D0"/>
    <w:rsid w:val="00F03DBA"/>
    <w:rsid w:val="00F0528D"/>
    <w:rsid w:val="00F06C67"/>
    <w:rsid w:val="00F06DFD"/>
    <w:rsid w:val="00F071D1"/>
    <w:rsid w:val="00F07533"/>
    <w:rsid w:val="00F10629"/>
    <w:rsid w:val="00F114A0"/>
    <w:rsid w:val="00F15FA5"/>
    <w:rsid w:val="00F209B7"/>
    <w:rsid w:val="00F226DB"/>
    <w:rsid w:val="00F2376F"/>
    <w:rsid w:val="00F243D8"/>
    <w:rsid w:val="00F30828"/>
    <w:rsid w:val="00F313D6"/>
    <w:rsid w:val="00F40F0C"/>
    <w:rsid w:val="00F412E1"/>
    <w:rsid w:val="00F43AF1"/>
    <w:rsid w:val="00F43AFD"/>
    <w:rsid w:val="00F45EF0"/>
    <w:rsid w:val="00F4766C"/>
    <w:rsid w:val="00F5060E"/>
    <w:rsid w:val="00F507D1"/>
    <w:rsid w:val="00F519CE"/>
    <w:rsid w:val="00F51ADA"/>
    <w:rsid w:val="00F607C5"/>
    <w:rsid w:val="00F60B0C"/>
    <w:rsid w:val="00F60DEA"/>
    <w:rsid w:val="00F6302A"/>
    <w:rsid w:val="00F647E1"/>
    <w:rsid w:val="00F64C2B"/>
    <w:rsid w:val="00F651BE"/>
    <w:rsid w:val="00F67F53"/>
    <w:rsid w:val="00F703BE"/>
    <w:rsid w:val="00F71F69"/>
    <w:rsid w:val="00F72B72"/>
    <w:rsid w:val="00F74BB9"/>
    <w:rsid w:val="00F75582"/>
    <w:rsid w:val="00F75AE0"/>
    <w:rsid w:val="00F76EFA"/>
    <w:rsid w:val="00F77F3D"/>
    <w:rsid w:val="00F804BE"/>
    <w:rsid w:val="00F817CE"/>
    <w:rsid w:val="00F8456C"/>
    <w:rsid w:val="00F859D8"/>
    <w:rsid w:val="00F868F5"/>
    <w:rsid w:val="00F9056A"/>
    <w:rsid w:val="00F90F8D"/>
    <w:rsid w:val="00F92782"/>
    <w:rsid w:val="00F93AA9"/>
    <w:rsid w:val="00F9473A"/>
    <w:rsid w:val="00F953C8"/>
    <w:rsid w:val="00F96985"/>
    <w:rsid w:val="00F96B09"/>
    <w:rsid w:val="00F97838"/>
    <w:rsid w:val="00FA2BB3"/>
    <w:rsid w:val="00FA71CD"/>
    <w:rsid w:val="00FB1F8A"/>
    <w:rsid w:val="00FB48BA"/>
    <w:rsid w:val="00FB4C80"/>
    <w:rsid w:val="00FB6A6A"/>
    <w:rsid w:val="00FC48BD"/>
    <w:rsid w:val="00FC7429"/>
    <w:rsid w:val="00FD07F6"/>
    <w:rsid w:val="00FD1EC8"/>
    <w:rsid w:val="00FD47ED"/>
    <w:rsid w:val="00FD74DB"/>
    <w:rsid w:val="00FD7660"/>
    <w:rsid w:val="00FE0655"/>
    <w:rsid w:val="00FE1681"/>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A381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left" w:pos="1701"/>
      </w:tabs>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78427E"/>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045">
      <w:bodyDiv w:val="1"/>
      <w:marLeft w:val="0"/>
      <w:marRight w:val="0"/>
      <w:marTop w:val="0"/>
      <w:marBottom w:val="0"/>
      <w:divBdr>
        <w:top w:val="none" w:sz="0" w:space="0" w:color="auto"/>
        <w:left w:val="none" w:sz="0" w:space="0" w:color="auto"/>
        <w:bottom w:val="none" w:sz="0" w:space="0" w:color="auto"/>
        <w:right w:val="none" w:sz="0" w:space="0" w:color="auto"/>
      </w:divBdr>
      <w:divsChild>
        <w:div w:id="1052075893">
          <w:marLeft w:val="835"/>
          <w:marRight w:val="0"/>
          <w:marTop w:val="91"/>
          <w:marBottom w:val="0"/>
          <w:divBdr>
            <w:top w:val="none" w:sz="0" w:space="0" w:color="auto"/>
            <w:left w:val="none" w:sz="0" w:space="0" w:color="auto"/>
            <w:bottom w:val="none" w:sz="0" w:space="0" w:color="auto"/>
            <w:right w:val="none" w:sz="0" w:space="0" w:color="auto"/>
          </w:divBdr>
        </w:div>
        <w:div w:id="406151666">
          <w:marLeft w:val="835"/>
          <w:marRight w:val="0"/>
          <w:marTop w:val="91"/>
          <w:marBottom w:val="0"/>
          <w:divBdr>
            <w:top w:val="none" w:sz="0" w:space="0" w:color="auto"/>
            <w:left w:val="none" w:sz="0" w:space="0" w:color="auto"/>
            <w:bottom w:val="none" w:sz="0" w:space="0" w:color="auto"/>
            <w:right w:val="none" w:sz="0" w:space="0" w:color="auto"/>
          </w:divBdr>
        </w:div>
        <w:div w:id="1218737064">
          <w:marLeft w:val="835"/>
          <w:marRight w:val="0"/>
          <w:marTop w:val="91"/>
          <w:marBottom w:val="0"/>
          <w:divBdr>
            <w:top w:val="none" w:sz="0" w:space="0" w:color="auto"/>
            <w:left w:val="none" w:sz="0" w:space="0" w:color="auto"/>
            <w:bottom w:val="none" w:sz="0" w:space="0" w:color="auto"/>
            <w:right w:val="none" w:sz="0" w:space="0" w:color="auto"/>
          </w:divBdr>
        </w:div>
        <w:div w:id="870612484">
          <w:marLeft w:val="1411"/>
          <w:marRight w:val="0"/>
          <w:marTop w:val="91"/>
          <w:marBottom w:val="0"/>
          <w:divBdr>
            <w:top w:val="none" w:sz="0" w:space="0" w:color="auto"/>
            <w:left w:val="none" w:sz="0" w:space="0" w:color="auto"/>
            <w:bottom w:val="none" w:sz="0" w:space="0" w:color="auto"/>
            <w:right w:val="none" w:sz="0" w:space="0" w:color="auto"/>
          </w:divBdr>
        </w:div>
        <w:div w:id="1721975179">
          <w:marLeft w:val="1411"/>
          <w:marRight w:val="0"/>
          <w:marTop w:val="91"/>
          <w:marBottom w:val="0"/>
          <w:divBdr>
            <w:top w:val="none" w:sz="0" w:space="0" w:color="auto"/>
            <w:left w:val="none" w:sz="0" w:space="0" w:color="auto"/>
            <w:bottom w:val="none" w:sz="0" w:space="0" w:color="auto"/>
            <w:right w:val="none" w:sz="0" w:space="0" w:color="auto"/>
          </w:divBdr>
        </w:div>
        <w:div w:id="226500830">
          <w:marLeft w:val="835"/>
          <w:marRight w:val="0"/>
          <w:marTop w:val="91"/>
          <w:marBottom w:val="0"/>
          <w:divBdr>
            <w:top w:val="none" w:sz="0" w:space="0" w:color="auto"/>
            <w:left w:val="none" w:sz="0" w:space="0" w:color="auto"/>
            <w:bottom w:val="none" w:sz="0" w:space="0" w:color="auto"/>
            <w:right w:val="none" w:sz="0" w:space="0" w:color="auto"/>
          </w:divBdr>
        </w:div>
        <w:div w:id="1031419081">
          <w:marLeft w:val="835"/>
          <w:marRight w:val="0"/>
          <w:marTop w:val="91"/>
          <w:marBottom w:val="0"/>
          <w:divBdr>
            <w:top w:val="none" w:sz="0" w:space="0" w:color="auto"/>
            <w:left w:val="none" w:sz="0" w:space="0" w:color="auto"/>
            <w:bottom w:val="none" w:sz="0" w:space="0" w:color="auto"/>
            <w:right w:val="none" w:sz="0" w:space="0" w:color="auto"/>
          </w:divBdr>
        </w:div>
        <w:div w:id="843399350">
          <w:marLeft w:val="1411"/>
          <w:marRight w:val="0"/>
          <w:marTop w:val="91"/>
          <w:marBottom w:val="0"/>
          <w:divBdr>
            <w:top w:val="none" w:sz="0" w:space="0" w:color="auto"/>
            <w:left w:val="none" w:sz="0" w:space="0" w:color="auto"/>
            <w:bottom w:val="none" w:sz="0" w:space="0" w:color="auto"/>
            <w:right w:val="none" w:sz="0" w:space="0" w:color="auto"/>
          </w:divBdr>
        </w:div>
        <w:div w:id="916324415">
          <w:marLeft w:val="1973"/>
          <w:marRight w:val="0"/>
          <w:marTop w:val="91"/>
          <w:marBottom w:val="0"/>
          <w:divBdr>
            <w:top w:val="none" w:sz="0" w:space="0" w:color="auto"/>
            <w:left w:val="none" w:sz="0" w:space="0" w:color="auto"/>
            <w:bottom w:val="none" w:sz="0" w:space="0" w:color="auto"/>
            <w:right w:val="none" w:sz="0" w:space="0" w:color="auto"/>
          </w:divBdr>
        </w:div>
        <w:div w:id="218708736">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5NUHHDQN7SK2-1-114564</_dlc_DocId>
    <TaxCatchAll xmlns="08b2df90-05d3-4030-90d4-c9feeb4a1cd9">
      <Value>10</Value>
      <Value>9</Value>
      <Value>8</Value>
      <Value>2</Value>
      <Value>1</Value>
    </TaxCatchAll>
    <_dlc_DocIdUrl xmlns="08b2df90-05d3-4030-90d4-c9feeb4a1cd9">
      <Url>https://ericoll.internal.ericsson.com/sites/STAR/_layouts/DocIdRedir.aspx?ID=5NUHHDQN7SK2-1-114564</Url>
      <Description>5NUHHDQN7SK2-1-114564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11C1C-3B5B-4252-86B7-E8D623295209}"/>
</file>

<file path=customXml/itemProps2.xml><?xml version="1.0" encoding="utf-8"?>
<ds:datastoreItem xmlns:ds="http://schemas.openxmlformats.org/officeDocument/2006/customXml" ds:itemID="{F0F44759-7C14-4DFA-B67F-E70569B1BF14}"/>
</file>

<file path=customXml/itemProps3.xml><?xml version="1.0" encoding="utf-8"?>
<ds:datastoreItem xmlns:ds="http://schemas.openxmlformats.org/officeDocument/2006/customXml" ds:itemID="{FB0E6DEC-AC18-4E98-A324-70B63AE10FCF}"/>
</file>

<file path=customXml/itemProps4.xml><?xml version="1.0" encoding="utf-8"?>
<ds:datastoreItem xmlns:ds="http://schemas.openxmlformats.org/officeDocument/2006/customXml" ds:itemID="{1B8CB3F0-A8EC-4336-AE81-91B6886F0CA6}"/>
</file>

<file path=customXml/itemProps5.xml><?xml version="1.0" encoding="utf-8"?>
<ds:datastoreItem xmlns:ds="http://schemas.openxmlformats.org/officeDocument/2006/customXml" ds:itemID="{BC1C6889-3785-4580-BB93-DCA0C3D9E725}"/>
</file>

<file path=customXml/itemProps6.xml><?xml version="1.0" encoding="utf-8"?>
<ds:datastoreItem xmlns:ds="http://schemas.openxmlformats.org/officeDocument/2006/customXml" ds:itemID="{32BB731A-406C-432F-8545-6C06F14E41CD}"/>
</file>

<file path=docProps/app.xml><?xml version="1.0" encoding="utf-8"?>
<Properties xmlns="http://schemas.openxmlformats.org/officeDocument/2006/extended-properties" xmlns:vt="http://schemas.openxmlformats.org/officeDocument/2006/docPropsVTypes">
  <Template>R1-xxxxxx Contribution Template</Template>
  <TotalTime>556</TotalTime>
  <Pages>3</Pages>
  <Words>1306</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Andreas Nilsson</cp:lastModifiedBy>
  <cp:revision>72</cp:revision>
  <cp:lastPrinted>2008-01-31T15:09:00Z</cp:lastPrinted>
  <dcterms:created xsi:type="dcterms:W3CDTF">2017-01-05T13:26:00Z</dcterms:created>
  <dcterms:modified xsi:type="dcterms:W3CDTF">2017-03-24T13:29:00Z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16c405a8-c050-45ab-a44d-7ac617854fe7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