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EB11A" w14:textId="32E92D69" w:rsidR="001E7989" w:rsidRPr="001E7989" w:rsidRDefault="001E7989" w:rsidP="001E7989">
      <w:pPr>
        <w:tabs>
          <w:tab w:val="left" w:pos="2160"/>
        </w:tabs>
        <w:spacing w:after="0"/>
        <w:rPr>
          <w:rFonts w:ascii="Arial" w:eastAsiaTheme="minorEastAsia" w:hAnsi="Arial" w:cs="Arial"/>
          <w:b/>
          <w:bCs/>
          <w:noProof/>
          <w:sz w:val="28"/>
          <w:szCs w:val="28"/>
          <w:lang w:val="en-US" w:eastAsia="zh-CN"/>
        </w:rPr>
      </w:pPr>
      <w:r w:rsidRPr="001E7989">
        <w:rPr>
          <w:rFonts w:ascii="Arial" w:hAnsi="Arial" w:cs="Arial"/>
          <w:b/>
          <w:bCs/>
          <w:noProof/>
          <w:sz w:val="28"/>
          <w:szCs w:val="28"/>
          <w:lang w:val="en-US"/>
        </w:rPr>
        <w:t>3GPP TSG-RAN WG</w:t>
      </w:r>
      <w:r>
        <w:rPr>
          <w:rFonts w:ascii="Arial" w:hAnsi="Arial" w:cs="Arial"/>
          <w:b/>
          <w:bCs/>
          <w:noProof/>
          <w:sz w:val="28"/>
          <w:szCs w:val="28"/>
          <w:lang w:val="en-US"/>
        </w:rPr>
        <w:t>1</w:t>
      </w:r>
      <w:r w:rsidRPr="001E7989">
        <w:rPr>
          <w:rFonts w:ascii="Arial" w:hAnsi="Arial" w:cs="Arial"/>
          <w:b/>
          <w:bCs/>
          <w:noProof/>
          <w:sz w:val="28"/>
          <w:szCs w:val="28"/>
          <w:lang w:val="en-US"/>
        </w:rPr>
        <w:t xml:space="preserve"> Meeting# 1</w:t>
      </w:r>
      <w:r>
        <w:rPr>
          <w:rFonts w:ascii="Arial" w:hAnsi="Arial" w:cs="Arial"/>
          <w:b/>
          <w:bCs/>
          <w:noProof/>
          <w:sz w:val="28"/>
          <w:szCs w:val="28"/>
          <w:lang w:val="en-US"/>
        </w:rPr>
        <w:t>13</w:t>
      </w:r>
      <w:r w:rsidRPr="001E7989">
        <w:rPr>
          <w:rFonts w:ascii="Arial" w:hAnsi="Arial" w:cs="Arial"/>
          <w:b/>
          <w:bCs/>
          <w:noProof/>
          <w:sz w:val="28"/>
          <w:szCs w:val="28"/>
          <w:lang w:val="en-US"/>
        </w:rPr>
        <w:tab/>
      </w:r>
      <w:r w:rsidRPr="001E7989">
        <w:rPr>
          <w:rFonts w:ascii="Arial" w:hAnsi="Arial" w:cs="Arial"/>
          <w:b/>
          <w:bCs/>
          <w:noProof/>
          <w:sz w:val="28"/>
          <w:szCs w:val="28"/>
          <w:lang w:val="en-US"/>
        </w:rPr>
        <w:tab/>
      </w:r>
      <w:r w:rsidRPr="001E7989">
        <w:rPr>
          <w:rFonts w:ascii="Arial" w:hAnsi="Arial" w:cs="Arial"/>
          <w:b/>
          <w:bCs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bCs/>
          <w:noProof/>
          <w:sz w:val="28"/>
          <w:szCs w:val="28"/>
          <w:lang w:val="en-US"/>
        </w:rPr>
        <w:tab/>
      </w:r>
      <w:r w:rsidRPr="001E7989">
        <w:rPr>
          <w:rFonts w:ascii="Arial" w:hAnsi="Arial" w:cs="Arial"/>
          <w:b/>
          <w:bCs/>
          <w:noProof/>
          <w:sz w:val="28"/>
          <w:szCs w:val="28"/>
          <w:lang w:val="en-US"/>
        </w:rPr>
        <w:tab/>
        <w:t>R</w:t>
      </w:r>
      <w:r>
        <w:rPr>
          <w:rFonts w:ascii="Arial" w:hAnsi="Arial" w:cs="Arial"/>
          <w:b/>
          <w:bCs/>
          <w:noProof/>
          <w:sz w:val="28"/>
          <w:szCs w:val="28"/>
          <w:lang w:val="en-US"/>
        </w:rPr>
        <w:t>1</w:t>
      </w:r>
      <w:r w:rsidRPr="001E7989">
        <w:rPr>
          <w:rFonts w:ascii="Arial" w:hAnsi="Arial" w:cs="Arial"/>
          <w:b/>
          <w:bCs/>
          <w:noProof/>
          <w:sz w:val="28"/>
          <w:szCs w:val="28"/>
          <w:lang w:val="en-US"/>
        </w:rPr>
        <w:t>-23</w:t>
      </w:r>
      <w:r>
        <w:rPr>
          <w:rFonts w:ascii="Arial" w:hAnsi="Arial" w:cs="Arial"/>
          <w:b/>
          <w:bCs/>
          <w:noProof/>
          <w:sz w:val="28"/>
          <w:szCs w:val="28"/>
          <w:lang w:val="en-US"/>
        </w:rPr>
        <w:t>06198</w:t>
      </w:r>
    </w:p>
    <w:p w14:paraId="5D9D3186" w14:textId="77777777" w:rsidR="001E7989" w:rsidRPr="001E7989" w:rsidRDefault="001E7989" w:rsidP="001E7989">
      <w:pPr>
        <w:tabs>
          <w:tab w:val="left" w:pos="2160"/>
        </w:tabs>
        <w:spacing w:after="0"/>
        <w:rPr>
          <w:rFonts w:ascii="Arial" w:hAnsi="Arial" w:cs="Arial"/>
          <w:b/>
          <w:bCs/>
          <w:noProof/>
          <w:sz w:val="28"/>
          <w:szCs w:val="28"/>
          <w:lang w:val="en-US"/>
        </w:rPr>
      </w:pPr>
      <w:r w:rsidRPr="001E7989">
        <w:rPr>
          <w:rFonts w:ascii="Arial" w:eastAsiaTheme="minorEastAsia" w:hAnsi="Arial" w:cs="Arial" w:hint="eastAsia"/>
          <w:b/>
          <w:bCs/>
          <w:noProof/>
          <w:sz w:val="28"/>
          <w:szCs w:val="28"/>
          <w:lang w:val="en-US" w:eastAsia="zh-CN"/>
        </w:rPr>
        <w:t>Incheon</w:t>
      </w:r>
      <w:r w:rsidRPr="001E7989">
        <w:rPr>
          <w:rFonts w:ascii="Arial" w:hAnsi="Arial" w:cs="Arial"/>
          <w:b/>
          <w:bCs/>
          <w:noProof/>
          <w:sz w:val="28"/>
          <w:szCs w:val="28"/>
          <w:lang w:val="en-US"/>
        </w:rPr>
        <w:t xml:space="preserve">, </w:t>
      </w:r>
      <w:r w:rsidRPr="001E7989">
        <w:rPr>
          <w:rFonts w:ascii="Arial" w:eastAsiaTheme="minorEastAsia" w:hAnsi="Arial" w:cs="Arial" w:hint="eastAsia"/>
          <w:b/>
          <w:bCs/>
          <w:noProof/>
          <w:sz w:val="28"/>
          <w:szCs w:val="28"/>
          <w:lang w:val="en-US" w:eastAsia="zh-CN"/>
        </w:rPr>
        <w:t>KR,</w:t>
      </w:r>
      <w:r w:rsidRPr="001E7989">
        <w:rPr>
          <w:rFonts w:ascii="Arial" w:hAnsi="Arial" w:cs="Arial"/>
          <w:b/>
          <w:bCs/>
          <w:noProof/>
          <w:sz w:val="28"/>
          <w:szCs w:val="28"/>
          <w:lang w:val="en-US"/>
        </w:rPr>
        <w:t xml:space="preserve"> </w:t>
      </w:r>
      <w:r w:rsidRPr="001E7989">
        <w:rPr>
          <w:rFonts w:ascii="Arial" w:eastAsiaTheme="minorEastAsia" w:hAnsi="Arial" w:cs="Arial" w:hint="eastAsia"/>
          <w:b/>
          <w:bCs/>
          <w:noProof/>
          <w:sz w:val="28"/>
          <w:szCs w:val="28"/>
          <w:lang w:val="en-US" w:eastAsia="zh-CN"/>
        </w:rPr>
        <w:t>May</w:t>
      </w:r>
      <w:r w:rsidRPr="001E7989">
        <w:rPr>
          <w:rFonts w:ascii="Arial" w:hAnsi="Arial" w:cs="Arial"/>
          <w:b/>
          <w:bCs/>
          <w:noProof/>
          <w:sz w:val="28"/>
          <w:szCs w:val="28"/>
          <w:lang w:val="en-US"/>
        </w:rPr>
        <w:t xml:space="preserve"> </w:t>
      </w:r>
      <w:r w:rsidRPr="001E7989">
        <w:rPr>
          <w:rFonts w:ascii="Arial" w:eastAsiaTheme="minorEastAsia" w:hAnsi="Arial" w:cs="Arial" w:hint="eastAsia"/>
          <w:b/>
          <w:bCs/>
          <w:noProof/>
          <w:sz w:val="28"/>
          <w:szCs w:val="28"/>
          <w:lang w:val="en-US" w:eastAsia="zh-CN"/>
        </w:rPr>
        <w:t>22</w:t>
      </w:r>
      <w:r w:rsidRPr="001E7989">
        <w:rPr>
          <w:rFonts w:ascii="Arial" w:eastAsiaTheme="minorEastAsia" w:hAnsi="Arial" w:cs="Arial" w:hint="eastAsia"/>
          <w:b/>
          <w:bCs/>
          <w:noProof/>
          <w:sz w:val="28"/>
          <w:szCs w:val="28"/>
          <w:vertAlign w:val="superscript"/>
          <w:lang w:val="en-US" w:eastAsia="zh-CN"/>
        </w:rPr>
        <w:t>nd</w:t>
      </w:r>
      <w:r w:rsidRPr="001E7989">
        <w:rPr>
          <w:rFonts w:ascii="Arial" w:hAnsi="Arial" w:cs="Arial"/>
          <w:b/>
          <w:bCs/>
          <w:noProof/>
          <w:sz w:val="28"/>
          <w:szCs w:val="28"/>
          <w:lang w:val="en-US"/>
        </w:rPr>
        <w:t xml:space="preserve">  – </w:t>
      </w:r>
      <w:r w:rsidRPr="001E7989">
        <w:rPr>
          <w:rFonts w:ascii="Arial" w:eastAsiaTheme="minorEastAsia" w:hAnsi="Arial" w:cs="Arial" w:hint="eastAsia"/>
          <w:b/>
          <w:bCs/>
          <w:noProof/>
          <w:sz w:val="28"/>
          <w:szCs w:val="28"/>
          <w:lang w:val="en-US" w:eastAsia="zh-CN"/>
        </w:rPr>
        <w:t>May</w:t>
      </w:r>
      <w:r w:rsidRPr="001E7989">
        <w:rPr>
          <w:rFonts w:ascii="Arial" w:hAnsi="Arial" w:cs="Arial"/>
          <w:b/>
          <w:bCs/>
          <w:noProof/>
          <w:sz w:val="28"/>
          <w:szCs w:val="28"/>
          <w:lang w:val="en-US"/>
        </w:rPr>
        <w:t xml:space="preserve"> 26</w:t>
      </w:r>
      <w:r w:rsidRPr="001E7989">
        <w:rPr>
          <w:rFonts w:ascii="Arial" w:hAnsi="Arial" w:cs="Arial"/>
          <w:b/>
          <w:bCs/>
          <w:noProof/>
          <w:sz w:val="28"/>
          <w:szCs w:val="28"/>
          <w:vertAlign w:val="superscript"/>
          <w:lang w:val="en-US"/>
        </w:rPr>
        <w:t>th</w:t>
      </w:r>
      <w:r w:rsidRPr="001E7989">
        <w:rPr>
          <w:rFonts w:ascii="Arial" w:hAnsi="Arial" w:cs="Arial"/>
          <w:b/>
          <w:bCs/>
          <w:noProof/>
          <w:sz w:val="28"/>
          <w:szCs w:val="28"/>
          <w:lang w:val="en-US"/>
        </w:rPr>
        <w:t xml:space="preserve"> , 2023</w:t>
      </w:r>
    </w:p>
    <w:p w14:paraId="765FAAD9" w14:textId="77777777" w:rsidR="001E7989" w:rsidRDefault="001E7989" w:rsidP="00076A8F">
      <w:pPr>
        <w:tabs>
          <w:tab w:val="left" w:pos="2160"/>
        </w:tabs>
        <w:rPr>
          <w:rFonts w:ascii="Arial" w:hAnsi="Arial" w:cs="Arial"/>
          <w:b/>
          <w:bCs/>
          <w:noProof/>
          <w:sz w:val="24"/>
          <w:szCs w:val="24"/>
          <w:lang w:val="en-US"/>
        </w:rPr>
      </w:pPr>
    </w:p>
    <w:p w14:paraId="49E268BA" w14:textId="7609D3E7" w:rsidR="00076A8F" w:rsidRPr="00262B28" w:rsidRDefault="00076A8F" w:rsidP="001E7989">
      <w:pPr>
        <w:tabs>
          <w:tab w:val="left" w:pos="2160"/>
        </w:tabs>
        <w:spacing w:after="0"/>
        <w:rPr>
          <w:rFonts w:ascii="Arial" w:eastAsiaTheme="minorEastAsia" w:hAnsi="Arial" w:cs="Arial"/>
          <w:b/>
          <w:bCs/>
          <w:noProof/>
          <w:sz w:val="24"/>
          <w:szCs w:val="24"/>
          <w:lang w:val="en-US" w:eastAsia="zh-CN"/>
        </w:rPr>
      </w:pPr>
      <w:r w:rsidRPr="00D55A31">
        <w:rPr>
          <w:rFonts w:ascii="Arial" w:hAnsi="Arial" w:cs="Arial"/>
          <w:b/>
          <w:bCs/>
          <w:noProof/>
          <w:sz w:val="24"/>
          <w:szCs w:val="24"/>
          <w:lang w:val="en-US"/>
        </w:rPr>
        <w:t>3GPP TSG-RAN WG4 Meeting # 10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val="en-US" w:eastAsia="zh-CN"/>
        </w:rPr>
        <w:t>7</w:t>
      </w:r>
      <w:r w:rsidRPr="00D55A31"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 w:rsidRPr="00D55A31"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 w:rsidRPr="00D55A31"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 w:rsidRPr="00D55A31"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 w:rsidR="001E7989"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 w:rsidR="001E7989"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>R4-23</w:t>
      </w:r>
      <w:r w:rsidR="00137366">
        <w:rPr>
          <w:rFonts w:ascii="Arial" w:hAnsi="Arial" w:cs="Arial"/>
          <w:b/>
          <w:bCs/>
          <w:noProof/>
          <w:sz w:val="24"/>
          <w:szCs w:val="24"/>
          <w:lang w:val="en-US"/>
        </w:rPr>
        <w:t>10</w:t>
      </w:r>
      <w:r w:rsidR="00B45817">
        <w:rPr>
          <w:rFonts w:ascii="Arial" w:hAnsi="Arial" w:cs="Arial"/>
          <w:b/>
          <w:bCs/>
          <w:noProof/>
          <w:sz w:val="24"/>
          <w:szCs w:val="24"/>
          <w:lang w:val="en-US"/>
        </w:rPr>
        <w:t>306</w:t>
      </w:r>
    </w:p>
    <w:p w14:paraId="485ACE92" w14:textId="793D3D03" w:rsidR="00076A8F" w:rsidRDefault="00076A8F" w:rsidP="004E1D84">
      <w:pPr>
        <w:tabs>
          <w:tab w:val="left" w:pos="2160"/>
        </w:tabs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val="en-US" w:eastAsia="zh-CN"/>
        </w:rPr>
        <w:t>Incheon</w:t>
      </w:r>
      <w:r w:rsidRPr="00D55A31">
        <w:rPr>
          <w:rFonts w:ascii="Arial" w:hAnsi="Arial" w:cs="Arial"/>
          <w:b/>
          <w:bCs/>
          <w:noProof/>
          <w:sz w:val="24"/>
          <w:szCs w:val="24"/>
          <w:lang w:val="en-US"/>
        </w:rPr>
        <w:t>,</w:t>
      </w:r>
      <w:r w:rsidR="004E1D84"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val="en-US" w:eastAsia="zh-CN"/>
        </w:rPr>
        <w:t>KR,</w:t>
      </w:r>
      <w:r w:rsidRPr="00D55A31"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val="en-US" w:eastAsia="zh-CN"/>
        </w:rPr>
        <w:t>May</w:t>
      </w:r>
      <w:r w:rsidRPr="00D55A31"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val="en-US" w:eastAsia="zh-CN"/>
        </w:rPr>
        <w:t>22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vertAlign w:val="superscript"/>
          <w:lang w:val="en-US" w:eastAsia="zh-CN"/>
        </w:rPr>
        <w:t>nd</w:t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</w:t>
      </w:r>
      <w:r w:rsidRPr="00D55A31"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–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val="en-US" w:eastAsia="zh-CN"/>
        </w:rPr>
        <w:t>May</w:t>
      </w:r>
      <w:r w:rsidRPr="00D55A31"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26</w:t>
      </w:r>
      <w:r w:rsidRPr="00533642">
        <w:rPr>
          <w:rFonts w:ascii="Arial" w:hAnsi="Arial" w:cs="Arial"/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</w:t>
      </w:r>
      <w:r w:rsidRPr="000851F5">
        <w:rPr>
          <w:rFonts w:ascii="Arial" w:hAnsi="Arial" w:cs="Arial"/>
          <w:b/>
          <w:bCs/>
          <w:noProof/>
          <w:sz w:val="24"/>
          <w:szCs w:val="24"/>
          <w:lang w:val="en-US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>3</w:t>
      </w:r>
    </w:p>
    <w:p w14:paraId="21649381" w14:textId="77777777" w:rsidR="001E7989" w:rsidRPr="004E1D84" w:rsidRDefault="001E7989" w:rsidP="004E1D84">
      <w:pPr>
        <w:tabs>
          <w:tab w:val="left" w:pos="2160"/>
        </w:tabs>
        <w:rPr>
          <w:rFonts w:ascii="Arial" w:hAnsi="Arial" w:cs="Arial"/>
          <w:b/>
          <w:bCs/>
          <w:noProof/>
          <w:sz w:val="24"/>
          <w:szCs w:val="24"/>
          <w:lang w:val="en-US"/>
        </w:rPr>
      </w:pPr>
    </w:p>
    <w:p w14:paraId="5EB3A542" w14:textId="0DEB4E5C" w:rsidR="00076A8F" w:rsidRPr="004E3939" w:rsidRDefault="00076A8F" w:rsidP="00076A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Reply LS on </w:t>
      </w:r>
      <w:r w:rsidRPr="00A81EBC">
        <w:rPr>
          <w:rFonts w:ascii="Arial" w:hAnsi="Arial" w:cs="Arial"/>
          <w:b/>
          <w:color w:val="000000" w:themeColor="text1"/>
          <w:sz w:val="22"/>
          <w:szCs w:val="22"/>
        </w:rPr>
        <w:t xml:space="preserve">PSFCH and S-SSB transmissions over </w:t>
      </w:r>
      <w:r>
        <w:rPr>
          <w:rFonts w:ascii="Arial" w:hAnsi="Arial" w:cs="Arial"/>
          <w:b/>
          <w:sz w:val="22"/>
          <w:szCs w:val="22"/>
        </w:rPr>
        <w:t>non-contiguous RB sets</w:t>
      </w:r>
    </w:p>
    <w:p w14:paraId="2CD7B63C" w14:textId="77777777" w:rsidR="00076A8F" w:rsidRPr="00B97703" w:rsidRDefault="00076A8F" w:rsidP="00076A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14:paraId="6A76ECCB" w14:textId="77777777" w:rsidR="00076A8F" w:rsidRPr="004E3939" w:rsidRDefault="00076A8F" w:rsidP="00076A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6F670F25" w14:textId="77777777" w:rsidR="00076A8F" w:rsidRPr="00B97703" w:rsidRDefault="00076A8F" w:rsidP="00076A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F4284">
        <w:rPr>
          <w:rFonts w:ascii="Arial" w:hAnsi="Arial" w:cs="Arial"/>
          <w:b/>
          <w:bCs/>
          <w:sz w:val="22"/>
          <w:szCs w:val="22"/>
        </w:rPr>
        <w:t>NR_SL_enh2</w:t>
      </w:r>
      <w:r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5FBCF1C1" w14:textId="77777777" w:rsidR="00076A8F" w:rsidRPr="004E3939" w:rsidRDefault="00076A8F" w:rsidP="00076A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E9367EE" w14:textId="716790A2" w:rsidR="00076A8F" w:rsidRPr="001418EE" w:rsidRDefault="00076A8F" w:rsidP="00076A8F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A81EBC">
        <w:rPr>
          <w:rFonts w:ascii="Arial" w:hAnsi="Arial" w:cs="Arial"/>
          <w:b/>
          <w:sz w:val="22"/>
          <w:szCs w:val="22"/>
        </w:rPr>
        <w:t>RAN</w:t>
      </w:r>
      <w:r>
        <w:rPr>
          <w:rFonts w:ascii="Arial" w:hAnsi="Arial" w:cs="Arial"/>
          <w:b/>
          <w:sz w:val="22"/>
          <w:szCs w:val="22"/>
        </w:rPr>
        <w:t>4</w:t>
      </w:r>
    </w:p>
    <w:p w14:paraId="2807081A" w14:textId="70C67A31" w:rsidR="00076A8F" w:rsidRPr="004E3939" w:rsidRDefault="00076A8F" w:rsidP="00076A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41044"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ascii="Arial" w:hAnsi="Arial" w:cs="Arial"/>
          <w:b/>
          <w:bCs/>
          <w:sz w:val="22"/>
          <w:szCs w:val="22"/>
        </w:rPr>
        <w:t>1</w:t>
      </w:r>
    </w:p>
    <w:p w14:paraId="30CEA3FD" w14:textId="77777777" w:rsidR="00076A8F" w:rsidRPr="004E3939" w:rsidRDefault="00076A8F" w:rsidP="00076A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0275F2E3" w14:textId="77777777" w:rsidR="00076A8F" w:rsidRDefault="00076A8F" w:rsidP="00076A8F">
      <w:pPr>
        <w:spacing w:after="60"/>
        <w:ind w:left="1985" w:hanging="1985"/>
        <w:rPr>
          <w:rFonts w:ascii="Arial" w:hAnsi="Arial" w:cs="Arial"/>
          <w:bCs/>
        </w:rPr>
      </w:pPr>
    </w:p>
    <w:p w14:paraId="01F39701" w14:textId="2889EA5F" w:rsidR="00076A8F" w:rsidRPr="001E7989" w:rsidRDefault="00076A8F" w:rsidP="00076A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E7989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1E7989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E7989">
        <w:rPr>
          <w:rFonts w:ascii="Arial" w:hAnsi="Arial" w:cs="Arial"/>
          <w:b/>
          <w:sz w:val="22"/>
          <w:szCs w:val="22"/>
          <w:lang w:val="fr-FR"/>
        </w:rPr>
        <w:t>:</w:t>
      </w:r>
      <w:r w:rsidRPr="001E7989">
        <w:rPr>
          <w:rFonts w:ascii="Arial" w:hAnsi="Arial" w:cs="Arial"/>
          <w:b/>
          <w:bCs/>
          <w:sz w:val="22"/>
          <w:szCs w:val="22"/>
          <w:lang w:val="fr-FR"/>
        </w:rPr>
        <w:tab/>
        <w:t>Rui Zhou</w:t>
      </w:r>
    </w:p>
    <w:p w14:paraId="78F4BF1A" w14:textId="28687FE6" w:rsidR="00076A8F" w:rsidRPr="001E7989" w:rsidRDefault="00076A8F" w:rsidP="00076A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E7989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11" w:history="1">
        <w:r w:rsidR="00416B78" w:rsidRPr="001E7989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zhourui2@oppo.com</w:t>
        </w:r>
      </w:hyperlink>
    </w:p>
    <w:p w14:paraId="39D4125A" w14:textId="74E75B55" w:rsidR="00416B78" w:rsidRDefault="00416B78" w:rsidP="00416B7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Dan Hu</w:t>
      </w:r>
    </w:p>
    <w:p w14:paraId="17D0E1D0" w14:textId="45AC8183" w:rsidR="00416B78" w:rsidRDefault="00416B78" w:rsidP="00416B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Pr="00470923">
          <w:rPr>
            <w:rStyle w:val="Hyperlink"/>
            <w:rFonts w:ascii="Arial" w:hAnsi="Arial" w:cs="Arial"/>
            <w:b/>
            <w:bCs/>
            <w:sz w:val="22"/>
            <w:szCs w:val="22"/>
          </w:rPr>
          <w:t>hudan11@huawei.com</w:t>
        </w:r>
      </w:hyperlink>
    </w:p>
    <w:p w14:paraId="6054530E" w14:textId="77777777" w:rsidR="00076A8F" w:rsidRDefault="00076A8F" w:rsidP="00076A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033A26" w14:textId="77777777" w:rsidR="00076A8F" w:rsidRPr="00383545" w:rsidRDefault="00076A8F" w:rsidP="00076A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DA7328" w14:textId="7C1D5CFE" w:rsidR="00076A8F" w:rsidRDefault="00076A8F" w:rsidP="00076A8F">
      <w:pPr>
        <w:spacing w:after="60"/>
        <w:ind w:left="1985" w:hanging="1985"/>
        <w:rPr>
          <w:rFonts w:ascii="Arial" w:hAnsi="Arial" w:cs="Arial"/>
          <w:b/>
        </w:rPr>
      </w:pPr>
    </w:p>
    <w:p w14:paraId="6380BDF0" w14:textId="77777777" w:rsidR="00076A8F" w:rsidRDefault="00076A8F" w:rsidP="00076A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5D039C7E" w14:textId="77777777" w:rsidR="00076A8F" w:rsidRPr="002D140F" w:rsidRDefault="00076A8F" w:rsidP="00076A8F">
      <w:pPr>
        <w:pBdr>
          <w:bottom w:val="single" w:sz="4" w:space="1" w:color="auto"/>
        </w:pBdr>
        <w:spacing w:after="120" w:line="259" w:lineRule="auto"/>
        <w:jc w:val="both"/>
        <w:rPr>
          <w:rFonts w:ascii="Arial" w:eastAsia="SimSun" w:hAnsi="Arial" w:cs="Arial"/>
          <w:lang w:eastAsia="zh-CN"/>
        </w:rPr>
      </w:pPr>
    </w:p>
    <w:p w14:paraId="6E9774B9" w14:textId="798060F6" w:rsidR="00076A8F" w:rsidRPr="002D140F" w:rsidRDefault="00076A8F" w:rsidP="00076A8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bookmarkStart w:id="7" w:name="_Hlk116500371"/>
      <w:r w:rsidRPr="002D140F">
        <w:rPr>
          <w:rFonts w:ascii="Arial" w:eastAsia="SimSun" w:hAnsi="Arial" w:cs="Arial"/>
          <w:b/>
          <w:lang w:eastAsia="zh-CN"/>
        </w:rPr>
        <w:t>1. Overall Description:</w:t>
      </w:r>
    </w:p>
    <w:p w14:paraId="0B1C4C93" w14:textId="37F1ABFA" w:rsidR="00320D55" w:rsidRDefault="00880C67" w:rsidP="0092138C">
      <w:pPr>
        <w:spacing w:after="120" w:line="259" w:lineRule="auto"/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  <w:r>
        <w:rPr>
          <w:rFonts w:ascii="Arial" w:eastAsia="SimSun" w:hAnsi="Arial" w:cs="Arial" w:hint="eastAsia"/>
          <w:bCs/>
          <w:noProof/>
          <w:color w:val="000000" w:themeColor="text1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87878E" wp14:editId="4A562199">
                <wp:simplePos x="0" y="0"/>
                <wp:positionH relativeFrom="margin">
                  <wp:align>right</wp:align>
                </wp:positionH>
                <wp:positionV relativeFrom="paragraph">
                  <wp:posOffset>388620</wp:posOffset>
                </wp:positionV>
                <wp:extent cx="6319520" cy="1029970"/>
                <wp:effectExtent l="0" t="0" r="24130" b="1778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9520" cy="10301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1D23C5" w14:textId="77777777" w:rsidR="00880C67" w:rsidRPr="00320D55" w:rsidRDefault="00880C67" w:rsidP="00880C67">
                            <w:pPr>
                              <w:pStyle w:val="04Proposal1"/>
                              <w:spacing w:beforeLines="50" w:before="120" w:beforeAutospacing="0" w:after="120" w:afterAutospacing="0"/>
                              <w:ind w:left="993" w:hanging="993"/>
                              <w:rPr>
                                <w:b w:val="0"/>
                                <w:bCs w:val="0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eastAsia="SimSun" w:hAnsi="Arial" w:cs="Arial" w:hint="eastAsia"/>
                                <w:color w:val="000000" w:themeColor="text1"/>
                              </w:rPr>
                              <w:t>F</w:t>
                            </w:r>
                            <w:r>
                              <w:rPr>
                                <w:rFonts w:ascii="Arial" w:eastAsia="SimSun" w:hAnsi="Arial" w:cs="Arial"/>
                                <w:color w:val="000000" w:themeColor="text1"/>
                              </w:rPr>
                              <w:t xml:space="preserve">or </w:t>
                            </w:r>
                            <w:r w:rsidRPr="00A81EBC">
                              <w:rPr>
                                <w:b w:val="0"/>
                                <w:bCs w:val="0"/>
                                <w:color w:val="000000" w:themeColor="text1"/>
                              </w:rPr>
                              <w:t>Question 1: whether multiple PSFCHs (using existing R16/17 PSFCH format 0) can be transmitted over non-contiguous RB sets?</w:t>
                            </w:r>
                          </w:p>
                          <w:p w14:paraId="28F2362D" w14:textId="77777777" w:rsidR="00880C67" w:rsidRPr="00A81EBC" w:rsidRDefault="00880C67" w:rsidP="00880C67">
                            <w:pPr>
                              <w:pStyle w:val="04Proposal1"/>
                              <w:spacing w:beforeLines="50" w:before="120" w:beforeAutospacing="0" w:after="120" w:afterAutospacing="0"/>
                              <w:ind w:left="993" w:hanging="993"/>
                              <w:rPr>
                                <w:b w:val="0"/>
                                <w:bCs w:val="0"/>
                                <w:color w:val="000000" w:themeColor="text1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color w:val="000000" w:themeColor="text1"/>
                              </w:rPr>
                              <w:t xml:space="preserve">For </w:t>
                            </w:r>
                            <w:r w:rsidRPr="00A81EBC">
                              <w:rPr>
                                <w:b w:val="0"/>
                                <w:bCs w:val="0"/>
                                <w:color w:val="000000" w:themeColor="text1"/>
                              </w:rPr>
                              <w:t xml:space="preserve">Question 2: If multiple PSFCHs (using existing R16/17 PSFCH format 0) can be transmitted over non-contiguous RB sets, is there a limitation(s) on e.g., number of RB sets, max. frequency separation between the RB sets, </w:t>
                            </w:r>
                            <w:proofErr w:type="spellStart"/>
                            <w:r w:rsidRPr="00A81EBC">
                              <w:rPr>
                                <w:b w:val="0"/>
                                <w:bCs w:val="0"/>
                                <w:color w:val="000000" w:themeColor="text1"/>
                              </w:rPr>
                              <w:t>etc</w:t>
                            </w:r>
                            <w:proofErr w:type="spellEnd"/>
                            <w:r w:rsidRPr="00A81EBC">
                              <w:rPr>
                                <w:b w:val="0"/>
                                <w:bCs w:val="0"/>
                                <w:color w:val="000000" w:themeColor="text1"/>
                              </w:rPr>
                              <w:t>?</w:t>
                            </w:r>
                          </w:p>
                          <w:p w14:paraId="1B3ADABD" w14:textId="77777777" w:rsidR="00880C67" w:rsidRDefault="00880C6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87878E"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left:0;text-align:left;margin-left:446.4pt;margin-top:30.6pt;width:497.6pt;height:81.1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" fillcolor="white [3201]" strokeweight=".5pt">
                <v:textbox>
                  <w:txbxContent>
                    <w:p w14:paraId="701D23C5" w14:textId="77777777" w:rsidR="00880C67" w:rsidRPr="00320D55" w:rsidRDefault="00880C67" w:rsidP="00880C67">
                      <w:pPr>
                        <w:pStyle w:val="04Proposal1"/>
                        <w:spacing w:beforeLines="50" w:before="120" w:beforeAutospacing="0" w:after="120" w:afterAutospacing="0"/>
                        <w:ind w:left="993" w:hanging="993"/>
                        <w:rPr>
                          <w:b w:val="0"/>
                          <w:bCs w:val="0"/>
                          <w:color w:val="000000" w:themeColor="text1"/>
                        </w:rPr>
                      </w:pPr>
                      <w:r>
                        <w:rPr>
                          <w:rFonts w:ascii="Arial" w:eastAsia="SimSun" w:hAnsi="Arial" w:cs="Arial" w:hint="eastAsia"/>
                          <w:color w:val="000000" w:themeColor="text1"/>
                        </w:rPr>
                        <w:t>F</w:t>
                      </w:r>
                      <w:r>
                        <w:rPr>
                          <w:rFonts w:ascii="Arial" w:eastAsia="SimSun" w:hAnsi="Arial" w:cs="Arial"/>
                          <w:color w:val="000000" w:themeColor="text1"/>
                        </w:rPr>
                        <w:t xml:space="preserve">or </w:t>
                      </w:r>
                      <w:r w:rsidRPr="00A81EBC">
                        <w:rPr>
                          <w:b w:val="0"/>
                          <w:bCs w:val="0"/>
                          <w:color w:val="000000" w:themeColor="text1"/>
                        </w:rPr>
                        <w:t>Question 1: whether multiple PSFCHs (using existing R16/17 PSFCH format 0) can be transmitted over non-contiguous RB sets?</w:t>
                      </w:r>
                    </w:p>
                    <w:p w14:paraId="28F2362D" w14:textId="77777777" w:rsidR="00880C67" w:rsidRPr="00A81EBC" w:rsidRDefault="00880C67" w:rsidP="00880C67">
                      <w:pPr>
                        <w:pStyle w:val="04Proposal1"/>
                        <w:spacing w:beforeLines="50" w:before="120" w:beforeAutospacing="0" w:after="120" w:afterAutospacing="0"/>
                        <w:ind w:left="993" w:hanging="993"/>
                        <w:rPr>
                          <w:b w:val="0"/>
                          <w:bCs w:val="0"/>
                          <w:color w:val="000000" w:themeColor="text1"/>
                        </w:rPr>
                      </w:pPr>
                      <w:r>
                        <w:rPr>
                          <w:b w:val="0"/>
                          <w:bCs w:val="0"/>
                          <w:color w:val="000000" w:themeColor="text1"/>
                        </w:rPr>
                        <w:t xml:space="preserve">For </w:t>
                      </w:r>
                      <w:r w:rsidRPr="00A81EBC">
                        <w:rPr>
                          <w:b w:val="0"/>
                          <w:bCs w:val="0"/>
                          <w:color w:val="000000" w:themeColor="text1"/>
                        </w:rPr>
                        <w:t xml:space="preserve">Question 2: If multiple PSFCHs (using existing R16/17 PSFCH format 0) can be transmitted over non-contiguous RB sets, is there a limitation(s) on e.g., number of RB sets, max. frequency separation between the RB sets, </w:t>
                      </w:r>
                      <w:proofErr w:type="spellStart"/>
                      <w:r w:rsidRPr="00A81EBC">
                        <w:rPr>
                          <w:b w:val="0"/>
                          <w:bCs w:val="0"/>
                          <w:color w:val="000000" w:themeColor="text1"/>
                        </w:rPr>
                        <w:t>etc</w:t>
                      </w:r>
                      <w:proofErr w:type="spellEnd"/>
                      <w:r w:rsidRPr="00A81EBC">
                        <w:rPr>
                          <w:b w:val="0"/>
                          <w:bCs w:val="0"/>
                          <w:color w:val="000000" w:themeColor="text1"/>
                        </w:rPr>
                        <w:t>?</w:t>
                      </w:r>
                    </w:p>
                    <w:p w14:paraId="1B3ADABD" w14:textId="77777777" w:rsidR="00880C67" w:rsidRDefault="00880C67"/>
                  </w:txbxContent>
                </v:textbox>
                <w10:wrap type="square" anchorx="margin"/>
              </v:shape>
            </w:pict>
          </mc:Fallback>
        </mc:AlternateContent>
      </w:r>
      <w:r w:rsidR="00076A8F" w:rsidRPr="00A81EBC">
        <w:rPr>
          <w:rFonts w:ascii="Arial" w:eastAsia="SimSun" w:hAnsi="Arial" w:cs="Arial"/>
          <w:bCs/>
          <w:color w:val="000000" w:themeColor="text1"/>
          <w:lang w:eastAsia="zh-CN"/>
        </w:rPr>
        <w:t>RAN</w:t>
      </w:r>
      <w:r w:rsidR="0067060B">
        <w:rPr>
          <w:rFonts w:ascii="Arial" w:eastAsia="SimSun" w:hAnsi="Arial" w:cs="Arial"/>
          <w:bCs/>
          <w:color w:val="000000" w:themeColor="text1"/>
          <w:lang w:eastAsia="zh-CN"/>
        </w:rPr>
        <w:t>4</w:t>
      </w:r>
      <w:r w:rsidR="00076A8F"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 </w:t>
      </w:r>
      <w:r w:rsidR="009B1D7A">
        <w:rPr>
          <w:rFonts w:ascii="Arial" w:hAnsi="Arial" w:cs="Arial"/>
          <w:lang w:val="en-US"/>
        </w:rPr>
        <w:t>would like to thank RAN1’s request</w:t>
      </w:r>
      <w:r w:rsidR="009B1D7A">
        <w:rPr>
          <w:rFonts w:ascii="Arial" w:eastAsia="SimSun" w:hAnsi="Arial" w:cs="Arial"/>
          <w:bCs/>
          <w:color w:val="000000" w:themeColor="text1"/>
          <w:lang w:eastAsia="zh-CN"/>
        </w:rPr>
        <w:t xml:space="preserve"> </w:t>
      </w:r>
      <w:r w:rsidR="0067060B">
        <w:rPr>
          <w:rFonts w:ascii="Arial" w:eastAsia="SimSun" w:hAnsi="Arial" w:cs="Arial"/>
          <w:bCs/>
          <w:color w:val="000000" w:themeColor="text1"/>
          <w:lang w:eastAsia="zh-CN"/>
        </w:rPr>
        <w:t>has discussed RAN1 LS on PSFCH and S-SSB transmissions over non-contiguous RB sets</w:t>
      </w:r>
      <w:r>
        <w:rPr>
          <w:rFonts w:ascii="Arial" w:eastAsia="SimSun" w:hAnsi="Arial" w:cs="Arial"/>
          <w:bCs/>
          <w:color w:val="000000" w:themeColor="text1"/>
          <w:lang w:eastAsia="zh-CN"/>
        </w:rPr>
        <w:t>.</w:t>
      </w:r>
    </w:p>
    <w:p w14:paraId="4DFE3BA5" w14:textId="77777777" w:rsidR="004E7E29" w:rsidRDefault="004E7E29" w:rsidP="00880C67">
      <w:pPr>
        <w:spacing w:after="120" w:line="259" w:lineRule="auto"/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</w:p>
    <w:p w14:paraId="577B4DBC" w14:textId="26E9D56D" w:rsidR="00880C67" w:rsidRPr="009B1D7A" w:rsidRDefault="009B1D7A" w:rsidP="00880C67">
      <w:pPr>
        <w:spacing w:after="120" w:line="259" w:lineRule="auto"/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  <w:r>
        <w:rPr>
          <w:rFonts w:ascii="Arial" w:eastAsia="SimSun" w:hAnsi="Arial" w:cs="Arial"/>
          <w:bCs/>
          <w:color w:val="000000" w:themeColor="text1"/>
          <w:lang w:eastAsia="zh-CN"/>
        </w:rPr>
        <w:t>The reply is as follow</w:t>
      </w:r>
      <w:r w:rsidR="004E7E29">
        <w:rPr>
          <w:rFonts w:ascii="Arial" w:eastAsia="SimSun" w:hAnsi="Arial" w:cs="Arial"/>
          <w:bCs/>
          <w:color w:val="000000" w:themeColor="text1"/>
          <w:lang w:eastAsia="zh-CN"/>
        </w:rPr>
        <w:t>s</w:t>
      </w:r>
      <w:r>
        <w:rPr>
          <w:rFonts w:ascii="Arial" w:eastAsia="SimSun" w:hAnsi="Arial" w:cs="Arial"/>
          <w:bCs/>
          <w:color w:val="000000" w:themeColor="text1"/>
          <w:lang w:eastAsia="zh-CN"/>
        </w:rPr>
        <w:t>:</w:t>
      </w:r>
    </w:p>
    <w:p w14:paraId="31AF2E48" w14:textId="0F38163B" w:rsidR="00A55DEA" w:rsidRDefault="00660E7B" w:rsidP="00880C67">
      <w:pPr>
        <w:spacing w:after="120" w:line="259" w:lineRule="auto"/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  <w:r w:rsidRPr="00B45817">
        <w:rPr>
          <w:rFonts w:ascii="Arial" w:eastAsia="SimSun" w:hAnsi="Arial" w:cs="Arial"/>
          <w:bCs/>
          <w:color w:val="000000" w:themeColor="text1"/>
          <w:lang w:eastAsia="zh-CN"/>
        </w:rPr>
        <w:t>I</w:t>
      </w:r>
      <w:r w:rsidR="00F5279A" w:rsidRPr="00496DB9">
        <w:rPr>
          <w:rFonts w:ascii="Arial" w:eastAsia="SimSun" w:hAnsi="Arial" w:cs="Arial"/>
          <w:bCs/>
          <w:color w:val="000000" w:themeColor="text1"/>
          <w:lang w:eastAsia="zh-CN"/>
        </w:rPr>
        <w:t>n RAN4 specification</w:t>
      </w:r>
      <w:r w:rsidRPr="00B45817">
        <w:rPr>
          <w:rFonts w:ascii="Arial" w:eastAsia="SimSun" w:hAnsi="Arial" w:cs="Arial"/>
          <w:bCs/>
          <w:color w:val="000000" w:themeColor="text1"/>
          <w:lang w:eastAsia="zh-CN"/>
        </w:rPr>
        <w:t>,</w:t>
      </w:r>
      <w:r w:rsidR="00F5279A" w:rsidRPr="00496DB9">
        <w:rPr>
          <w:rFonts w:ascii="Arial" w:eastAsia="SimSun" w:hAnsi="Arial" w:cs="Arial"/>
          <w:bCs/>
          <w:color w:val="000000" w:themeColor="text1"/>
          <w:lang w:eastAsia="zh-CN"/>
        </w:rPr>
        <w:t xml:space="preserve"> for NR </w:t>
      </w:r>
      <w:proofErr w:type="spellStart"/>
      <w:r w:rsidR="00F5279A" w:rsidRPr="00496DB9">
        <w:rPr>
          <w:rFonts w:ascii="Arial" w:eastAsia="SimSun" w:hAnsi="Arial" w:cs="Arial"/>
          <w:bCs/>
          <w:color w:val="000000" w:themeColor="text1"/>
          <w:lang w:eastAsia="zh-CN"/>
        </w:rPr>
        <w:t>Sidelink</w:t>
      </w:r>
      <w:proofErr w:type="spellEnd"/>
      <w:r w:rsidRPr="00B45817">
        <w:rPr>
          <w:rFonts w:ascii="Arial" w:eastAsia="SimSun" w:hAnsi="Arial" w:cs="Arial"/>
          <w:bCs/>
          <w:color w:val="000000" w:themeColor="text1"/>
          <w:lang w:eastAsia="zh-CN"/>
        </w:rPr>
        <w:t xml:space="preserve"> single carrier and intra-band concurrent operation</w:t>
      </w:r>
      <w:r w:rsidR="00F5279A" w:rsidRPr="00496DB9">
        <w:rPr>
          <w:rFonts w:ascii="Arial" w:eastAsia="SimSun" w:hAnsi="Arial" w:cs="Arial"/>
          <w:bCs/>
          <w:color w:val="000000" w:themeColor="text1"/>
          <w:lang w:eastAsia="zh-CN"/>
        </w:rPr>
        <w:t>, the MPR for contiguous and non-contiguous RB allocation for PSFCH</w:t>
      </w:r>
      <w:r w:rsidR="00CF2520">
        <w:rPr>
          <w:rFonts w:ascii="Arial" w:eastAsia="SimSun" w:hAnsi="Arial" w:cs="Arial"/>
          <w:bCs/>
          <w:color w:val="000000" w:themeColor="text1"/>
          <w:lang w:eastAsia="zh-CN"/>
        </w:rPr>
        <w:t xml:space="preserve"> within RB set</w:t>
      </w:r>
      <w:r w:rsidR="00F5279A" w:rsidRPr="00496DB9">
        <w:rPr>
          <w:rFonts w:ascii="Arial" w:eastAsia="SimSun" w:hAnsi="Arial" w:cs="Arial"/>
          <w:bCs/>
          <w:color w:val="000000" w:themeColor="text1"/>
          <w:lang w:eastAsia="zh-CN"/>
        </w:rPr>
        <w:t xml:space="preserve"> has been specified. </w:t>
      </w:r>
    </w:p>
    <w:p w14:paraId="2AF73610" w14:textId="01386ECC" w:rsidR="00880C67" w:rsidRDefault="00922B95" w:rsidP="00880C67">
      <w:pPr>
        <w:spacing w:after="120" w:line="259" w:lineRule="auto"/>
        <w:jc w:val="both"/>
        <w:rPr>
          <w:rFonts w:ascii="Arial" w:eastAsia="SimSun" w:hAnsi="Arial" w:cs="Arial"/>
          <w:color w:val="000000" w:themeColor="text1"/>
          <w:lang w:val="en-US" w:eastAsia="zh-CN"/>
        </w:rPr>
      </w:pPr>
      <w:r>
        <w:rPr>
          <w:rFonts w:ascii="Arial" w:eastAsia="SimSun" w:hAnsi="Arial" w:cs="Arial"/>
          <w:bCs/>
          <w:color w:val="000000" w:themeColor="text1"/>
          <w:lang w:eastAsia="zh-CN"/>
        </w:rPr>
        <w:t>However, c</w:t>
      </w:r>
      <w:proofErr w:type="spellStart"/>
      <w:r>
        <w:rPr>
          <w:rFonts w:ascii="Arial" w:eastAsia="SimSun" w:hAnsi="Arial" w:cs="Arial"/>
          <w:color w:val="000000" w:themeColor="text1"/>
          <w:lang w:val="en-US" w:eastAsia="zh-CN"/>
        </w:rPr>
        <w:t>urrently</w:t>
      </w:r>
      <w:proofErr w:type="spellEnd"/>
      <w:r>
        <w:rPr>
          <w:rFonts w:ascii="Arial" w:eastAsia="SimSun" w:hAnsi="Arial" w:cs="Arial"/>
          <w:color w:val="000000" w:themeColor="text1"/>
          <w:lang w:val="en-US" w:eastAsia="zh-CN"/>
        </w:rPr>
        <w:t xml:space="preserve"> in RAN4 specification for NR-U uplink </w:t>
      </w:r>
      <w:r w:rsidRPr="00473A7C">
        <w:rPr>
          <w:rFonts w:ascii="Arial" w:eastAsia="SimSun" w:hAnsi="Arial" w:cs="Arial"/>
          <w:bCs/>
          <w:color w:val="000000" w:themeColor="text1"/>
          <w:lang w:eastAsia="zh-CN"/>
        </w:rPr>
        <w:t>(bands n46, n96 and n102)</w:t>
      </w:r>
      <w:r>
        <w:rPr>
          <w:rFonts w:ascii="Arial" w:eastAsia="SimSun" w:hAnsi="Arial" w:cs="Arial"/>
          <w:color w:val="000000" w:themeColor="text1"/>
          <w:lang w:val="en-US" w:eastAsia="zh-CN"/>
        </w:rPr>
        <w:t xml:space="preserve">, requirements have not been specified for UL </w:t>
      </w:r>
      <w:r w:rsidRPr="00473A7C">
        <w:rPr>
          <w:rFonts w:ascii="Arial" w:eastAsia="SimSun" w:hAnsi="Arial" w:cs="Arial"/>
          <w:bCs/>
          <w:color w:val="000000" w:themeColor="text1"/>
          <w:lang w:eastAsia="zh-CN"/>
        </w:rPr>
        <w:t xml:space="preserve">transmissions over non-contiguous RB </w:t>
      </w:r>
      <w:r w:rsidR="00CF2520">
        <w:rPr>
          <w:rFonts w:ascii="Arial" w:eastAsia="SimSun" w:hAnsi="Arial" w:cs="Arial"/>
          <w:bCs/>
          <w:color w:val="000000" w:themeColor="text1"/>
          <w:lang w:eastAsia="zh-CN"/>
        </w:rPr>
        <w:t>set(s)</w:t>
      </w:r>
      <w:r>
        <w:rPr>
          <w:rFonts w:ascii="Arial" w:eastAsia="SimSun" w:hAnsi="Arial" w:cs="Arial"/>
          <w:color w:val="000000" w:themeColor="text1"/>
          <w:lang w:val="en-US" w:eastAsia="zh-CN"/>
        </w:rPr>
        <w:t xml:space="preserve">. </w:t>
      </w:r>
      <w:r w:rsidR="00880C67">
        <w:rPr>
          <w:rFonts w:ascii="Arial" w:eastAsia="SimSun" w:hAnsi="Arial" w:cs="Arial"/>
          <w:color w:val="000000" w:themeColor="text1"/>
          <w:lang w:val="en-US" w:eastAsia="zh-CN"/>
        </w:rPr>
        <w:t xml:space="preserve"> </w:t>
      </w:r>
    </w:p>
    <w:p w14:paraId="0997A599" w14:textId="5BF62B63" w:rsidR="00CF2520" w:rsidRDefault="00922B95" w:rsidP="0067060B">
      <w:pPr>
        <w:spacing w:after="120" w:line="259" w:lineRule="auto"/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  <w:r>
        <w:rPr>
          <w:rFonts w:ascii="Arial" w:eastAsia="SimSun" w:hAnsi="Arial" w:cs="Arial"/>
          <w:color w:val="000000" w:themeColor="text1"/>
          <w:lang w:val="en-US" w:eastAsia="zh-CN"/>
        </w:rPr>
        <w:t>I</w:t>
      </w:r>
      <w:r w:rsidR="00880C67">
        <w:rPr>
          <w:rFonts w:ascii="Arial" w:eastAsia="SimSun" w:hAnsi="Arial" w:cs="Arial"/>
          <w:color w:val="000000" w:themeColor="text1"/>
          <w:lang w:val="en-US" w:eastAsia="zh-CN"/>
        </w:rPr>
        <w:t>n</w:t>
      </w:r>
      <w:r>
        <w:rPr>
          <w:rFonts w:ascii="Arial" w:eastAsia="SimSun" w:hAnsi="Arial" w:cs="Arial"/>
          <w:color w:val="000000" w:themeColor="text1"/>
          <w:lang w:val="en-US" w:eastAsia="zh-CN"/>
        </w:rPr>
        <w:t xml:space="preserve"> </w:t>
      </w:r>
      <w:r w:rsidR="00CF2520">
        <w:rPr>
          <w:rFonts w:ascii="Arial" w:eastAsia="SimSun" w:hAnsi="Arial" w:cs="Arial"/>
          <w:color w:val="000000" w:themeColor="text1"/>
          <w:lang w:val="en-US" w:eastAsia="zh-CN"/>
        </w:rPr>
        <w:t>earlier</w:t>
      </w:r>
      <w:r w:rsidR="00880C67">
        <w:rPr>
          <w:rFonts w:ascii="Arial" w:eastAsia="SimSun" w:hAnsi="Arial" w:cs="Arial"/>
          <w:color w:val="000000" w:themeColor="text1"/>
          <w:lang w:val="en-US" w:eastAsia="zh-CN"/>
        </w:rPr>
        <w:t xml:space="preserve"> RAN4 SL-U discussion, it has been agreed </w:t>
      </w:r>
      <w:r w:rsidR="006D15C5">
        <w:rPr>
          <w:rFonts w:ascii="Arial" w:eastAsia="SimSun" w:hAnsi="Arial" w:cs="Arial"/>
          <w:color w:val="000000" w:themeColor="text1"/>
          <w:lang w:val="en-US" w:eastAsia="zh-CN"/>
        </w:rPr>
        <w:t xml:space="preserve">to </w:t>
      </w:r>
      <w:r w:rsidR="006D15C5" w:rsidRPr="00473A7C">
        <w:rPr>
          <w:rFonts w:ascii="Arial" w:eastAsia="SimSun" w:hAnsi="Arial" w:cs="Arial"/>
          <w:bCs/>
          <w:color w:val="000000" w:themeColor="text1"/>
          <w:lang w:eastAsia="zh-CN"/>
        </w:rPr>
        <w:t>specify the requirement</w:t>
      </w:r>
      <w:r w:rsidR="004E7E29">
        <w:rPr>
          <w:rFonts w:ascii="Arial" w:eastAsia="SimSun" w:hAnsi="Arial" w:cs="Arial"/>
          <w:bCs/>
          <w:color w:val="000000" w:themeColor="text1"/>
          <w:lang w:eastAsia="zh-CN"/>
        </w:rPr>
        <w:t>s</w:t>
      </w:r>
      <w:r w:rsidR="006D15C5" w:rsidRPr="00473A7C">
        <w:rPr>
          <w:rFonts w:ascii="Arial" w:eastAsia="SimSun" w:hAnsi="Arial" w:cs="Arial"/>
          <w:bCs/>
          <w:color w:val="000000" w:themeColor="text1"/>
          <w:lang w:eastAsia="zh-CN"/>
        </w:rPr>
        <w:t xml:space="preserve"> for </w:t>
      </w:r>
      <w:r w:rsidR="004E7E29">
        <w:rPr>
          <w:rFonts w:ascii="Arial" w:eastAsia="SimSun" w:hAnsi="Arial" w:cs="Arial"/>
          <w:bCs/>
          <w:color w:val="000000" w:themeColor="text1"/>
          <w:lang w:eastAsia="zh-CN"/>
        </w:rPr>
        <w:t xml:space="preserve">NR </w:t>
      </w:r>
      <w:r w:rsidR="006D15C5" w:rsidRPr="00473A7C">
        <w:rPr>
          <w:rFonts w:ascii="Arial" w:eastAsia="SimSun" w:hAnsi="Arial" w:cs="Arial"/>
          <w:bCs/>
          <w:color w:val="000000" w:themeColor="text1"/>
          <w:lang w:eastAsia="zh-CN"/>
        </w:rPr>
        <w:t>SL</w:t>
      </w:r>
      <w:r w:rsidR="004E7E29">
        <w:rPr>
          <w:rFonts w:ascii="Arial" w:eastAsia="SimSun" w:hAnsi="Arial" w:cs="Arial"/>
          <w:bCs/>
          <w:color w:val="000000" w:themeColor="text1"/>
          <w:lang w:eastAsia="zh-CN"/>
        </w:rPr>
        <w:t>-U</w:t>
      </w:r>
      <w:r w:rsidR="006D15C5" w:rsidRPr="00473A7C">
        <w:rPr>
          <w:rFonts w:ascii="Arial" w:eastAsia="SimSun" w:hAnsi="Arial" w:cs="Arial"/>
          <w:bCs/>
          <w:color w:val="000000" w:themeColor="text1"/>
          <w:lang w:eastAsia="zh-CN"/>
        </w:rPr>
        <w:t xml:space="preserve"> transmissions over contiguous RB sets, </w:t>
      </w:r>
      <w:r>
        <w:rPr>
          <w:rFonts w:ascii="Arial" w:eastAsia="SimSun" w:hAnsi="Arial" w:cs="Arial"/>
          <w:bCs/>
          <w:color w:val="000000" w:themeColor="text1"/>
          <w:lang w:eastAsia="zh-CN"/>
        </w:rPr>
        <w:t>and so far</w:t>
      </w:r>
      <w:r w:rsidR="006D15C5" w:rsidRPr="00473A7C">
        <w:rPr>
          <w:rFonts w:ascii="Arial" w:eastAsia="SimSun" w:hAnsi="Arial" w:cs="Arial"/>
          <w:bCs/>
          <w:color w:val="000000" w:themeColor="text1"/>
          <w:lang w:eastAsia="zh-CN"/>
        </w:rPr>
        <w:t xml:space="preserve"> there is no</w:t>
      </w:r>
      <w:r w:rsidR="00B45817">
        <w:rPr>
          <w:rFonts w:ascii="Arial" w:eastAsia="SimSun" w:hAnsi="Arial" w:cs="Arial"/>
          <w:bCs/>
          <w:color w:val="000000" w:themeColor="text1"/>
          <w:lang w:eastAsia="zh-CN"/>
        </w:rPr>
        <w:t xml:space="preserve"> </w:t>
      </w:r>
      <w:r w:rsidR="00B45817">
        <w:rPr>
          <w:rFonts w:ascii="Arial" w:eastAsia="SimSun" w:hAnsi="Arial" w:cs="Arial" w:hint="eastAsia"/>
          <w:bCs/>
          <w:color w:val="000000" w:themeColor="text1"/>
          <w:lang w:eastAsia="zh-CN"/>
        </w:rPr>
        <w:t>de</w:t>
      </w:r>
      <w:r w:rsidR="00B45817">
        <w:rPr>
          <w:rFonts w:ascii="Arial" w:eastAsia="SimSun" w:hAnsi="Arial" w:cs="Arial"/>
          <w:bCs/>
          <w:color w:val="000000" w:themeColor="text1"/>
          <w:lang w:eastAsia="zh-CN"/>
        </w:rPr>
        <w:t>tailed discussion</w:t>
      </w:r>
      <w:r w:rsidR="006D15C5" w:rsidRPr="00473A7C">
        <w:rPr>
          <w:rFonts w:ascii="Arial" w:eastAsia="SimSun" w:hAnsi="Arial" w:cs="Arial"/>
          <w:bCs/>
          <w:color w:val="000000" w:themeColor="text1"/>
          <w:lang w:eastAsia="zh-CN"/>
        </w:rPr>
        <w:t xml:space="preserve"> on specifying the requirement</w:t>
      </w:r>
      <w:r w:rsidR="004E7E29">
        <w:rPr>
          <w:rFonts w:ascii="Arial" w:eastAsia="SimSun" w:hAnsi="Arial" w:cs="Arial"/>
          <w:bCs/>
          <w:color w:val="000000" w:themeColor="text1"/>
          <w:lang w:eastAsia="zh-CN"/>
        </w:rPr>
        <w:t>s</w:t>
      </w:r>
      <w:r w:rsidR="006D15C5" w:rsidRPr="00473A7C">
        <w:rPr>
          <w:rFonts w:ascii="Arial" w:eastAsia="SimSun" w:hAnsi="Arial" w:cs="Arial"/>
          <w:bCs/>
          <w:color w:val="000000" w:themeColor="text1"/>
          <w:lang w:eastAsia="zh-CN"/>
        </w:rPr>
        <w:t xml:space="preserve"> for non-contiguous RB sets </w:t>
      </w:r>
      <w:r w:rsidR="004E7E29">
        <w:rPr>
          <w:rFonts w:ascii="Arial" w:eastAsia="SimSun" w:hAnsi="Arial" w:cs="Arial"/>
          <w:bCs/>
          <w:color w:val="000000" w:themeColor="text1"/>
          <w:lang w:eastAsia="zh-CN"/>
        </w:rPr>
        <w:t>for</w:t>
      </w:r>
      <w:r w:rsidR="006D15C5" w:rsidRPr="00473A7C">
        <w:rPr>
          <w:rFonts w:ascii="Arial" w:eastAsia="SimSun" w:hAnsi="Arial" w:cs="Arial"/>
          <w:bCs/>
          <w:color w:val="000000" w:themeColor="text1"/>
          <w:lang w:eastAsia="zh-CN"/>
        </w:rPr>
        <w:t xml:space="preserve"> Rel-18 </w:t>
      </w:r>
      <w:r w:rsidR="004E7E29">
        <w:rPr>
          <w:rFonts w:ascii="Arial" w:eastAsia="SimSun" w:hAnsi="Arial" w:cs="Arial"/>
          <w:bCs/>
          <w:color w:val="000000" w:themeColor="text1"/>
          <w:lang w:eastAsia="zh-CN"/>
        </w:rPr>
        <w:t xml:space="preserve">NR </w:t>
      </w:r>
      <w:r w:rsidR="006D15C5" w:rsidRPr="00473A7C">
        <w:rPr>
          <w:rFonts w:ascii="Arial" w:eastAsia="SimSun" w:hAnsi="Arial" w:cs="Arial"/>
          <w:bCs/>
          <w:color w:val="000000" w:themeColor="text1"/>
          <w:lang w:eastAsia="zh-CN"/>
        </w:rPr>
        <w:t>SL-U.</w:t>
      </w:r>
    </w:p>
    <w:p w14:paraId="2EA71FA3" w14:textId="732FFB88" w:rsidR="00473A7C" w:rsidRPr="00F5279A" w:rsidRDefault="00660E7B">
      <w:pPr>
        <w:spacing w:after="120" w:line="259" w:lineRule="auto"/>
        <w:jc w:val="both"/>
        <w:rPr>
          <w:rFonts w:ascii="Arial" w:eastAsia="SimSun" w:hAnsi="Arial" w:cs="Arial"/>
          <w:bCs/>
          <w:color w:val="000000" w:themeColor="text1"/>
          <w:lang w:val="en-US" w:eastAsia="zh-CN"/>
        </w:rPr>
      </w:pPr>
      <w:r w:rsidRPr="00B45817">
        <w:rPr>
          <w:rFonts w:ascii="Arial" w:eastAsia="SimSun" w:hAnsi="Arial" w:cs="Arial"/>
          <w:bCs/>
          <w:color w:val="000000" w:themeColor="text1"/>
          <w:lang w:val="en-US" w:eastAsia="zh-CN"/>
        </w:rPr>
        <w:t>Whether</w:t>
      </w:r>
      <w:r w:rsidR="00F5279A" w:rsidRPr="00496DB9">
        <w:rPr>
          <w:rFonts w:ascii="Arial" w:eastAsia="SimSun" w:hAnsi="Arial" w:cs="Arial"/>
          <w:bCs/>
          <w:color w:val="000000" w:themeColor="text1"/>
          <w:lang w:val="en-US" w:eastAsia="zh-CN"/>
        </w:rPr>
        <w:t xml:space="preserve"> PSFCH and S-SSB </w:t>
      </w:r>
      <w:r w:rsidRPr="00B45817">
        <w:rPr>
          <w:rFonts w:ascii="Arial" w:eastAsia="SimSun" w:hAnsi="Arial" w:cs="Arial"/>
          <w:bCs/>
          <w:color w:val="000000" w:themeColor="text1"/>
          <w:lang w:val="en-US" w:eastAsia="zh-CN"/>
        </w:rPr>
        <w:t xml:space="preserve">can be transmitted </w:t>
      </w:r>
      <w:r w:rsidR="00F5279A" w:rsidRPr="00496DB9">
        <w:rPr>
          <w:rFonts w:ascii="Arial" w:eastAsia="SimSun" w:hAnsi="Arial" w:cs="Arial"/>
          <w:bCs/>
          <w:color w:val="000000" w:themeColor="text1"/>
          <w:lang w:val="en-US" w:eastAsia="zh-CN"/>
        </w:rPr>
        <w:t>over non-contiguous RB sets</w:t>
      </w:r>
      <w:r w:rsidRPr="00B45817">
        <w:rPr>
          <w:rFonts w:ascii="Arial" w:eastAsia="SimSun" w:hAnsi="Arial" w:cs="Arial"/>
          <w:bCs/>
          <w:color w:val="000000" w:themeColor="text1"/>
          <w:lang w:val="en-US" w:eastAsia="zh-CN"/>
        </w:rPr>
        <w:t xml:space="preserve"> is up to RAN1 design</w:t>
      </w:r>
      <w:r w:rsidR="00F5279A" w:rsidRPr="00496DB9">
        <w:rPr>
          <w:rFonts w:ascii="Arial" w:eastAsia="SimSun" w:hAnsi="Arial" w:cs="Arial"/>
          <w:bCs/>
          <w:color w:val="000000" w:themeColor="text1"/>
          <w:lang w:val="en-US" w:eastAsia="zh-CN"/>
        </w:rPr>
        <w:t>.</w:t>
      </w:r>
    </w:p>
    <w:p w14:paraId="3A883A2F" w14:textId="77777777" w:rsidR="00076A8F" w:rsidRPr="00A81EBC" w:rsidRDefault="00076A8F">
      <w:pPr>
        <w:spacing w:after="120" w:line="259" w:lineRule="auto"/>
        <w:jc w:val="both"/>
        <w:rPr>
          <w:rFonts w:ascii="Arial" w:eastAsia="SimSun" w:hAnsi="Arial" w:cs="Arial"/>
          <w:color w:val="000000" w:themeColor="text1"/>
          <w:lang w:val="en-US" w:eastAsia="zh-CN"/>
        </w:rPr>
      </w:pPr>
    </w:p>
    <w:p w14:paraId="172CE8FB" w14:textId="77777777" w:rsidR="00076A8F" w:rsidRPr="00A81EBC" w:rsidRDefault="00076A8F" w:rsidP="00076A8F">
      <w:pPr>
        <w:spacing w:after="120" w:line="259" w:lineRule="auto"/>
        <w:jc w:val="both"/>
        <w:rPr>
          <w:rFonts w:ascii="Arial" w:eastAsia="SimSun" w:hAnsi="Arial" w:cs="Arial"/>
          <w:b/>
          <w:color w:val="000000" w:themeColor="text1"/>
          <w:lang w:eastAsia="zh-CN"/>
        </w:rPr>
      </w:pPr>
      <w:r w:rsidRPr="00A81EBC">
        <w:rPr>
          <w:rFonts w:ascii="Arial" w:eastAsia="SimSun" w:hAnsi="Arial" w:cs="Arial"/>
          <w:b/>
          <w:color w:val="000000" w:themeColor="text1"/>
          <w:lang w:eastAsia="zh-CN"/>
        </w:rPr>
        <w:lastRenderedPageBreak/>
        <w:t>2. Actions:</w:t>
      </w:r>
    </w:p>
    <w:p w14:paraId="30F298BC" w14:textId="19950056" w:rsidR="00076A8F" w:rsidRPr="00A81EBC" w:rsidRDefault="00076A8F" w:rsidP="00076A8F">
      <w:pPr>
        <w:spacing w:after="120" w:line="259" w:lineRule="auto"/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  <w:r w:rsidRPr="00A81EBC">
        <w:rPr>
          <w:rFonts w:ascii="Arial" w:eastAsia="SimSun" w:hAnsi="Arial" w:cs="Arial"/>
          <w:b/>
          <w:bCs/>
          <w:color w:val="000000" w:themeColor="text1"/>
          <w:lang w:eastAsia="zh-CN"/>
        </w:rPr>
        <w:t xml:space="preserve">To </w:t>
      </w:r>
      <w:r w:rsidRPr="00A81EBC">
        <w:rPr>
          <w:rFonts w:ascii="Arial" w:eastAsia="SimSun" w:hAnsi="Arial" w:cs="Arial" w:hint="eastAsia"/>
          <w:b/>
          <w:bCs/>
          <w:color w:val="000000" w:themeColor="text1"/>
          <w:lang w:eastAsia="zh-CN"/>
        </w:rPr>
        <w:t>RAN</w:t>
      </w:r>
      <w:r w:rsidRPr="00A81EBC">
        <w:rPr>
          <w:rFonts w:ascii="Arial" w:eastAsia="SimSun" w:hAnsi="Arial" w:cs="Arial"/>
          <w:b/>
          <w:bCs/>
          <w:color w:val="000000" w:themeColor="text1"/>
          <w:lang w:eastAsia="zh-CN"/>
        </w:rPr>
        <w:t>4</w:t>
      </w:r>
      <w:r w:rsidRPr="00A81EBC">
        <w:rPr>
          <w:rFonts w:ascii="Arial" w:eastAsia="SimSun" w:hAnsi="Arial" w:cs="Arial" w:hint="eastAsia"/>
          <w:bCs/>
          <w:color w:val="000000" w:themeColor="text1"/>
          <w:lang w:eastAsia="zh-CN"/>
        </w:rPr>
        <w:t>:</w:t>
      </w:r>
      <w:r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 RAN</w:t>
      </w:r>
      <w:r w:rsidR="00263990">
        <w:rPr>
          <w:rFonts w:ascii="Arial" w:eastAsia="SimSun" w:hAnsi="Arial" w:cs="Arial"/>
          <w:bCs/>
          <w:color w:val="000000" w:themeColor="text1"/>
          <w:lang w:eastAsia="zh-CN"/>
        </w:rPr>
        <w:t>4</w:t>
      </w:r>
      <w:r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 respectfully requests RAN</w:t>
      </w:r>
      <w:r w:rsidR="00263990">
        <w:rPr>
          <w:rFonts w:ascii="Arial" w:eastAsia="SimSun" w:hAnsi="Arial" w:cs="Arial"/>
          <w:bCs/>
          <w:color w:val="000000" w:themeColor="text1"/>
          <w:lang w:eastAsia="zh-CN"/>
        </w:rPr>
        <w:t>1</w:t>
      </w:r>
      <w:r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 to </w:t>
      </w:r>
      <w:r w:rsidR="00263990">
        <w:rPr>
          <w:rFonts w:ascii="Arial" w:eastAsia="SimSun" w:hAnsi="Arial" w:cs="Arial"/>
          <w:bCs/>
          <w:color w:val="000000" w:themeColor="text1"/>
          <w:lang w:eastAsia="zh-CN"/>
        </w:rPr>
        <w:t>take the above response into consideration.</w:t>
      </w:r>
    </w:p>
    <w:bookmarkEnd w:id="7"/>
    <w:p w14:paraId="65DA3CEF" w14:textId="77777777" w:rsidR="00076A8F" w:rsidRPr="002D140F" w:rsidRDefault="00076A8F" w:rsidP="00076A8F">
      <w:pPr>
        <w:spacing w:after="120" w:line="259" w:lineRule="auto"/>
        <w:ind w:left="993" w:hanging="993"/>
        <w:jc w:val="both"/>
        <w:rPr>
          <w:rFonts w:ascii="Arial" w:eastAsia="SimSun" w:hAnsi="Arial" w:cs="Arial"/>
          <w:lang w:eastAsia="zh-CN"/>
        </w:rPr>
      </w:pPr>
    </w:p>
    <w:p w14:paraId="00609876" w14:textId="77777777" w:rsidR="00076A8F" w:rsidRPr="002D140F" w:rsidRDefault="00076A8F" w:rsidP="00076A8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r w:rsidRPr="002D140F">
        <w:rPr>
          <w:rFonts w:ascii="Arial" w:eastAsia="SimSun" w:hAnsi="Arial" w:cs="Arial"/>
          <w:b/>
          <w:lang w:eastAsia="zh-CN"/>
        </w:rPr>
        <w:t>3. Date of Next RAN</w:t>
      </w:r>
      <w:r>
        <w:rPr>
          <w:rFonts w:ascii="Arial" w:eastAsia="SimSun" w:hAnsi="Arial" w:cs="Arial"/>
          <w:b/>
          <w:lang w:eastAsia="zh-CN"/>
        </w:rPr>
        <w:t>1</w:t>
      </w:r>
      <w:r w:rsidRPr="002D140F">
        <w:rPr>
          <w:rFonts w:ascii="Arial" w:eastAsia="SimSun" w:hAnsi="Arial" w:cs="Arial"/>
          <w:b/>
          <w:lang w:eastAsia="zh-CN"/>
        </w:rPr>
        <w:t xml:space="preserve"> Meetings:</w:t>
      </w:r>
    </w:p>
    <w:p w14:paraId="14C58F1B" w14:textId="449DE6A1" w:rsidR="00076A8F" w:rsidRDefault="00076A8F" w:rsidP="00076A8F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</w:t>
      </w:r>
      <w:r w:rsidR="00263990">
        <w:rPr>
          <w:rFonts w:ascii="Arial" w:eastAsia="SimSun" w:hAnsi="Arial" w:cs="Arial"/>
          <w:bCs/>
          <w:lang w:eastAsia="zh-CN"/>
        </w:rPr>
        <w:t>4</w:t>
      </w:r>
      <w:r w:rsidRPr="002D140F">
        <w:rPr>
          <w:rFonts w:ascii="Arial" w:eastAsia="SimSun" w:hAnsi="Arial" w:cs="Arial"/>
          <w:bCs/>
          <w:lang w:eastAsia="zh-CN"/>
        </w:rPr>
        <w:t>#1</w:t>
      </w:r>
      <w:r w:rsidR="00263990">
        <w:rPr>
          <w:rFonts w:ascii="Arial" w:eastAsia="SimSun" w:hAnsi="Arial" w:cs="Arial"/>
          <w:bCs/>
          <w:lang w:val="en-US" w:eastAsia="zh-CN"/>
        </w:rPr>
        <w:t>08</w:t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 w:rsidR="00263990">
        <w:rPr>
          <w:rFonts w:ascii="Arial" w:eastAsia="SimSun" w:hAnsi="Arial" w:cs="Arial"/>
          <w:bCs/>
          <w:lang w:val="en-US" w:eastAsia="zh-CN"/>
        </w:rPr>
        <w:t>Aug</w:t>
      </w:r>
      <w:r>
        <w:rPr>
          <w:rFonts w:ascii="Arial" w:eastAsia="SimSun" w:hAnsi="Arial" w:cs="Arial"/>
          <w:bCs/>
          <w:lang w:val="en-US" w:eastAsia="zh-CN"/>
        </w:rPr>
        <w:t xml:space="preserve"> 2</w:t>
      </w:r>
      <w:r w:rsidR="00263990">
        <w:rPr>
          <w:rFonts w:ascii="Arial" w:eastAsia="SimSun" w:hAnsi="Arial" w:cs="Arial"/>
          <w:bCs/>
          <w:lang w:val="en-US" w:eastAsia="zh-CN"/>
        </w:rPr>
        <w:t>1-</w:t>
      </w:r>
      <w:r>
        <w:rPr>
          <w:rFonts w:ascii="Arial" w:eastAsia="SimSun" w:hAnsi="Arial" w:cs="Arial"/>
          <w:bCs/>
          <w:lang w:val="en-US" w:eastAsia="zh-CN"/>
        </w:rPr>
        <w:t>2</w:t>
      </w:r>
      <w:r w:rsidR="00263990">
        <w:rPr>
          <w:rFonts w:ascii="Arial" w:eastAsia="SimSun" w:hAnsi="Arial" w:cs="Arial"/>
          <w:bCs/>
          <w:lang w:val="en-US" w:eastAsia="zh-CN"/>
        </w:rPr>
        <w:t>5</w:t>
      </w:r>
      <w:r>
        <w:rPr>
          <w:rFonts w:ascii="Arial" w:eastAsia="SimSun" w:hAnsi="Arial" w:cs="Arial"/>
          <w:bCs/>
          <w:lang w:val="en-US" w:eastAsia="zh-CN"/>
        </w:rPr>
        <w:t>,</w:t>
      </w:r>
      <w:r w:rsidRPr="002D140F">
        <w:rPr>
          <w:rFonts w:ascii="Arial" w:eastAsia="SimSun" w:hAnsi="Arial" w:cs="Arial" w:hint="eastAsia"/>
          <w:bCs/>
          <w:lang w:eastAsia="zh-CN"/>
        </w:rPr>
        <w:t xml:space="preserve"> 202</w:t>
      </w:r>
      <w:r>
        <w:rPr>
          <w:rFonts w:ascii="Arial" w:eastAsia="SimSun" w:hAnsi="Arial" w:cs="Arial"/>
          <w:bCs/>
          <w:lang w:eastAsia="zh-CN"/>
        </w:rPr>
        <w:t>3</w:t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 w:rsidR="00263990">
        <w:rPr>
          <w:rFonts w:ascii="Arial" w:eastAsia="SimSun" w:hAnsi="Arial" w:cs="Arial"/>
          <w:bCs/>
          <w:lang w:eastAsia="zh-CN"/>
        </w:rPr>
        <w:t>Toulouse, FR</w:t>
      </w:r>
    </w:p>
    <w:p w14:paraId="7A0FC70A" w14:textId="56C5C6EC" w:rsidR="00076A8F" w:rsidRPr="002D140F" w:rsidRDefault="00076A8F" w:rsidP="00076A8F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</w:t>
      </w:r>
      <w:r w:rsidR="00263990">
        <w:rPr>
          <w:rFonts w:ascii="Arial" w:eastAsia="SimSun" w:hAnsi="Arial" w:cs="Arial"/>
          <w:bCs/>
          <w:lang w:eastAsia="zh-CN"/>
        </w:rPr>
        <w:t>4</w:t>
      </w:r>
      <w:r w:rsidRPr="002D140F">
        <w:rPr>
          <w:rFonts w:ascii="Arial" w:eastAsia="SimSun" w:hAnsi="Arial" w:cs="Arial"/>
          <w:bCs/>
          <w:lang w:eastAsia="zh-CN"/>
        </w:rPr>
        <w:t>#1</w:t>
      </w:r>
      <w:r w:rsidR="00263990">
        <w:rPr>
          <w:rFonts w:ascii="Arial" w:eastAsia="SimSun" w:hAnsi="Arial" w:cs="Arial"/>
          <w:bCs/>
          <w:lang w:val="en-US" w:eastAsia="zh-CN"/>
        </w:rPr>
        <w:t>08-bis</w:t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 w:rsidR="00263990">
        <w:rPr>
          <w:rFonts w:ascii="Arial" w:eastAsia="SimSun" w:hAnsi="Arial" w:cs="Arial"/>
          <w:bCs/>
          <w:lang w:val="en-US" w:eastAsia="zh-CN"/>
        </w:rPr>
        <w:t>Oct 09-13</w:t>
      </w:r>
      <w:r>
        <w:rPr>
          <w:rFonts w:ascii="Arial" w:eastAsia="SimSun" w:hAnsi="Arial" w:cs="Arial"/>
          <w:bCs/>
          <w:lang w:val="en-US" w:eastAsia="zh-CN"/>
        </w:rPr>
        <w:t>,</w:t>
      </w:r>
      <w:r w:rsidRPr="002D140F">
        <w:rPr>
          <w:rFonts w:ascii="Arial" w:eastAsia="SimSun" w:hAnsi="Arial" w:cs="Arial" w:hint="eastAsia"/>
          <w:bCs/>
          <w:lang w:eastAsia="zh-CN"/>
        </w:rPr>
        <w:t xml:space="preserve"> 202</w:t>
      </w:r>
      <w:r>
        <w:rPr>
          <w:rFonts w:ascii="Arial" w:eastAsia="SimSun" w:hAnsi="Arial" w:cs="Arial"/>
          <w:bCs/>
          <w:lang w:eastAsia="zh-CN"/>
        </w:rPr>
        <w:t>3</w:t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 w:rsidR="001E7989">
        <w:rPr>
          <w:rFonts w:ascii="Arial" w:eastAsia="SimSun" w:hAnsi="Arial" w:cs="Arial"/>
          <w:bCs/>
          <w:lang w:eastAsia="zh-CN"/>
        </w:rPr>
        <w:tab/>
      </w:r>
      <w:r w:rsidR="001E7989">
        <w:rPr>
          <w:rFonts w:ascii="Arial" w:eastAsia="SimSun" w:hAnsi="Arial" w:cs="Arial"/>
          <w:bCs/>
          <w:lang w:eastAsia="zh-CN"/>
        </w:rPr>
        <w:tab/>
      </w:r>
      <w:r w:rsidR="00263990">
        <w:rPr>
          <w:rFonts w:ascii="Arial" w:eastAsia="SimSun" w:hAnsi="Arial" w:cs="Arial"/>
          <w:bCs/>
          <w:lang w:eastAsia="zh-CN"/>
        </w:rPr>
        <w:t>Xiamen, CN</w:t>
      </w:r>
    </w:p>
    <w:sectPr w:rsidR="00076A8F" w:rsidRPr="002D140F" w:rsidSect="00182603">
      <w:pgSz w:w="12240" w:h="15840" w:code="1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13E07" w14:textId="77777777" w:rsidR="003B270A" w:rsidRDefault="003B270A">
      <w:r>
        <w:separator/>
      </w:r>
    </w:p>
  </w:endnote>
  <w:endnote w:type="continuationSeparator" w:id="0">
    <w:p w14:paraId="1865B712" w14:textId="77777777" w:rsidR="003B270A" w:rsidRDefault="003B2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4E3DE" w14:textId="77777777" w:rsidR="003B270A" w:rsidRDefault="003B270A">
      <w:r>
        <w:separator/>
      </w:r>
    </w:p>
  </w:footnote>
  <w:footnote w:type="continuationSeparator" w:id="0">
    <w:p w14:paraId="71C34EBA" w14:textId="77777777" w:rsidR="003B270A" w:rsidRDefault="003B2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191"/>
    <w:multiLevelType w:val="hybridMultilevel"/>
    <w:tmpl w:val="7A08FF0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A8C"/>
    <w:multiLevelType w:val="hybridMultilevel"/>
    <w:tmpl w:val="573633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150E"/>
    <w:multiLevelType w:val="multilevel"/>
    <w:tmpl w:val="E5EC16A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032905"/>
    <w:multiLevelType w:val="hybridMultilevel"/>
    <w:tmpl w:val="A07C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DC4A96"/>
    <w:multiLevelType w:val="hybridMultilevel"/>
    <w:tmpl w:val="2E3E579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67F99"/>
    <w:multiLevelType w:val="hybridMultilevel"/>
    <w:tmpl w:val="11B2164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E534D"/>
    <w:multiLevelType w:val="hybridMultilevel"/>
    <w:tmpl w:val="55866D3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A503AA"/>
    <w:multiLevelType w:val="hybridMultilevel"/>
    <w:tmpl w:val="6AB62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136CE0"/>
    <w:multiLevelType w:val="hybridMultilevel"/>
    <w:tmpl w:val="948C4E6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6350290"/>
    <w:multiLevelType w:val="hybridMultilevel"/>
    <w:tmpl w:val="6FB29094"/>
    <w:lvl w:ilvl="0" w:tplc="21088170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208CF58E">
      <w:start w:val="1"/>
      <w:numFmt w:val="bullet"/>
      <w:lvlText w:val=""/>
      <w:lvlJc w:val="left"/>
      <w:pPr>
        <w:ind w:left="1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12" w15:restartNumberingAfterBreak="0">
    <w:nsid w:val="333544ED"/>
    <w:multiLevelType w:val="hybridMultilevel"/>
    <w:tmpl w:val="E0D4E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6349A"/>
    <w:multiLevelType w:val="hybridMultilevel"/>
    <w:tmpl w:val="59D6E20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579EA"/>
    <w:multiLevelType w:val="hybridMultilevel"/>
    <w:tmpl w:val="CC78D5BC"/>
    <w:lvl w:ilvl="0" w:tplc="212AC5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A6F7F33"/>
    <w:multiLevelType w:val="hybridMultilevel"/>
    <w:tmpl w:val="6E2AC364"/>
    <w:lvl w:ilvl="0" w:tplc="896806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7677B"/>
    <w:multiLevelType w:val="multilevel"/>
    <w:tmpl w:val="518A8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D28749A"/>
    <w:multiLevelType w:val="hybridMultilevel"/>
    <w:tmpl w:val="F8BE1D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471F25"/>
    <w:multiLevelType w:val="hybridMultilevel"/>
    <w:tmpl w:val="DCEA8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6763F"/>
    <w:multiLevelType w:val="hybridMultilevel"/>
    <w:tmpl w:val="B40EF2F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6A8C5B91"/>
    <w:multiLevelType w:val="hybridMultilevel"/>
    <w:tmpl w:val="4DA2ADAE"/>
    <w:lvl w:ilvl="0" w:tplc="59B05200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A5D13BD"/>
    <w:multiLevelType w:val="hybridMultilevel"/>
    <w:tmpl w:val="56CEA09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2013482404">
    <w:abstractNumId w:val="24"/>
  </w:num>
  <w:num w:numId="2" w16cid:durableId="2050452131">
    <w:abstractNumId w:val="3"/>
  </w:num>
  <w:num w:numId="3" w16cid:durableId="1463232110">
    <w:abstractNumId w:val="22"/>
  </w:num>
  <w:num w:numId="4" w16cid:durableId="1266813051">
    <w:abstractNumId w:val="21"/>
  </w:num>
  <w:num w:numId="5" w16cid:durableId="1278103165">
    <w:abstractNumId w:val="4"/>
  </w:num>
  <w:num w:numId="6" w16cid:durableId="821503783">
    <w:abstractNumId w:val="14"/>
  </w:num>
  <w:num w:numId="7" w16cid:durableId="420100100">
    <w:abstractNumId w:val="2"/>
  </w:num>
  <w:num w:numId="8" w16cid:durableId="374621267">
    <w:abstractNumId w:val="19"/>
  </w:num>
  <w:num w:numId="9" w16cid:durableId="1018315010">
    <w:abstractNumId w:val="0"/>
  </w:num>
  <w:num w:numId="10" w16cid:durableId="1915049797">
    <w:abstractNumId w:val="20"/>
  </w:num>
  <w:num w:numId="11" w16cid:durableId="884216850">
    <w:abstractNumId w:val="7"/>
  </w:num>
  <w:num w:numId="12" w16cid:durableId="1555697376">
    <w:abstractNumId w:val="25"/>
  </w:num>
  <w:num w:numId="13" w16cid:durableId="604195663">
    <w:abstractNumId w:val="6"/>
  </w:num>
  <w:num w:numId="14" w16cid:durableId="1164206483">
    <w:abstractNumId w:val="8"/>
  </w:num>
  <w:num w:numId="15" w16cid:durableId="278419679">
    <w:abstractNumId w:val="5"/>
  </w:num>
  <w:num w:numId="16" w16cid:durableId="1408263180">
    <w:abstractNumId w:val="1"/>
  </w:num>
  <w:num w:numId="17" w16cid:durableId="641158749">
    <w:abstractNumId w:val="12"/>
  </w:num>
  <w:num w:numId="18" w16cid:durableId="912274943">
    <w:abstractNumId w:val="16"/>
  </w:num>
  <w:num w:numId="19" w16cid:durableId="1607154269">
    <w:abstractNumId w:val="13"/>
  </w:num>
  <w:num w:numId="20" w16cid:durableId="949317565">
    <w:abstractNumId w:val="17"/>
  </w:num>
  <w:num w:numId="21" w16cid:durableId="867985735">
    <w:abstractNumId w:val="18"/>
  </w:num>
  <w:num w:numId="22" w16cid:durableId="102657912">
    <w:abstractNumId w:val="11"/>
  </w:num>
  <w:num w:numId="23" w16cid:durableId="1056245319">
    <w:abstractNumId w:val="15"/>
  </w:num>
  <w:num w:numId="24" w16cid:durableId="767821587">
    <w:abstractNumId w:val="23"/>
  </w:num>
  <w:num w:numId="25" w16cid:durableId="575483812">
    <w:abstractNumId w:val="26"/>
  </w:num>
  <w:num w:numId="26" w16cid:durableId="1011227005">
    <w:abstractNumId w:val="10"/>
  </w:num>
  <w:num w:numId="27" w16cid:durableId="381054105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219A"/>
    <w:rsid w:val="000023FC"/>
    <w:rsid w:val="00002BF5"/>
    <w:rsid w:val="000030D8"/>
    <w:rsid w:val="000030E2"/>
    <w:rsid w:val="0000359F"/>
    <w:rsid w:val="00004291"/>
    <w:rsid w:val="000077FB"/>
    <w:rsid w:val="00010920"/>
    <w:rsid w:val="00011FB9"/>
    <w:rsid w:val="00012EFF"/>
    <w:rsid w:val="0001342B"/>
    <w:rsid w:val="00013CEA"/>
    <w:rsid w:val="000141F9"/>
    <w:rsid w:val="00015131"/>
    <w:rsid w:val="00015A87"/>
    <w:rsid w:val="000160B9"/>
    <w:rsid w:val="0001681A"/>
    <w:rsid w:val="0001702D"/>
    <w:rsid w:val="00020784"/>
    <w:rsid w:val="00022105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BDF"/>
    <w:rsid w:val="0004430D"/>
    <w:rsid w:val="0004442D"/>
    <w:rsid w:val="00046272"/>
    <w:rsid w:val="00047811"/>
    <w:rsid w:val="00050E72"/>
    <w:rsid w:val="00052D4E"/>
    <w:rsid w:val="000536B8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31F"/>
    <w:rsid w:val="000674B4"/>
    <w:rsid w:val="00067A56"/>
    <w:rsid w:val="00070C3A"/>
    <w:rsid w:val="00071721"/>
    <w:rsid w:val="00071963"/>
    <w:rsid w:val="000726EB"/>
    <w:rsid w:val="000739BC"/>
    <w:rsid w:val="00073F2C"/>
    <w:rsid w:val="00074DA5"/>
    <w:rsid w:val="000754E1"/>
    <w:rsid w:val="000764BE"/>
    <w:rsid w:val="00076737"/>
    <w:rsid w:val="00076A1F"/>
    <w:rsid w:val="00076A8F"/>
    <w:rsid w:val="00077CC2"/>
    <w:rsid w:val="00080A86"/>
    <w:rsid w:val="000815A5"/>
    <w:rsid w:val="0008185D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866"/>
    <w:rsid w:val="000B6430"/>
    <w:rsid w:val="000B71BE"/>
    <w:rsid w:val="000B7551"/>
    <w:rsid w:val="000C12C0"/>
    <w:rsid w:val="000C1B5E"/>
    <w:rsid w:val="000C1F89"/>
    <w:rsid w:val="000C20C5"/>
    <w:rsid w:val="000C2B48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39D5"/>
    <w:rsid w:val="000D3AD3"/>
    <w:rsid w:val="000D3E0A"/>
    <w:rsid w:val="000D46CC"/>
    <w:rsid w:val="000D47E6"/>
    <w:rsid w:val="000D5016"/>
    <w:rsid w:val="000D51B6"/>
    <w:rsid w:val="000D5A72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3BB5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07B83"/>
    <w:rsid w:val="00110687"/>
    <w:rsid w:val="00113514"/>
    <w:rsid w:val="00114FED"/>
    <w:rsid w:val="0011511E"/>
    <w:rsid w:val="00115696"/>
    <w:rsid w:val="00116446"/>
    <w:rsid w:val="00116922"/>
    <w:rsid w:val="00116B16"/>
    <w:rsid w:val="00116DC5"/>
    <w:rsid w:val="0011700F"/>
    <w:rsid w:val="0011735B"/>
    <w:rsid w:val="001208BE"/>
    <w:rsid w:val="00122B33"/>
    <w:rsid w:val="001250D9"/>
    <w:rsid w:val="00126124"/>
    <w:rsid w:val="00126381"/>
    <w:rsid w:val="001263E2"/>
    <w:rsid w:val="001320F2"/>
    <w:rsid w:val="001347A4"/>
    <w:rsid w:val="001364EC"/>
    <w:rsid w:val="001368EB"/>
    <w:rsid w:val="00137366"/>
    <w:rsid w:val="00137A73"/>
    <w:rsid w:val="00137F1A"/>
    <w:rsid w:val="001418EC"/>
    <w:rsid w:val="00141930"/>
    <w:rsid w:val="0014221A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2956"/>
    <w:rsid w:val="00153D41"/>
    <w:rsid w:val="00153FE3"/>
    <w:rsid w:val="001556A7"/>
    <w:rsid w:val="0015609F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F4"/>
    <w:rsid w:val="00165FD8"/>
    <w:rsid w:val="00166653"/>
    <w:rsid w:val="00166D0C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57DE"/>
    <w:rsid w:val="0017584C"/>
    <w:rsid w:val="0017684E"/>
    <w:rsid w:val="001777BC"/>
    <w:rsid w:val="00177858"/>
    <w:rsid w:val="00181A85"/>
    <w:rsid w:val="0018227D"/>
    <w:rsid w:val="00182603"/>
    <w:rsid w:val="001832B6"/>
    <w:rsid w:val="00183662"/>
    <w:rsid w:val="00183A27"/>
    <w:rsid w:val="00183ADC"/>
    <w:rsid w:val="00183D36"/>
    <w:rsid w:val="00184D1C"/>
    <w:rsid w:val="00184DA4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1CE8"/>
    <w:rsid w:val="001B1F44"/>
    <w:rsid w:val="001B25BB"/>
    <w:rsid w:val="001B29B6"/>
    <w:rsid w:val="001B35BC"/>
    <w:rsid w:val="001B3EE1"/>
    <w:rsid w:val="001B40B3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2DA"/>
    <w:rsid w:val="001C5DE8"/>
    <w:rsid w:val="001C6266"/>
    <w:rsid w:val="001C682B"/>
    <w:rsid w:val="001D107E"/>
    <w:rsid w:val="001D10E0"/>
    <w:rsid w:val="001D21B7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989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77C4"/>
    <w:rsid w:val="00220BF8"/>
    <w:rsid w:val="002221CC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1EF"/>
    <w:rsid w:val="0023262B"/>
    <w:rsid w:val="002334B3"/>
    <w:rsid w:val="00233788"/>
    <w:rsid w:val="002346F6"/>
    <w:rsid w:val="002351A8"/>
    <w:rsid w:val="00235CAE"/>
    <w:rsid w:val="002365CE"/>
    <w:rsid w:val="0023669C"/>
    <w:rsid w:val="00241A05"/>
    <w:rsid w:val="00241BD2"/>
    <w:rsid w:val="00244884"/>
    <w:rsid w:val="002456B0"/>
    <w:rsid w:val="00245FDD"/>
    <w:rsid w:val="002460B6"/>
    <w:rsid w:val="0024648E"/>
    <w:rsid w:val="00246848"/>
    <w:rsid w:val="0024696D"/>
    <w:rsid w:val="00246FAC"/>
    <w:rsid w:val="00247F57"/>
    <w:rsid w:val="002509B3"/>
    <w:rsid w:val="00250D7A"/>
    <w:rsid w:val="00251651"/>
    <w:rsid w:val="00253896"/>
    <w:rsid w:val="002540EE"/>
    <w:rsid w:val="0025490C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990"/>
    <w:rsid w:val="00263E93"/>
    <w:rsid w:val="002641D9"/>
    <w:rsid w:val="0026664F"/>
    <w:rsid w:val="002672F4"/>
    <w:rsid w:val="0027082C"/>
    <w:rsid w:val="002713AC"/>
    <w:rsid w:val="00271800"/>
    <w:rsid w:val="00272053"/>
    <w:rsid w:val="0027217D"/>
    <w:rsid w:val="002752B1"/>
    <w:rsid w:val="0027537C"/>
    <w:rsid w:val="00275865"/>
    <w:rsid w:val="00276AAC"/>
    <w:rsid w:val="0027733D"/>
    <w:rsid w:val="00277B71"/>
    <w:rsid w:val="00280F38"/>
    <w:rsid w:val="00283565"/>
    <w:rsid w:val="00284C40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3A24"/>
    <w:rsid w:val="00294C23"/>
    <w:rsid w:val="00295050"/>
    <w:rsid w:val="00296176"/>
    <w:rsid w:val="002962F6"/>
    <w:rsid w:val="0029664A"/>
    <w:rsid w:val="002A156C"/>
    <w:rsid w:val="002A1A16"/>
    <w:rsid w:val="002A30AA"/>
    <w:rsid w:val="002A416C"/>
    <w:rsid w:val="002A4324"/>
    <w:rsid w:val="002A6B92"/>
    <w:rsid w:val="002A6E97"/>
    <w:rsid w:val="002A77B0"/>
    <w:rsid w:val="002B0147"/>
    <w:rsid w:val="002B13C8"/>
    <w:rsid w:val="002B1F6F"/>
    <w:rsid w:val="002B1F7E"/>
    <w:rsid w:val="002B1FD1"/>
    <w:rsid w:val="002B2356"/>
    <w:rsid w:val="002B2783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1074"/>
    <w:rsid w:val="002D10AA"/>
    <w:rsid w:val="002D1154"/>
    <w:rsid w:val="002D1F7F"/>
    <w:rsid w:val="002D281E"/>
    <w:rsid w:val="002D2950"/>
    <w:rsid w:val="002D49F8"/>
    <w:rsid w:val="002D5932"/>
    <w:rsid w:val="002D6221"/>
    <w:rsid w:val="002D7437"/>
    <w:rsid w:val="002E05CC"/>
    <w:rsid w:val="002E1411"/>
    <w:rsid w:val="002E1B85"/>
    <w:rsid w:val="002E2871"/>
    <w:rsid w:val="002E32BF"/>
    <w:rsid w:val="002E3D84"/>
    <w:rsid w:val="002E56C7"/>
    <w:rsid w:val="002E58E9"/>
    <w:rsid w:val="002E6078"/>
    <w:rsid w:val="002E77C7"/>
    <w:rsid w:val="002F0CE4"/>
    <w:rsid w:val="002F1F43"/>
    <w:rsid w:val="002F2313"/>
    <w:rsid w:val="002F32B5"/>
    <w:rsid w:val="002F33D5"/>
    <w:rsid w:val="002F491A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5E7"/>
    <w:rsid w:val="00320759"/>
    <w:rsid w:val="00320C30"/>
    <w:rsid w:val="00320D55"/>
    <w:rsid w:val="00320ED6"/>
    <w:rsid w:val="003210BA"/>
    <w:rsid w:val="003214E5"/>
    <w:rsid w:val="00321E1F"/>
    <w:rsid w:val="00322CF7"/>
    <w:rsid w:val="0032313C"/>
    <w:rsid w:val="003236E0"/>
    <w:rsid w:val="00324BEF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876"/>
    <w:rsid w:val="00344AFD"/>
    <w:rsid w:val="00345172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4CFE"/>
    <w:rsid w:val="003551D1"/>
    <w:rsid w:val="00355299"/>
    <w:rsid w:val="00356426"/>
    <w:rsid w:val="003567D0"/>
    <w:rsid w:val="00356EC9"/>
    <w:rsid w:val="00357A83"/>
    <w:rsid w:val="0036059D"/>
    <w:rsid w:val="00360E6F"/>
    <w:rsid w:val="003631E8"/>
    <w:rsid w:val="00363EA7"/>
    <w:rsid w:val="0036425A"/>
    <w:rsid w:val="003646D8"/>
    <w:rsid w:val="00364AB8"/>
    <w:rsid w:val="00364F2C"/>
    <w:rsid w:val="00365437"/>
    <w:rsid w:val="00365DCF"/>
    <w:rsid w:val="003660E6"/>
    <w:rsid w:val="00366EAA"/>
    <w:rsid w:val="00367110"/>
    <w:rsid w:val="00367147"/>
    <w:rsid w:val="00367545"/>
    <w:rsid w:val="00367C27"/>
    <w:rsid w:val="00371EA7"/>
    <w:rsid w:val="00372B39"/>
    <w:rsid w:val="003735E4"/>
    <w:rsid w:val="00375BB2"/>
    <w:rsid w:val="00376FC6"/>
    <w:rsid w:val="0038059F"/>
    <w:rsid w:val="00380647"/>
    <w:rsid w:val="00381E19"/>
    <w:rsid w:val="00383323"/>
    <w:rsid w:val="003834D5"/>
    <w:rsid w:val="003840EF"/>
    <w:rsid w:val="00384AB4"/>
    <w:rsid w:val="00384AD6"/>
    <w:rsid w:val="00384B76"/>
    <w:rsid w:val="00384EB9"/>
    <w:rsid w:val="00392C1F"/>
    <w:rsid w:val="00393339"/>
    <w:rsid w:val="003949D6"/>
    <w:rsid w:val="00395A9A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2376"/>
    <w:rsid w:val="003B2527"/>
    <w:rsid w:val="003B270A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260"/>
    <w:rsid w:val="003C59E6"/>
    <w:rsid w:val="003C743D"/>
    <w:rsid w:val="003C79CE"/>
    <w:rsid w:val="003D17A6"/>
    <w:rsid w:val="003D381C"/>
    <w:rsid w:val="003D3A3D"/>
    <w:rsid w:val="003D43B4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556"/>
    <w:rsid w:val="00400942"/>
    <w:rsid w:val="004009B3"/>
    <w:rsid w:val="0040349A"/>
    <w:rsid w:val="00403F72"/>
    <w:rsid w:val="0040426C"/>
    <w:rsid w:val="00404867"/>
    <w:rsid w:val="00406DA3"/>
    <w:rsid w:val="00407915"/>
    <w:rsid w:val="00410366"/>
    <w:rsid w:val="00411192"/>
    <w:rsid w:val="00412084"/>
    <w:rsid w:val="004132E2"/>
    <w:rsid w:val="00414FAB"/>
    <w:rsid w:val="004152C0"/>
    <w:rsid w:val="004163CB"/>
    <w:rsid w:val="00416633"/>
    <w:rsid w:val="004169E3"/>
    <w:rsid w:val="00416AE0"/>
    <w:rsid w:val="00416B78"/>
    <w:rsid w:val="00416D56"/>
    <w:rsid w:val="00417019"/>
    <w:rsid w:val="00417526"/>
    <w:rsid w:val="004177A6"/>
    <w:rsid w:val="004200BB"/>
    <w:rsid w:val="00421155"/>
    <w:rsid w:val="00421CEE"/>
    <w:rsid w:val="00422BD7"/>
    <w:rsid w:val="00423472"/>
    <w:rsid w:val="00423DFB"/>
    <w:rsid w:val="0042406B"/>
    <w:rsid w:val="004249A1"/>
    <w:rsid w:val="00425E3D"/>
    <w:rsid w:val="00426DD1"/>
    <w:rsid w:val="00430D6C"/>
    <w:rsid w:val="00431161"/>
    <w:rsid w:val="00431B8A"/>
    <w:rsid w:val="00431C74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50C3"/>
    <w:rsid w:val="00445CE3"/>
    <w:rsid w:val="00445DAF"/>
    <w:rsid w:val="00445F1E"/>
    <w:rsid w:val="00446DFA"/>
    <w:rsid w:val="00446ECC"/>
    <w:rsid w:val="00447847"/>
    <w:rsid w:val="004500DC"/>
    <w:rsid w:val="00450A20"/>
    <w:rsid w:val="00451AA9"/>
    <w:rsid w:val="00451B58"/>
    <w:rsid w:val="00451BB2"/>
    <w:rsid w:val="00452464"/>
    <w:rsid w:val="00453143"/>
    <w:rsid w:val="004537D9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7B0A"/>
    <w:rsid w:val="0047070F"/>
    <w:rsid w:val="004719F0"/>
    <w:rsid w:val="00471BDB"/>
    <w:rsid w:val="00472A00"/>
    <w:rsid w:val="0047364F"/>
    <w:rsid w:val="0047379E"/>
    <w:rsid w:val="00473841"/>
    <w:rsid w:val="00473A7C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33C"/>
    <w:rsid w:val="004858D7"/>
    <w:rsid w:val="00486786"/>
    <w:rsid w:val="00486E87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6DB9"/>
    <w:rsid w:val="00497533"/>
    <w:rsid w:val="004A1869"/>
    <w:rsid w:val="004A48F9"/>
    <w:rsid w:val="004A51F0"/>
    <w:rsid w:val="004A6038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EC"/>
    <w:rsid w:val="004D6E2F"/>
    <w:rsid w:val="004D6EDF"/>
    <w:rsid w:val="004D6EED"/>
    <w:rsid w:val="004D6F7E"/>
    <w:rsid w:val="004D72A7"/>
    <w:rsid w:val="004E0436"/>
    <w:rsid w:val="004E0D2A"/>
    <w:rsid w:val="004E1D84"/>
    <w:rsid w:val="004E2125"/>
    <w:rsid w:val="004E21CF"/>
    <w:rsid w:val="004E3DF1"/>
    <w:rsid w:val="004E4580"/>
    <w:rsid w:val="004E5889"/>
    <w:rsid w:val="004E5987"/>
    <w:rsid w:val="004E6247"/>
    <w:rsid w:val="004E6F3A"/>
    <w:rsid w:val="004E6F88"/>
    <w:rsid w:val="004E75D6"/>
    <w:rsid w:val="004E79D1"/>
    <w:rsid w:val="004E7E29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7690"/>
    <w:rsid w:val="00507ABD"/>
    <w:rsid w:val="00510AA9"/>
    <w:rsid w:val="0051125D"/>
    <w:rsid w:val="0051155C"/>
    <w:rsid w:val="00511782"/>
    <w:rsid w:val="0051191C"/>
    <w:rsid w:val="00512FCB"/>
    <w:rsid w:val="005137E9"/>
    <w:rsid w:val="00514EA2"/>
    <w:rsid w:val="00515E0E"/>
    <w:rsid w:val="00517267"/>
    <w:rsid w:val="00517D07"/>
    <w:rsid w:val="00517EA0"/>
    <w:rsid w:val="005202A4"/>
    <w:rsid w:val="00520443"/>
    <w:rsid w:val="00521B86"/>
    <w:rsid w:val="00521DD3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642"/>
    <w:rsid w:val="00533692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630C"/>
    <w:rsid w:val="005471EB"/>
    <w:rsid w:val="00547DB1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55A"/>
    <w:rsid w:val="00557FDB"/>
    <w:rsid w:val="0056396B"/>
    <w:rsid w:val="005644BC"/>
    <w:rsid w:val="00564906"/>
    <w:rsid w:val="00567517"/>
    <w:rsid w:val="0056778B"/>
    <w:rsid w:val="0057047B"/>
    <w:rsid w:val="00571009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73B1"/>
    <w:rsid w:val="005775CD"/>
    <w:rsid w:val="00580B99"/>
    <w:rsid w:val="00581960"/>
    <w:rsid w:val="00582609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2BF"/>
    <w:rsid w:val="005C2E16"/>
    <w:rsid w:val="005C3652"/>
    <w:rsid w:val="005C537A"/>
    <w:rsid w:val="005C6E7F"/>
    <w:rsid w:val="005C7375"/>
    <w:rsid w:val="005C7E26"/>
    <w:rsid w:val="005D0354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E25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5760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23E"/>
    <w:rsid w:val="00647CBC"/>
    <w:rsid w:val="0065051F"/>
    <w:rsid w:val="006514A0"/>
    <w:rsid w:val="00652904"/>
    <w:rsid w:val="006533CA"/>
    <w:rsid w:val="00654318"/>
    <w:rsid w:val="006579A9"/>
    <w:rsid w:val="00660122"/>
    <w:rsid w:val="006601E9"/>
    <w:rsid w:val="00660DEE"/>
    <w:rsid w:val="00660E7B"/>
    <w:rsid w:val="006626CC"/>
    <w:rsid w:val="00663829"/>
    <w:rsid w:val="00663B7C"/>
    <w:rsid w:val="00663D9B"/>
    <w:rsid w:val="00665523"/>
    <w:rsid w:val="006664C3"/>
    <w:rsid w:val="0067060B"/>
    <w:rsid w:val="006709ED"/>
    <w:rsid w:val="006721D0"/>
    <w:rsid w:val="00672286"/>
    <w:rsid w:val="00672519"/>
    <w:rsid w:val="00674DD7"/>
    <w:rsid w:val="0067505C"/>
    <w:rsid w:val="0067519F"/>
    <w:rsid w:val="006771DF"/>
    <w:rsid w:val="00677E2B"/>
    <w:rsid w:val="00684DE4"/>
    <w:rsid w:val="00686180"/>
    <w:rsid w:val="0068666A"/>
    <w:rsid w:val="006868C8"/>
    <w:rsid w:val="00691192"/>
    <w:rsid w:val="0069123B"/>
    <w:rsid w:val="0069264D"/>
    <w:rsid w:val="00692E59"/>
    <w:rsid w:val="00693715"/>
    <w:rsid w:val="00693AB4"/>
    <w:rsid w:val="00693FF5"/>
    <w:rsid w:val="00694665"/>
    <w:rsid w:val="00694966"/>
    <w:rsid w:val="00694F15"/>
    <w:rsid w:val="00694FA8"/>
    <w:rsid w:val="00696302"/>
    <w:rsid w:val="006968C3"/>
    <w:rsid w:val="00696CD7"/>
    <w:rsid w:val="00697162"/>
    <w:rsid w:val="006A0C4A"/>
    <w:rsid w:val="006A0FDE"/>
    <w:rsid w:val="006A2871"/>
    <w:rsid w:val="006A2923"/>
    <w:rsid w:val="006A37AE"/>
    <w:rsid w:val="006A416D"/>
    <w:rsid w:val="006A5490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29F0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5C5"/>
    <w:rsid w:val="006D1CAB"/>
    <w:rsid w:val="006D2F09"/>
    <w:rsid w:val="006D3516"/>
    <w:rsid w:val="006D3749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CBC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E19"/>
    <w:rsid w:val="007013DD"/>
    <w:rsid w:val="00701444"/>
    <w:rsid w:val="007014C9"/>
    <w:rsid w:val="00702966"/>
    <w:rsid w:val="007039D1"/>
    <w:rsid w:val="00704379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200CF"/>
    <w:rsid w:val="00720A5F"/>
    <w:rsid w:val="007235B6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210B"/>
    <w:rsid w:val="007731EF"/>
    <w:rsid w:val="0077387F"/>
    <w:rsid w:val="00773FBE"/>
    <w:rsid w:val="00774FC0"/>
    <w:rsid w:val="00775ED1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9E3"/>
    <w:rsid w:val="00797379"/>
    <w:rsid w:val="007979E9"/>
    <w:rsid w:val="007A010C"/>
    <w:rsid w:val="007A0328"/>
    <w:rsid w:val="007A0D8D"/>
    <w:rsid w:val="007A254C"/>
    <w:rsid w:val="007A394C"/>
    <w:rsid w:val="007A3C10"/>
    <w:rsid w:val="007A3D7B"/>
    <w:rsid w:val="007A475B"/>
    <w:rsid w:val="007A4CEB"/>
    <w:rsid w:val="007A5D24"/>
    <w:rsid w:val="007A6BE7"/>
    <w:rsid w:val="007A7C1F"/>
    <w:rsid w:val="007B10E7"/>
    <w:rsid w:val="007B173D"/>
    <w:rsid w:val="007B181B"/>
    <w:rsid w:val="007B3881"/>
    <w:rsid w:val="007B4B29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100C"/>
    <w:rsid w:val="007E2A16"/>
    <w:rsid w:val="007E38CD"/>
    <w:rsid w:val="007E477F"/>
    <w:rsid w:val="007E4D46"/>
    <w:rsid w:val="007E5D70"/>
    <w:rsid w:val="007E6337"/>
    <w:rsid w:val="007E6912"/>
    <w:rsid w:val="007E6BC5"/>
    <w:rsid w:val="007E7ED7"/>
    <w:rsid w:val="007F232D"/>
    <w:rsid w:val="007F2B73"/>
    <w:rsid w:val="007F2DDF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14F6"/>
    <w:rsid w:val="00811915"/>
    <w:rsid w:val="00813896"/>
    <w:rsid w:val="008141BB"/>
    <w:rsid w:val="00815705"/>
    <w:rsid w:val="00816291"/>
    <w:rsid w:val="00817018"/>
    <w:rsid w:val="00821582"/>
    <w:rsid w:val="00821E9D"/>
    <w:rsid w:val="0082233A"/>
    <w:rsid w:val="0082262A"/>
    <w:rsid w:val="00822DA3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50CD8"/>
    <w:rsid w:val="008510AB"/>
    <w:rsid w:val="00851C90"/>
    <w:rsid w:val="00852C92"/>
    <w:rsid w:val="00853294"/>
    <w:rsid w:val="00853962"/>
    <w:rsid w:val="0085474C"/>
    <w:rsid w:val="0085505D"/>
    <w:rsid w:val="008554EC"/>
    <w:rsid w:val="00856EBE"/>
    <w:rsid w:val="008572AB"/>
    <w:rsid w:val="00860350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AD8"/>
    <w:rsid w:val="00872217"/>
    <w:rsid w:val="00872926"/>
    <w:rsid w:val="00873035"/>
    <w:rsid w:val="00873D8D"/>
    <w:rsid w:val="008768B0"/>
    <w:rsid w:val="008803F8"/>
    <w:rsid w:val="00880445"/>
    <w:rsid w:val="008806CC"/>
    <w:rsid w:val="00880C67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A25"/>
    <w:rsid w:val="00892E47"/>
    <w:rsid w:val="00893872"/>
    <w:rsid w:val="008938FC"/>
    <w:rsid w:val="00894067"/>
    <w:rsid w:val="00894435"/>
    <w:rsid w:val="00894532"/>
    <w:rsid w:val="00895518"/>
    <w:rsid w:val="008955AE"/>
    <w:rsid w:val="008959FF"/>
    <w:rsid w:val="00895B09"/>
    <w:rsid w:val="00895B7B"/>
    <w:rsid w:val="00896951"/>
    <w:rsid w:val="008979D7"/>
    <w:rsid w:val="008A52C6"/>
    <w:rsid w:val="008A5314"/>
    <w:rsid w:val="008A58D9"/>
    <w:rsid w:val="008A74B8"/>
    <w:rsid w:val="008B042D"/>
    <w:rsid w:val="008B1109"/>
    <w:rsid w:val="008B2BEC"/>
    <w:rsid w:val="008B3AD0"/>
    <w:rsid w:val="008B476A"/>
    <w:rsid w:val="008B642B"/>
    <w:rsid w:val="008B7C45"/>
    <w:rsid w:val="008C41F7"/>
    <w:rsid w:val="008C4E2D"/>
    <w:rsid w:val="008C5226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135"/>
    <w:rsid w:val="008E643E"/>
    <w:rsid w:val="008E669D"/>
    <w:rsid w:val="008F05F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2B23"/>
    <w:rsid w:val="00902E6C"/>
    <w:rsid w:val="00903404"/>
    <w:rsid w:val="00904F05"/>
    <w:rsid w:val="00907701"/>
    <w:rsid w:val="00911249"/>
    <w:rsid w:val="00912B72"/>
    <w:rsid w:val="00912DCE"/>
    <w:rsid w:val="00913659"/>
    <w:rsid w:val="00913A4E"/>
    <w:rsid w:val="0091423D"/>
    <w:rsid w:val="00916735"/>
    <w:rsid w:val="00917AE9"/>
    <w:rsid w:val="0092138C"/>
    <w:rsid w:val="009215C2"/>
    <w:rsid w:val="009219F7"/>
    <w:rsid w:val="00922B95"/>
    <w:rsid w:val="00922E4A"/>
    <w:rsid w:val="00924A28"/>
    <w:rsid w:val="00924C8D"/>
    <w:rsid w:val="0092638C"/>
    <w:rsid w:val="0092698F"/>
    <w:rsid w:val="00927B26"/>
    <w:rsid w:val="009312CD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E55"/>
    <w:rsid w:val="00943FB2"/>
    <w:rsid w:val="00944E3B"/>
    <w:rsid w:val="00945061"/>
    <w:rsid w:val="00945142"/>
    <w:rsid w:val="009452B4"/>
    <w:rsid w:val="00945883"/>
    <w:rsid w:val="0095433A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B49"/>
    <w:rsid w:val="009860B5"/>
    <w:rsid w:val="00986421"/>
    <w:rsid w:val="00986F5D"/>
    <w:rsid w:val="0098786E"/>
    <w:rsid w:val="00991778"/>
    <w:rsid w:val="00991EA0"/>
    <w:rsid w:val="00991FAF"/>
    <w:rsid w:val="00992233"/>
    <w:rsid w:val="00992557"/>
    <w:rsid w:val="009928AB"/>
    <w:rsid w:val="009973D6"/>
    <w:rsid w:val="009A05EB"/>
    <w:rsid w:val="009A064D"/>
    <w:rsid w:val="009A071E"/>
    <w:rsid w:val="009A09D8"/>
    <w:rsid w:val="009A1116"/>
    <w:rsid w:val="009A1921"/>
    <w:rsid w:val="009A1F70"/>
    <w:rsid w:val="009A3BF8"/>
    <w:rsid w:val="009A3D01"/>
    <w:rsid w:val="009A50AC"/>
    <w:rsid w:val="009A6AB7"/>
    <w:rsid w:val="009A7299"/>
    <w:rsid w:val="009A7F05"/>
    <w:rsid w:val="009B0A83"/>
    <w:rsid w:val="009B0D95"/>
    <w:rsid w:val="009B1D7A"/>
    <w:rsid w:val="009B21D0"/>
    <w:rsid w:val="009B2B22"/>
    <w:rsid w:val="009B2EF0"/>
    <w:rsid w:val="009B3231"/>
    <w:rsid w:val="009B32DA"/>
    <w:rsid w:val="009B41F9"/>
    <w:rsid w:val="009B4314"/>
    <w:rsid w:val="009B441E"/>
    <w:rsid w:val="009B5461"/>
    <w:rsid w:val="009B5526"/>
    <w:rsid w:val="009B5D28"/>
    <w:rsid w:val="009C1DDD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441C"/>
    <w:rsid w:val="00A05025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283"/>
    <w:rsid w:val="00A266A0"/>
    <w:rsid w:val="00A303CC"/>
    <w:rsid w:val="00A308B4"/>
    <w:rsid w:val="00A30C2F"/>
    <w:rsid w:val="00A313D3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545A"/>
    <w:rsid w:val="00A47A04"/>
    <w:rsid w:val="00A500AC"/>
    <w:rsid w:val="00A53E3F"/>
    <w:rsid w:val="00A54FCA"/>
    <w:rsid w:val="00A553AB"/>
    <w:rsid w:val="00A55DEA"/>
    <w:rsid w:val="00A5649E"/>
    <w:rsid w:val="00A604D1"/>
    <w:rsid w:val="00A62576"/>
    <w:rsid w:val="00A62918"/>
    <w:rsid w:val="00A64135"/>
    <w:rsid w:val="00A641F9"/>
    <w:rsid w:val="00A659AA"/>
    <w:rsid w:val="00A65A2E"/>
    <w:rsid w:val="00A65F17"/>
    <w:rsid w:val="00A66C1E"/>
    <w:rsid w:val="00A7098A"/>
    <w:rsid w:val="00A70D15"/>
    <w:rsid w:val="00A71BC3"/>
    <w:rsid w:val="00A72B32"/>
    <w:rsid w:val="00A742E9"/>
    <w:rsid w:val="00A744C8"/>
    <w:rsid w:val="00A75E93"/>
    <w:rsid w:val="00A761F1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47BD"/>
    <w:rsid w:val="00A84E5C"/>
    <w:rsid w:val="00A850B8"/>
    <w:rsid w:val="00A8644B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B0403"/>
    <w:rsid w:val="00AB0ADC"/>
    <w:rsid w:val="00AB27DC"/>
    <w:rsid w:val="00AB28EA"/>
    <w:rsid w:val="00AB29AD"/>
    <w:rsid w:val="00AB2FEB"/>
    <w:rsid w:val="00AB4200"/>
    <w:rsid w:val="00AB4814"/>
    <w:rsid w:val="00AB4D7F"/>
    <w:rsid w:val="00AB6165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3564"/>
    <w:rsid w:val="00AC435D"/>
    <w:rsid w:val="00AC4667"/>
    <w:rsid w:val="00AC5005"/>
    <w:rsid w:val="00AC5013"/>
    <w:rsid w:val="00AC5111"/>
    <w:rsid w:val="00AC56E2"/>
    <w:rsid w:val="00AC5BC3"/>
    <w:rsid w:val="00AC768C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C5"/>
    <w:rsid w:val="00AD520F"/>
    <w:rsid w:val="00AD5C06"/>
    <w:rsid w:val="00AD7172"/>
    <w:rsid w:val="00AE04BB"/>
    <w:rsid w:val="00AE062E"/>
    <w:rsid w:val="00AE0BFA"/>
    <w:rsid w:val="00AE1CD4"/>
    <w:rsid w:val="00AE1FE8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23AA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3BE"/>
    <w:rsid w:val="00B06B90"/>
    <w:rsid w:val="00B07882"/>
    <w:rsid w:val="00B07F6B"/>
    <w:rsid w:val="00B10076"/>
    <w:rsid w:val="00B1046E"/>
    <w:rsid w:val="00B10879"/>
    <w:rsid w:val="00B10C12"/>
    <w:rsid w:val="00B11C7A"/>
    <w:rsid w:val="00B11CF4"/>
    <w:rsid w:val="00B124C1"/>
    <w:rsid w:val="00B12ACA"/>
    <w:rsid w:val="00B12AEB"/>
    <w:rsid w:val="00B12D5E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918"/>
    <w:rsid w:val="00B27923"/>
    <w:rsid w:val="00B30641"/>
    <w:rsid w:val="00B3114D"/>
    <w:rsid w:val="00B3294F"/>
    <w:rsid w:val="00B35270"/>
    <w:rsid w:val="00B35FF4"/>
    <w:rsid w:val="00B37212"/>
    <w:rsid w:val="00B37238"/>
    <w:rsid w:val="00B3762E"/>
    <w:rsid w:val="00B42126"/>
    <w:rsid w:val="00B42874"/>
    <w:rsid w:val="00B43953"/>
    <w:rsid w:val="00B43E1E"/>
    <w:rsid w:val="00B45817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4CAC"/>
    <w:rsid w:val="00B55522"/>
    <w:rsid w:val="00B56A73"/>
    <w:rsid w:val="00B57AB6"/>
    <w:rsid w:val="00B57CE5"/>
    <w:rsid w:val="00B6182A"/>
    <w:rsid w:val="00B61AD2"/>
    <w:rsid w:val="00B62660"/>
    <w:rsid w:val="00B62A3C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A87"/>
    <w:rsid w:val="00B71C8E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F4C"/>
    <w:rsid w:val="00B9422C"/>
    <w:rsid w:val="00B94F56"/>
    <w:rsid w:val="00B95376"/>
    <w:rsid w:val="00B96C72"/>
    <w:rsid w:val="00B97351"/>
    <w:rsid w:val="00B97BD0"/>
    <w:rsid w:val="00B97DF9"/>
    <w:rsid w:val="00BA09D5"/>
    <w:rsid w:val="00BA49A3"/>
    <w:rsid w:val="00BA6252"/>
    <w:rsid w:val="00BA662C"/>
    <w:rsid w:val="00BA68E0"/>
    <w:rsid w:val="00BA692B"/>
    <w:rsid w:val="00BA6EF1"/>
    <w:rsid w:val="00BA7ECB"/>
    <w:rsid w:val="00BB107D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2C71"/>
    <w:rsid w:val="00BE44C7"/>
    <w:rsid w:val="00BE46B4"/>
    <w:rsid w:val="00BE4F4C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7D7"/>
    <w:rsid w:val="00C10DF8"/>
    <w:rsid w:val="00C11390"/>
    <w:rsid w:val="00C12226"/>
    <w:rsid w:val="00C127AF"/>
    <w:rsid w:val="00C129FC"/>
    <w:rsid w:val="00C12DDB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E54"/>
    <w:rsid w:val="00C22786"/>
    <w:rsid w:val="00C22C99"/>
    <w:rsid w:val="00C23259"/>
    <w:rsid w:val="00C23C2D"/>
    <w:rsid w:val="00C23C8E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39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26F"/>
    <w:rsid w:val="00C73E0E"/>
    <w:rsid w:val="00C73E95"/>
    <w:rsid w:val="00C75310"/>
    <w:rsid w:val="00C76103"/>
    <w:rsid w:val="00C76183"/>
    <w:rsid w:val="00C77E11"/>
    <w:rsid w:val="00C803B8"/>
    <w:rsid w:val="00C810D1"/>
    <w:rsid w:val="00C82450"/>
    <w:rsid w:val="00C82C45"/>
    <w:rsid w:val="00C835DA"/>
    <w:rsid w:val="00C83B4C"/>
    <w:rsid w:val="00C84D56"/>
    <w:rsid w:val="00C8552B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2FA6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201E"/>
    <w:rsid w:val="00CD32B4"/>
    <w:rsid w:val="00CD4EA5"/>
    <w:rsid w:val="00CD5249"/>
    <w:rsid w:val="00CD58B5"/>
    <w:rsid w:val="00CD796C"/>
    <w:rsid w:val="00CE0C0F"/>
    <w:rsid w:val="00CE3205"/>
    <w:rsid w:val="00CE3C00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2520"/>
    <w:rsid w:val="00CF2A8C"/>
    <w:rsid w:val="00CF3F37"/>
    <w:rsid w:val="00CF4668"/>
    <w:rsid w:val="00CF5C79"/>
    <w:rsid w:val="00CF5E4F"/>
    <w:rsid w:val="00CF61C2"/>
    <w:rsid w:val="00CF698A"/>
    <w:rsid w:val="00CF6ADD"/>
    <w:rsid w:val="00D008AD"/>
    <w:rsid w:val="00D00C65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29C6"/>
    <w:rsid w:val="00D12B22"/>
    <w:rsid w:val="00D13215"/>
    <w:rsid w:val="00D137BE"/>
    <w:rsid w:val="00D13C70"/>
    <w:rsid w:val="00D14E80"/>
    <w:rsid w:val="00D15F20"/>
    <w:rsid w:val="00D161AE"/>
    <w:rsid w:val="00D17089"/>
    <w:rsid w:val="00D201E9"/>
    <w:rsid w:val="00D22C26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323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1F2D"/>
    <w:rsid w:val="00D62F47"/>
    <w:rsid w:val="00D639B5"/>
    <w:rsid w:val="00D63A92"/>
    <w:rsid w:val="00D63D01"/>
    <w:rsid w:val="00D65859"/>
    <w:rsid w:val="00D65DBE"/>
    <w:rsid w:val="00D7159E"/>
    <w:rsid w:val="00D71A09"/>
    <w:rsid w:val="00D72B6E"/>
    <w:rsid w:val="00D73CB0"/>
    <w:rsid w:val="00D746A8"/>
    <w:rsid w:val="00D76DEB"/>
    <w:rsid w:val="00D772E3"/>
    <w:rsid w:val="00D81755"/>
    <w:rsid w:val="00D81770"/>
    <w:rsid w:val="00D8271B"/>
    <w:rsid w:val="00D8320B"/>
    <w:rsid w:val="00D83E8A"/>
    <w:rsid w:val="00D8400B"/>
    <w:rsid w:val="00D84B1B"/>
    <w:rsid w:val="00D853A4"/>
    <w:rsid w:val="00D87177"/>
    <w:rsid w:val="00D87F7B"/>
    <w:rsid w:val="00D9056A"/>
    <w:rsid w:val="00D90658"/>
    <w:rsid w:val="00D90793"/>
    <w:rsid w:val="00D90DB9"/>
    <w:rsid w:val="00D91C55"/>
    <w:rsid w:val="00D91E6C"/>
    <w:rsid w:val="00D92661"/>
    <w:rsid w:val="00D926AE"/>
    <w:rsid w:val="00D935DC"/>
    <w:rsid w:val="00D93EA4"/>
    <w:rsid w:val="00D9437B"/>
    <w:rsid w:val="00D943F6"/>
    <w:rsid w:val="00D952AD"/>
    <w:rsid w:val="00D952C1"/>
    <w:rsid w:val="00D967B5"/>
    <w:rsid w:val="00D96B0E"/>
    <w:rsid w:val="00D96C2B"/>
    <w:rsid w:val="00D96D6A"/>
    <w:rsid w:val="00DA0124"/>
    <w:rsid w:val="00DA01A1"/>
    <w:rsid w:val="00DA1049"/>
    <w:rsid w:val="00DA22D5"/>
    <w:rsid w:val="00DA2FD9"/>
    <w:rsid w:val="00DA2FDB"/>
    <w:rsid w:val="00DA4C9E"/>
    <w:rsid w:val="00DA55FE"/>
    <w:rsid w:val="00DA5668"/>
    <w:rsid w:val="00DA598C"/>
    <w:rsid w:val="00DA6CC7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E34"/>
    <w:rsid w:val="00DE273B"/>
    <w:rsid w:val="00DE43A5"/>
    <w:rsid w:val="00DE5AC2"/>
    <w:rsid w:val="00DE5BE7"/>
    <w:rsid w:val="00DE673B"/>
    <w:rsid w:val="00DE7AD9"/>
    <w:rsid w:val="00DF0266"/>
    <w:rsid w:val="00DF1565"/>
    <w:rsid w:val="00DF2033"/>
    <w:rsid w:val="00DF27DF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E32"/>
    <w:rsid w:val="00E075E7"/>
    <w:rsid w:val="00E07728"/>
    <w:rsid w:val="00E1146E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88A"/>
    <w:rsid w:val="00E45931"/>
    <w:rsid w:val="00E4724F"/>
    <w:rsid w:val="00E50E06"/>
    <w:rsid w:val="00E5127F"/>
    <w:rsid w:val="00E512BE"/>
    <w:rsid w:val="00E51387"/>
    <w:rsid w:val="00E513BD"/>
    <w:rsid w:val="00E514D3"/>
    <w:rsid w:val="00E51F00"/>
    <w:rsid w:val="00E53C03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2C51"/>
    <w:rsid w:val="00E638B1"/>
    <w:rsid w:val="00E649F8"/>
    <w:rsid w:val="00E64FED"/>
    <w:rsid w:val="00E65394"/>
    <w:rsid w:val="00E6577A"/>
    <w:rsid w:val="00E65A19"/>
    <w:rsid w:val="00E66A27"/>
    <w:rsid w:val="00E6786A"/>
    <w:rsid w:val="00E704C6"/>
    <w:rsid w:val="00E7190E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5DA7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B35"/>
    <w:rsid w:val="00E970EE"/>
    <w:rsid w:val="00E975B6"/>
    <w:rsid w:val="00EA09E5"/>
    <w:rsid w:val="00EA0A61"/>
    <w:rsid w:val="00EA0DA3"/>
    <w:rsid w:val="00EA1CD3"/>
    <w:rsid w:val="00EA34DA"/>
    <w:rsid w:val="00EA4144"/>
    <w:rsid w:val="00EA5BC0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D1"/>
    <w:rsid w:val="00EC1689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452"/>
    <w:rsid w:val="00EE1C74"/>
    <w:rsid w:val="00EE29AB"/>
    <w:rsid w:val="00EE2B54"/>
    <w:rsid w:val="00EE4C4D"/>
    <w:rsid w:val="00EE57C7"/>
    <w:rsid w:val="00EE626C"/>
    <w:rsid w:val="00EE7197"/>
    <w:rsid w:val="00EE7748"/>
    <w:rsid w:val="00EF08E7"/>
    <w:rsid w:val="00EF174B"/>
    <w:rsid w:val="00EF30C7"/>
    <w:rsid w:val="00EF3E2A"/>
    <w:rsid w:val="00EF4E7B"/>
    <w:rsid w:val="00EF52BA"/>
    <w:rsid w:val="00EF6541"/>
    <w:rsid w:val="00EF6991"/>
    <w:rsid w:val="00EF7A7D"/>
    <w:rsid w:val="00EF7DA5"/>
    <w:rsid w:val="00F00BDA"/>
    <w:rsid w:val="00F00C33"/>
    <w:rsid w:val="00F01356"/>
    <w:rsid w:val="00F013BE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605B"/>
    <w:rsid w:val="00F071D9"/>
    <w:rsid w:val="00F073E0"/>
    <w:rsid w:val="00F077C8"/>
    <w:rsid w:val="00F07C8B"/>
    <w:rsid w:val="00F10BC3"/>
    <w:rsid w:val="00F11D1A"/>
    <w:rsid w:val="00F120F5"/>
    <w:rsid w:val="00F12E0D"/>
    <w:rsid w:val="00F15604"/>
    <w:rsid w:val="00F15E0F"/>
    <w:rsid w:val="00F175E3"/>
    <w:rsid w:val="00F205B5"/>
    <w:rsid w:val="00F2103C"/>
    <w:rsid w:val="00F21383"/>
    <w:rsid w:val="00F22503"/>
    <w:rsid w:val="00F245A9"/>
    <w:rsid w:val="00F24708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3AD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71FC"/>
    <w:rsid w:val="00F5196F"/>
    <w:rsid w:val="00F5279A"/>
    <w:rsid w:val="00F53401"/>
    <w:rsid w:val="00F539E9"/>
    <w:rsid w:val="00F53A83"/>
    <w:rsid w:val="00F54321"/>
    <w:rsid w:val="00F54C13"/>
    <w:rsid w:val="00F54D27"/>
    <w:rsid w:val="00F55714"/>
    <w:rsid w:val="00F56137"/>
    <w:rsid w:val="00F562A9"/>
    <w:rsid w:val="00F56A44"/>
    <w:rsid w:val="00F56C33"/>
    <w:rsid w:val="00F6026B"/>
    <w:rsid w:val="00F60270"/>
    <w:rsid w:val="00F602FF"/>
    <w:rsid w:val="00F6060C"/>
    <w:rsid w:val="00F607C3"/>
    <w:rsid w:val="00F61BDF"/>
    <w:rsid w:val="00F6393D"/>
    <w:rsid w:val="00F63A16"/>
    <w:rsid w:val="00F650AE"/>
    <w:rsid w:val="00F660F7"/>
    <w:rsid w:val="00F671B6"/>
    <w:rsid w:val="00F675EB"/>
    <w:rsid w:val="00F70709"/>
    <w:rsid w:val="00F71DD7"/>
    <w:rsid w:val="00F71ED2"/>
    <w:rsid w:val="00F73E4B"/>
    <w:rsid w:val="00F7430B"/>
    <w:rsid w:val="00F74633"/>
    <w:rsid w:val="00F75DB1"/>
    <w:rsid w:val="00F7665D"/>
    <w:rsid w:val="00F769BD"/>
    <w:rsid w:val="00F77262"/>
    <w:rsid w:val="00F777DC"/>
    <w:rsid w:val="00F77CCD"/>
    <w:rsid w:val="00F77F80"/>
    <w:rsid w:val="00F80021"/>
    <w:rsid w:val="00F80141"/>
    <w:rsid w:val="00F80872"/>
    <w:rsid w:val="00F8239A"/>
    <w:rsid w:val="00F85205"/>
    <w:rsid w:val="00F854E1"/>
    <w:rsid w:val="00F85AE0"/>
    <w:rsid w:val="00F8674E"/>
    <w:rsid w:val="00F867B0"/>
    <w:rsid w:val="00F86905"/>
    <w:rsid w:val="00F90B28"/>
    <w:rsid w:val="00F90EC8"/>
    <w:rsid w:val="00F910D3"/>
    <w:rsid w:val="00F9135B"/>
    <w:rsid w:val="00F913D3"/>
    <w:rsid w:val="00F9188F"/>
    <w:rsid w:val="00F91C32"/>
    <w:rsid w:val="00F9275E"/>
    <w:rsid w:val="00F93B0E"/>
    <w:rsid w:val="00F943AC"/>
    <w:rsid w:val="00F94F7D"/>
    <w:rsid w:val="00F96685"/>
    <w:rsid w:val="00F96CFD"/>
    <w:rsid w:val="00F96F6D"/>
    <w:rsid w:val="00FA08CE"/>
    <w:rsid w:val="00FA10F4"/>
    <w:rsid w:val="00FA1286"/>
    <w:rsid w:val="00FA2E23"/>
    <w:rsid w:val="00FA42F4"/>
    <w:rsid w:val="00FA55E4"/>
    <w:rsid w:val="00FA6160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B6442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22"/>
    <w:rsid w:val="00FF34A4"/>
    <w:rsid w:val="00FF3C1E"/>
    <w:rsid w:val="00FF4468"/>
    <w:rsid w:val="00FF478B"/>
    <w:rsid w:val="00FF5FF3"/>
    <w:rsid w:val="00FF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10D7452"/>
  <w15:docId w15:val="{F5572F5C-DD61-4D35-A0E1-90E67F41D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98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NMP Heading 1,H1,Huvudrubrik,app heading 1,l1,h1,h11,h12,h13,h14,h15,h16"/>
    <w:next w:val="Normal"/>
    <w:qFormat/>
    <w:rsid w:val="001E79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"/>
    <w:basedOn w:val="Heading1"/>
    <w:next w:val="Normal"/>
    <w:link w:val="Heading2Char"/>
    <w:qFormat/>
    <w:rsid w:val="001E79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1E798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Normal"/>
    <w:qFormat/>
    <w:rsid w:val="001E798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E798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E7989"/>
    <w:pPr>
      <w:outlineLvl w:val="5"/>
    </w:pPr>
  </w:style>
  <w:style w:type="paragraph" w:styleId="Heading7">
    <w:name w:val="heading 7"/>
    <w:basedOn w:val="H6"/>
    <w:next w:val="Normal"/>
    <w:qFormat/>
    <w:rsid w:val="001E7989"/>
    <w:pPr>
      <w:outlineLvl w:val="6"/>
    </w:pPr>
  </w:style>
  <w:style w:type="paragraph" w:styleId="Heading8">
    <w:name w:val="heading 8"/>
    <w:basedOn w:val="Heading1"/>
    <w:next w:val="Normal"/>
    <w:qFormat/>
    <w:rsid w:val="001E798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E7989"/>
    <w:pPr>
      <w:outlineLvl w:val="8"/>
    </w:pPr>
  </w:style>
  <w:style w:type="character" w:default="1" w:styleId="DefaultParagraphFont">
    <w:name w:val="Default Paragraph Font"/>
    <w:semiHidden/>
    <w:rsid w:val="001E79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7989"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1E79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rsid w:val="001E7989"/>
    <w:pPr>
      <w:jc w:val="center"/>
    </w:pPr>
    <w:rPr>
      <w:i/>
    </w:rPr>
  </w:style>
  <w:style w:type="paragraph" w:styleId="Caption">
    <w:name w:val="caption"/>
    <w:aliases w:val="CaptionTab,cap,cap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Normal"/>
    <w:pPr>
      <w:numPr>
        <w:numId w:val="1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1E7989"/>
    <w:pPr>
      <w:spacing w:after="0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1E7989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rsid w:val="001E7989"/>
    <w:rPr>
      <w:b/>
    </w:rPr>
  </w:style>
  <w:style w:type="paragraph" w:customStyle="1" w:styleId="TAC">
    <w:name w:val="TAC"/>
    <w:basedOn w:val="TAL"/>
    <w:link w:val="TACCar"/>
    <w:rsid w:val="001E7989"/>
    <w:pPr>
      <w:jc w:val="center"/>
    </w:pPr>
  </w:style>
  <w:style w:type="paragraph" w:customStyle="1" w:styleId="TAL">
    <w:name w:val="TAL"/>
    <w:basedOn w:val="Normal"/>
    <w:link w:val="TAL0"/>
    <w:rsid w:val="001E7989"/>
    <w:pPr>
      <w:keepNext/>
      <w:keepLines/>
      <w:spacing w:after="0"/>
    </w:pPr>
    <w:rPr>
      <w:rFonts w:ascii="Arial" w:hAnsi="Arial"/>
      <w:sz w:val="18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rsid w:val="001E79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1E7989"/>
    <w:pPr>
      <w:keepNext w:val="0"/>
      <w:spacing w:before="0" w:after="240"/>
    </w:pPr>
  </w:style>
  <w:style w:type="paragraph" w:customStyle="1" w:styleId="EX">
    <w:name w:val="EX"/>
    <w:basedOn w:val="Normal"/>
    <w:rsid w:val="001E7989"/>
    <w:pPr>
      <w:keepLines/>
      <w:ind w:left="1702" w:hanging="1418"/>
    </w:pPr>
  </w:style>
  <w:style w:type="paragraph" w:customStyle="1" w:styleId="EW">
    <w:name w:val="EW"/>
    <w:basedOn w:val="EX"/>
    <w:rsid w:val="001E7989"/>
    <w:pPr>
      <w:spacing w:after="0"/>
    </w:pPr>
  </w:style>
  <w:style w:type="paragraph" w:customStyle="1" w:styleId="B1">
    <w:name w:val="B1"/>
    <w:basedOn w:val="List"/>
    <w:link w:val="B1Char"/>
    <w:rsid w:val="001E7989"/>
  </w:style>
  <w:style w:type="paragraph" w:styleId="List">
    <w:name w:val="List"/>
    <w:basedOn w:val="Normal"/>
    <w:rsid w:val="001E7989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1E7989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1E7989"/>
    <w:pPr>
      <w:ind w:left="284"/>
    </w:pPr>
  </w:style>
  <w:style w:type="paragraph" w:styleId="Index1">
    <w:name w:val="index 1"/>
    <w:basedOn w:val="Normal"/>
    <w:semiHidden/>
    <w:rsid w:val="001E7989"/>
    <w:pPr>
      <w:keepLines/>
      <w:spacing w:after="0"/>
    </w:pPr>
  </w:style>
  <w:style w:type="paragraph" w:styleId="FootnoteText">
    <w:name w:val="footnote text"/>
    <w:basedOn w:val="Normal"/>
    <w:semiHidden/>
    <w:rsid w:val="001E7989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basedOn w:val="DefaultParagraphFont"/>
    <w:semiHidden/>
    <w:rsid w:val="001E7989"/>
    <w:rPr>
      <w:b/>
      <w:position w:val="6"/>
      <w:sz w:val="16"/>
    </w:rPr>
  </w:style>
  <w:style w:type="character" w:styleId="CommentReference">
    <w:name w:val="annotation reference"/>
    <w:uiPriority w:val="99"/>
    <w:qFormat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qFormat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1E7989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val="en-GB" w:eastAsia="en-GB"/>
    </w:rPr>
  </w:style>
  <w:style w:type="paragraph" w:styleId="TOC8">
    <w:name w:val="toc 8"/>
    <w:basedOn w:val="TOC1"/>
    <w:rsid w:val="001E7989"/>
    <w:pPr>
      <w:spacing w:before="180"/>
      <w:ind w:left="2693" w:hanging="2693"/>
    </w:pPr>
    <w:rPr>
      <w:b/>
    </w:rPr>
  </w:style>
  <w:style w:type="paragraph" w:styleId="TOC1">
    <w:name w:val="toc 1"/>
    <w:rsid w:val="001E798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E79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1E7989"/>
    <w:pPr>
      <w:ind w:left="1701" w:hanging="1701"/>
    </w:pPr>
  </w:style>
  <w:style w:type="paragraph" w:styleId="TOC4">
    <w:name w:val="toc 4"/>
    <w:basedOn w:val="TOC3"/>
    <w:rsid w:val="001E7989"/>
    <w:pPr>
      <w:ind w:left="1418" w:hanging="1418"/>
    </w:pPr>
  </w:style>
  <w:style w:type="paragraph" w:styleId="TOC3">
    <w:name w:val="toc 3"/>
    <w:basedOn w:val="TOC2"/>
    <w:rsid w:val="001E7989"/>
    <w:pPr>
      <w:ind w:left="1134" w:hanging="1134"/>
    </w:pPr>
  </w:style>
  <w:style w:type="paragraph" w:styleId="TOC2">
    <w:name w:val="toc 2"/>
    <w:basedOn w:val="TOC1"/>
    <w:rsid w:val="001E7989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1E79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E7989"/>
    <w:pPr>
      <w:outlineLvl w:val="9"/>
    </w:pPr>
  </w:style>
  <w:style w:type="paragraph" w:styleId="ListNumber2">
    <w:name w:val="List Number 2"/>
    <w:basedOn w:val="ListNumber"/>
    <w:rsid w:val="001E7989"/>
    <w:pPr>
      <w:ind w:left="851"/>
    </w:pPr>
  </w:style>
  <w:style w:type="paragraph" w:customStyle="1" w:styleId="NO">
    <w:name w:val="NO"/>
    <w:basedOn w:val="Normal"/>
    <w:link w:val="NOChar"/>
    <w:rsid w:val="001E7989"/>
    <w:pPr>
      <w:keepLines/>
      <w:ind w:left="1135" w:hanging="851"/>
    </w:pPr>
  </w:style>
  <w:style w:type="paragraph" w:styleId="TOC9">
    <w:name w:val="toc 9"/>
    <w:basedOn w:val="TOC8"/>
    <w:rsid w:val="001E7989"/>
    <w:pPr>
      <w:ind w:left="1418" w:hanging="1418"/>
    </w:pPr>
  </w:style>
  <w:style w:type="paragraph" w:customStyle="1" w:styleId="LD">
    <w:name w:val="LD"/>
    <w:rsid w:val="001E798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E7989"/>
    <w:pPr>
      <w:spacing w:after="0"/>
    </w:pPr>
  </w:style>
  <w:style w:type="paragraph" w:styleId="TOC7">
    <w:name w:val="toc 7"/>
    <w:basedOn w:val="TOC6"/>
    <w:next w:val="Normal"/>
    <w:rsid w:val="001E7989"/>
    <w:pPr>
      <w:ind w:left="2268" w:hanging="2268"/>
    </w:pPr>
  </w:style>
  <w:style w:type="paragraph" w:styleId="ListBullet2">
    <w:name w:val="List Bullet 2"/>
    <w:basedOn w:val="ListBullet"/>
    <w:rsid w:val="001E7989"/>
    <w:pPr>
      <w:ind w:left="851"/>
    </w:pPr>
  </w:style>
  <w:style w:type="paragraph" w:styleId="ListBullet3">
    <w:name w:val="List Bullet 3"/>
    <w:basedOn w:val="ListBullet2"/>
    <w:rsid w:val="001E7989"/>
    <w:pPr>
      <w:ind w:left="1135"/>
    </w:pPr>
  </w:style>
  <w:style w:type="paragraph" w:customStyle="1" w:styleId="EQ">
    <w:name w:val="EQ"/>
    <w:basedOn w:val="Normal"/>
    <w:next w:val="Normal"/>
    <w:rsid w:val="001E79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E79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E79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E7989"/>
    <w:pPr>
      <w:jc w:val="right"/>
    </w:pPr>
  </w:style>
  <w:style w:type="paragraph" w:customStyle="1" w:styleId="TAN">
    <w:name w:val="TAN"/>
    <w:basedOn w:val="TAL"/>
    <w:link w:val="TANChar"/>
    <w:rsid w:val="001E7989"/>
    <w:pPr>
      <w:ind w:left="851" w:hanging="851"/>
    </w:pPr>
  </w:style>
  <w:style w:type="paragraph" w:customStyle="1" w:styleId="ZA">
    <w:name w:val="ZA"/>
    <w:rsid w:val="001E79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E79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E79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E79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E7989"/>
    <w:pPr>
      <w:framePr w:wrap="notBeside" w:y="16161"/>
    </w:pPr>
  </w:style>
  <w:style w:type="character" w:customStyle="1" w:styleId="ZGSM">
    <w:name w:val="ZGSM"/>
    <w:rsid w:val="001E7989"/>
  </w:style>
  <w:style w:type="paragraph" w:styleId="List2">
    <w:name w:val="List 2"/>
    <w:basedOn w:val="List"/>
    <w:rsid w:val="001E7989"/>
    <w:pPr>
      <w:ind w:left="851"/>
    </w:pPr>
  </w:style>
  <w:style w:type="paragraph" w:customStyle="1" w:styleId="ZG">
    <w:name w:val="ZG"/>
    <w:rsid w:val="001E79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1E7989"/>
    <w:pPr>
      <w:ind w:left="1135"/>
    </w:pPr>
  </w:style>
  <w:style w:type="paragraph" w:styleId="List4">
    <w:name w:val="List 4"/>
    <w:basedOn w:val="List3"/>
    <w:rsid w:val="001E7989"/>
    <w:pPr>
      <w:ind w:left="1418"/>
    </w:pPr>
  </w:style>
  <w:style w:type="paragraph" w:styleId="List5">
    <w:name w:val="List 5"/>
    <w:basedOn w:val="List4"/>
    <w:rsid w:val="001E7989"/>
    <w:pPr>
      <w:ind w:left="1702"/>
    </w:pPr>
  </w:style>
  <w:style w:type="paragraph" w:customStyle="1" w:styleId="EditorsNote">
    <w:name w:val="Editor's Note"/>
    <w:basedOn w:val="NO"/>
    <w:rsid w:val="001E7989"/>
    <w:rPr>
      <w:color w:val="FF0000"/>
    </w:rPr>
  </w:style>
  <w:style w:type="paragraph" w:styleId="ListBullet">
    <w:name w:val="List Bullet"/>
    <w:basedOn w:val="List"/>
    <w:rsid w:val="001E7989"/>
  </w:style>
  <w:style w:type="paragraph" w:styleId="ListBullet4">
    <w:name w:val="List Bullet 4"/>
    <w:basedOn w:val="ListBullet3"/>
    <w:rsid w:val="001E7989"/>
    <w:pPr>
      <w:ind w:left="1418"/>
    </w:pPr>
  </w:style>
  <w:style w:type="paragraph" w:styleId="ListBullet5">
    <w:name w:val="List Bullet 5"/>
    <w:basedOn w:val="ListBullet4"/>
    <w:rsid w:val="001E7989"/>
    <w:pPr>
      <w:ind w:left="1702"/>
    </w:pPr>
  </w:style>
  <w:style w:type="paragraph" w:customStyle="1" w:styleId="B2">
    <w:name w:val="B2"/>
    <w:basedOn w:val="List2"/>
    <w:link w:val="B2Char"/>
    <w:rsid w:val="001E7989"/>
  </w:style>
  <w:style w:type="paragraph" w:customStyle="1" w:styleId="B3">
    <w:name w:val="B3"/>
    <w:basedOn w:val="List3"/>
    <w:rsid w:val="001E7989"/>
  </w:style>
  <w:style w:type="paragraph" w:customStyle="1" w:styleId="B4">
    <w:name w:val="B4"/>
    <w:basedOn w:val="List4"/>
    <w:rsid w:val="001E7989"/>
  </w:style>
  <w:style w:type="paragraph" w:customStyle="1" w:styleId="B5">
    <w:name w:val="B5"/>
    <w:basedOn w:val="List5"/>
    <w:rsid w:val="001E7989"/>
  </w:style>
  <w:style w:type="paragraph" w:customStyle="1" w:styleId="ZTD">
    <w:name w:val="ZTD"/>
    <w:basedOn w:val="ZB"/>
    <w:rsid w:val="001E7989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rsid w:val="0057047B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eading2Char">
    <w:name w:val="Heading 2 Char"/>
    <w:aliases w:val="Head2A Char,2 Char"/>
    <w:link w:val="Heading2"/>
    <w:rsid w:val="00094EF1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qFormat/>
    <w:rsid w:val="00094EF1"/>
    <w:rPr>
      <w:rFonts w:ascii="Arial" w:eastAsia="Times New Roman" w:hAnsi="Arial"/>
      <w:sz w:val="28"/>
      <w:lang w:val="en-GB" w:eastAsia="en-GB"/>
    </w:rPr>
  </w:style>
  <w:style w:type="character" w:customStyle="1" w:styleId="B1Char">
    <w:name w:val="B1 Char"/>
    <w:link w:val="B1"/>
    <w:qFormat/>
    <w:rsid w:val="00094EF1"/>
    <w:rPr>
      <w:rFonts w:eastAsia="Times New Roman"/>
      <w:lang w:val="en-GB" w:eastAsia="en-GB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uiPriority w:val="99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6335DA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LChar">
    <w:name w:val="TAL Char"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val="en-GB" w:eastAsia="en-GB"/>
    </w:rPr>
  </w:style>
  <w:style w:type="character" w:customStyle="1" w:styleId="NOChar">
    <w:name w:val="NO Char"/>
    <w:link w:val="NO"/>
    <w:rsid w:val="00CF698A"/>
    <w:rPr>
      <w:rFonts w:eastAsia="Times New Roman"/>
      <w:lang w:val="en-GB" w:eastAsia="en-GB"/>
    </w:rPr>
  </w:style>
  <w:style w:type="character" w:customStyle="1" w:styleId="B2Char">
    <w:name w:val="B2 Char"/>
    <w:link w:val="B2"/>
    <w:rsid w:val="00CF698A"/>
    <w:rPr>
      <w:rFonts w:eastAsia="Times New Roman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440C6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uiPriority w:val="99"/>
    <w:qFormat/>
    <w:locked/>
    <w:rsid w:val="00FB0B14"/>
    <w:rPr>
      <w:rFonts w:ascii="Arial" w:hAnsi="Arial"/>
      <w:sz w:val="18"/>
      <w:lang w:val="en-GB" w:eastAsia="x-none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42406B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1">
    <w:name w:val="未处理的提及1"/>
    <w:uiPriority w:val="99"/>
    <w:semiHidden/>
    <w:unhideWhenUsed/>
    <w:rsid w:val="00D83E8A"/>
    <w:rPr>
      <w:color w:val="605E5C"/>
      <w:shd w:val="clear" w:color="auto" w:fill="E1DFDD"/>
    </w:rPr>
  </w:style>
  <w:style w:type="character" w:customStyle="1" w:styleId="TFChar">
    <w:name w:val="TF Char"/>
    <w:link w:val="TF"/>
    <w:rsid w:val="00453143"/>
    <w:rPr>
      <w:rFonts w:ascii="Arial" w:eastAsia="Times New Roman" w:hAnsi="Arial"/>
      <w:b/>
      <w:lang w:val="en-GB" w:eastAsia="en-GB"/>
    </w:rPr>
  </w:style>
  <w:style w:type="character" w:customStyle="1" w:styleId="CaptionChar">
    <w:name w:val="Caption Char"/>
    <w:aliases w:val="CaptionTab Char,cap Char3,cap Char Char2,Caption Char1 Char Char1,cap Char Char1 Char1,Caption Char Char1 Char Char1,cap Char2 Char1,Caption Equation Char1,cap1 Char1,cap2 Char1,cap11 Char2,Légende-figure Char2,Légende-figure Char Char1"/>
    <w:link w:val="Caption"/>
    <w:rsid w:val="002F0CE4"/>
    <w:rPr>
      <w:rFonts w:eastAsia="Times New Roman"/>
      <w:b/>
      <w:lang w:val="en-GB"/>
    </w:rPr>
  </w:style>
  <w:style w:type="paragraph" w:customStyle="1" w:styleId="BodyBest">
    <w:name w:val="BodyBest"/>
    <w:basedOn w:val="Normal"/>
    <w:link w:val="BodyBestChar"/>
    <w:qFormat/>
    <w:rsid w:val="002F0CE4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x-none" w:eastAsia="x-none"/>
    </w:rPr>
  </w:style>
  <w:style w:type="character" w:customStyle="1" w:styleId="BodyBestChar">
    <w:name w:val="BodyBest Char"/>
    <w:link w:val="BodyBest"/>
    <w:rsid w:val="002F0CE4"/>
    <w:rPr>
      <w:rFonts w:ascii="Arial" w:hAnsi="Arial" w:cs="Arial"/>
    </w:rPr>
  </w:style>
  <w:style w:type="paragraph" w:customStyle="1" w:styleId="msonormal0">
    <w:name w:val="msonormal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Normal"/>
    <w:rsid w:val="003A3E2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Normal"/>
    <w:rsid w:val="003A3E2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Normal"/>
    <w:rsid w:val="003A3E2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Normal"/>
    <w:rsid w:val="003A3E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Normal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Normal"/>
    <w:rsid w:val="009800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rsid w:val="001F4DFC"/>
    <w:rPr>
      <w:b/>
      <w:lang w:val="en-GB" w:eastAsia="en-US"/>
    </w:rPr>
  </w:style>
  <w:style w:type="paragraph" w:styleId="NoSpacing">
    <w:name w:val="No Spacing"/>
    <w:uiPriority w:val="1"/>
    <w:qFormat/>
    <w:rsid w:val="00FE7B54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D008AD"/>
    <w:rPr>
      <w:rFonts w:ascii="Arial" w:eastAsia="Times New Roman" w:hAnsi="Arial"/>
      <w:b/>
      <w:noProof/>
      <w:sz w:val="18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D008AD"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customStyle="1" w:styleId="TitleChar">
    <w:name w:val="Title Char"/>
    <w:basedOn w:val="DefaultParagraphFont"/>
    <w:link w:val="Title"/>
    <w:uiPriority w:val="10"/>
    <w:rsid w:val="00D008AD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Heading4"/>
    <w:rsid w:val="00D008A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AA626D"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sid w:val="009F31C0"/>
    <w:rPr>
      <w:rFonts w:ascii="Arial" w:eastAsia="Times New Roman" w:hAnsi="Arial"/>
      <w:sz w:val="18"/>
      <w:lang w:val="en-GB" w:eastAsia="en-GB"/>
    </w:rPr>
  </w:style>
  <w:style w:type="paragraph" w:customStyle="1" w:styleId="FL">
    <w:name w:val="FL"/>
    <w:basedOn w:val="Normal"/>
    <w:qFormat/>
    <w:rsid w:val="00C667F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04Proposal1Char">
    <w:name w:val="04_Proposal1 Char"/>
    <w:link w:val="04Proposal1"/>
    <w:locked/>
    <w:rsid w:val="00345172"/>
    <w:rPr>
      <w:rFonts w:ascii="Times New Roman Bold" w:hAnsi="Times New Roman Bold" w:cs="Times New Roman Bold"/>
      <w:b/>
      <w:bCs/>
      <w:i/>
      <w:iCs/>
      <w:szCs w:val="24"/>
    </w:rPr>
  </w:style>
  <w:style w:type="paragraph" w:customStyle="1" w:styleId="04Proposal1">
    <w:name w:val="04_Proposal1"/>
    <w:basedOn w:val="Normal"/>
    <w:link w:val="04Proposal1Char"/>
    <w:qFormat/>
    <w:rsid w:val="00345172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imes New Roman Bold" w:eastAsia="MS Mincho" w:hAnsi="Times New Roman Bold" w:cs="Times New Roman Bold"/>
      <w:b/>
      <w:bCs/>
      <w:i/>
      <w:iCs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16B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641313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65050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147511">
          <w:marLeft w:val="14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3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4780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2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62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udan11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zhourui2@oppo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753424-0FE5-42D3-8C37-647A0AF53D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Investigation of MPAC and RTS Differences Utilizing Conducted ADTF Model</vt:lpstr>
    </vt:vector>
  </TitlesOfParts>
  <Company>Spirent Communications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creator>CAICT</dc:creator>
  <cp:lastModifiedBy>MCC: CR0824</cp:lastModifiedBy>
  <cp:revision>2</cp:revision>
  <cp:lastPrinted>2019-08-07T05:09:00Z</cp:lastPrinted>
  <dcterms:created xsi:type="dcterms:W3CDTF">2023-05-24T23:20:00Z</dcterms:created>
  <dcterms:modified xsi:type="dcterms:W3CDTF">2023-05-24T23:20:00Z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</Properties>
</file>