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F45E5" w14:textId="31538EDB" w:rsidR="00112C36" w:rsidRPr="00112C36" w:rsidRDefault="00112C36" w:rsidP="00112C36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112C36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#113</w:t>
      </w:r>
      <w:r w:rsidRPr="00112C36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112C36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112C36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5025</w:t>
      </w:r>
    </w:p>
    <w:p w14:paraId="57293A28" w14:textId="77777777" w:rsidR="00112C36" w:rsidRPr="00112C36" w:rsidRDefault="00112C36" w:rsidP="00112C3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12C36">
        <w:rPr>
          <w:rFonts w:ascii="Arial" w:eastAsia="MS Mincho" w:hAnsi="Arial" w:cs="Arial"/>
          <w:b/>
          <w:bCs/>
          <w:sz w:val="28"/>
          <w:szCs w:val="24"/>
          <w:lang w:eastAsia="ja-JP"/>
        </w:rPr>
        <w:t>Incheon, Korea, May 22</w:t>
      </w:r>
      <w:r w:rsidRPr="00112C3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112C3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May 26</w:t>
      </w:r>
      <w:r w:rsidRPr="00112C3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12C36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177607A7" w14:textId="77777777" w:rsidR="00B97703" w:rsidRDefault="00B97703">
      <w:pPr>
        <w:rPr>
          <w:rFonts w:ascii="Arial" w:hAnsi="Arial" w:cs="Arial"/>
        </w:rPr>
      </w:pPr>
    </w:p>
    <w:p w14:paraId="48C0023D" w14:textId="3ACEEA64" w:rsidR="00B9376B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112C36" w:rsidRPr="00112C36">
        <w:rPr>
          <w:rFonts w:ascii="Arial" w:hAnsi="Arial" w:cs="Arial"/>
          <w:b/>
          <w:sz w:val="22"/>
          <w:szCs w:val="22"/>
        </w:rPr>
        <w:t xml:space="preserve">Draft Reply LS on </w:t>
      </w:r>
      <w:proofErr w:type="spellStart"/>
      <w:r w:rsidR="00112C36" w:rsidRPr="00112C36">
        <w:rPr>
          <w:rFonts w:ascii="Arial" w:hAnsi="Arial" w:cs="Arial"/>
          <w:b/>
          <w:sz w:val="22"/>
          <w:szCs w:val="22"/>
        </w:rPr>
        <w:t>Sidelink</w:t>
      </w:r>
      <w:proofErr w:type="spellEnd"/>
      <w:r w:rsidR="00112C36" w:rsidRPr="00112C36">
        <w:rPr>
          <w:rFonts w:ascii="Arial" w:hAnsi="Arial" w:cs="Arial"/>
          <w:b/>
          <w:sz w:val="22"/>
          <w:szCs w:val="22"/>
        </w:rPr>
        <w:t xml:space="preserve"> positioning procedure</w:t>
      </w:r>
    </w:p>
    <w:p w14:paraId="56A41632" w14:textId="7C22A71C" w:rsidR="00B9376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B9376B" w:rsidRPr="00B9376B">
        <w:rPr>
          <w:rFonts w:ascii="Arial" w:hAnsi="Arial" w:cs="Arial"/>
          <w:b/>
          <w:bCs/>
          <w:sz w:val="22"/>
          <w:szCs w:val="22"/>
        </w:rPr>
        <w:t>R1-230</w:t>
      </w:r>
      <w:r w:rsidR="00112C36">
        <w:rPr>
          <w:rFonts w:ascii="Arial" w:hAnsi="Arial" w:cs="Arial"/>
          <w:b/>
          <w:bCs/>
          <w:sz w:val="22"/>
          <w:szCs w:val="22"/>
        </w:rPr>
        <w:t>4306</w:t>
      </w:r>
      <w:r w:rsidR="00B9376B">
        <w:rPr>
          <w:rFonts w:ascii="Arial" w:hAnsi="Arial" w:cs="Arial"/>
          <w:b/>
          <w:bCs/>
          <w:sz w:val="22"/>
          <w:szCs w:val="22"/>
        </w:rPr>
        <w:t>/</w:t>
      </w:r>
      <w:r w:rsidR="00112C36">
        <w:rPr>
          <w:rFonts w:ascii="Arial" w:hAnsi="Arial" w:cs="Arial"/>
          <w:b/>
          <w:bCs/>
          <w:sz w:val="22"/>
          <w:szCs w:val="22"/>
        </w:rPr>
        <w:t>S</w:t>
      </w:r>
      <w:r w:rsidR="00B9376B" w:rsidRPr="00B9376B">
        <w:rPr>
          <w:rFonts w:ascii="Arial" w:hAnsi="Arial" w:cs="Arial"/>
          <w:b/>
          <w:bCs/>
          <w:sz w:val="22"/>
          <w:szCs w:val="22"/>
        </w:rPr>
        <w:t>2-230</w:t>
      </w:r>
      <w:r w:rsidR="00112C36">
        <w:rPr>
          <w:rFonts w:ascii="Arial" w:hAnsi="Arial" w:cs="Arial"/>
          <w:b/>
          <w:bCs/>
          <w:sz w:val="22"/>
          <w:szCs w:val="22"/>
        </w:rPr>
        <w:t>5735</w:t>
      </w:r>
    </w:p>
    <w:p w14:paraId="02ADAED1" w14:textId="0C6338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4234">
        <w:rPr>
          <w:rFonts w:ascii="Arial" w:hAnsi="Arial" w:cs="Arial"/>
          <w:b/>
          <w:bCs/>
          <w:sz w:val="22"/>
          <w:szCs w:val="22"/>
        </w:rPr>
        <w:t>Release 1</w:t>
      </w:r>
      <w:r w:rsidR="00B9376B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5C184990" w14:textId="35E85144" w:rsidR="00B97703" w:rsidRPr="00062A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12C36">
        <w:rPr>
          <w:rFonts w:ascii="Arial" w:eastAsia="Times New Roman" w:hAnsi="Arial" w:cs="Arial"/>
          <w:b/>
          <w:sz w:val="22"/>
          <w:szCs w:val="22"/>
        </w:rPr>
        <w:t>Ranging_SL</w:t>
      </w:r>
      <w:proofErr w:type="spellEnd"/>
    </w:p>
    <w:p w14:paraId="2ACAF7A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8B8015" w14:textId="68CD414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04234">
        <w:rPr>
          <w:rFonts w:ascii="Arial" w:hAnsi="Arial" w:cs="Arial"/>
          <w:b/>
          <w:sz w:val="22"/>
          <w:szCs w:val="22"/>
        </w:rPr>
        <w:t>Xiaomi</w:t>
      </w:r>
    </w:p>
    <w:p w14:paraId="4DBD8B3B" w14:textId="252B1BF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29CF">
        <w:rPr>
          <w:rFonts w:ascii="Arial" w:hAnsi="Arial" w:cs="Arial"/>
          <w:b/>
          <w:bCs/>
          <w:sz w:val="22"/>
          <w:szCs w:val="22"/>
        </w:rPr>
        <w:t>SA2</w:t>
      </w:r>
    </w:p>
    <w:p w14:paraId="7B933BF5" w14:textId="559C311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29CF">
        <w:rPr>
          <w:rFonts w:ascii="Arial" w:hAnsi="Arial" w:cs="Arial"/>
          <w:b/>
          <w:bCs/>
          <w:sz w:val="22"/>
          <w:szCs w:val="22"/>
        </w:rPr>
        <w:t>RAN2</w:t>
      </w:r>
    </w:p>
    <w:bookmarkEnd w:id="5"/>
    <w:bookmarkEnd w:id="6"/>
    <w:p w14:paraId="5A702A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C2BA8EE" w14:textId="03FA7DC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1FC7C57" w14:textId="3BB851AD" w:rsidR="00B97703" w:rsidRDefault="00F241C9" w:rsidP="00F241C9">
      <w:pPr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Email: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  <w:t xml:space="preserve">         </w:t>
      </w:r>
    </w:p>
    <w:p w14:paraId="5E3AF33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690739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B065E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042A2F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772B937" w14:textId="77777777" w:rsidR="00B97703" w:rsidRDefault="00B97703">
      <w:pPr>
        <w:rPr>
          <w:rFonts w:ascii="Arial" w:hAnsi="Arial" w:cs="Arial"/>
        </w:rPr>
      </w:pPr>
    </w:p>
    <w:p w14:paraId="37386ADE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A68921B" w14:textId="368BAB23" w:rsidR="00F241C9" w:rsidRDefault="00F241C9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F241C9">
        <w:rPr>
          <w:rFonts w:ascii="Arial" w:eastAsia="宋体" w:hAnsi="Arial" w:cs="Arial"/>
          <w:lang w:eastAsia="zh-CN"/>
        </w:rPr>
        <w:t xml:space="preserve">RAN1 would like to thank </w:t>
      </w:r>
      <w:r w:rsidR="00E06AF9">
        <w:rPr>
          <w:rFonts w:ascii="Arial" w:eastAsia="宋体" w:hAnsi="Arial" w:cs="Arial"/>
          <w:lang w:eastAsia="zh-CN"/>
        </w:rPr>
        <w:t>SA2</w:t>
      </w:r>
      <w:r w:rsidRPr="00F241C9">
        <w:rPr>
          <w:rFonts w:ascii="Arial" w:eastAsia="宋体" w:hAnsi="Arial" w:cs="Arial"/>
          <w:lang w:eastAsia="zh-CN"/>
        </w:rPr>
        <w:t xml:space="preserve"> for the LS (</w:t>
      </w:r>
      <w:r w:rsidR="00E06AF9" w:rsidRPr="00E06AF9">
        <w:rPr>
          <w:rFonts w:ascii="Arial" w:eastAsia="宋体" w:hAnsi="Arial" w:cs="Arial"/>
          <w:lang w:eastAsia="zh-CN"/>
        </w:rPr>
        <w:t>R1-2304306/S2-2305735</w:t>
      </w:r>
      <w:r w:rsidRPr="00F241C9">
        <w:rPr>
          <w:rFonts w:ascii="Arial" w:eastAsia="宋体" w:hAnsi="Arial" w:cs="Arial" w:hint="eastAsia"/>
          <w:lang w:eastAsia="zh-CN"/>
        </w:rPr>
        <w:t>)</w:t>
      </w:r>
      <w:r w:rsidRPr="00F241C9">
        <w:rPr>
          <w:rFonts w:ascii="Arial" w:eastAsia="宋体" w:hAnsi="Arial" w:cs="Arial"/>
          <w:lang w:eastAsia="zh-CN"/>
        </w:rPr>
        <w:t xml:space="preserve"> </w:t>
      </w:r>
      <w:r w:rsidR="00AE2300" w:rsidRPr="00AE2300">
        <w:rPr>
          <w:rFonts w:ascii="Arial" w:eastAsia="宋体" w:hAnsi="Arial" w:cs="Arial"/>
          <w:lang w:eastAsia="zh-CN"/>
        </w:rPr>
        <w:t xml:space="preserve">on </w:t>
      </w:r>
      <w:proofErr w:type="spellStart"/>
      <w:r w:rsidR="00E06AF9" w:rsidRPr="00E06AF9">
        <w:rPr>
          <w:rFonts w:ascii="Arial" w:eastAsia="宋体" w:hAnsi="Arial" w:cs="Arial"/>
          <w:lang w:eastAsia="zh-CN"/>
        </w:rPr>
        <w:t>Sidelink</w:t>
      </w:r>
      <w:proofErr w:type="spellEnd"/>
      <w:r w:rsidR="00E06AF9" w:rsidRPr="00E06AF9">
        <w:rPr>
          <w:rFonts w:ascii="Arial" w:eastAsia="宋体" w:hAnsi="Arial" w:cs="Arial"/>
          <w:lang w:eastAsia="zh-CN"/>
        </w:rPr>
        <w:t xml:space="preserve"> positioning procedure</w:t>
      </w:r>
      <w:r w:rsidRPr="00F241C9">
        <w:rPr>
          <w:rFonts w:ascii="Arial" w:eastAsia="宋体" w:hAnsi="Arial" w:cs="Arial" w:hint="eastAsia"/>
          <w:lang w:val="en-US" w:eastAsia="zh-CN"/>
        </w:rPr>
        <w:t xml:space="preserve">. </w:t>
      </w:r>
    </w:p>
    <w:p w14:paraId="62FD222F" w14:textId="24155CA9" w:rsidR="00AE2300" w:rsidRDefault="00AE2300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</w:p>
    <w:p w14:paraId="7CA9C675" w14:textId="730C753E" w:rsidR="00771095" w:rsidRDefault="00AE2300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Regarding </w:t>
      </w:r>
      <w:r w:rsidR="00771095">
        <w:rPr>
          <w:rFonts w:ascii="Arial" w:eastAsia="宋体" w:hAnsi="Arial" w:cs="Arial"/>
          <w:lang w:val="en-US" w:eastAsia="zh-CN"/>
        </w:rPr>
        <w:t>SA2’s following question:</w:t>
      </w:r>
    </w:p>
    <w:p w14:paraId="3FFAB7A5" w14:textId="106412FB" w:rsidR="0046387A" w:rsidRDefault="0046387A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</w:p>
    <w:p w14:paraId="21ECF9C9" w14:textId="6A22EF81" w:rsidR="0046387A" w:rsidRDefault="0046387A" w:rsidP="0046387A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ascii="Arial" w:eastAsia="宋体" w:hAnsi="Arial" w:cs="Arial"/>
          <w:lang w:eastAsia="zh-CN"/>
        </w:rPr>
      </w:pPr>
      <w:r w:rsidRPr="0046387A">
        <w:rPr>
          <w:rFonts w:ascii="Arial" w:eastAsia="宋体" w:hAnsi="Arial" w:cs="Arial"/>
          <w:lang w:eastAsia="zh-CN"/>
        </w:rPr>
        <w:t>With reference to attached S2-2305750, SA2 has the following question for RAN1 and RAN2:</w:t>
      </w:r>
    </w:p>
    <w:p w14:paraId="594B14E2" w14:textId="77777777" w:rsidR="0046387A" w:rsidRPr="0046387A" w:rsidRDefault="0046387A" w:rsidP="0046387A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ascii="Arial" w:eastAsia="宋体" w:hAnsi="Arial" w:cs="Arial"/>
          <w:lang w:eastAsia="zh-CN"/>
        </w:rPr>
      </w:pPr>
    </w:p>
    <w:p w14:paraId="6A38D915" w14:textId="1B3750DD" w:rsidR="0046387A" w:rsidRPr="0046387A" w:rsidRDefault="0046387A" w:rsidP="0046387A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ascii="Arial" w:eastAsia="宋体" w:hAnsi="Arial" w:cs="Arial"/>
          <w:lang w:eastAsia="zh-CN"/>
        </w:rPr>
      </w:pPr>
      <w:r w:rsidRPr="0046387A">
        <w:rPr>
          <w:rFonts w:ascii="Arial" w:eastAsia="宋体" w:hAnsi="Arial" w:cs="Arial"/>
          <w:lang w:eastAsia="zh-CN"/>
        </w:rPr>
        <w:t>Question 2: SA2 discussed whether or not relative velocity in the S2-2305750 would be feasible to specify in Rel-18, and would like to see if RAN2 and RAN1 has any feedback. SA2 would also welcome feedbacks on other results defined in S2-2305750</w:t>
      </w:r>
    </w:p>
    <w:p w14:paraId="6ED8BBB6" w14:textId="42C6998C" w:rsidR="00771095" w:rsidRDefault="00771095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</w:p>
    <w:p w14:paraId="3934F713" w14:textId="64035BC9" w:rsidR="000065E1" w:rsidRDefault="00771095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RAN1 would like to provide the following feedback:</w:t>
      </w:r>
    </w:p>
    <w:p w14:paraId="6FE516D7" w14:textId="77777777" w:rsidR="00F1454F" w:rsidRDefault="00F1454F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</w:p>
    <w:p w14:paraId="555B8E48" w14:textId="222A7CF2" w:rsidR="00AE2300" w:rsidRPr="00F1454F" w:rsidRDefault="00F1454F" w:rsidP="0046387A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RAN1 has not evaluated the performance of relative velocity for relative positioning or ranging. </w:t>
      </w:r>
      <w:r w:rsidR="0046387A" w:rsidRPr="0046387A">
        <w:rPr>
          <w:rFonts w:ascii="Arial" w:eastAsia="宋体" w:hAnsi="Arial" w:cs="Arial"/>
          <w:lang w:eastAsia="zh-CN"/>
        </w:rPr>
        <w:t xml:space="preserve">RAN1 assumes that no specific solution is needed to handle the </w:t>
      </w:r>
      <w:r w:rsidR="0046387A">
        <w:rPr>
          <w:rFonts w:ascii="Arial" w:eastAsia="宋体" w:hAnsi="Arial" w:cs="Arial"/>
          <w:lang w:eastAsia="zh-CN"/>
        </w:rPr>
        <w:t xml:space="preserve">relative </w:t>
      </w:r>
      <w:r w:rsidR="0046387A" w:rsidRPr="0046387A">
        <w:rPr>
          <w:rFonts w:ascii="Arial" w:eastAsia="宋体" w:hAnsi="Arial" w:cs="Arial"/>
          <w:lang w:eastAsia="zh-CN"/>
        </w:rPr>
        <w:t xml:space="preserve">velocity determination for SL </w:t>
      </w:r>
      <w:r w:rsidR="0046387A">
        <w:rPr>
          <w:rFonts w:ascii="Arial" w:eastAsia="宋体" w:hAnsi="Arial" w:cs="Arial"/>
          <w:lang w:eastAsia="zh-CN"/>
        </w:rPr>
        <w:t xml:space="preserve">relative </w:t>
      </w:r>
      <w:r w:rsidR="0046387A" w:rsidRPr="0046387A">
        <w:rPr>
          <w:rFonts w:ascii="Arial" w:eastAsia="宋体" w:hAnsi="Arial" w:cs="Arial"/>
          <w:lang w:eastAsia="zh-CN"/>
        </w:rPr>
        <w:t>positioning or ranging.</w:t>
      </w:r>
    </w:p>
    <w:p w14:paraId="043605B8" w14:textId="77777777" w:rsidR="005F5FA0" w:rsidRPr="0046387A" w:rsidRDefault="005F5FA0" w:rsidP="00F241C9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zh-CN"/>
        </w:rPr>
      </w:pPr>
    </w:p>
    <w:p w14:paraId="78FF46E8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4501F86" w14:textId="38846A8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D79D0">
        <w:rPr>
          <w:rFonts w:ascii="Arial" w:hAnsi="Arial" w:cs="Arial"/>
          <w:b/>
          <w:lang w:eastAsia="zh-CN"/>
        </w:rPr>
        <w:t>SA</w:t>
      </w:r>
      <w:r w:rsidR="00AE2300">
        <w:rPr>
          <w:rFonts w:ascii="Arial" w:hAnsi="Arial" w:cs="Arial"/>
          <w:b/>
          <w:lang w:eastAsia="zh-CN"/>
        </w:rPr>
        <w:t>2</w:t>
      </w:r>
      <w:r w:rsidR="001F6DB7">
        <w:rPr>
          <w:rFonts w:ascii="Arial" w:hAnsi="Arial" w:cs="Arial"/>
          <w:b/>
        </w:rPr>
        <w:t xml:space="preserve"> </w:t>
      </w:r>
      <w:r w:rsidR="00F241C9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 xml:space="preserve"> </w:t>
      </w:r>
    </w:p>
    <w:p w14:paraId="40D65197" w14:textId="7511BEDE" w:rsidR="00B97703" w:rsidRDefault="00B97703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241C9">
        <w:rPr>
          <w:rFonts w:ascii="Arial" w:hAnsi="Arial" w:cs="Arial"/>
        </w:rPr>
        <w:t xml:space="preserve">RAN1 respectfully asks </w:t>
      </w:r>
      <w:r w:rsidR="002D79D0">
        <w:rPr>
          <w:rFonts w:ascii="Arial" w:hAnsi="Arial" w:cs="Arial"/>
          <w:lang w:val="en-US" w:eastAsia="zh-CN"/>
        </w:rPr>
        <w:t>SA</w:t>
      </w:r>
      <w:r w:rsidR="008026AF">
        <w:rPr>
          <w:rFonts w:ascii="Arial" w:hAnsi="Arial" w:cs="Arial"/>
          <w:lang w:val="en-US" w:eastAsia="zh-CN"/>
        </w:rPr>
        <w:t>2</w:t>
      </w:r>
      <w:r w:rsidR="00F241C9">
        <w:rPr>
          <w:rFonts w:ascii="Arial" w:hAnsi="Arial" w:cs="Arial"/>
        </w:rPr>
        <w:t xml:space="preserve"> to take the above information into account.</w:t>
      </w:r>
      <w:r w:rsidR="00F241C9" w:rsidRPr="00017F23">
        <w:rPr>
          <w:color w:val="0070C0"/>
        </w:rPr>
        <w:t xml:space="preserve"> </w:t>
      </w:r>
    </w:p>
    <w:p w14:paraId="7904D5B5" w14:textId="77777777" w:rsidR="00F241C9" w:rsidRDefault="00F241C9">
      <w:pPr>
        <w:spacing w:after="120"/>
        <w:ind w:left="993" w:hanging="993"/>
        <w:rPr>
          <w:rFonts w:ascii="Arial" w:hAnsi="Arial" w:cs="Arial"/>
        </w:rPr>
      </w:pPr>
    </w:p>
    <w:p w14:paraId="49878860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241C9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F241C9">
        <w:rPr>
          <w:rFonts w:cs="Arial"/>
          <w:bCs/>
          <w:szCs w:val="36"/>
        </w:rPr>
        <w:t xml:space="preserve">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4758DB9" w14:textId="02BD1A80" w:rsidR="00935283" w:rsidRDefault="00AE2300" w:rsidP="002F1940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TSG-WG1 Meeting #114</w:t>
      </w:r>
      <w:r>
        <w:rPr>
          <w:rFonts w:ascii="Arial" w:hAnsi="Arial" w:cs="Arial"/>
          <w:bCs/>
          <w:color w:val="000000"/>
        </w:rPr>
        <w:tab/>
        <w:t>21</w:t>
      </w:r>
      <w:r w:rsidRPr="00AE2300">
        <w:rPr>
          <w:rFonts w:ascii="Arial" w:hAnsi="Arial" w:cs="Arial"/>
          <w:bCs/>
          <w:color w:val="000000"/>
          <w:vertAlign w:val="superscript"/>
        </w:rPr>
        <w:t>st</w:t>
      </w:r>
      <w:r>
        <w:rPr>
          <w:rFonts w:ascii="Arial" w:hAnsi="Arial" w:cs="Arial"/>
          <w:bCs/>
          <w:color w:val="000000"/>
        </w:rPr>
        <w:t xml:space="preserve"> Aug – 25</w:t>
      </w:r>
      <w:r w:rsidRPr="00AE2300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Aug 2023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Toulouse, FR</w:t>
      </w:r>
    </w:p>
    <w:p w14:paraId="5959F52F" w14:textId="4D418ED3" w:rsidR="00351206" w:rsidRPr="00351206" w:rsidRDefault="00351206" w:rsidP="00351206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TSG-WG1 Meeting #114bis</w:t>
      </w:r>
      <w:r>
        <w:rPr>
          <w:rFonts w:ascii="Arial" w:hAnsi="Arial" w:cs="Arial"/>
          <w:bCs/>
          <w:color w:val="000000"/>
        </w:rPr>
        <w:tab/>
        <w:t>9</w:t>
      </w:r>
      <w:r w:rsidRPr="00351206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Oct – 13</w:t>
      </w:r>
      <w:r w:rsidRPr="00351206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Oct 2023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Xiamen, CN</w:t>
      </w:r>
    </w:p>
    <w:p w14:paraId="2BAE50AE" w14:textId="77777777" w:rsidR="00351206" w:rsidRPr="002F1940" w:rsidRDefault="00351206" w:rsidP="002F1940"/>
    <w:sectPr w:rsidR="00351206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4D1E1" w14:textId="77777777" w:rsidR="00FE2D92" w:rsidRDefault="00FE2D92">
      <w:pPr>
        <w:spacing w:after="0"/>
      </w:pPr>
      <w:r>
        <w:separator/>
      </w:r>
    </w:p>
  </w:endnote>
  <w:endnote w:type="continuationSeparator" w:id="0">
    <w:p w14:paraId="6D2C0094" w14:textId="77777777" w:rsidR="00FE2D92" w:rsidRDefault="00FE2D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2B557" w14:textId="77777777" w:rsidR="00FE2D92" w:rsidRDefault="00FE2D92">
      <w:pPr>
        <w:spacing w:after="0"/>
      </w:pPr>
      <w:r>
        <w:separator/>
      </w:r>
    </w:p>
  </w:footnote>
  <w:footnote w:type="continuationSeparator" w:id="0">
    <w:p w14:paraId="47F2ACB1" w14:textId="77777777" w:rsidR="00FE2D92" w:rsidRDefault="00FE2D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F5A14"/>
    <w:multiLevelType w:val="hybridMultilevel"/>
    <w:tmpl w:val="A902338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00BCA"/>
    <w:multiLevelType w:val="multilevel"/>
    <w:tmpl w:val="0F94FA8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B6A6946"/>
    <w:multiLevelType w:val="multilevel"/>
    <w:tmpl w:val="061017C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2"/>
  </w:num>
  <w:num w:numId="8">
    <w:abstractNumId w:val="6"/>
  </w:num>
  <w:num w:numId="9">
    <w:abstractNumId w:val="9"/>
  </w:num>
  <w:num w:numId="10">
    <w:abstractNumId w:val="7"/>
  </w:num>
  <w:num w:numId="1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5E1"/>
    <w:rsid w:val="0001436E"/>
    <w:rsid w:val="00017F23"/>
    <w:rsid w:val="00024FF1"/>
    <w:rsid w:val="00046475"/>
    <w:rsid w:val="00062A1F"/>
    <w:rsid w:val="000F6242"/>
    <w:rsid w:val="00107D58"/>
    <w:rsid w:val="00112C36"/>
    <w:rsid w:val="00181A7A"/>
    <w:rsid w:val="00194AAF"/>
    <w:rsid w:val="0019591D"/>
    <w:rsid w:val="00195F24"/>
    <w:rsid w:val="001B59D8"/>
    <w:rsid w:val="001D4906"/>
    <w:rsid w:val="001E1007"/>
    <w:rsid w:val="001F6DB7"/>
    <w:rsid w:val="00207346"/>
    <w:rsid w:val="00283FA1"/>
    <w:rsid w:val="002B09E9"/>
    <w:rsid w:val="002B6965"/>
    <w:rsid w:val="002C4DCE"/>
    <w:rsid w:val="002D1D42"/>
    <w:rsid w:val="002D79D0"/>
    <w:rsid w:val="002F1940"/>
    <w:rsid w:val="0034094B"/>
    <w:rsid w:val="00351206"/>
    <w:rsid w:val="00354492"/>
    <w:rsid w:val="00383545"/>
    <w:rsid w:val="003F0AB2"/>
    <w:rsid w:val="004043B1"/>
    <w:rsid w:val="00433500"/>
    <w:rsid w:val="00433F71"/>
    <w:rsid w:val="00440D43"/>
    <w:rsid w:val="0046387A"/>
    <w:rsid w:val="004B361D"/>
    <w:rsid w:val="004B711A"/>
    <w:rsid w:val="004E3939"/>
    <w:rsid w:val="004F1D09"/>
    <w:rsid w:val="005E1885"/>
    <w:rsid w:val="005F5FA0"/>
    <w:rsid w:val="006308C5"/>
    <w:rsid w:val="006560DD"/>
    <w:rsid w:val="00684432"/>
    <w:rsid w:val="006A4435"/>
    <w:rsid w:val="006D1330"/>
    <w:rsid w:val="006D5024"/>
    <w:rsid w:val="006F5E1F"/>
    <w:rsid w:val="007530ED"/>
    <w:rsid w:val="00771095"/>
    <w:rsid w:val="00773AEC"/>
    <w:rsid w:val="007A3583"/>
    <w:rsid w:val="007C48CA"/>
    <w:rsid w:val="007F469E"/>
    <w:rsid w:val="007F4F92"/>
    <w:rsid w:val="008026AF"/>
    <w:rsid w:val="008438BA"/>
    <w:rsid w:val="00871848"/>
    <w:rsid w:val="008B04B3"/>
    <w:rsid w:val="008D11CC"/>
    <w:rsid w:val="008D772F"/>
    <w:rsid w:val="00904234"/>
    <w:rsid w:val="009104B0"/>
    <w:rsid w:val="00935283"/>
    <w:rsid w:val="0099764C"/>
    <w:rsid w:val="009B29CF"/>
    <w:rsid w:val="00A41438"/>
    <w:rsid w:val="00A573CA"/>
    <w:rsid w:val="00AD43D6"/>
    <w:rsid w:val="00AE2300"/>
    <w:rsid w:val="00AE742C"/>
    <w:rsid w:val="00AF45A7"/>
    <w:rsid w:val="00B019FA"/>
    <w:rsid w:val="00B04DA4"/>
    <w:rsid w:val="00B81933"/>
    <w:rsid w:val="00B9167E"/>
    <w:rsid w:val="00B91BBD"/>
    <w:rsid w:val="00B9237E"/>
    <w:rsid w:val="00B9376B"/>
    <w:rsid w:val="00B97703"/>
    <w:rsid w:val="00BC6ADF"/>
    <w:rsid w:val="00BF66CD"/>
    <w:rsid w:val="00C10618"/>
    <w:rsid w:val="00CB1583"/>
    <w:rsid w:val="00CE10DC"/>
    <w:rsid w:val="00CF6087"/>
    <w:rsid w:val="00D10F77"/>
    <w:rsid w:val="00D21293"/>
    <w:rsid w:val="00E06AF9"/>
    <w:rsid w:val="00E144E8"/>
    <w:rsid w:val="00E33558"/>
    <w:rsid w:val="00E644E8"/>
    <w:rsid w:val="00E64DC6"/>
    <w:rsid w:val="00E6592B"/>
    <w:rsid w:val="00EF619E"/>
    <w:rsid w:val="00F1454F"/>
    <w:rsid w:val="00F241C9"/>
    <w:rsid w:val="00F428A3"/>
    <w:rsid w:val="00F65081"/>
    <w:rsid w:val="00F86595"/>
    <w:rsid w:val="00FC3625"/>
    <w:rsid w:val="00FD7323"/>
    <w:rsid w:val="00FE2D64"/>
    <w:rsid w:val="00FE2D92"/>
    <w:rsid w:val="00FE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745560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6D133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6D1330"/>
    <w:rPr>
      <w:rFonts w:ascii="Arial" w:hAnsi="Arial"/>
    </w:rPr>
  </w:style>
  <w:style w:type="character" w:customStyle="1" w:styleId="af6">
    <w:name w:val="批注主题 字符"/>
    <w:link w:val="af5"/>
    <w:uiPriority w:val="99"/>
    <w:semiHidden/>
    <w:rsid w:val="006D1330"/>
    <w:rPr>
      <w:rFonts w:ascii="Arial" w:hAnsi="Arial"/>
      <w:b/>
      <w:bCs/>
    </w:rPr>
  </w:style>
  <w:style w:type="paragraph" w:styleId="af7">
    <w:name w:val="List Paragraph"/>
    <w:basedOn w:val="a"/>
    <w:uiPriority w:val="34"/>
    <w:qFormat/>
    <w:rsid w:val="001F6DB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Theme="minorEastAsia"/>
      <w:lang w:eastAsia="en-US"/>
    </w:rPr>
  </w:style>
  <w:style w:type="table" w:styleId="af8">
    <w:name w:val="Table Grid"/>
    <w:basedOn w:val="a1"/>
    <w:uiPriority w:val="59"/>
    <w:rsid w:val="00F1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4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zhaoqun</cp:lastModifiedBy>
  <cp:revision>2</cp:revision>
  <cp:lastPrinted>2002-04-23T07:10:00Z</cp:lastPrinted>
  <dcterms:created xsi:type="dcterms:W3CDTF">2023-05-13T07:01:00Z</dcterms:created>
  <dcterms:modified xsi:type="dcterms:W3CDTF">2023-05-13T07:01:00Z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f86a4f1c06f4d8eb5f3761e7aa18c1d">
    <vt:lpwstr>CWMmvj37cQAiv3JuDBJCe9O5bxwju7hvoPcDyDTycIEioLwK3IDPBJt8XNLneXzUzkD4l3ILw9xyxcVO6/uAh72mg==</vt:lpwstr>
  </property>
</Properties>
</file>