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E945" w14:textId="1327CEDA" w:rsidR="00B9237E" w:rsidRPr="005B5E12" w:rsidRDefault="00B9237E" w:rsidP="00B923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5B5E12" w:rsidRPr="005B5E12">
        <w:rPr>
          <w:rFonts w:ascii="Arial" w:hAnsi="Arial" w:cs="Arial"/>
          <w:b/>
          <w:bCs/>
          <w:sz w:val="28"/>
        </w:rPr>
        <w:t>R1-2300540</w:t>
      </w:r>
    </w:p>
    <w:p w14:paraId="7B64CC50" w14:textId="77777777" w:rsidR="00B9237E" w:rsidRPr="009513AC" w:rsidRDefault="00B9237E" w:rsidP="00B923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Pr="00544D9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1CFD0212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5FA0">
        <w:rPr>
          <w:rFonts w:ascii="Arial" w:hAnsi="Arial" w:cs="Arial"/>
          <w:b/>
          <w:sz w:val="22"/>
          <w:szCs w:val="22"/>
        </w:rPr>
        <w:t xml:space="preserve">[Draft] Reply LS on </w:t>
      </w:r>
      <w:r w:rsidR="005F5FA0" w:rsidRPr="005F5FA0">
        <w:rPr>
          <w:rFonts w:ascii="Arial" w:hAnsi="Arial" w:cs="Arial"/>
          <w:b/>
          <w:sz w:val="22"/>
          <w:szCs w:val="22"/>
        </w:rPr>
        <w:t>PSFCH configured power with multiple resource pools</w:t>
      </w:r>
    </w:p>
    <w:p w14:paraId="5D723D7C" w14:textId="0C1FB70E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FA0">
        <w:rPr>
          <w:rFonts w:ascii="Arial" w:hAnsi="Arial" w:cs="Arial" w:hint="eastAsia"/>
          <w:b/>
          <w:bCs/>
          <w:sz w:val="22"/>
          <w:szCs w:val="22"/>
          <w:lang w:eastAsia="zh-CN"/>
        </w:rPr>
        <w:t>L</w:t>
      </w:r>
      <w:r w:rsidR="005F5FA0" w:rsidRPr="005F5FA0">
        <w:rPr>
          <w:rFonts w:ascii="Arial" w:hAnsi="Arial" w:cs="Arial"/>
          <w:b/>
          <w:bCs/>
          <w:sz w:val="22"/>
          <w:szCs w:val="22"/>
        </w:rPr>
        <w:t xml:space="preserve">S </w:t>
      </w:r>
      <w:r w:rsidR="005F5FA0">
        <w:rPr>
          <w:rFonts w:ascii="Arial" w:hAnsi="Arial" w:cs="Arial"/>
          <w:b/>
          <w:bCs/>
          <w:sz w:val="22"/>
          <w:szCs w:val="22"/>
        </w:rPr>
        <w:t xml:space="preserve">R1-2300030/R4-2220553 </w:t>
      </w:r>
      <w:r w:rsidR="005F5FA0" w:rsidRPr="005F5FA0">
        <w:rPr>
          <w:rFonts w:ascii="Arial" w:hAnsi="Arial" w:cs="Arial"/>
          <w:b/>
          <w:bCs/>
          <w:sz w:val="22"/>
          <w:szCs w:val="22"/>
        </w:rPr>
        <w:t>on PSFCH configured power with multiple resource pools</w:t>
      </w:r>
    </w:p>
    <w:p w14:paraId="02ADAED1" w14:textId="18875F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5F5FA0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5C184990" w14:textId="2B21FE21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FA0" w:rsidRPr="005F5FA0">
        <w:rPr>
          <w:rFonts w:ascii="Arial" w:eastAsia="Times New Roman" w:hAnsi="Arial" w:cs="Arial"/>
          <w:b/>
          <w:sz w:val="22"/>
          <w:szCs w:val="22"/>
        </w:rPr>
        <w:t>5G_V2X_NRSL-Core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10F6F4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FA0">
        <w:rPr>
          <w:rFonts w:ascii="Arial" w:hAnsi="Arial" w:cs="Arial"/>
          <w:b/>
          <w:bCs/>
          <w:sz w:val="22"/>
          <w:szCs w:val="22"/>
        </w:rPr>
        <w:t>RAN4</w:t>
      </w:r>
    </w:p>
    <w:p w14:paraId="7B933BF5" w14:textId="6D201C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03FA7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1FC7C57" w14:textId="3BB851AD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0E98985A" w:rsidR="00F241C9" w:rsidRP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5F5FA0">
        <w:rPr>
          <w:rFonts w:ascii="Arial" w:eastAsia="宋体" w:hAnsi="Arial" w:cs="Arial"/>
          <w:lang w:eastAsia="zh-CN"/>
        </w:rPr>
        <w:t>RAN4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5F5FA0" w:rsidRPr="005F5FA0">
        <w:rPr>
          <w:rFonts w:ascii="Arial" w:eastAsia="宋体" w:hAnsi="Arial" w:cs="Arial"/>
          <w:lang w:eastAsia="zh-CN"/>
        </w:rPr>
        <w:t>R1-2300030/R4-2220553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Pr="00F241C9">
        <w:rPr>
          <w:rFonts w:ascii="Arial" w:eastAsia="宋体" w:hAnsi="Arial" w:cs="Arial" w:hint="eastAsia"/>
          <w:lang w:eastAsia="zh-CN"/>
        </w:rPr>
        <w:t xml:space="preserve">on </w:t>
      </w:r>
      <w:r w:rsidR="005F5FA0">
        <w:rPr>
          <w:rFonts w:ascii="Arial" w:eastAsia="宋体" w:hAnsi="Arial" w:cs="Arial"/>
          <w:lang w:eastAsia="zh-CN"/>
        </w:rPr>
        <w:t>PSFCH configured power with multiple resource pools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8B9C5E9" w14:textId="43797160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5E959C72" w14:textId="3D83B98C" w:rsid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would like to provide the following answers to RAN4 questions:</w:t>
      </w:r>
    </w:p>
    <w:p w14:paraId="017205CE" w14:textId="0E55706D" w:rsid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29B16155" w14:textId="77777777" w:rsidR="005F5FA0" w:rsidRDefault="005F5FA0" w:rsidP="005F5FA0">
      <w:pPr>
        <w:rPr>
          <w:rFonts w:eastAsia="Gulim"/>
          <w:b/>
        </w:rPr>
      </w:pPr>
      <w:r w:rsidRPr="008B7CBD">
        <w:rPr>
          <w:b/>
          <w:bCs/>
        </w:rPr>
        <w:t>Question 1:</w:t>
      </w:r>
      <w:r w:rsidRPr="009D375D">
        <w:rPr>
          <w:bCs/>
        </w:rPr>
        <w:t xml:space="preserve"> </w:t>
      </w:r>
      <w:r w:rsidRPr="00C03B44">
        <w:rPr>
          <w:rFonts w:eastAsia="Gulim"/>
        </w:rPr>
        <w:t xml:space="preserve">RAN4 agreed to define </w:t>
      </w:r>
      <w:proofErr w:type="spellStart"/>
      <w:r w:rsidRPr="00C03B44">
        <w:rPr>
          <w:rFonts w:eastAsia="Gulim"/>
        </w:rPr>
        <w:t>P</w:t>
      </w:r>
      <w:r w:rsidRPr="00C03B44">
        <w:rPr>
          <w:rFonts w:eastAsia="Gulim"/>
          <w:vertAlign w:val="subscript"/>
        </w:rPr>
        <w:t>EMAX,c</w:t>
      </w:r>
      <w:proofErr w:type="spellEnd"/>
      <w:r w:rsidRPr="00C03B44">
        <w:rPr>
          <w:rFonts w:eastAsia="Gulim"/>
        </w:rPr>
        <w:t xml:space="preserve"> for PSFCH configured Tx Power in TS38.101-1 as sum of IEs </w:t>
      </w:r>
      <w:proofErr w:type="spellStart"/>
      <w:r w:rsidRPr="00C03B44">
        <w:rPr>
          <w:rFonts w:eastAsia="Malgun Gothic"/>
          <w:i/>
          <w:lang w:eastAsia="ko-KR" w:bidi="bn-IN"/>
        </w:rPr>
        <w:t>sl-maxTransPower</w:t>
      </w:r>
      <w:proofErr w:type="spellEnd"/>
      <w:r w:rsidRPr="00C03B44">
        <w:rPr>
          <w:rFonts w:eastAsia="Malgun Gothic"/>
          <w:lang w:eastAsia="ko-KR" w:bidi="bn-IN"/>
        </w:rPr>
        <w:t xml:space="preserve"> </w:t>
      </w:r>
      <w:r w:rsidRPr="00C03B44">
        <w:rPr>
          <w:rFonts w:eastAsia="Gulim"/>
        </w:rPr>
        <w:t xml:space="preserve">when multiple resource pools configured </w:t>
      </w:r>
      <w:r>
        <w:rPr>
          <w:rFonts w:eastAsia="Gulim"/>
        </w:rPr>
        <w:t xml:space="preserve">are transmitted simultaneously </w:t>
      </w:r>
      <w:r w:rsidRPr="00C03B44">
        <w:rPr>
          <w:rFonts w:eastAsia="Gulim"/>
        </w:rPr>
        <w:t>and would like to know if this can have any impact to RAN1.</w:t>
      </w:r>
    </w:p>
    <w:p w14:paraId="7EC6CF1A" w14:textId="2C2049FB" w:rsidR="005F5FA0" w:rsidRP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eastAsia="Gulim"/>
        </w:rPr>
      </w:pPr>
      <w:r w:rsidRPr="005F5FA0">
        <w:rPr>
          <w:rFonts w:eastAsia="Gulim"/>
        </w:rPr>
        <w:t>[Answer]</w:t>
      </w:r>
      <w:r>
        <w:rPr>
          <w:rFonts w:eastAsia="Gulim"/>
        </w:rPr>
        <w:t xml:space="preserve"> There is no specification impact to RAN1.</w:t>
      </w:r>
    </w:p>
    <w:p w14:paraId="55870021" w14:textId="77777777" w:rsidR="005F5FA0" w:rsidRP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eastAsia="Gulim"/>
        </w:rPr>
      </w:pPr>
    </w:p>
    <w:p w14:paraId="6141740D" w14:textId="77777777" w:rsidR="005F5FA0" w:rsidRPr="00A94156" w:rsidRDefault="005F5FA0" w:rsidP="005F5FA0">
      <w:pPr>
        <w:rPr>
          <w:rFonts w:eastAsia="宋体" w:cs="Arial"/>
          <w:b/>
          <w:lang w:eastAsia="zh-CN"/>
        </w:rPr>
      </w:pPr>
      <w:r w:rsidRPr="00F76ACB">
        <w:rPr>
          <w:b/>
          <w:bCs/>
        </w:rPr>
        <w:t xml:space="preserve">Question 2: </w:t>
      </w:r>
      <w:r w:rsidRPr="00F76ACB">
        <w:rPr>
          <w:bCs/>
        </w:rPr>
        <w:t>RAN4</w:t>
      </w:r>
      <w:r>
        <w:rPr>
          <w:bCs/>
        </w:rPr>
        <w:t>’</w:t>
      </w:r>
      <w:r w:rsidRPr="00F76ACB">
        <w:rPr>
          <w:bCs/>
        </w:rPr>
        <w:t xml:space="preserve">s understanding is that </w:t>
      </w:r>
      <w:bookmarkStart w:id="7" w:name="_Hlk119540869"/>
      <w:r w:rsidRPr="00F76ACB">
        <w:rPr>
          <w:bCs/>
        </w:rPr>
        <w:t>the total transmit power is shared equally between simultaneously transmitted PSFCHs regardless of whether they are from a single or multiple resource pools</w:t>
      </w:r>
      <w:bookmarkEnd w:id="7"/>
      <w:r w:rsidRPr="00F76ACB">
        <w:rPr>
          <w:bCs/>
        </w:rPr>
        <w:t>. RAN4 would like to confirm with RAN1 that this understanding is correct.</w:t>
      </w:r>
    </w:p>
    <w:p w14:paraId="478C024F" w14:textId="3A18E36E" w:rsidR="005F5FA0" w:rsidRP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eastAsia="Gulim"/>
        </w:rPr>
      </w:pPr>
      <w:r w:rsidRPr="005F5FA0">
        <w:rPr>
          <w:rFonts w:eastAsia="Gulim"/>
        </w:rPr>
        <w:t>[Answer]</w:t>
      </w:r>
      <w:r>
        <w:rPr>
          <w:rFonts w:eastAsia="Gulim"/>
        </w:rPr>
        <w:t xml:space="preserve"> Yes. The understanding is correct.</w:t>
      </w:r>
    </w:p>
    <w:p w14:paraId="3142BBD5" w14:textId="77777777" w:rsidR="005F5FA0" w:rsidRP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eastAsia="Gulim"/>
        </w:rPr>
      </w:pPr>
    </w:p>
    <w:p w14:paraId="043605B8" w14:textId="77777777" w:rsid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26F83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5FA0">
        <w:rPr>
          <w:rFonts w:ascii="Arial" w:hAnsi="Arial" w:cs="Arial"/>
          <w:b/>
          <w:lang w:eastAsia="zh-CN"/>
        </w:rPr>
        <w:t>RAN4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4CAD44BF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5F5FA0">
        <w:rPr>
          <w:rFonts w:ascii="Arial" w:hAnsi="Arial" w:cs="Arial"/>
          <w:lang w:val="en-US" w:eastAsia="zh-CN"/>
        </w:rPr>
        <w:t>RAN4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9373D9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26EEA" w14:textId="77777777" w:rsidR="005B5E12" w:rsidRPr="002F1940" w:rsidRDefault="005B5E12" w:rsidP="005B5E12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p w14:paraId="2085CD71" w14:textId="77777777" w:rsidR="005B5E12" w:rsidRPr="002F1940" w:rsidRDefault="005B5E12" w:rsidP="005B5E12">
      <w:r>
        <w:rPr>
          <w:rFonts w:ascii="Arial" w:hAnsi="Arial" w:cs="Arial"/>
          <w:bCs/>
          <w:color w:val="000000"/>
        </w:rPr>
        <w:lastRenderedPageBreak/>
        <w:t>TSG-WG1 Meeting #113</w:t>
      </w:r>
      <w:r>
        <w:rPr>
          <w:rFonts w:ascii="Arial" w:hAnsi="Arial" w:cs="Arial"/>
          <w:bCs/>
          <w:color w:val="000000"/>
        </w:rPr>
        <w:tab/>
        <w:t>22</w:t>
      </w:r>
      <w:r w:rsidRPr="004F1D09">
        <w:rPr>
          <w:rFonts w:ascii="Arial" w:hAnsi="Arial" w:cs="Arial"/>
          <w:bCs/>
          <w:color w:val="000000"/>
          <w:vertAlign w:val="superscript"/>
        </w:rPr>
        <w:t>nd</w:t>
      </w:r>
      <w:r>
        <w:rPr>
          <w:rFonts w:ascii="Arial" w:hAnsi="Arial" w:cs="Arial"/>
          <w:bCs/>
          <w:color w:val="000000"/>
        </w:rPr>
        <w:t xml:space="preserve"> May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4F1D09">
        <w:rPr>
          <w:rFonts w:ascii="Arial" w:hAnsi="Arial" w:cs="Arial"/>
          <w:bCs/>
          <w:color w:val="000000"/>
        </w:rPr>
        <w:t>Incheon , KR</w:t>
      </w:r>
    </w:p>
    <w:p w14:paraId="57428CC4" w14:textId="77777777" w:rsidR="005B5E12" w:rsidRPr="005B5E12" w:rsidRDefault="005B5E12" w:rsidP="005B5E12"/>
    <w:p w14:paraId="04758DB9" w14:textId="77777777" w:rsidR="00935283" w:rsidRPr="002F1940" w:rsidRDefault="00935283" w:rsidP="002F1940"/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E0731" w14:textId="77777777" w:rsidR="00B73819" w:rsidRDefault="00B73819">
      <w:pPr>
        <w:spacing w:after="0"/>
      </w:pPr>
      <w:r>
        <w:separator/>
      </w:r>
    </w:p>
  </w:endnote>
  <w:endnote w:type="continuationSeparator" w:id="0">
    <w:p w14:paraId="251C5F68" w14:textId="77777777" w:rsidR="00B73819" w:rsidRDefault="00B73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9C5D6" w14:textId="77777777" w:rsidR="00B73819" w:rsidRDefault="00B73819">
      <w:pPr>
        <w:spacing w:after="0"/>
      </w:pPr>
      <w:r>
        <w:separator/>
      </w:r>
    </w:p>
  </w:footnote>
  <w:footnote w:type="continuationSeparator" w:id="0">
    <w:p w14:paraId="20B8649D" w14:textId="77777777" w:rsidR="00B73819" w:rsidRDefault="00B738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C4DCE"/>
    <w:rsid w:val="002F1940"/>
    <w:rsid w:val="00354492"/>
    <w:rsid w:val="00383545"/>
    <w:rsid w:val="003F0AB2"/>
    <w:rsid w:val="004043B1"/>
    <w:rsid w:val="00433500"/>
    <w:rsid w:val="00433F71"/>
    <w:rsid w:val="00440D43"/>
    <w:rsid w:val="004B361D"/>
    <w:rsid w:val="004E3939"/>
    <w:rsid w:val="005B5E12"/>
    <w:rsid w:val="005E1885"/>
    <w:rsid w:val="005F5FA0"/>
    <w:rsid w:val="006308C5"/>
    <w:rsid w:val="00653400"/>
    <w:rsid w:val="006560DD"/>
    <w:rsid w:val="00684432"/>
    <w:rsid w:val="006D1330"/>
    <w:rsid w:val="006D5024"/>
    <w:rsid w:val="006F5E1F"/>
    <w:rsid w:val="007530ED"/>
    <w:rsid w:val="00773AEC"/>
    <w:rsid w:val="007A3583"/>
    <w:rsid w:val="007F4F92"/>
    <w:rsid w:val="008438BA"/>
    <w:rsid w:val="00871848"/>
    <w:rsid w:val="008B04B3"/>
    <w:rsid w:val="008D11CC"/>
    <w:rsid w:val="008D772F"/>
    <w:rsid w:val="00904234"/>
    <w:rsid w:val="009104B0"/>
    <w:rsid w:val="00935283"/>
    <w:rsid w:val="0099764C"/>
    <w:rsid w:val="00A41438"/>
    <w:rsid w:val="00A573CA"/>
    <w:rsid w:val="00AD43D6"/>
    <w:rsid w:val="00AF45A7"/>
    <w:rsid w:val="00B019FA"/>
    <w:rsid w:val="00B73819"/>
    <w:rsid w:val="00B91BBD"/>
    <w:rsid w:val="00B9237E"/>
    <w:rsid w:val="00B97703"/>
    <w:rsid w:val="00BC6ADF"/>
    <w:rsid w:val="00C10618"/>
    <w:rsid w:val="00CB1583"/>
    <w:rsid w:val="00CE10DC"/>
    <w:rsid w:val="00CF6087"/>
    <w:rsid w:val="00D10F77"/>
    <w:rsid w:val="00D21293"/>
    <w:rsid w:val="00E33558"/>
    <w:rsid w:val="00E64DC6"/>
    <w:rsid w:val="00E6592B"/>
    <w:rsid w:val="00F241C9"/>
    <w:rsid w:val="00F428A3"/>
    <w:rsid w:val="00F86595"/>
    <w:rsid w:val="00FC3625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2</cp:revision>
  <cp:lastPrinted>2002-04-23T07:10:00Z</cp:lastPrinted>
  <dcterms:created xsi:type="dcterms:W3CDTF">2023-02-17T07:06:00Z</dcterms:created>
  <dcterms:modified xsi:type="dcterms:W3CDTF">2023-02-17T07:06:00Z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