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8649" w14:textId="1F9F741F" w:rsidR="00A7238C" w:rsidRPr="007B519D" w:rsidRDefault="00A7238C" w:rsidP="00A7238C">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Pr>
          <w:rFonts w:asciiTheme="minorBidi" w:hAnsiTheme="minorBidi"/>
          <w:b/>
          <w:bCs/>
          <w:snapToGrid w:val="0"/>
          <w:sz w:val="24"/>
          <w:szCs w:val="24"/>
          <w:lang w:val="en-US"/>
        </w:rPr>
        <w:t>221</w:t>
      </w:r>
      <w:r w:rsidR="005E2BAB">
        <w:rPr>
          <w:rFonts w:asciiTheme="minorBidi" w:hAnsiTheme="minorBidi"/>
          <w:b/>
          <w:bCs/>
          <w:snapToGrid w:val="0"/>
          <w:sz w:val="24"/>
          <w:szCs w:val="24"/>
          <w:lang w:val="en-US"/>
        </w:rPr>
        <w:t>2443</w:t>
      </w:r>
    </w:p>
    <w:p w14:paraId="762C9BA6" w14:textId="77777777" w:rsidR="00A7238C" w:rsidRDefault="00A7238C" w:rsidP="00A7238C">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33A8FA58" w14:textId="398BF50B"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4C6D59">
        <w:t>7e</w:t>
      </w:r>
      <w:r>
        <w:t xml:space="preserve"> [1], and the following </w:t>
      </w:r>
      <w:r w:rsidR="00C46A9D">
        <w:t>agreements</w:t>
      </w:r>
      <w:r w:rsidR="00B539D6">
        <w:t xml:space="preserve"> [2]</w:t>
      </w:r>
      <w:r w:rsidR="00C8382D">
        <w:t xml:space="preserve"> and [3]</w:t>
      </w:r>
      <w:r w:rsidR="00C46A9D">
        <w:t xml:space="preserve"> were made</w:t>
      </w:r>
      <w:r>
        <w:t xml:space="preserve"> </w:t>
      </w:r>
      <w:r w:rsidR="00C8382D">
        <w:t xml:space="preserve">during the previous two meetings </w:t>
      </w:r>
      <w:r>
        <w:t xml:space="preserve">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ellenraster"/>
        <w:tblW w:w="0" w:type="auto"/>
        <w:tblLook w:val="04A0" w:firstRow="1" w:lastRow="0" w:firstColumn="1" w:lastColumn="0" w:noHBand="0" w:noVBand="1"/>
      </w:tblPr>
      <w:tblGrid>
        <w:gridCol w:w="9962"/>
      </w:tblGrid>
      <w:tr w:rsidR="00C46A9D" w14:paraId="477BCD0C" w14:textId="77777777" w:rsidTr="00C46A9D">
        <w:tc>
          <w:tcPr>
            <w:tcW w:w="9962" w:type="dxa"/>
          </w:tcPr>
          <w:p w14:paraId="0D366756" w14:textId="0C23E836" w:rsidR="0004427E" w:rsidRPr="00C8382D" w:rsidRDefault="0004427E" w:rsidP="00C8382D">
            <w:pPr>
              <w:pStyle w:val="3GPPNormalText"/>
              <w:spacing w:before="0" w:after="0"/>
              <w:rPr>
                <w:b/>
                <w:szCs w:val="22"/>
              </w:rPr>
            </w:pPr>
            <w:r w:rsidRPr="00C8382D">
              <w:rPr>
                <w:b/>
                <w:szCs w:val="22"/>
              </w:rPr>
              <w:t>RAN1#110bis</w:t>
            </w:r>
            <w:r w:rsidR="00C8382D">
              <w:rPr>
                <w:b/>
                <w:szCs w:val="22"/>
              </w:rPr>
              <w:t xml:space="preserve"> [2]</w:t>
            </w:r>
          </w:p>
          <w:p w14:paraId="1CFE97AC" w14:textId="77777777" w:rsidR="0004427E" w:rsidRPr="00C8382D" w:rsidRDefault="0004427E" w:rsidP="00C8382D">
            <w:pPr>
              <w:spacing w:before="0" w:after="0" w:line="276" w:lineRule="auto"/>
              <w:rPr>
                <w:rFonts w:eastAsia="Microsoft YaHei"/>
                <w:sz w:val="22"/>
                <w:szCs w:val="22"/>
                <w:u w:val="single"/>
                <w:lang w:eastAsia="zh-CN"/>
              </w:rPr>
            </w:pPr>
            <w:r w:rsidRPr="00C8382D">
              <w:rPr>
                <w:sz w:val="22"/>
                <w:szCs w:val="22"/>
                <w:u w:val="single"/>
                <w:lang w:eastAsia="zh-CN"/>
              </w:rPr>
              <w:t xml:space="preserve">Working assumption: </w:t>
            </w:r>
          </w:p>
          <w:p w14:paraId="6E0D5BC7" w14:textId="77777777" w:rsidR="0004427E" w:rsidRPr="00C8382D" w:rsidRDefault="0004427E" w:rsidP="00C8382D">
            <w:pPr>
              <w:pStyle w:val="3GPPNormalText"/>
              <w:numPr>
                <w:ilvl w:val="0"/>
                <w:numId w:val="37"/>
              </w:numPr>
              <w:spacing w:before="0" w:after="0"/>
            </w:pPr>
            <w:r w:rsidRPr="00C8382D">
              <w:t>Support maximum 2 candidate starting symbols within a slot for a PSCCH/PSSCH transmission.</w:t>
            </w:r>
          </w:p>
          <w:p w14:paraId="1186C746" w14:textId="77777777" w:rsidR="0004427E" w:rsidRPr="00C8382D" w:rsidRDefault="0004427E" w:rsidP="00C8382D">
            <w:pPr>
              <w:pStyle w:val="3GPPNormalText"/>
              <w:numPr>
                <w:ilvl w:val="1"/>
                <w:numId w:val="37"/>
              </w:numPr>
              <w:spacing w:before="0" w:after="0"/>
              <w:ind w:left="697"/>
              <w:rPr>
                <w:rFonts w:eastAsia="Microsoft YaHei"/>
                <w:szCs w:val="22"/>
                <w:lang w:eastAsia="zh-CN"/>
              </w:rPr>
            </w:pPr>
            <w:r w:rsidRPr="00C8382D">
              <w:rPr>
                <w:rFonts w:eastAsia="Microsoft YaHei"/>
                <w:szCs w:val="22"/>
                <w:lang w:eastAsia="zh-CN"/>
              </w:rPr>
              <w:t>RAN1 strives to have unified design for PSCCH/PSSCH transmission from 1st or 2nd starting symbol</w:t>
            </w:r>
          </w:p>
          <w:p w14:paraId="7A978425" w14:textId="77777777" w:rsidR="0004427E" w:rsidRPr="00C8382D" w:rsidRDefault="0004427E" w:rsidP="00C8382D">
            <w:pPr>
              <w:pStyle w:val="3GPPNormalText"/>
              <w:numPr>
                <w:ilvl w:val="1"/>
                <w:numId w:val="37"/>
              </w:numPr>
              <w:spacing w:before="0" w:after="0"/>
              <w:ind w:left="697"/>
              <w:rPr>
                <w:rFonts w:eastAsia="Microsoft YaHei"/>
                <w:szCs w:val="22"/>
                <w:lang w:eastAsia="zh-CN"/>
              </w:rPr>
            </w:pPr>
            <w:r w:rsidRPr="00C8382D">
              <w:rPr>
                <w:rFonts w:eastAsia="Microsoft YaHei"/>
                <w:szCs w:val="22"/>
                <w:lang w:eastAsia="zh-CN"/>
              </w:rPr>
              <w:t>The candidate starting symbol(s) are intended for AGC purpose</w:t>
            </w:r>
          </w:p>
          <w:p w14:paraId="21B576BB" w14:textId="77777777" w:rsidR="0004427E" w:rsidRPr="00C8382D" w:rsidRDefault="0004427E" w:rsidP="00C8382D">
            <w:pPr>
              <w:pStyle w:val="3GPPNormalText"/>
              <w:numPr>
                <w:ilvl w:val="2"/>
                <w:numId w:val="37"/>
              </w:numPr>
              <w:spacing w:before="0" w:after="0"/>
              <w:ind w:left="1057"/>
              <w:rPr>
                <w:rFonts w:eastAsia="Microsoft YaHei"/>
                <w:szCs w:val="22"/>
                <w:lang w:eastAsia="zh-CN"/>
              </w:rPr>
            </w:pPr>
            <w:r w:rsidRPr="00C8382D">
              <w:rPr>
                <w:rFonts w:eastAsia="Microsoft YaHei"/>
                <w:szCs w:val="22"/>
                <w:lang w:eastAsia="zh-CN"/>
              </w:rPr>
              <w:t>FFS: other potential uses of the candidate starting symbol(s)</w:t>
            </w:r>
          </w:p>
          <w:p w14:paraId="49989E01" w14:textId="77777777" w:rsidR="0004427E" w:rsidRPr="00C8382D" w:rsidRDefault="0004427E" w:rsidP="00C8382D">
            <w:pPr>
              <w:pStyle w:val="3GPPNormalText"/>
              <w:numPr>
                <w:ilvl w:val="1"/>
                <w:numId w:val="37"/>
              </w:numPr>
              <w:spacing w:before="0" w:after="0"/>
              <w:ind w:left="697"/>
              <w:rPr>
                <w:rFonts w:eastAsia="Microsoft YaHei"/>
                <w:szCs w:val="22"/>
                <w:lang w:eastAsia="zh-CN"/>
              </w:rPr>
            </w:pPr>
            <w:r w:rsidRPr="00C8382D">
              <w:rPr>
                <w:rFonts w:eastAsia="Microsoft YaHei"/>
                <w:szCs w:val="22"/>
                <w:lang w:eastAsia="zh-CN"/>
              </w:rPr>
              <w:t>FFS other details, e.g., applicable scenarios (including SCS), position of 2nd starting symbol, TBS determination, PSCCH blind decoding complexity, processing time constraints, etc.</w:t>
            </w:r>
          </w:p>
          <w:p w14:paraId="7EF25D6F" w14:textId="77777777" w:rsidR="0004427E" w:rsidRPr="00C8382D" w:rsidRDefault="0004427E" w:rsidP="00C8382D">
            <w:pPr>
              <w:pStyle w:val="3GPPNormalText"/>
              <w:numPr>
                <w:ilvl w:val="1"/>
                <w:numId w:val="37"/>
              </w:numPr>
              <w:spacing w:before="0" w:after="0"/>
              <w:ind w:left="697"/>
              <w:rPr>
                <w:rFonts w:eastAsia="Microsoft YaHei"/>
                <w:szCs w:val="22"/>
                <w:lang w:eastAsia="zh-CN"/>
              </w:rPr>
            </w:pPr>
            <w:r w:rsidRPr="00C8382D">
              <w:rPr>
                <w:rFonts w:eastAsia="Microsoft YaHei"/>
                <w:szCs w:val="22"/>
                <w:lang w:eastAsia="zh-CN"/>
              </w:rPr>
              <w:t>FFS whether 2 candidate starting symbols is also supported for slots with PSFCH</w:t>
            </w:r>
          </w:p>
          <w:p w14:paraId="1081A079" w14:textId="77777777" w:rsidR="00C8382D" w:rsidRPr="00D11E00" w:rsidRDefault="00C8382D" w:rsidP="00C8382D">
            <w:pPr>
              <w:pStyle w:val="3GPPNormalText"/>
              <w:spacing w:before="0" w:after="0"/>
              <w:rPr>
                <w:szCs w:val="22"/>
                <w:u w:val="single"/>
              </w:rPr>
            </w:pPr>
            <w:r w:rsidRPr="00D11E00">
              <w:rPr>
                <w:szCs w:val="22"/>
                <w:u w:val="single"/>
              </w:rPr>
              <w:t>Agreements:</w:t>
            </w:r>
          </w:p>
          <w:p w14:paraId="57F60C6F" w14:textId="77777777" w:rsidR="00C8382D" w:rsidRPr="00D11E00" w:rsidRDefault="00C8382D" w:rsidP="00C8382D">
            <w:pPr>
              <w:pStyle w:val="3GPPNormalText"/>
              <w:numPr>
                <w:ilvl w:val="0"/>
                <w:numId w:val="37"/>
              </w:numPr>
              <w:spacing w:before="0" w:after="0"/>
            </w:pPr>
            <w:r w:rsidRPr="00D11E00">
              <w:t>For interlace RB-based PSCCH/PSSCH transmission in SL-U:</w:t>
            </w:r>
          </w:p>
          <w:p w14:paraId="1547ED4C" w14:textId="77777777" w:rsidR="00C8382D" w:rsidRPr="00D11E00" w:rsidRDefault="00C8382D" w:rsidP="00C8382D">
            <w:pPr>
              <w:pStyle w:val="3GPPNormalText"/>
              <w:numPr>
                <w:ilvl w:val="1"/>
                <w:numId w:val="37"/>
              </w:numPr>
              <w:spacing w:before="0" w:after="0"/>
              <w:ind w:left="697"/>
              <w:rPr>
                <w:rFonts w:eastAsia="Microsoft YaHei"/>
                <w:szCs w:val="22"/>
                <w:lang w:eastAsia="zh-CN"/>
              </w:rPr>
            </w:pPr>
            <w:r w:rsidRPr="00D11E00">
              <w:rPr>
                <w:szCs w:val="22"/>
              </w:rPr>
              <w:t>Regarding 1</w:t>
            </w:r>
            <w:r w:rsidRPr="00D11E00">
              <w:rPr>
                <w:rFonts w:eastAsia="Microsoft YaHei"/>
                <w:szCs w:val="22"/>
              </w:rPr>
              <w:t xml:space="preserve"> sub-channel equals </w:t>
            </w:r>
            <w:r w:rsidRPr="00D11E00">
              <w:rPr>
                <w:rFonts w:eastAsia="Microsoft YaHei"/>
                <w:szCs w:val="22"/>
                <w:lang w:eastAsia="zh-CN"/>
              </w:rPr>
              <w:t>K</w:t>
            </w:r>
            <w:r w:rsidRPr="00D11E00">
              <w:rPr>
                <w:rFonts w:eastAsia="Microsoft YaHei"/>
                <w:szCs w:val="22"/>
              </w:rPr>
              <w:t xml:space="preserve"> interlace(s)</w:t>
            </w:r>
          </w:p>
          <w:p w14:paraId="03673077" w14:textId="77777777" w:rsidR="00C8382D" w:rsidRPr="00D11E00" w:rsidRDefault="00C8382D"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At least K=1 and K=2 is supported for 15 kHz SCS</w:t>
            </w:r>
          </w:p>
          <w:p w14:paraId="28BAED05" w14:textId="77777777" w:rsidR="00C8382D" w:rsidRPr="00D11E00" w:rsidRDefault="00C8382D"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At least K=1 is supported for 30 kHz SCS</w:t>
            </w:r>
          </w:p>
          <w:p w14:paraId="26239D9A" w14:textId="77777777" w:rsidR="00C8382D" w:rsidRPr="00D11E00" w:rsidRDefault="00C8382D"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FFS: details related to multiple RB sets</w:t>
            </w:r>
          </w:p>
          <w:p w14:paraId="50C5FF5F" w14:textId="77777777" w:rsidR="0004427E" w:rsidRPr="00D11E00" w:rsidRDefault="0004427E" w:rsidP="00C8382D">
            <w:pPr>
              <w:pStyle w:val="3GPPNormalText"/>
              <w:numPr>
                <w:ilvl w:val="0"/>
                <w:numId w:val="37"/>
              </w:numPr>
              <w:spacing w:before="0" w:after="0"/>
            </w:pPr>
            <w:r w:rsidRPr="00D11E00">
              <w:t xml:space="preserve">Regarding frequency domain resource indication for interlace RB-based PSSCH transmission: </w:t>
            </w:r>
          </w:p>
          <w:p w14:paraId="56E2B4B4" w14:textId="77777777" w:rsidR="0004427E" w:rsidRPr="00D11E00" w:rsidRDefault="0004427E" w:rsidP="00C8382D">
            <w:pPr>
              <w:pStyle w:val="3GPPNormalText"/>
              <w:numPr>
                <w:ilvl w:val="1"/>
                <w:numId w:val="37"/>
              </w:numPr>
              <w:spacing w:before="0" w:after="0"/>
              <w:ind w:left="697"/>
              <w:rPr>
                <w:rFonts w:eastAsia="Microsoft YaHei"/>
                <w:szCs w:val="22"/>
                <w:lang w:eastAsia="zh-CN"/>
              </w:rPr>
            </w:pPr>
            <w:r w:rsidRPr="00D11E00">
              <w:rPr>
                <w:rFonts w:eastAsia="Microsoft YaHei"/>
                <w:szCs w:val="22"/>
                <w:lang w:eastAsia="zh-CN"/>
              </w:rPr>
              <w:t xml:space="preserve">When more than one RB set is used for transmissions, </w:t>
            </w:r>
            <w:proofErr w:type="gramStart"/>
            <w:r w:rsidRPr="00D11E00">
              <w:rPr>
                <w:rFonts w:eastAsia="Microsoft YaHei"/>
                <w:szCs w:val="22"/>
                <w:lang w:eastAsia="zh-CN"/>
              </w:rPr>
              <w:t>down-select</w:t>
            </w:r>
            <w:proofErr w:type="gramEnd"/>
            <w:r w:rsidRPr="00D11E00">
              <w:rPr>
                <w:rFonts w:eastAsia="Microsoft YaHei"/>
                <w:szCs w:val="22"/>
                <w:lang w:eastAsia="zh-CN"/>
              </w:rPr>
              <w:t xml:space="preserve"> one of the followings</w:t>
            </w:r>
          </w:p>
          <w:p w14:paraId="523B4B62" w14:textId="77777777" w:rsidR="0004427E" w:rsidRPr="00D11E00" w:rsidRDefault="0004427E"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Option A: Support that the used interlace index(s) in different RB sets are always the same</w:t>
            </w:r>
          </w:p>
          <w:p w14:paraId="47C7E151" w14:textId="77777777" w:rsidR="0004427E" w:rsidRPr="00D11E00" w:rsidRDefault="0004427E"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Option B: Support that the used interlace index(s) in different RB sets can be different</w:t>
            </w:r>
          </w:p>
          <w:p w14:paraId="5A1BBDC9" w14:textId="77777777" w:rsidR="0004427E" w:rsidRPr="00D11E00" w:rsidRDefault="0004427E" w:rsidP="00C8382D">
            <w:pPr>
              <w:pStyle w:val="3GPPNormalText"/>
              <w:numPr>
                <w:ilvl w:val="1"/>
                <w:numId w:val="37"/>
              </w:numPr>
              <w:spacing w:before="0" w:after="0"/>
              <w:ind w:left="697"/>
              <w:rPr>
                <w:rFonts w:eastAsia="Microsoft YaHei"/>
                <w:szCs w:val="22"/>
                <w:lang w:eastAsia="zh-CN"/>
              </w:rPr>
            </w:pPr>
            <w:r w:rsidRPr="00D11E00">
              <w:rPr>
                <w:rFonts w:eastAsia="Microsoft YaHei"/>
                <w:szCs w:val="22"/>
                <w:lang w:eastAsia="zh-CN"/>
              </w:rPr>
              <w:t>FFS details</w:t>
            </w:r>
          </w:p>
          <w:p w14:paraId="134BB876" w14:textId="77777777" w:rsidR="0004427E" w:rsidRPr="00D11E00" w:rsidRDefault="0004427E" w:rsidP="00C8382D">
            <w:pPr>
              <w:pStyle w:val="3GPPNormalText"/>
              <w:numPr>
                <w:ilvl w:val="0"/>
                <w:numId w:val="37"/>
              </w:numPr>
              <w:spacing w:before="0" w:after="0"/>
            </w:pPr>
            <w:r w:rsidRPr="00D11E00">
              <w:t xml:space="preserve">Regarding frequency domain resource indication for interlace RB-based PSSCH transmission: </w:t>
            </w:r>
          </w:p>
          <w:p w14:paraId="5AF0468E" w14:textId="77777777" w:rsidR="0004427E" w:rsidRPr="00D11E00" w:rsidRDefault="0004427E" w:rsidP="00C8382D">
            <w:pPr>
              <w:pStyle w:val="3GPPNormalText"/>
              <w:numPr>
                <w:ilvl w:val="1"/>
                <w:numId w:val="37"/>
              </w:numPr>
              <w:spacing w:before="0" w:after="0"/>
              <w:ind w:left="697"/>
              <w:rPr>
                <w:rFonts w:eastAsia="Microsoft YaHei"/>
                <w:szCs w:val="22"/>
                <w:lang w:eastAsia="zh-CN"/>
              </w:rPr>
            </w:pPr>
            <w:proofErr w:type="gramStart"/>
            <w:r w:rsidRPr="00D11E00">
              <w:rPr>
                <w:rFonts w:eastAsia="Microsoft YaHei"/>
                <w:szCs w:val="22"/>
                <w:lang w:eastAsia="zh-CN"/>
              </w:rPr>
              <w:t>Down-select</w:t>
            </w:r>
            <w:proofErr w:type="gramEnd"/>
            <w:r w:rsidRPr="00D11E00">
              <w:rPr>
                <w:rFonts w:eastAsia="Microsoft YaHei"/>
                <w:szCs w:val="22"/>
                <w:lang w:eastAsia="zh-CN"/>
              </w:rPr>
              <w:t xml:space="preserve"> one of the followings</w:t>
            </w:r>
          </w:p>
          <w:p w14:paraId="4ECF9E8F" w14:textId="77777777" w:rsidR="0004427E" w:rsidRPr="00D11E00" w:rsidRDefault="0004427E"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Option 1: Support explicitly indicating the used sub-channel index(s) and RB set index(s)</w:t>
            </w:r>
          </w:p>
          <w:p w14:paraId="0E02C026" w14:textId="77777777" w:rsidR="0004427E" w:rsidRPr="00D11E00" w:rsidRDefault="0004427E" w:rsidP="00C8382D">
            <w:pPr>
              <w:pStyle w:val="3GPPNormalText"/>
              <w:numPr>
                <w:ilvl w:val="2"/>
                <w:numId w:val="37"/>
              </w:numPr>
              <w:spacing w:before="0" w:after="0"/>
              <w:ind w:left="1057"/>
              <w:rPr>
                <w:rFonts w:eastAsia="Microsoft YaHei"/>
                <w:szCs w:val="22"/>
                <w:lang w:eastAsia="zh-CN"/>
              </w:rPr>
            </w:pPr>
            <w:r w:rsidRPr="00D11E00">
              <w:rPr>
                <w:rFonts w:eastAsia="Microsoft YaHei"/>
                <w:szCs w:val="22"/>
                <w:lang w:eastAsia="zh-CN"/>
              </w:rPr>
              <w:t>Option 2: Support explicitly indicating at least the used sub-channel index(s)</w:t>
            </w:r>
          </w:p>
          <w:p w14:paraId="1A92305F" w14:textId="77777777" w:rsidR="0004427E" w:rsidRPr="00D11E00" w:rsidRDefault="0004427E" w:rsidP="00C8382D">
            <w:pPr>
              <w:pStyle w:val="3GPPNormalText"/>
              <w:numPr>
                <w:ilvl w:val="3"/>
                <w:numId w:val="37"/>
              </w:numPr>
              <w:spacing w:before="0" w:after="0"/>
              <w:ind w:left="1417"/>
              <w:rPr>
                <w:rFonts w:eastAsia="Microsoft YaHei"/>
                <w:szCs w:val="22"/>
                <w:lang w:eastAsia="zh-CN"/>
              </w:rPr>
            </w:pPr>
            <w:r w:rsidRPr="00D11E00">
              <w:rPr>
                <w:rFonts w:eastAsia="Microsoft YaHei"/>
                <w:szCs w:val="22"/>
                <w:lang w:eastAsia="zh-CN"/>
              </w:rPr>
              <w:t>At least RB set index(s) is not explicitly indicated</w:t>
            </w:r>
          </w:p>
          <w:p w14:paraId="1187323A" w14:textId="0EC48C5A" w:rsidR="0004427E" w:rsidRPr="00D11E00" w:rsidRDefault="0004427E" w:rsidP="00C8382D">
            <w:pPr>
              <w:pStyle w:val="3GPPNormalText"/>
              <w:numPr>
                <w:ilvl w:val="1"/>
                <w:numId w:val="37"/>
              </w:numPr>
              <w:spacing w:before="0" w:after="0"/>
              <w:ind w:left="697"/>
              <w:rPr>
                <w:rFonts w:eastAsia="Microsoft YaHei"/>
                <w:szCs w:val="22"/>
                <w:lang w:eastAsia="zh-CN"/>
              </w:rPr>
            </w:pPr>
            <w:r w:rsidRPr="00D11E00">
              <w:rPr>
                <w:rFonts w:eastAsia="Microsoft YaHei"/>
                <w:szCs w:val="22"/>
                <w:lang w:eastAsia="zh-CN"/>
              </w:rPr>
              <w:t>FFS details</w:t>
            </w:r>
          </w:p>
          <w:p w14:paraId="00A418F7" w14:textId="77777777" w:rsidR="0004427E" w:rsidRPr="00D11E00" w:rsidRDefault="0004427E" w:rsidP="00C8382D">
            <w:pPr>
              <w:pStyle w:val="3GPPNormalText"/>
              <w:numPr>
                <w:ilvl w:val="0"/>
                <w:numId w:val="37"/>
              </w:numPr>
              <w:spacing w:before="0" w:after="0"/>
            </w:pPr>
            <w:r w:rsidRPr="00D11E00">
              <w:t>For PSCCH and PSSCH in SL-U:</w:t>
            </w:r>
          </w:p>
          <w:p w14:paraId="325E70B5" w14:textId="77777777" w:rsidR="0004427E" w:rsidRPr="00D11E00" w:rsidRDefault="0004427E" w:rsidP="00C8382D">
            <w:pPr>
              <w:pStyle w:val="3GPPNormalText"/>
              <w:numPr>
                <w:ilvl w:val="1"/>
                <w:numId w:val="37"/>
              </w:numPr>
              <w:spacing w:before="0" w:after="0"/>
              <w:ind w:left="697"/>
            </w:pPr>
            <w:r w:rsidRPr="00D11E00">
              <w:t>PSCCH is transmitted within 1 sub-channel</w:t>
            </w:r>
          </w:p>
          <w:p w14:paraId="6C169357" w14:textId="77777777" w:rsidR="0004427E" w:rsidRPr="00D11E00" w:rsidRDefault="0004427E" w:rsidP="00C8382D">
            <w:pPr>
              <w:pStyle w:val="3GPPNormalText"/>
              <w:numPr>
                <w:ilvl w:val="1"/>
                <w:numId w:val="37"/>
              </w:numPr>
              <w:spacing w:before="0" w:after="0"/>
              <w:ind w:left="697"/>
            </w:pPr>
            <w:r w:rsidRPr="00D11E00">
              <w:t>At least support Option 1 below</w:t>
            </w:r>
          </w:p>
          <w:p w14:paraId="391F4FCD" w14:textId="77777777" w:rsidR="0004427E" w:rsidRPr="00C8382D" w:rsidRDefault="0004427E" w:rsidP="00C8382D">
            <w:pPr>
              <w:pStyle w:val="3GPPNormalText"/>
              <w:numPr>
                <w:ilvl w:val="2"/>
                <w:numId w:val="37"/>
              </w:numPr>
              <w:spacing w:before="0" w:after="0"/>
              <w:ind w:left="1057"/>
            </w:pPr>
            <w:r w:rsidRPr="00C8382D">
              <w:t>Option 1: PSCCH locates in the lowest sub-channel of lowest RB set of corresponding PSSCH</w:t>
            </w:r>
          </w:p>
          <w:p w14:paraId="01454FF5" w14:textId="77777777" w:rsidR="0004427E" w:rsidRPr="00C8382D" w:rsidRDefault="0004427E" w:rsidP="00C8382D">
            <w:pPr>
              <w:pStyle w:val="3GPPNormalText"/>
              <w:numPr>
                <w:ilvl w:val="3"/>
                <w:numId w:val="37"/>
              </w:numPr>
              <w:spacing w:before="0" w:after="0"/>
              <w:ind w:left="1417"/>
              <w:rPr>
                <w:rFonts w:eastAsia="Microsoft YaHei"/>
                <w:szCs w:val="22"/>
                <w:lang w:eastAsia="zh-CN"/>
              </w:rPr>
            </w:pPr>
            <w:r w:rsidRPr="00C8382D">
              <w:rPr>
                <w:rFonts w:eastAsia="Microsoft YaHei"/>
                <w:szCs w:val="22"/>
                <w:lang w:eastAsia="zh-CN"/>
              </w:rPr>
              <w:t>Note: the lowest sub-channel may not be entirely contained in the lowest RB set</w:t>
            </w:r>
          </w:p>
          <w:p w14:paraId="5B190D5E" w14:textId="77777777" w:rsidR="0004427E" w:rsidRPr="00C8382D" w:rsidRDefault="0004427E" w:rsidP="00C8382D">
            <w:pPr>
              <w:pStyle w:val="3GPPNormalText"/>
              <w:numPr>
                <w:ilvl w:val="1"/>
                <w:numId w:val="37"/>
              </w:numPr>
              <w:spacing w:before="0" w:after="0"/>
              <w:ind w:left="697"/>
            </w:pPr>
            <w:r w:rsidRPr="00C8382D">
              <w:t>FFS whether/how to handle the case where UEs supporting different bandwidths can use the same resource pool to communicate with each other, e.g., whether/how to additionally support Option 2 below</w:t>
            </w:r>
          </w:p>
          <w:p w14:paraId="6B22C529" w14:textId="77777777" w:rsidR="0004427E" w:rsidRPr="00C8382D" w:rsidRDefault="0004427E" w:rsidP="00C8382D">
            <w:pPr>
              <w:pStyle w:val="3GPPNormalText"/>
              <w:numPr>
                <w:ilvl w:val="2"/>
                <w:numId w:val="37"/>
              </w:numPr>
              <w:spacing w:before="0" w:after="0"/>
              <w:ind w:left="1057"/>
              <w:rPr>
                <w:rFonts w:eastAsia="Microsoft YaHei"/>
                <w:szCs w:val="22"/>
                <w:lang w:eastAsia="zh-CN"/>
              </w:rPr>
            </w:pPr>
            <w:r w:rsidRPr="00C8382D">
              <w:rPr>
                <w:rFonts w:eastAsia="Microsoft YaHei"/>
                <w:szCs w:val="22"/>
                <w:lang w:eastAsia="zh-CN"/>
              </w:rPr>
              <w:lastRenderedPageBreak/>
              <w:t>Option 2: PSCCH locates in every RB set of corresponding PSSCH</w:t>
            </w:r>
          </w:p>
          <w:p w14:paraId="2FF29E6C" w14:textId="77777777" w:rsidR="0004427E" w:rsidRPr="00C8382D" w:rsidRDefault="0004427E" w:rsidP="00C8382D">
            <w:pPr>
              <w:pStyle w:val="3GPPNormalText"/>
              <w:numPr>
                <w:ilvl w:val="1"/>
                <w:numId w:val="37"/>
              </w:numPr>
              <w:spacing w:before="0" w:after="0"/>
              <w:ind w:left="697"/>
            </w:pPr>
            <w:r w:rsidRPr="00C8382D">
              <w:t>Note: the above options do not imply any restriction on the mapping of sub-channels to PRBs.</w:t>
            </w:r>
          </w:p>
          <w:p w14:paraId="1D427500" w14:textId="748DCF89" w:rsidR="0004427E" w:rsidRPr="00A7238C" w:rsidRDefault="0004427E" w:rsidP="00C8382D">
            <w:pPr>
              <w:pStyle w:val="3GPPNormalText"/>
              <w:numPr>
                <w:ilvl w:val="1"/>
                <w:numId w:val="37"/>
              </w:numPr>
              <w:spacing w:before="0" w:after="0"/>
              <w:ind w:left="697"/>
            </w:pPr>
            <w:r w:rsidRPr="00A7238C">
              <w:t>FFS other details</w:t>
            </w:r>
          </w:p>
          <w:p w14:paraId="0C2B3588" w14:textId="375925CD" w:rsidR="0004427E" w:rsidRPr="00A7238C" w:rsidRDefault="0004427E" w:rsidP="00C8382D">
            <w:pPr>
              <w:pStyle w:val="3GPPNormalText"/>
              <w:numPr>
                <w:ilvl w:val="0"/>
                <w:numId w:val="37"/>
              </w:numPr>
              <w:spacing w:before="0" w:after="0"/>
            </w:pPr>
            <w:bookmarkStart w:id="0" w:name="_Hlk117151683"/>
            <w:r w:rsidRPr="00A7238C">
              <w:t xml:space="preserve">At least there is 1 PSFCH occasion per PSCCH/PSSCH transmission, FFS details </w:t>
            </w:r>
          </w:p>
          <w:p w14:paraId="608E75DF" w14:textId="77777777" w:rsidR="0004427E" w:rsidRPr="00A7238C" w:rsidRDefault="0004427E" w:rsidP="00C8382D">
            <w:pPr>
              <w:pStyle w:val="3GPPNormalText"/>
              <w:numPr>
                <w:ilvl w:val="0"/>
                <w:numId w:val="37"/>
              </w:numPr>
              <w:spacing w:before="0" w:after="0"/>
            </w:pPr>
            <w:r w:rsidRPr="00A7238C">
              <w:t>To address PSFCH transmission dropping due to LBT failure, the followings are to be studied:</w:t>
            </w:r>
          </w:p>
          <w:p w14:paraId="544CDEBA" w14:textId="77777777" w:rsidR="0004427E" w:rsidRPr="00A7238C" w:rsidRDefault="0004427E" w:rsidP="00C8382D">
            <w:pPr>
              <w:pStyle w:val="3GPPNormalText"/>
              <w:numPr>
                <w:ilvl w:val="1"/>
                <w:numId w:val="37"/>
              </w:numPr>
              <w:spacing w:before="0" w:after="0"/>
              <w:ind w:left="697"/>
            </w:pPr>
            <w:r w:rsidRPr="00A7238C">
              <w:t>Alt 1: Support more than 1 PSFCH occasion per PSCCH/PSSCH transmission</w:t>
            </w:r>
          </w:p>
          <w:p w14:paraId="240962EF" w14:textId="77777777" w:rsidR="0004427E" w:rsidRPr="00A7238C" w:rsidRDefault="0004427E" w:rsidP="00C8382D">
            <w:pPr>
              <w:pStyle w:val="3GPPNormalText"/>
              <w:numPr>
                <w:ilvl w:val="1"/>
                <w:numId w:val="37"/>
              </w:numPr>
              <w:spacing w:before="0" w:after="0"/>
              <w:ind w:left="697"/>
            </w:pPr>
            <w:r w:rsidRPr="00A7238C">
              <w:t>Alt 2: PSFCH resources are dynamically indicated</w:t>
            </w:r>
          </w:p>
          <w:p w14:paraId="17252ABE" w14:textId="77777777" w:rsidR="0004427E" w:rsidRPr="00A7238C" w:rsidRDefault="0004427E" w:rsidP="00C8382D">
            <w:pPr>
              <w:pStyle w:val="3GPPNormalText"/>
              <w:numPr>
                <w:ilvl w:val="1"/>
                <w:numId w:val="37"/>
              </w:numPr>
              <w:spacing w:before="0" w:after="0"/>
              <w:ind w:left="697"/>
            </w:pPr>
            <w:r w:rsidRPr="00A7238C">
              <w:t>Alt 3: Convey SL-HARQ feedback information in PSCCH/PSSCH, e.g., new SCI or new MAC-CE</w:t>
            </w:r>
          </w:p>
          <w:p w14:paraId="07E56C2E" w14:textId="77777777" w:rsidR="0004427E" w:rsidRPr="00A7238C" w:rsidRDefault="0004427E" w:rsidP="00C8382D">
            <w:pPr>
              <w:pStyle w:val="3GPPNormalText"/>
              <w:numPr>
                <w:ilvl w:val="1"/>
                <w:numId w:val="37"/>
              </w:numPr>
              <w:spacing w:before="0" w:after="0"/>
              <w:ind w:left="697"/>
            </w:pPr>
            <w:r w:rsidRPr="00A7238C">
              <w:t>Alt 4: drop PSFCH transmission</w:t>
            </w:r>
          </w:p>
          <w:p w14:paraId="0773DA2F" w14:textId="77777777" w:rsidR="0004427E" w:rsidRPr="00A7238C" w:rsidRDefault="0004427E" w:rsidP="00C8382D">
            <w:pPr>
              <w:pStyle w:val="3GPPNormalText"/>
              <w:numPr>
                <w:ilvl w:val="1"/>
                <w:numId w:val="37"/>
              </w:numPr>
              <w:spacing w:before="0" w:after="0"/>
              <w:ind w:left="697"/>
            </w:pPr>
            <w:r w:rsidRPr="00A7238C">
              <w:t>Alt 5: Support trigger based HARQ feedback reporting for non-numerical HARQ FB and one shot HARQ FB</w:t>
            </w:r>
          </w:p>
          <w:p w14:paraId="0285FCC4" w14:textId="77777777" w:rsidR="0004427E" w:rsidRPr="00A7238C" w:rsidRDefault="0004427E" w:rsidP="00C8382D">
            <w:pPr>
              <w:pStyle w:val="3GPPNormalText"/>
              <w:numPr>
                <w:ilvl w:val="1"/>
                <w:numId w:val="37"/>
              </w:numPr>
              <w:spacing w:before="0" w:after="0"/>
              <w:ind w:left="697"/>
            </w:pPr>
            <w:r w:rsidRPr="00A7238C">
              <w:t xml:space="preserve">Combination of above alternatives are not precluded </w:t>
            </w:r>
          </w:p>
          <w:p w14:paraId="693EADD0" w14:textId="77777777" w:rsidR="0004427E" w:rsidRPr="00A7238C" w:rsidRDefault="0004427E" w:rsidP="00C8382D">
            <w:pPr>
              <w:pStyle w:val="3GPPNormalText"/>
              <w:numPr>
                <w:ilvl w:val="1"/>
                <w:numId w:val="37"/>
              </w:numPr>
              <w:spacing w:before="0" w:after="0"/>
              <w:ind w:left="697"/>
            </w:pPr>
            <w:r w:rsidRPr="00A7238C">
              <w:t>FFS details of above alternatives</w:t>
            </w:r>
          </w:p>
          <w:bookmarkEnd w:id="0"/>
          <w:p w14:paraId="6F35C7A6" w14:textId="77777777" w:rsidR="0004427E" w:rsidRPr="00C8382D" w:rsidRDefault="0004427E" w:rsidP="00C8382D">
            <w:pPr>
              <w:pStyle w:val="3GPPNormalText"/>
              <w:spacing w:before="0" w:after="0"/>
              <w:rPr>
                <w:sz w:val="20"/>
                <w:szCs w:val="20"/>
              </w:rPr>
            </w:pPr>
          </w:p>
          <w:p w14:paraId="15E34114" w14:textId="10E3B842" w:rsidR="0004427E" w:rsidRPr="00767A6A" w:rsidRDefault="0004427E" w:rsidP="00C8382D">
            <w:pPr>
              <w:pStyle w:val="3GPPNormalText"/>
              <w:spacing w:before="0" w:after="0"/>
              <w:rPr>
                <w:b/>
              </w:rPr>
            </w:pPr>
            <w:r w:rsidRPr="00767A6A">
              <w:rPr>
                <w:b/>
              </w:rPr>
              <w:t>RAN1#110</w:t>
            </w:r>
            <w:r w:rsidR="00C8382D" w:rsidRPr="00A7238C">
              <w:rPr>
                <w:b/>
              </w:rPr>
              <w:t xml:space="preserve"> [3]</w:t>
            </w:r>
          </w:p>
          <w:p w14:paraId="33BDD581" w14:textId="5EC85171" w:rsidR="00C8382D" w:rsidRPr="00A7238C" w:rsidRDefault="00C8382D" w:rsidP="00C8382D">
            <w:pPr>
              <w:pStyle w:val="3GPPNormalText"/>
              <w:spacing w:before="0" w:after="0"/>
              <w:rPr>
                <w:u w:val="single"/>
              </w:rPr>
            </w:pPr>
            <w:r w:rsidRPr="00A7238C">
              <w:rPr>
                <w:u w:val="single"/>
              </w:rPr>
              <w:t>Agreements:</w:t>
            </w:r>
          </w:p>
          <w:p w14:paraId="342A5389" w14:textId="1CD9B2AB" w:rsidR="004C6D59" w:rsidRPr="00A7238C" w:rsidRDefault="004C6D59" w:rsidP="004C6D59">
            <w:pPr>
              <w:pStyle w:val="3GPPNormalText"/>
              <w:numPr>
                <w:ilvl w:val="0"/>
                <w:numId w:val="37"/>
              </w:numPr>
              <w:spacing w:before="0" w:after="0"/>
            </w:pPr>
            <w:r w:rsidRPr="00A7238C">
              <w:t>For PSCCH and PSSCH in SL-U:</w:t>
            </w:r>
          </w:p>
          <w:p w14:paraId="56D37CFE" w14:textId="460E5149" w:rsidR="004C6D59" w:rsidRPr="00A7238C" w:rsidRDefault="004C6D59" w:rsidP="004C6D59">
            <w:pPr>
              <w:pStyle w:val="3GPPNormalText"/>
              <w:numPr>
                <w:ilvl w:val="1"/>
                <w:numId w:val="37"/>
              </w:numPr>
              <w:spacing w:before="0" w:after="0"/>
              <w:ind w:left="697"/>
            </w:pPr>
            <w:r w:rsidRPr="00A7238C">
              <w:t xml:space="preserve">Both R16/R17 NR SL contiguous RB-based and interlace RB-based transmissions </w:t>
            </w:r>
            <w:proofErr w:type="gramStart"/>
            <w:r w:rsidRPr="00A7238C">
              <w:t>similar to</w:t>
            </w:r>
            <w:proofErr w:type="gramEnd"/>
            <w:r w:rsidRPr="00A7238C">
              <w:t xml:space="preserve"> R16 NR-U are supported</w:t>
            </w:r>
          </w:p>
          <w:p w14:paraId="0A6F0E65" w14:textId="64E6727A" w:rsidR="004C6D59" w:rsidRPr="00A7238C" w:rsidRDefault="004C6D59" w:rsidP="004C6D59">
            <w:pPr>
              <w:pStyle w:val="3GPPNormalText"/>
              <w:numPr>
                <w:ilvl w:val="0"/>
                <w:numId w:val="37"/>
              </w:numPr>
              <w:spacing w:before="0" w:after="0"/>
            </w:pPr>
            <w:r w:rsidRPr="00A7238C">
              <w:t>For PSCCH and PSSCH in SL-U:</w:t>
            </w:r>
          </w:p>
          <w:p w14:paraId="6187DE4E" w14:textId="7DDE0EAF" w:rsidR="004C6D59" w:rsidRPr="00A7238C" w:rsidRDefault="004C6D59" w:rsidP="004C6D59">
            <w:pPr>
              <w:pStyle w:val="3GPPNormalText"/>
              <w:numPr>
                <w:ilvl w:val="1"/>
                <w:numId w:val="37"/>
              </w:numPr>
              <w:spacing w:before="0" w:after="0"/>
              <w:ind w:left="697"/>
            </w:pPr>
            <w:r w:rsidRPr="00A7238C">
              <w:t>For interlace RB-based transmission</w:t>
            </w:r>
          </w:p>
          <w:p w14:paraId="34683738" w14:textId="7F36668E" w:rsidR="004C6D59" w:rsidRPr="00A7238C" w:rsidRDefault="004C6D59" w:rsidP="004C6D59">
            <w:pPr>
              <w:pStyle w:val="3GPPNormalText"/>
              <w:numPr>
                <w:ilvl w:val="2"/>
                <w:numId w:val="37"/>
              </w:numPr>
              <w:spacing w:before="0" w:after="0"/>
              <w:ind w:left="1057"/>
            </w:pPr>
            <w:r w:rsidRPr="00A7238C">
              <w:t>Frequency domain resource allocation granularity is one sub-channel for PSSCH transmission</w:t>
            </w:r>
          </w:p>
          <w:p w14:paraId="1D1B33DE" w14:textId="32861432" w:rsidR="004C6D59" w:rsidRPr="00A7238C" w:rsidRDefault="004C6D59" w:rsidP="004C6D59">
            <w:pPr>
              <w:pStyle w:val="3GPPNormalText"/>
              <w:numPr>
                <w:ilvl w:val="2"/>
                <w:numId w:val="37"/>
              </w:numPr>
              <w:spacing w:before="0" w:after="0"/>
              <w:ind w:left="1057"/>
            </w:pPr>
            <w:r w:rsidRPr="00A7238C">
              <w:t>1 sub-channel equals K interlace</w:t>
            </w:r>
          </w:p>
          <w:p w14:paraId="37A17AEE" w14:textId="40CA5375" w:rsidR="004C6D59" w:rsidRPr="00A7238C" w:rsidRDefault="004C6D59" w:rsidP="004C6D59">
            <w:pPr>
              <w:pStyle w:val="3GPPNormalText"/>
              <w:numPr>
                <w:ilvl w:val="3"/>
                <w:numId w:val="37"/>
              </w:numPr>
              <w:spacing w:before="0" w:after="0"/>
              <w:ind w:left="1417"/>
            </w:pPr>
            <w:r w:rsidRPr="00A7238C">
              <w:t>FFS: whether K is fixed as 1 or (pre-)configured</w:t>
            </w:r>
          </w:p>
          <w:p w14:paraId="48F5C78A" w14:textId="513CFDE7" w:rsidR="004C6D59" w:rsidRPr="00A7238C" w:rsidRDefault="004C6D59" w:rsidP="004C6D59">
            <w:pPr>
              <w:pStyle w:val="3GPPNormalText"/>
              <w:numPr>
                <w:ilvl w:val="2"/>
                <w:numId w:val="37"/>
              </w:numPr>
              <w:spacing w:before="0" w:after="0"/>
              <w:ind w:left="1057"/>
            </w:pPr>
            <w:r w:rsidRPr="00A7238C">
              <w:t>Discuss whether one or both of the following alternatives are supported</w:t>
            </w:r>
          </w:p>
          <w:p w14:paraId="17F4D320" w14:textId="1822B6A5" w:rsidR="004C6D59" w:rsidRPr="00A7238C" w:rsidRDefault="004C6D59" w:rsidP="004C6D59">
            <w:pPr>
              <w:pStyle w:val="3GPPNormalText"/>
              <w:numPr>
                <w:ilvl w:val="3"/>
                <w:numId w:val="37"/>
              </w:numPr>
              <w:spacing w:before="0" w:after="0"/>
              <w:ind w:left="1417"/>
            </w:pPr>
            <w:r w:rsidRPr="00A7238C">
              <w:t>Alt 1: 1 sub-channel is confined within 1 RB set</w:t>
            </w:r>
          </w:p>
          <w:p w14:paraId="26542BDF" w14:textId="6584E264" w:rsidR="004C6D59" w:rsidRPr="00A7238C" w:rsidRDefault="004C6D59" w:rsidP="004C6D59">
            <w:pPr>
              <w:pStyle w:val="3GPPNormalText"/>
              <w:numPr>
                <w:ilvl w:val="3"/>
                <w:numId w:val="37"/>
              </w:numPr>
              <w:spacing w:before="0" w:after="0"/>
              <w:ind w:left="1417"/>
            </w:pPr>
            <w:r w:rsidRPr="00A7238C">
              <w:t>Alt 2: 1 sub-channel spans 1 or multiple RB set(s) belonging to a resource pool</w:t>
            </w:r>
          </w:p>
          <w:p w14:paraId="0623DB2A" w14:textId="7009C51A" w:rsidR="004C6D59" w:rsidRPr="00A7238C" w:rsidRDefault="004C6D59" w:rsidP="004C6D59">
            <w:pPr>
              <w:pStyle w:val="3GPPNormalText"/>
              <w:numPr>
                <w:ilvl w:val="0"/>
                <w:numId w:val="37"/>
              </w:numPr>
              <w:spacing w:before="0" w:after="0"/>
            </w:pPr>
            <w:r w:rsidRPr="00A7238C">
              <w:t>To meet OCB and PSD requirement for PSFCH transmission, at least RB-based interlace is supported at least for 15 kHz and 30 kHz SCS, FFS details.</w:t>
            </w:r>
          </w:p>
          <w:p w14:paraId="70F869B8" w14:textId="187DF16C" w:rsidR="004C6D59" w:rsidRPr="00A7238C" w:rsidRDefault="004C6D59" w:rsidP="004C6D59">
            <w:pPr>
              <w:pStyle w:val="3GPPNormalText"/>
              <w:numPr>
                <w:ilvl w:val="0"/>
                <w:numId w:val="37"/>
              </w:numPr>
              <w:spacing w:before="0" w:after="0"/>
            </w:pPr>
            <w:r w:rsidRPr="00A7238C">
              <w:t xml:space="preserve">Regarding PSFCH transmission, at least the followings alternatives can be further studied </w:t>
            </w:r>
          </w:p>
          <w:p w14:paraId="04FCA757" w14:textId="4257D26B" w:rsidR="004C6D59" w:rsidRPr="00A7238C" w:rsidRDefault="004C6D59" w:rsidP="004C6D59">
            <w:pPr>
              <w:pStyle w:val="3GPPNormalText"/>
              <w:numPr>
                <w:ilvl w:val="1"/>
                <w:numId w:val="37"/>
              </w:numPr>
              <w:spacing w:before="0" w:after="0"/>
              <w:ind w:left="697"/>
            </w:pPr>
            <w:r w:rsidRPr="00A7238C">
              <w:t>Alt 1: each PSFCH transmission occupies a common interlace and zero or one or more dedicated PRB(s)</w:t>
            </w:r>
          </w:p>
          <w:p w14:paraId="6BAC72DE" w14:textId="14631984" w:rsidR="004C6D59" w:rsidRPr="00A7238C" w:rsidRDefault="004C6D59" w:rsidP="004C6D59">
            <w:pPr>
              <w:pStyle w:val="3GPPNormalText"/>
              <w:numPr>
                <w:ilvl w:val="1"/>
                <w:numId w:val="37"/>
              </w:numPr>
              <w:spacing w:before="0" w:after="0"/>
              <w:ind w:left="697"/>
            </w:pPr>
            <w:r w:rsidRPr="00A7238C">
              <w:t>Alt 2: each PSFCH transmission occupies an interlace, and may or may not further apply code domain enhancement (e.g., OCC, PRB-level cyclic shifts)</w:t>
            </w:r>
          </w:p>
          <w:p w14:paraId="51BFACAD" w14:textId="1C5287E9" w:rsidR="004C6D59" w:rsidRPr="00A7238C" w:rsidRDefault="004C6D59" w:rsidP="004C6D59">
            <w:pPr>
              <w:pStyle w:val="3GPPNormalText"/>
              <w:numPr>
                <w:ilvl w:val="1"/>
                <w:numId w:val="37"/>
              </w:numPr>
              <w:spacing w:before="0" w:after="0"/>
              <w:ind w:left="697"/>
            </w:pPr>
            <w:r w:rsidRPr="00A7238C">
              <w:t>Alt 3: each PSFCH transmission occupies some dedicated PRBs and some common PRBs</w:t>
            </w:r>
          </w:p>
          <w:p w14:paraId="415056C5" w14:textId="6FF29FD0" w:rsidR="004C6D59" w:rsidRPr="00A7238C" w:rsidRDefault="004C6D59" w:rsidP="004C6D59">
            <w:pPr>
              <w:pStyle w:val="3GPPNormalText"/>
              <w:numPr>
                <w:ilvl w:val="1"/>
                <w:numId w:val="37"/>
              </w:numPr>
              <w:spacing w:before="0" w:after="0"/>
              <w:ind w:left="697"/>
            </w:pPr>
            <w:r w:rsidRPr="00A7238C">
              <w:t>FFS details of above alternatives</w:t>
            </w:r>
          </w:p>
          <w:p w14:paraId="421D88F3" w14:textId="04E77CD0" w:rsidR="004C6D59" w:rsidRPr="00A7238C" w:rsidRDefault="004C6D59" w:rsidP="004C6D59">
            <w:pPr>
              <w:pStyle w:val="3GPPNormalText"/>
              <w:numPr>
                <w:ilvl w:val="0"/>
                <w:numId w:val="37"/>
              </w:numPr>
              <w:spacing w:before="0" w:after="0"/>
            </w:pPr>
            <w:r w:rsidRPr="00A7238C">
              <w:t>If RAN1 decides that LBT is performed for PSFCH transmission, for the time and frequency domain locations of PSFCH resources, at least the followings alternatives can be further studied</w:t>
            </w:r>
          </w:p>
          <w:p w14:paraId="021BB3C3" w14:textId="3F5987D8" w:rsidR="004C6D59" w:rsidRPr="00A7238C" w:rsidRDefault="004C6D59" w:rsidP="004C6D59">
            <w:pPr>
              <w:pStyle w:val="3GPPNormalText"/>
              <w:numPr>
                <w:ilvl w:val="1"/>
                <w:numId w:val="37"/>
              </w:numPr>
              <w:spacing w:before="0" w:after="0"/>
              <w:ind w:left="697"/>
            </w:pPr>
            <w:r w:rsidRPr="00A7238C">
              <w:t>Alt 1: PSFCH resources are (pre-)configured</w:t>
            </w:r>
          </w:p>
          <w:p w14:paraId="7BCBFF60" w14:textId="67271AB4" w:rsidR="004C6D59" w:rsidRPr="00A7238C" w:rsidRDefault="004C6D59" w:rsidP="004C6D59">
            <w:pPr>
              <w:pStyle w:val="3GPPNormalText"/>
              <w:numPr>
                <w:ilvl w:val="1"/>
                <w:numId w:val="37"/>
              </w:numPr>
              <w:spacing w:before="0" w:after="0"/>
              <w:ind w:left="697"/>
            </w:pPr>
            <w:r w:rsidRPr="00A7238C">
              <w:t>Alt 2: PSFCH resources are dynamically indicated</w:t>
            </w:r>
          </w:p>
          <w:p w14:paraId="5C110747" w14:textId="2606801D" w:rsidR="004C6D59" w:rsidRPr="00A7238C" w:rsidRDefault="004C6D59" w:rsidP="004C6D59">
            <w:pPr>
              <w:pStyle w:val="3GPPNormalText"/>
              <w:numPr>
                <w:ilvl w:val="1"/>
                <w:numId w:val="37"/>
              </w:numPr>
              <w:spacing w:before="0" w:after="0"/>
              <w:ind w:left="697"/>
            </w:pPr>
            <w:r w:rsidRPr="00A7238C">
              <w:t xml:space="preserve">Combination of above alternatives are not precluded </w:t>
            </w:r>
          </w:p>
          <w:p w14:paraId="145113E0" w14:textId="21E8A683" w:rsidR="004C6D59" w:rsidRPr="00A7238C" w:rsidRDefault="004C6D59" w:rsidP="004C6D59">
            <w:pPr>
              <w:pStyle w:val="3GPPNormalText"/>
              <w:numPr>
                <w:ilvl w:val="1"/>
                <w:numId w:val="37"/>
              </w:numPr>
              <w:spacing w:before="0" w:after="0"/>
              <w:ind w:left="697"/>
            </w:pPr>
            <w:r w:rsidRPr="00A7238C">
              <w:t>FFS details of above alternatives</w:t>
            </w:r>
          </w:p>
          <w:p w14:paraId="790A87FA" w14:textId="295D52DE" w:rsidR="004C6D59" w:rsidRPr="00A7238C" w:rsidRDefault="004C6D59" w:rsidP="004C6D59">
            <w:pPr>
              <w:pStyle w:val="3GPPNormalText"/>
              <w:numPr>
                <w:ilvl w:val="0"/>
                <w:numId w:val="37"/>
              </w:numPr>
              <w:spacing w:before="0" w:after="0"/>
            </w:pPr>
            <w:r w:rsidRPr="00A7238C">
              <w:t>For PSCCH and PSSCH resource indication in time/frequency domain:</w:t>
            </w:r>
          </w:p>
          <w:p w14:paraId="240F8B17" w14:textId="6168D1FA" w:rsidR="004C6D59" w:rsidRPr="00A7238C" w:rsidRDefault="004C6D59" w:rsidP="004C6D59">
            <w:pPr>
              <w:pStyle w:val="3GPPNormalText"/>
              <w:numPr>
                <w:ilvl w:val="1"/>
                <w:numId w:val="37"/>
              </w:numPr>
              <w:spacing w:before="0" w:after="0"/>
              <w:ind w:left="697"/>
            </w:pPr>
            <w:r w:rsidRPr="00A7238C">
              <w:t>For time domain: R16 NR SL TRIV is reused as baseline</w:t>
            </w:r>
          </w:p>
          <w:p w14:paraId="0357C235" w14:textId="4347B2A6" w:rsidR="004C6D59" w:rsidRPr="00A7238C" w:rsidRDefault="004C6D59" w:rsidP="004C6D59">
            <w:pPr>
              <w:pStyle w:val="3GPPNormalText"/>
              <w:numPr>
                <w:ilvl w:val="1"/>
                <w:numId w:val="37"/>
              </w:numPr>
              <w:spacing w:before="0" w:after="0"/>
              <w:ind w:left="697"/>
            </w:pPr>
            <w:r w:rsidRPr="00A7238C">
              <w:t xml:space="preserve">For frequency domain: </w:t>
            </w:r>
          </w:p>
          <w:p w14:paraId="58C21E5B" w14:textId="2253E2E4" w:rsidR="004C6D59" w:rsidRPr="00A7238C" w:rsidRDefault="004C6D59" w:rsidP="004C6D59">
            <w:pPr>
              <w:pStyle w:val="3GPPNormalText"/>
              <w:numPr>
                <w:ilvl w:val="2"/>
                <w:numId w:val="37"/>
              </w:numPr>
              <w:spacing w:before="0" w:after="0"/>
              <w:ind w:left="1057"/>
            </w:pPr>
            <w:r w:rsidRPr="00A7238C">
              <w:t xml:space="preserve">further study sub-channel indexing and resource indication </w:t>
            </w:r>
          </w:p>
          <w:p w14:paraId="3D1771F6" w14:textId="0C5A7E7F" w:rsidR="002F6B0C" w:rsidRDefault="004C6D59" w:rsidP="002F6B0C">
            <w:pPr>
              <w:pStyle w:val="3GPPNormalText"/>
              <w:numPr>
                <w:ilvl w:val="1"/>
                <w:numId w:val="37"/>
              </w:numPr>
              <w:spacing w:before="0" w:after="0"/>
              <w:ind w:left="697"/>
            </w:pPr>
            <w:r w:rsidRPr="004C6D59">
              <w:rPr>
                <w:rFonts w:hint="eastAsia"/>
              </w:rPr>
              <w:t>F</w:t>
            </w:r>
            <w:r w:rsidRPr="004C6D59">
              <w:t>FS: whether any enhancement needed on R16 NR SL TRIV/FRIV if new feature is introduced in SL-U, e.g., multi-slot consecutive transmission</w:t>
            </w:r>
          </w:p>
        </w:tc>
      </w:tr>
    </w:tbl>
    <w:p w14:paraId="0F20E2BC" w14:textId="185B68F4" w:rsidR="00627D4D" w:rsidRDefault="00627D4D" w:rsidP="00FA0BB4">
      <w:pPr>
        <w:pStyle w:val="3GPPNormalText"/>
        <w:spacing w:before="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02BF8C02" w14:textId="77777777" w:rsidR="00627D4D" w:rsidRDefault="00627D4D" w:rsidP="007554D5">
      <w:pPr>
        <w:pStyle w:val="3GPPNormalText"/>
      </w:pPr>
    </w:p>
    <w:p w14:paraId="53044791" w14:textId="25C65C8C" w:rsidR="009C0881" w:rsidRDefault="009C0881" w:rsidP="00EA5309">
      <w:pPr>
        <w:pStyle w:val="berschrift1"/>
      </w:pPr>
      <w:r>
        <w:t>SL-U Resource Pools</w:t>
      </w:r>
    </w:p>
    <w:p w14:paraId="45D93143" w14:textId="470EAB1E"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w:t>
      </w:r>
      <w:r w:rsidR="00CC03CB">
        <w:t> </w:t>
      </w:r>
      <w:r w:rsidR="00CF3682">
        <w:t>[</w:t>
      </w:r>
      <w:r w:rsidR="00065869">
        <w:t>3</w:t>
      </w:r>
      <w:r w:rsidR="00CF3682">
        <w:t>]</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9C0881">
      <w:pPr>
        <w:pStyle w:val="berschrift2"/>
        <w:ind w:left="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w:t>
      </w:r>
      <w:proofErr w:type="gramStart"/>
      <w:r w:rsidR="000415D9">
        <w:t>in the event that</w:t>
      </w:r>
      <w:proofErr w:type="gramEnd"/>
      <w:r w:rsidR="000415D9">
        <w:t xml:space="preserve">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 xml:space="preserve">due to a failed LBT since other non-3GPP UEs would be occupying the channel. This can be avoided by configuring a time-continuous resource pool with a bitmap with all </w:t>
      </w:r>
      <w:proofErr w:type="gramStart"/>
      <w:r w:rsidR="000415D9">
        <w:t>1s</w:t>
      </w:r>
      <w:r w:rsidR="00A84F07">
        <w:t>, and</w:t>
      </w:r>
      <w:proofErr w:type="gramEnd"/>
      <w:r w:rsidR="00A84F07">
        <w:t xml:space="preserve"> providing the 3GPP UEs with a possibility of a </w:t>
      </w:r>
      <w:r w:rsidR="001831C3">
        <w:t xml:space="preserve">truly </w:t>
      </w:r>
      <w:r w:rsidR="00A84F07">
        <w:t>time-continuous COT</w:t>
      </w:r>
      <w:r w:rsidR="000415D9">
        <w:t>.</w:t>
      </w:r>
    </w:p>
    <w:p w14:paraId="3DBC938C" w14:textId="38B3298E" w:rsidR="000415D9" w:rsidRPr="000415D9" w:rsidRDefault="000415D9" w:rsidP="00767A6A">
      <w:pPr>
        <w:pStyle w:val="3GPPNormalText"/>
        <w:rPr>
          <w:b/>
        </w:rPr>
      </w:pPr>
      <w:r w:rsidRPr="000415D9">
        <w:rPr>
          <w:b/>
        </w:rPr>
        <w:t>Proposal 1: We propose that Rel-18 SL-U resource pools are configured in a time-continuous manner, using a bitmap with all 1s.</w:t>
      </w:r>
    </w:p>
    <w:p w14:paraId="15B2DB8F" w14:textId="3A41A23F" w:rsidR="002B73B1" w:rsidRDefault="002B73B1" w:rsidP="00214C3B">
      <w:pPr>
        <w:pStyle w:val="3GPPNormalText"/>
        <w:spacing w:before="120"/>
      </w:pPr>
    </w:p>
    <w:p w14:paraId="707B0F4F" w14:textId="26EC801D" w:rsidR="009C0881" w:rsidRDefault="009C0881" w:rsidP="009C0881">
      <w:pPr>
        <w:pStyle w:val="berschrift2"/>
        <w:tabs>
          <w:tab w:val="clear" w:pos="718"/>
        </w:tabs>
        <w:ind w:left="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proofErr w:type="gramStart"/>
      <w:r w:rsidR="00CB53E1">
        <w:t>in order to</w:t>
      </w:r>
      <w:proofErr w:type="gramEnd"/>
      <w:r w:rsidR="00CB53E1">
        <w:t xml:space="preserve">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w:t>
      </w:r>
      <w:proofErr w:type="gramStart"/>
      <w:r>
        <w:t>a number of</w:t>
      </w:r>
      <w:proofErr w:type="gramEnd"/>
      <w:r>
        <w:t xml:space="preserve"> equally spaced resource blocks within the 20 MHz sub-band. This is depicted in Figure </w:t>
      </w:r>
      <w:r w:rsidR="00CF7B68">
        <w:t>1</w:t>
      </w:r>
      <w:r>
        <w:t>.</w:t>
      </w:r>
    </w:p>
    <w:p w14:paraId="247DB0D3" w14:textId="76A43137"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intersection operation with the resource blocks of the configured BWP. The number of interlaces </w:t>
      </w:r>
      <w:r w:rsidR="00173804">
        <w:t xml:space="preserve">is </w:t>
      </w:r>
      <w:r>
        <w:t>restricted to a maximum of 10</w:t>
      </w:r>
      <w:r w:rsidR="00173804">
        <w:t xml:space="preserve"> interlaces</w:t>
      </w:r>
      <w:r>
        <w:t>.</w:t>
      </w:r>
    </w:p>
    <w:p w14:paraId="1400F887" w14:textId="18C78AFF" w:rsidR="00853B33" w:rsidRDefault="00853B33" w:rsidP="00971870">
      <w:pPr>
        <w:pStyle w:val="3GPPNormalText"/>
      </w:pPr>
      <w:proofErr w:type="gramStart"/>
      <w:r>
        <w:t>In order to</w:t>
      </w:r>
      <w:proofErr w:type="gramEnd"/>
      <w:r>
        <w:t xml:space="preserve"> use the concept of interlaced resources in SL-U for the transmission of PSCCH and PSSCH, it has to incorporate the fact that multiple resource pools are defined within a SL BWP, and a single resource pool does not necessarily span the entire frequency of the BWP. Each resource pool is defined with </w:t>
      </w:r>
      <w:proofErr w:type="gramStart"/>
      <w:r>
        <w:t>a number of</w:t>
      </w:r>
      <w:proofErr w:type="gramEnd"/>
      <w:r>
        <w:t xml:space="preserve"> sub channels, which each sub channel size defined by the number of consecutive PRBs, which can be configured to the values of 10, 12, 15, 20, 25, 50, 75 or 100 PRBs. This would </w:t>
      </w:r>
      <w:proofErr w:type="gramStart"/>
      <w:r>
        <w:t>open up</w:t>
      </w:r>
      <w:proofErr w:type="gramEnd"/>
      <w:r>
        <w:t xml:space="preserve"> the possibility of a resource pool bandwidth not being a multiple of the 20 MHz sub band that is mandated by regulatory requirements. Hence</w:t>
      </w:r>
      <w:r w:rsidR="00CC03CB">
        <w:t>,</w:t>
      </w:r>
      <w:r>
        <w:t xml:space="preserve"> a resource pool </w:t>
      </w:r>
      <w:proofErr w:type="gramStart"/>
      <w:r>
        <w:t>has to</w:t>
      </w:r>
      <w:proofErr w:type="gramEnd"/>
      <w:r>
        <w:t xml:space="preserve"> be configured accordingly in order to avoid wastage of resources. Furthermore, the resource pool may be smaller or equal to the bandwidth defined for the SL BWP. In this case, instead of performing the intersection operation </w:t>
      </w:r>
      <w:r>
        <w:lastRenderedPageBreak/>
        <w:t>between the RB sets and the BWP as performed in NR-U, the intersection operation can also be performed between the RB sets and the configured resource pool within the BWP.</w:t>
      </w:r>
    </w:p>
    <w:p w14:paraId="6096CD1B" w14:textId="25C693EC" w:rsidR="00E636F1" w:rsidRDefault="00971870" w:rsidP="00E636F1">
      <w:pPr>
        <w:pStyle w:val="3GPPNormalText"/>
        <w:keepNext/>
        <w:jc w:val="center"/>
      </w:pPr>
      <w:r w:rsidRPr="00971870">
        <w:rPr>
          <w:noProof/>
        </w:rPr>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Beschriftung"/>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27E32C66" w14:textId="77777777" w:rsidR="001A5241" w:rsidRDefault="001A5241" w:rsidP="00E636F1">
      <w:pPr>
        <w:pStyle w:val="3GPPNormalText"/>
      </w:pPr>
    </w:p>
    <w:p w14:paraId="2717CDDF" w14:textId="0902F83B" w:rsidR="00CF3682" w:rsidRPr="000F19B6" w:rsidRDefault="00CF3682" w:rsidP="00CF3682">
      <w:pPr>
        <w:pStyle w:val="3GPPNormalText"/>
        <w:rPr>
          <w:b/>
        </w:rPr>
      </w:pPr>
      <w:r w:rsidRPr="000F19B6">
        <w:rPr>
          <w:b/>
        </w:rPr>
        <w:t xml:space="preserve">Proposal </w:t>
      </w:r>
      <w:r w:rsidR="00853B33">
        <w:rPr>
          <w:b/>
        </w:rPr>
        <w:t>2</w:t>
      </w:r>
      <w:r w:rsidRPr="000F19B6">
        <w:rPr>
          <w:b/>
        </w:rPr>
        <w:t xml:space="preserve">: </w:t>
      </w:r>
      <w:proofErr w:type="gramStart"/>
      <w:r w:rsidRPr="000F19B6">
        <w:rPr>
          <w:b/>
        </w:rPr>
        <w:t>In order to</w:t>
      </w:r>
      <w:proofErr w:type="gramEnd"/>
      <w:r w:rsidRPr="000F19B6">
        <w:rPr>
          <w:b/>
        </w:rPr>
        <w:t xml:space="preserve">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2EBCF349" w14:textId="5BEBC2F1" w:rsidR="005A3ECD" w:rsidRDefault="005A3ECD" w:rsidP="00E636F1">
      <w:pPr>
        <w:pStyle w:val="3GPPNormalText"/>
      </w:pPr>
    </w:p>
    <w:p w14:paraId="7EA28611" w14:textId="706B00F8" w:rsidR="00850699" w:rsidRDefault="00850699" w:rsidP="00767A6A">
      <w:pPr>
        <w:pStyle w:val="berschrift3"/>
      </w:pPr>
      <w:r>
        <w:t>Definition of Sub Channel</w:t>
      </w:r>
    </w:p>
    <w:p w14:paraId="323A490F" w14:textId="71734C4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w:t>
      </w:r>
      <w:proofErr w:type="gramStart"/>
      <w:r w:rsidR="00DC44CB" w:rsidRPr="00971870">
        <w:t>in order to</w:t>
      </w:r>
      <w:proofErr w:type="gramEnd"/>
      <w:r w:rsidR="00DC44CB" w:rsidRPr="00971870">
        <w:t xml:space="preserve">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w:t>
      </w:r>
      <w:proofErr w:type="gramStart"/>
      <w:r w:rsidR="007F559F" w:rsidRPr="00971870">
        <w:t>has to</w:t>
      </w:r>
      <w:proofErr w:type="gramEnd"/>
      <w:r w:rsidR="007F559F" w:rsidRPr="00971870">
        <w:t xml:space="preserve"> be further studied how the </w:t>
      </w:r>
      <w:r w:rsidRPr="00971870">
        <w:t xml:space="preserve">OCB </w:t>
      </w:r>
      <w:r w:rsidR="007F559F" w:rsidRPr="00971870">
        <w:t>requirements can be incorporated into the sub channel design.</w:t>
      </w:r>
    </w:p>
    <w:p w14:paraId="602EC61F" w14:textId="6F413E64" w:rsidR="00971870" w:rsidRPr="000F19B6" w:rsidRDefault="00971870" w:rsidP="00971870">
      <w:pPr>
        <w:pStyle w:val="3GPPNormalText"/>
        <w:rPr>
          <w:b/>
        </w:rPr>
      </w:pPr>
      <w:r w:rsidRPr="000F19B6">
        <w:rPr>
          <w:b/>
        </w:rPr>
        <w:t xml:space="preserve">Proposal </w:t>
      </w:r>
      <w:r w:rsidR="00853B33">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03785D72" w14:textId="71604C96" w:rsidR="00414334" w:rsidRDefault="00414334" w:rsidP="00E636F1">
      <w:pPr>
        <w:pStyle w:val="3GPPNormalText"/>
      </w:pPr>
    </w:p>
    <w:p w14:paraId="6A2FB924" w14:textId="5319DD06" w:rsidR="00197FB1" w:rsidRDefault="00197FB1" w:rsidP="00767A6A">
      <w:pPr>
        <w:pStyle w:val="berschrift3"/>
      </w:pPr>
      <w:r>
        <w:t>Support for Multiple RB Sets</w:t>
      </w:r>
    </w:p>
    <w:p w14:paraId="1667028B" w14:textId="2838658B" w:rsidR="00971870" w:rsidRPr="00C2453B" w:rsidRDefault="006D2C45">
      <w:pPr>
        <w:pStyle w:val="3GPPNormalText"/>
      </w:pPr>
      <w:r>
        <w:t xml:space="preserve">Over the course of the previous two meetings, the introduction of multiple RB sets for interlace RB-based transmissions was discussed. The agreement from RAN1#110 [3] had listed out two alternatives – to define a sub channel to be confined within a single RB set, or to define a sub channel spanning one or more RB sets, within a </w:t>
      </w:r>
      <w:r>
        <w:lastRenderedPageBreak/>
        <w:t xml:space="preserve">resource pool.  This is depicted in Figure 2, where the diagram on the left includes only the interlaces from a single RB set in a single sub channel, while the diagram on the right includes interlaces from multiple RB sets into a </w:t>
      </w:r>
      <w:r w:rsidR="002F5CB6">
        <w:t xml:space="preserve">single </w:t>
      </w:r>
      <w:r>
        <w:t>sub channel. In our view, a sub channel can span one or multiple RB sets using the framework defined in NR-U, where a 2-stage frequency domain resource allocation is used.</w:t>
      </w:r>
      <w:r w:rsidR="007777FF" w:rsidRPr="00C2453B">
        <w:t xml:space="preserve"> The reuse of the 2</w:t>
      </w:r>
      <w:r w:rsidR="00197284" w:rsidRPr="00C2453B">
        <w:t>-</w:t>
      </w:r>
      <w:r w:rsidR="007777FF" w:rsidRPr="00C2453B">
        <w:t xml:space="preserve">stage resource indication from NR-U can minimize specification efforts. </w:t>
      </w:r>
    </w:p>
    <w:p w14:paraId="0173D854" w14:textId="18AB27EB" w:rsidR="00572CFA" w:rsidRPr="00C2453B" w:rsidRDefault="00A7238C" w:rsidP="003D1FE2">
      <w:pPr>
        <w:pStyle w:val="3GPPNormalText"/>
        <w:keepNext/>
        <w:jc w:val="center"/>
      </w:pPr>
      <w:r w:rsidRPr="00A7238C">
        <w:rPr>
          <w:noProof/>
        </w:rPr>
        <w:drawing>
          <wp:inline distT="0" distB="0" distL="0" distR="0" wp14:anchorId="62B56D3F" wp14:editId="41696464">
            <wp:extent cx="6332220" cy="36734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3673475"/>
                    </a:xfrm>
                    <a:prstGeom prst="rect">
                      <a:avLst/>
                    </a:prstGeom>
                  </pic:spPr>
                </pic:pic>
              </a:graphicData>
            </a:graphic>
          </wp:inline>
        </w:drawing>
      </w:r>
    </w:p>
    <w:p w14:paraId="0D010D2E" w14:textId="02E7F17B" w:rsidR="00DC0123" w:rsidRPr="00C2453B" w:rsidRDefault="00572CFA" w:rsidP="00572CFA">
      <w:pPr>
        <w:pStyle w:val="Beschriftung"/>
        <w:jc w:val="center"/>
        <w:rPr>
          <w:i/>
        </w:rPr>
      </w:pPr>
      <w:r w:rsidRPr="00C2453B">
        <w:rPr>
          <w:i/>
        </w:rPr>
        <w:t xml:space="preserve">Figure </w:t>
      </w:r>
      <w:r w:rsidRPr="00C2453B">
        <w:rPr>
          <w:i/>
        </w:rPr>
        <w:fldChar w:fldCharType="begin"/>
      </w:r>
      <w:r w:rsidRPr="00C2453B">
        <w:rPr>
          <w:i/>
        </w:rPr>
        <w:instrText xml:space="preserve"> SEQ Figure \* ARABIC </w:instrText>
      </w:r>
      <w:r w:rsidRPr="00C2453B">
        <w:rPr>
          <w:i/>
        </w:rPr>
        <w:fldChar w:fldCharType="separate"/>
      </w:r>
      <w:r w:rsidRPr="00C2453B">
        <w:rPr>
          <w:i/>
          <w:noProof/>
        </w:rPr>
        <w:t>2</w:t>
      </w:r>
      <w:r w:rsidRPr="00C2453B">
        <w:rPr>
          <w:i/>
        </w:rPr>
        <w:fldChar w:fldCharType="end"/>
      </w:r>
      <w:r w:rsidRPr="00C2453B">
        <w:rPr>
          <w:i/>
        </w:rPr>
        <w:t xml:space="preserve">: </w:t>
      </w:r>
      <w:r w:rsidRPr="00C2453B">
        <w:rPr>
          <w:b w:val="0"/>
          <w:i/>
        </w:rPr>
        <w:t>Depiction of sub channels including interlaces from 1 RB set or multiple RB sets</w:t>
      </w:r>
    </w:p>
    <w:p w14:paraId="0E2BEE28" w14:textId="77777777" w:rsidR="00A7238C" w:rsidRDefault="00A7238C" w:rsidP="00E636F1">
      <w:pPr>
        <w:pStyle w:val="3GPPNormalText"/>
        <w:rPr>
          <w:b/>
        </w:rPr>
      </w:pPr>
    </w:p>
    <w:p w14:paraId="484E0399" w14:textId="6D62F3F9" w:rsidR="00DC0123" w:rsidRPr="007777FF" w:rsidRDefault="007777FF" w:rsidP="00E636F1">
      <w:pPr>
        <w:pStyle w:val="3GPPNormalText"/>
        <w:rPr>
          <w:b/>
        </w:rPr>
      </w:pPr>
      <w:r w:rsidRPr="00C2453B">
        <w:rPr>
          <w:b/>
        </w:rPr>
        <w:t xml:space="preserve">Proposal </w:t>
      </w:r>
      <w:r w:rsidR="00853B33">
        <w:rPr>
          <w:b/>
        </w:rPr>
        <w:t>4</w:t>
      </w:r>
      <w:r w:rsidRPr="00C2453B">
        <w:rPr>
          <w:b/>
        </w:rPr>
        <w:t>: We propose to reuse the 2-stage frequency domain resource indication procedure from NR-U by including an interlace from multiple RB sets into a single sub channel.</w:t>
      </w:r>
    </w:p>
    <w:p w14:paraId="43A28928" w14:textId="77777777" w:rsidR="00986441" w:rsidRDefault="00986441" w:rsidP="00E636F1">
      <w:pPr>
        <w:pStyle w:val="3GPPNormalText"/>
      </w:pPr>
    </w:p>
    <w:p w14:paraId="4404469F" w14:textId="47B26948" w:rsidR="00CD3CEC" w:rsidRDefault="001A787C" w:rsidP="00E636F1">
      <w:pPr>
        <w:pStyle w:val="3GPPNormalText"/>
      </w:pPr>
      <w:r>
        <w:t xml:space="preserve">In the previous meeting [2], there were discussions on how to support multiple RB sets, if specified. One aspect was </w:t>
      </w:r>
      <w:r w:rsidR="00CD3CEC">
        <w:t xml:space="preserve">the frequency domain resource indication for interlace RB-based transmissions, </w:t>
      </w:r>
      <w:r>
        <w:t>when more than one R</w:t>
      </w:r>
      <w:r w:rsidR="00CD3CEC">
        <w:t>B set is used for transmissions -</w:t>
      </w:r>
      <w:r>
        <w:t xml:space="preserve"> whether to use the same interlace index across different RB sets or different interlace index. </w:t>
      </w:r>
      <w:r w:rsidR="00CD3CEC">
        <w:t>In our opinion, the use of different interlace indices would mean that each RB set would require its own interlace indices, which increases the signaling overhead. Hence</w:t>
      </w:r>
      <w:r w:rsidR="002F5CB6">
        <w:t>,</w:t>
      </w:r>
      <w:r w:rsidR="00CD3CEC">
        <w:t xml:space="preserve"> we would prefer to use the same interlace indices across different RB sets.</w:t>
      </w:r>
    </w:p>
    <w:p w14:paraId="77D47AB2" w14:textId="498B672B" w:rsidR="00CD3CEC" w:rsidRDefault="00853B33" w:rsidP="00E636F1">
      <w:pPr>
        <w:pStyle w:val="3GPPNormalText"/>
      </w:pPr>
      <w:r>
        <w:t xml:space="preserve">With regards to the explicit indication of the sub channel indices and RB set indices in the SCIs, we support the indication of at least the sub channel index, while the RB set can be implicitly indicated. This is so that we limit the size of the SCI and </w:t>
      </w:r>
      <w:r w:rsidR="002F5CB6">
        <w:t xml:space="preserve">avoid </w:t>
      </w:r>
      <w:r>
        <w:t>creat</w:t>
      </w:r>
      <w:r w:rsidR="002F5CB6">
        <w:t>ing</w:t>
      </w:r>
      <w:r>
        <w:t xml:space="preserve"> unnecessary signaling overhead.</w:t>
      </w:r>
    </w:p>
    <w:p w14:paraId="13BFA2DC" w14:textId="655F1AE9" w:rsidR="00853B33" w:rsidRPr="00767A6A" w:rsidRDefault="00853B33" w:rsidP="00E636F1">
      <w:pPr>
        <w:pStyle w:val="3GPPNormalText"/>
        <w:rPr>
          <w:b/>
        </w:rPr>
      </w:pPr>
      <w:r w:rsidRPr="00767A6A">
        <w:rPr>
          <w:b/>
        </w:rPr>
        <w:t xml:space="preserve">Proposal </w:t>
      </w:r>
      <w:r>
        <w:rPr>
          <w:b/>
        </w:rPr>
        <w:t>5</w:t>
      </w:r>
      <w:r w:rsidRPr="00767A6A">
        <w:rPr>
          <w:b/>
        </w:rPr>
        <w:t>: For frequency domain resource indication for interlace RB-based PSSCH transmissions, we propose to use the same interlace index across different RB sets, and explicitly indicate at least the sub channel index.</w:t>
      </w:r>
    </w:p>
    <w:p w14:paraId="172878F0" w14:textId="248C7B78" w:rsidR="00CD3CEC" w:rsidRDefault="00CD3CEC" w:rsidP="00E636F1">
      <w:pPr>
        <w:pStyle w:val="3GPPNormalText"/>
      </w:pPr>
    </w:p>
    <w:p w14:paraId="1F0137F8" w14:textId="3980D1D5" w:rsidR="00E636F1" w:rsidRDefault="00E636F1" w:rsidP="00E636F1">
      <w:pPr>
        <w:pStyle w:val="3GPPNormalText"/>
      </w:pPr>
      <w:r>
        <w:lastRenderedPageBreak/>
        <w:t xml:space="preserve">Another aspect to be explored is the use of </w:t>
      </w:r>
      <w:r w:rsidR="000F19B6">
        <w:t xml:space="preserve">multiple interlace configurations for a given resource pool. This would enable the use of different configurations for </w:t>
      </w:r>
      <w:r>
        <w:t xml:space="preserve">reservation of resources </w:t>
      </w:r>
      <w:r w:rsidR="000F19B6">
        <w:t>used in</w:t>
      </w:r>
      <w:r>
        <w:t xml:space="preserve"> future transmissions</w:t>
      </w:r>
      <w:r w:rsidR="000F19B6">
        <w:t xml:space="preserve"> and retransmissions</w:t>
      </w:r>
      <w:r>
        <w:t>.</w:t>
      </w:r>
      <w:r w:rsidR="000F19B6">
        <w:t xml:space="preserve"> Based on the way interlaces are configured in NR-U, higher layer configurations </w:t>
      </w:r>
      <w:r w:rsidR="00A84F07">
        <w:t xml:space="preserve">are used </w:t>
      </w:r>
      <w:r w:rsidR="000F19B6">
        <w:t>to determine the exact resources</w:t>
      </w:r>
      <w:r w:rsidR="00197284">
        <w:t xml:space="preserve"> used for a transmission</w:t>
      </w:r>
      <w:r w:rsidR="000F19B6">
        <w:t xml:space="preserve">. With the use of multiple interlace configurations supported by a resource pool, it is also possible to use different interlaces for an initial transmission and a retransmission by indicating the interlace configuration in an SCI. </w:t>
      </w:r>
      <w:r w:rsidR="006344A7">
        <w:t xml:space="preserve">Currently these resources are indicated using the TRIV/FRIV. </w:t>
      </w:r>
      <w:r w:rsidR="000F19B6">
        <w:t>This would introduce greater frequency diversity and avoid any untoward resource collisions.</w:t>
      </w:r>
    </w:p>
    <w:p w14:paraId="35C2E0CD" w14:textId="5EBF86D5" w:rsidR="000F19B6" w:rsidRDefault="000F19B6" w:rsidP="00E636F1">
      <w:pPr>
        <w:pStyle w:val="3GPPNormalText"/>
        <w:rPr>
          <w:b/>
        </w:rPr>
      </w:pPr>
      <w:r w:rsidRPr="000F19B6">
        <w:rPr>
          <w:b/>
        </w:rPr>
        <w:t>Proposa</w:t>
      </w:r>
      <w:r>
        <w:rPr>
          <w:b/>
        </w:rPr>
        <w:t>l</w:t>
      </w:r>
      <w:r w:rsidRPr="000F19B6">
        <w:rPr>
          <w:b/>
        </w:rPr>
        <w:t xml:space="preserve"> </w:t>
      </w:r>
      <w:r w:rsidR="007777FF">
        <w:rPr>
          <w:b/>
        </w:rPr>
        <w:t>6</w:t>
      </w:r>
      <w:r w:rsidRPr="000F19B6">
        <w:rPr>
          <w:b/>
        </w:rPr>
        <w:t>: Study the possibility of introducing multiple interlace configurations per resource pool</w:t>
      </w:r>
      <w:r w:rsidR="006344A7">
        <w:rPr>
          <w:b/>
        </w:rPr>
        <w:t xml:space="preserve"> and its effects on the resource indication using TRIV/FRIV in SCIs</w:t>
      </w:r>
      <w:r w:rsidRPr="000F19B6">
        <w:rPr>
          <w:b/>
        </w:rPr>
        <w:t>.</w:t>
      </w:r>
    </w:p>
    <w:p w14:paraId="4E5A6149" w14:textId="77777777" w:rsidR="009C0881" w:rsidRPr="009C0881" w:rsidRDefault="009C0881" w:rsidP="009C0881"/>
    <w:p w14:paraId="164CDB2F" w14:textId="1A9EA3F2" w:rsidR="00452993" w:rsidRPr="002B0CD1" w:rsidRDefault="00DF0A35" w:rsidP="00EA5309">
      <w:pPr>
        <w:pStyle w:val="berschrift1"/>
      </w:pPr>
      <w:r>
        <w:t>Slot Structures for SL-U</w:t>
      </w:r>
    </w:p>
    <w:p w14:paraId="7AFED079" w14:textId="7A99E8E5"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w:t>
      </w:r>
      <w:r w:rsidR="002F5CB6">
        <w:t>s</w:t>
      </w:r>
      <w:r w:rsidR="0076007C">
        <w:t xml:space="preserve">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contain</w:t>
      </w:r>
      <w:r w:rsidR="002F5CB6">
        <w:t>s</w:t>
      </w:r>
      <w:r w:rsidRPr="00DF0A35">
        <w:t xml:space="preserve">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7777FF">
        <w:t>3</w:t>
      </w:r>
      <w:r w:rsidR="009C4E51">
        <w:t>.</w:t>
      </w:r>
      <w:r w:rsidR="0017335C">
        <w:t xml:space="preserve"> </w:t>
      </w:r>
    </w:p>
    <w:p w14:paraId="67546C6B" w14:textId="16E74C77" w:rsidR="00E437EC" w:rsidRDefault="00E437EC" w:rsidP="00E437EC">
      <w:pPr>
        <w:pStyle w:val="3GPPNormalText"/>
      </w:pPr>
      <w:r>
        <w:t xml:space="preserve">A key aspect that </w:t>
      </w:r>
      <w:proofErr w:type="gramStart"/>
      <w:r>
        <w:t>has to</w:t>
      </w:r>
      <w:proofErr w:type="gramEnd"/>
      <w:r>
        <w:t xml:space="preserve">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 </w:t>
      </w:r>
      <w:r w:rsidR="001A40A0">
        <w:t xml:space="preserve">Another agreement from the previous meeting supports the use of a maximum of two starting symbols within a time slot.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13285A9F" w:rsidR="009C4E51" w:rsidRPr="009C4E51" w:rsidRDefault="009C4E51" w:rsidP="009C4E51">
      <w:pPr>
        <w:pStyle w:val="Beschriftung"/>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572CFA">
        <w:rPr>
          <w:i/>
          <w:noProof/>
        </w:rPr>
        <w:t>3</w:t>
      </w:r>
      <w:r w:rsidRPr="009C4E51">
        <w:rPr>
          <w:i/>
        </w:rPr>
        <w:fldChar w:fldCharType="end"/>
      </w:r>
      <w:r w:rsidRPr="009C4E51">
        <w:rPr>
          <w:i/>
        </w:rPr>
        <w:t xml:space="preserve">: </w:t>
      </w:r>
      <w:r w:rsidRPr="009C4E51">
        <w:rPr>
          <w:b w:val="0"/>
          <w:i/>
        </w:rPr>
        <w:t>Examples of slot formats with and without PSFCH</w:t>
      </w:r>
    </w:p>
    <w:p w14:paraId="28721A80" w14:textId="77777777" w:rsidR="00452FA5" w:rsidRDefault="00452FA5" w:rsidP="002E57D6">
      <w:pPr>
        <w:pStyle w:val="3GPPNormalText"/>
        <w:rPr>
          <w:b/>
        </w:rPr>
      </w:pP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34942513" w14:textId="77777777" w:rsidR="00E437EC" w:rsidRDefault="00E437EC" w:rsidP="002E57D6">
      <w:pPr>
        <w:pStyle w:val="3GPPNormalText"/>
      </w:pPr>
    </w:p>
    <w:p w14:paraId="743D3C5E" w14:textId="0401BE68"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w:t>
      </w:r>
      <w:proofErr w:type="gramStart"/>
      <w:r>
        <w:t>a time period</w:t>
      </w:r>
      <w:proofErr w:type="gramEnd"/>
      <w:r>
        <w:t xml:space="preserve">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 xml:space="preserve">Observation 2: NR-U employs flexible slot structures, including mini-slots, </w:t>
      </w:r>
      <w:proofErr w:type="gramStart"/>
      <w:r w:rsidRPr="00E437EC">
        <w:rPr>
          <w:b/>
        </w:rPr>
        <w:t>in order to</w:t>
      </w:r>
      <w:proofErr w:type="gramEnd"/>
      <w:r w:rsidRPr="00E437EC">
        <w:rPr>
          <w:b/>
        </w:rPr>
        <w:t xml:space="preserve">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758EFB37" w14:textId="77777777" w:rsidR="00E437EC" w:rsidRDefault="00E437EC" w:rsidP="002E57D6">
      <w:pPr>
        <w:pStyle w:val="3GPPNormalText"/>
      </w:pP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5A7C3896" w14:textId="3B4C3325" w:rsidR="00E10266" w:rsidRDefault="00DB3DDF" w:rsidP="002E57D6">
      <w:pPr>
        <w:pStyle w:val="3GPPNormalText"/>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w:t>
      </w:r>
      <w:proofErr w:type="gramStart"/>
      <w:r w:rsidR="00E10266">
        <w:t>LBT, but</w:t>
      </w:r>
      <w:proofErr w:type="gramEnd"/>
      <w:r w:rsidR="00E10266">
        <w:t xml:space="preserve"> would not be able to transmit in the same time slot due to its slot structure. </w:t>
      </w:r>
      <w:r w:rsidR="0040606E">
        <w:t xml:space="preserve">This is depicted in Figure </w:t>
      </w:r>
      <w:r w:rsidR="007777FF">
        <w:t>4</w:t>
      </w:r>
      <w:r w:rsidR="0040606E">
        <w:t>.</w:t>
      </w:r>
    </w:p>
    <w:p w14:paraId="06F1AC6A" w14:textId="77777777" w:rsidR="0017335C" w:rsidRDefault="0017335C" w:rsidP="002E57D6">
      <w:pPr>
        <w:pStyle w:val="3GPPNormalText"/>
      </w:pPr>
    </w:p>
    <w:p w14:paraId="651FFF16" w14:textId="0DB4D165" w:rsidR="002D7077" w:rsidRDefault="000B28E6" w:rsidP="002D7077">
      <w:pPr>
        <w:pStyle w:val="3GPPNormalText"/>
        <w:keepNext/>
      </w:pPr>
      <w:r w:rsidRPr="000B28E6">
        <w:rPr>
          <w:noProof/>
        </w:rPr>
        <w:drawing>
          <wp:inline distT="0" distB="0" distL="0" distR="0" wp14:anchorId="3A1BF223" wp14:editId="5CD62134">
            <wp:extent cx="6332220" cy="5187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5187946"/>
                    </a:xfrm>
                    <a:prstGeom prst="rect">
                      <a:avLst/>
                    </a:prstGeom>
                    <a:noFill/>
                    <a:ln>
                      <a:noFill/>
                    </a:ln>
                  </pic:spPr>
                </pic:pic>
              </a:graphicData>
            </a:graphic>
          </wp:inline>
        </w:drawing>
      </w:r>
    </w:p>
    <w:p w14:paraId="196FB602" w14:textId="791DD2DC" w:rsidR="002D7077" w:rsidRPr="002D7077" w:rsidRDefault="002D7077" w:rsidP="002D7077">
      <w:pPr>
        <w:pStyle w:val="Beschriftung"/>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572CFA">
        <w:rPr>
          <w:i/>
          <w:noProof/>
        </w:rPr>
        <w:t>4</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904040D" w14:textId="51F250D4" w:rsidR="00D85D51" w:rsidRDefault="007777FF" w:rsidP="000B28E6">
      <w:pPr>
        <w:pStyle w:val="3GPPNormalText"/>
      </w:pPr>
      <w:r>
        <w:lastRenderedPageBreak/>
        <w:t xml:space="preserve">The main challenge here is that Rel-16/17 sidelink UEs that carry out sensing rely on fixed slot structures and well-defined slot boundaries </w:t>
      </w:r>
      <w:proofErr w:type="gramStart"/>
      <w:r>
        <w:t>in order to</w:t>
      </w:r>
      <w:proofErr w:type="gramEnd"/>
      <w:r>
        <w:t xml:space="preserve"> identify the location of the PSCCH so as to decode the control information. While incorporating flexible slot structures </w:t>
      </w:r>
      <w:r w:rsidR="001A40A0">
        <w:t xml:space="preserve">using multiple starting symbols </w:t>
      </w:r>
      <w:r>
        <w:t>might be considered in Mode 1, Mode</w:t>
      </w:r>
      <w:r w:rsidR="0031450E">
        <w:t> </w:t>
      </w:r>
      <w:r>
        <w:t xml:space="preserve">2 would require a more cautious approach since UEs carry out sensing </w:t>
      </w:r>
      <w:proofErr w:type="gramStart"/>
      <w:r>
        <w:t>in order to</w:t>
      </w:r>
      <w:proofErr w:type="gramEnd"/>
      <w:r>
        <w:t xml:space="preserve"> determine the availability of a channel based on decoding the PSCCH, as per the Rel-16/17 sensing and resource allocation procedure in [6]. Furthermore, the UE would have to carry out LBT before using the scheduled resources for a transmission. </w:t>
      </w:r>
    </w:p>
    <w:p w14:paraId="689FCAD0" w14:textId="5E43D61C" w:rsidR="000B28E6" w:rsidRDefault="007777FF" w:rsidP="000B28E6">
      <w:pPr>
        <w:pStyle w:val="3GPPNormalText"/>
      </w:pPr>
      <w:r>
        <w:t xml:space="preserve">Since LBT would indicate the availability of only the current time slot, there is a need to define slot structures that are less than 14 symbols in length </w:t>
      </w:r>
      <w:r w:rsidR="00D85D51">
        <w:t>depending on the</w:t>
      </w:r>
      <w:r>
        <w:t xml:space="preserve"> </w:t>
      </w:r>
      <w:r w:rsidR="00D85D51">
        <w:t xml:space="preserve">position of the </w:t>
      </w:r>
      <w:r>
        <w:t xml:space="preserve">starting </w:t>
      </w:r>
      <w:r w:rsidR="00D85D51">
        <w:t xml:space="preserve">symbols </w:t>
      </w:r>
      <w:r>
        <w:t>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61590EA2" w14:textId="3C95D0C7" w:rsidR="00BF571B" w:rsidRDefault="00D85D51" w:rsidP="000B28E6">
      <w:pPr>
        <w:pStyle w:val="3GPPNormalText"/>
      </w:pPr>
      <w:r>
        <w:t>In our understanding, the first of the two candidate starting symbols would essentially be symbol #0, while the second starting symbol can be a (pre-)configured on a per resource pool or per transmission basis</w:t>
      </w:r>
      <w:r w:rsidR="00BF571B">
        <w:t>. If multiple second starting symbols are allowed, it would also require an equivalent slot structure for each of these starting positions. The slot structures defined and discussed in Rel-16 [</w:t>
      </w:r>
      <w:r w:rsidR="000A5BBF">
        <w:t>7</w:t>
      </w:r>
      <w:r w:rsidR="00BF571B">
        <w:t xml:space="preserve">] can be used as a starting point for the support of different slot structures. </w:t>
      </w:r>
    </w:p>
    <w:p w14:paraId="4E2C6A89" w14:textId="6E7CEC25" w:rsidR="00D85D51" w:rsidRDefault="00BF571B" w:rsidP="000B28E6">
      <w:pPr>
        <w:pStyle w:val="3GPPNormalText"/>
      </w:pPr>
      <w:r>
        <w:t xml:space="preserve">However, it </w:t>
      </w:r>
      <w:proofErr w:type="gramStart"/>
      <w:r>
        <w:t>has to</w:t>
      </w:r>
      <w:proofErr w:type="gramEnd"/>
      <w:r>
        <w:t xml:space="preserve"> be borne in mind that aspects regarding the number of PSCCH occasions while using a shorter slot structure in conjunction with a full slot structure when MCSt is enabled, and their respective content have to be discussed. </w:t>
      </w:r>
      <w:r w:rsidR="002A206D">
        <w:t>Furthermore, further discussion is required on t</w:t>
      </w:r>
      <w:r>
        <w:t>he configuration of DMRS symbols</w:t>
      </w:r>
      <w:r w:rsidR="002A206D">
        <w:t>, e.g., alignment of DMRS symbols in frequency domain,</w:t>
      </w:r>
      <w:r>
        <w:t xml:space="preserve"> and the presence</w:t>
      </w:r>
      <w:r w:rsidR="002A206D">
        <w:t xml:space="preserve"> or </w:t>
      </w:r>
      <w:r>
        <w:t xml:space="preserve">absence of PSFCH symbols in these </w:t>
      </w:r>
      <w:r w:rsidR="002A206D">
        <w:t xml:space="preserve">new </w:t>
      </w:r>
      <w:r>
        <w:t>sub slot structures.</w:t>
      </w:r>
    </w:p>
    <w:p w14:paraId="41AAB283" w14:textId="0D341E48" w:rsidR="00BF571B" w:rsidRPr="007777FF" w:rsidRDefault="00BF571B" w:rsidP="000B28E6">
      <w:pPr>
        <w:pStyle w:val="3GPPNormalText"/>
      </w:pPr>
      <w:r>
        <w:t>With varying lengths of the LBT procedure, modifications would need to be carried out in the sensing and resource allocation procedures for UEs to be aware of the new slot structures and be able to determine the new positions of the PSCCH after a UE has carried out LBT. Discussions on multi-slot transmissions have been elaborated in our accompanying contribution</w:t>
      </w:r>
      <w:r w:rsidR="002A206D">
        <w:t xml:space="preserve"> in</w:t>
      </w:r>
      <w:r>
        <w:t xml:space="preserve"> [</w:t>
      </w:r>
      <w:r w:rsidR="000A5BBF">
        <w:t>8</w:t>
      </w:r>
      <w:r>
        <w:t>].</w:t>
      </w:r>
    </w:p>
    <w:p w14:paraId="6B77A577" w14:textId="1987ECF7" w:rsidR="00BF571B" w:rsidRPr="00767A6A" w:rsidRDefault="00975459" w:rsidP="00767A6A">
      <w:pPr>
        <w:pStyle w:val="3GPPNormalText"/>
        <w:spacing w:after="0"/>
        <w:rPr>
          <w:b/>
        </w:rPr>
      </w:pPr>
      <w:r w:rsidRPr="000A5BBF">
        <w:rPr>
          <w:b/>
        </w:rPr>
        <w:t xml:space="preserve">Proposal </w:t>
      </w:r>
      <w:r w:rsidR="007777FF" w:rsidRPr="000A5BBF">
        <w:rPr>
          <w:b/>
        </w:rPr>
        <w:t>7</w:t>
      </w:r>
      <w:r w:rsidRPr="000A5BBF">
        <w:rPr>
          <w:b/>
        </w:rPr>
        <w:t xml:space="preserve">: </w:t>
      </w:r>
      <w:r w:rsidR="00BF571B" w:rsidRPr="00767A6A">
        <w:rPr>
          <w:b/>
        </w:rPr>
        <w:t>We propose to support at least two candidate starting symbols within a time slot, along with definitions for their corresponding slot structures.</w:t>
      </w:r>
    </w:p>
    <w:p w14:paraId="0E9A8D10" w14:textId="497C3C54" w:rsidR="00BF571B" w:rsidRPr="00767A6A" w:rsidRDefault="00BF571B" w:rsidP="00767A6A">
      <w:pPr>
        <w:pStyle w:val="3GPPNormalText"/>
        <w:numPr>
          <w:ilvl w:val="0"/>
          <w:numId w:val="61"/>
        </w:numPr>
        <w:spacing w:after="0"/>
        <w:ind w:left="360"/>
        <w:rPr>
          <w:b/>
        </w:rPr>
      </w:pPr>
      <w:r w:rsidRPr="00767A6A">
        <w:rPr>
          <w:b/>
        </w:rPr>
        <w:t xml:space="preserve">Further discussion is required in terms of the content of the sub slot structure, including the position of DMRS symbols, </w:t>
      </w:r>
      <w:proofErr w:type="gramStart"/>
      <w:r w:rsidRPr="00767A6A">
        <w:rPr>
          <w:b/>
        </w:rPr>
        <w:t>presence</w:t>
      </w:r>
      <w:proofErr w:type="gramEnd"/>
      <w:r w:rsidR="002A206D">
        <w:rPr>
          <w:b/>
        </w:rPr>
        <w:t xml:space="preserve"> or </w:t>
      </w:r>
      <w:r w:rsidRPr="00767A6A">
        <w:rPr>
          <w:b/>
        </w:rPr>
        <w:t>absence of PSFCH and the position and content of PSCCH.</w:t>
      </w:r>
    </w:p>
    <w:p w14:paraId="29CF862B" w14:textId="198A58B6" w:rsidR="007554D5" w:rsidRDefault="007554D5" w:rsidP="002E57D6">
      <w:pPr>
        <w:pStyle w:val="3GPPNormalText"/>
      </w:pPr>
    </w:p>
    <w:p w14:paraId="5442B70B" w14:textId="12332686" w:rsidR="00E4491E" w:rsidRPr="002B0CD1" w:rsidRDefault="00E4491E" w:rsidP="00E4491E">
      <w:pPr>
        <w:pStyle w:val="berschrift1"/>
      </w:pPr>
      <w:r>
        <w:t>PSFCH Transmissions and SL-HARQ</w:t>
      </w:r>
      <w:r w:rsidR="00DA6A01">
        <w:t xml:space="preserve"> in SL-U</w:t>
      </w:r>
    </w:p>
    <w:p w14:paraId="7BF46E7A" w14:textId="1B208BAE"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w:t>
      </w:r>
      <w:proofErr w:type="gramStart"/>
      <w:r w:rsidRPr="00CC5064">
        <w:t>particular groupcast</w:t>
      </w:r>
      <w:proofErr w:type="gramEnd"/>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B791CE2" w:rsidR="00CC5064" w:rsidRDefault="00CC5064" w:rsidP="00CC5064">
      <w:pPr>
        <w:pStyle w:val="3GPPNormalText"/>
        <w:numPr>
          <w:ilvl w:val="0"/>
          <w:numId w:val="56"/>
        </w:numPr>
        <w:ind w:left="360"/>
      </w:pPr>
      <w:r>
        <w:t>The transmitting UE provides a “PSFCH overhead indication” parameter in the SCI [</w:t>
      </w:r>
      <w:r w:rsidR="000A5BBF">
        <w:t>9</w:t>
      </w:r>
      <w:r>
        <w:t xml:space="preserve">], which is a parameter derived from the higher layer parameter </w:t>
      </w:r>
      <w:proofErr w:type="spellStart"/>
      <w:r w:rsidRPr="00CC5064">
        <w:rPr>
          <w:i/>
        </w:rPr>
        <w:t>sl</w:t>
      </w:r>
      <w:proofErr w:type="spellEnd"/>
      <w:r w:rsidRPr="00CC5064">
        <w:rPr>
          <w:i/>
        </w:rPr>
        <w:t>-PSFCH-Period</w:t>
      </w:r>
      <w:r>
        <w:rPr>
          <w:i/>
        </w:rPr>
        <w:t xml:space="preserve"> </w:t>
      </w:r>
      <w:r>
        <w:t>[</w:t>
      </w:r>
      <w:r w:rsidR="000A5BBF">
        <w:t>10</w:t>
      </w:r>
      <w:r>
        <w:t>], which is a resource pool configuration parameter. This parameter informs the receiving UE on the periodicity of PSFCH resources defined within the resource pool.</w:t>
      </w:r>
    </w:p>
    <w:p w14:paraId="1057A2D5" w14:textId="5055DE2C" w:rsidR="00CC5064" w:rsidRDefault="00CC5064" w:rsidP="00CC5064">
      <w:pPr>
        <w:pStyle w:val="3GPPNormalText"/>
        <w:numPr>
          <w:ilvl w:val="0"/>
          <w:numId w:val="56"/>
        </w:numPr>
        <w:ind w:left="360"/>
      </w:pPr>
      <w:proofErr w:type="spellStart"/>
      <w:r w:rsidRPr="00CC5064">
        <w:rPr>
          <w:i/>
        </w:rPr>
        <w:t>Sl</w:t>
      </w:r>
      <w:proofErr w:type="spellEnd"/>
      <w:r w:rsidRPr="00CC5064">
        <w:rPr>
          <w:i/>
        </w:rPr>
        <w:t>-MinTimeGapPSFCH</w:t>
      </w:r>
      <w:r>
        <w:t xml:space="preserve"> is another higher layer parameter [</w:t>
      </w:r>
      <w:r w:rsidR="000A5BBF">
        <w:t>9</w:t>
      </w:r>
      <w:r>
        <w:t>] which is a resource pool configuration parameter that defines the minimum time gap between the data transmission in the PSSCH and the feedback transmission in the PSFCH.</w:t>
      </w:r>
    </w:p>
    <w:p w14:paraId="49E567EF" w14:textId="646D42B3" w:rsidR="00117F57" w:rsidRDefault="00CC5064" w:rsidP="002E57D6">
      <w:pPr>
        <w:pStyle w:val="3GPPNormalText"/>
      </w:pPr>
      <w:r>
        <w:lastRenderedPageBreak/>
        <w:t xml:space="preserve">While </w:t>
      </w:r>
      <w:r w:rsidR="000A5BBF">
        <w:t xml:space="preserve">the support for </w:t>
      </w:r>
      <w:r>
        <w:t xml:space="preserve">PSFCH format 0 was agreed </w:t>
      </w:r>
      <w:r w:rsidR="00686032">
        <w:t>previously</w:t>
      </w:r>
      <w:r>
        <w:t xml:space="preserve">, there are still a few challenges in implementing SL HARQ feedback on SL-U. </w:t>
      </w:r>
      <w:r w:rsidR="00117F57">
        <w:t xml:space="preserve">Based on the </w:t>
      </w:r>
      <w:proofErr w:type="spellStart"/>
      <w:r w:rsidR="00117F57" w:rsidRPr="00CC5064">
        <w:rPr>
          <w:i/>
        </w:rPr>
        <w:t>sl</w:t>
      </w:r>
      <w:proofErr w:type="spellEnd"/>
      <w:r w:rsidR="00117F57" w:rsidRPr="00CC5064">
        <w:rPr>
          <w:i/>
        </w:rPr>
        <w:t>-PSFCH-Period</w:t>
      </w:r>
      <w:r w:rsidR="00117F57">
        <w:t xml:space="preserve"> and </w:t>
      </w:r>
      <w:proofErr w:type="spellStart"/>
      <w:r w:rsidR="00117F57" w:rsidRPr="00CC5064">
        <w:rPr>
          <w:i/>
        </w:rPr>
        <w:t>Sl</w:t>
      </w:r>
      <w:proofErr w:type="spellEnd"/>
      <w:r w:rsidR="00117F57" w:rsidRPr="00CC5064">
        <w:rPr>
          <w:i/>
        </w:rPr>
        <w:t>-MinTimeGapPSFCH</w:t>
      </w:r>
      <w:r w:rsidR="00117F57">
        <w:rPr>
          <w:i/>
        </w:rPr>
        <w:t xml:space="preserve"> </w:t>
      </w:r>
      <w:r w:rsidR="00117F57">
        <w:t xml:space="preserve">parameters, the UE could implicitly determine the time slot on which the HARQ feedback has to be transmitted for a given data transmission. </w:t>
      </w:r>
      <w:proofErr w:type="gramStart"/>
      <w:r w:rsidR="00117F57">
        <w:t>In order to</w:t>
      </w:r>
      <w:proofErr w:type="gramEnd"/>
      <w:r w:rsidR="00117F57">
        <w:t xml:space="preserve">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4E5144D6"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w:t>
      </w:r>
      <w:proofErr w:type="gramStart"/>
      <w:r w:rsidR="00946604">
        <w:t>in order to</w:t>
      </w:r>
      <w:proofErr w:type="gramEnd"/>
      <w:r w:rsidR="00946604">
        <w:t xml:space="preserve"> be able to transmit the HARQ feedback successfully</w:t>
      </w:r>
      <w:r w:rsidR="000A5BBF">
        <w:t xml:space="preserve"> (Alt 1)</w:t>
      </w:r>
      <w:r w:rsidR="00946604">
        <w:t>.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proofErr w:type="spellStart"/>
      <w:r w:rsidRPr="00CC5064">
        <w:rPr>
          <w:i/>
        </w:rPr>
        <w:t>sl</w:t>
      </w:r>
      <w:proofErr w:type="spellEnd"/>
      <w:r w:rsidRPr="00CC5064">
        <w:rPr>
          <w:i/>
        </w:rPr>
        <w:t>-PSFCH-Period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20F53E0B" w:rsidR="00946604" w:rsidRDefault="00686032" w:rsidP="00686032">
      <w:pPr>
        <w:pStyle w:val="3GPPNormalText"/>
      </w:pPr>
      <w:r w:rsidRPr="00C2453B">
        <w:t>Based on the discussions in the previous meeting</w:t>
      </w:r>
      <w:r w:rsidR="000A5BBF">
        <w:t>s</w:t>
      </w:r>
      <w:r w:rsidRPr="00C2453B">
        <w:t xml:space="preserve"> [2]</w:t>
      </w:r>
      <w:r w:rsidR="000A5BBF">
        <w:t xml:space="preserve"> and [3]</w:t>
      </w:r>
      <w:r w:rsidRPr="00C2453B">
        <w:t xml:space="preserve">, </w:t>
      </w:r>
      <w:r w:rsidR="00FF32A1" w:rsidRPr="00C2453B">
        <w:t xml:space="preserve">these multiple PSFCH occasions </w:t>
      </w:r>
      <w:r w:rsidRPr="00C2453B">
        <w:t>can</w:t>
      </w:r>
      <w:r w:rsidR="00FF32A1" w:rsidRPr="00C2453B">
        <w:t xml:space="preserve"> be (pre-)configured or dynamically indicated </w:t>
      </w:r>
      <w:r w:rsidR="000253B6" w:rsidRPr="00C2453B">
        <w:t xml:space="preserve">(Alt 2) </w:t>
      </w:r>
      <w:r w:rsidR="00FF32A1" w:rsidRPr="00C2453B">
        <w:t xml:space="preserve">to the transmitting UE. </w:t>
      </w:r>
      <w:r w:rsidRPr="00C2453B">
        <w:t xml:space="preserve">It is also possible for the time duration within which the receiving UE </w:t>
      </w:r>
      <w:proofErr w:type="gramStart"/>
      <w:r w:rsidRPr="00C2453B">
        <w:t>has to</w:t>
      </w:r>
      <w:proofErr w:type="gramEnd"/>
      <w:r w:rsidRPr="00C2453B">
        <w:t xml:space="preserve">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xml:space="preserve">, </w:t>
      </w:r>
      <w:proofErr w:type="gramStart"/>
      <w:r w:rsidR="00A049DB">
        <w:t>similar</w:t>
      </w:r>
      <w:r>
        <w:t xml:space="preserve"> </w:t>
      </w:r>
      <w:r w:rsidR="0072551F">
        <w:t>to</w:t>
      </w:r>
      <w:proofErr w:type="gramEnd"/>
      <w:r w:rsidR="0072551F">
        <w:t xml:space="preserve">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7B59E6D0" w:rsidR="00FF32A1" w:rsidRPr="00FF32A1" w:rsidRDefault="00946604" w:rsidP="00FF32A1">
      <w:pPr>
        <w:pStyle w:val="3GPPNormalText"/>
        <w:spacing w:after="0"/>
        <w:rPr>
          <w:b/>
        </w:rPr>
      </w:pPr>
      <w:r w:rsidRPr="00FF32A1">
        <w:rPr>
          <w:b/>
        </w:rPr>
        <w:t xml:space="preserve">Proposal </w:t>
      </w:r>
      <w:r w:rsidR="000A5BBF">
        <w:rPr>
          <w:b/>
        </w:rPr>
        <w:t>8</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300059A5" w14:textId="77777777" w:rsidR="00C82F3F" w:rsidRPr="00117F57" w:rsidRDefault="00C82F3F" w:rsidP="002E57D6">
      <w:pPr>
        <w:pStyle w:val="3GPPNormalText"/>
      </w:pP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42F8A9F5" w:rsidR="002967AC" w:rsidRPr="002967AC" w:rsidRDefault="002967AC" w:rsidP="002E57D6">
      <w:pPr>
        <w:pStyle w:val="3GPPNormalText"/>
        <w:rPr>
          <w:b/>
        </w:rPr>
      </w:pPr>
      <w:r w:rsidRPr="002967AC">
        <w:rPr>
          <w:b/>
        </w:rPr>
        <w:lastRenderedPageBreak/>
        <w:t xml:space="preserve">Proposal </w:t>
      </w:r>
      <w:r w:rsidR="000A5BBF">
        <w:rPr>
          <w:b/>
        </w:rPr>
        <w:t>9</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53FC6882" w14:textId="77777777" w:rsidR="008A597C" w:rsidRDefault="008A597C" w:rsidP="002E57D6">
      <w:pPr>
        <w:pStyle w:val="3GPPNormalText"/>
      </w:pP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w:t>
      </w:r>
      <w:proofErr w:type="gramStart"/>
      <w:r>
        <w:t>is able to</w:t>
      </w:r>
      <w:proofErr w:type="gramEnd"/>
      <w:r>
        <w:t xml:space="preserve"> transmit the HARQ feedback depending on the priority of the transmission and the remaining PDB. </w:t>
      </w:r>
      <w:r w:rsidR="00492F8B">
        <w:t xml:space="preserve">It is also possible to (pre-)configure a maximum LBT failure threshold, beyond which the receiving UE </w:t>
      </w:r>
      <w:proofErr w:type="gramStart"/>
      <w:r w:rsidR="00492F8B">
        <w:t>has to</w:t>
      </w:r>
      <w:proofErr w:type="gramEnd"/>
      <w:r w:rsidR="00492F8B">
        <w:t xml:space="preserve"> take some action in order to ensure it can transmit the PSFCH successfully.</w:t>
      </w:r>
      <w:r w:rsidR="00BD05BD">
        <w:t xml:space="preserve"> Different possibilities and solutions </w:t>
      </w:r>
      <w:proofErr w:type="gramStart"/>
      <w:r w:rsidR="00BD05BD">
        <w:t>have to</w:t>
      </w:r>
      <w:proofErr w:type="gramEnd"/>
      <w:r w:rsidR="00BD05BD">
        <w:t xml:space="preserve"> be studied.</w:t>
      </w:r>
    </w:p>
    <w:p w14:paraId="5F85D7A8" w14:textId="1576D4D6" w:rsidR="00A370AF" w:rsidRDefault="00492F8B" w:rsidP="002E57D6">
      <w:pPr>
        <w:pStyle w:val="3GPPNormalText"/>
        <w:rPr>
          <w:b/>
        </w:rPr>
      </w:pPr>
      <w:r w:rsidRPr="00492F8B">
        <w:rPr>
          <w:b/>
        </w:rPr>
        <w:t xml:space="preserve">Proposal </w:t>
      </w:r>
      <w:r w:rsidR="000A5BBF" w:rsidRPr="00492F8B">
        <w:rPr>
          <w:b/>
        </w:rPr>
        <w:t>1</w:t>
      </w:r>
      <w:r w:rsidR="000A5BBF">
        <w:rPr>
          <w:b/>
        </w:rPr>
        <w:t>0</w:t>
      </w:r>
      <w:r w:rsidRPr="00492F8B">
        <w:rPr>
          <w:b/>
        </w:rPr>
        <w:t>: Study the actions to be taken by the receiving UE in the case of multiple LBT failures in attempting to transmit HARQ feedback on the PSFCH.</w:t>
      </w:r>
    </w:p>
    <w:p w14:paraId="6AD80A85" w14:textId="77777777" w:rsidR="007777FF" w:rsidRPr="00492F8B" w:rsidRDefault="007777FF" w:rsidP="002E57D6">
      <w:pPr>
        <w:pStyle w:val="3GPPNormalText"/>
        <w:rPr>
          <w:b/>
        </w:rPr>
      </w:pPr>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5364" w14:textId="77777777" w:rsidR="000A5BBF" w:rsidRPr="000415D9" w:rsidRDefault="000A5BBF" w:rsidP="000A5BBF">
      <w:pPr>
        <w:pStyle w:val="3GPPNormalText"/>
        <w:rPr>
          <w:b/>
        </w:rPr>
      </w:pPr>
      <w:r w:rsidRPr="000415D9">
        <w:rPr>
          <w:b/>
        </w:rPr>
        <w:t>Proposal 1: We propose that Rel-18 SL-U resource pools are configured in a time-continuous manner, using a bitmap with all 1s.</w:t>
      </w:r>
    </w:p>
    <w:p w14:paraId="47EBFA8B" w14:textId="77777777" w:rsidR="000A5BBF" w:rsidRPr="000F19B6" w:rsidRDefault="000A5BBF" w:rsidP="000A5BBF">
      <w:pPr>
        <w:pStyle w:val="3GPPNormalText"/>
        <w:rPr>
          <w:b/>
        </w:rPr>
      </w:pPr>
      <w:r w:rsidRPr="000F19B6">
        <w:rPr>
          <w:b/>
        </w:rPr>
        <w:t xml:space="preserve">Proposal </w:t>
      </w:r>
      <w:r>
        <w:rPr>
          <w:b/>
        </w:rPr>
        <w:t>2</w:t>
      </w:r>
      <w:r w:rsidRPr="000F19B6">
        <w:rPr>
          <w:b/>
        </w:rPr>
        <w:t xml:space="preserve">: </w:t>
      </w:r>
      <w:proofErr w:type="gramStart"/>
      <w:r w:rsidRPr="000F19B6">
        <w:rPr>
          <w:b/>
        </w:rPr>
        <w:t>In order to</w:t>
      </w:r>
      <w:proofErr w:type="gramEnd"/>
      <w:r w:rsidRPr="000F19B6">
        <w:rPr>
          <w:b/>
        </w:rPr>
        <w:t xml:space="preserve"> support interlaced RB-based transmissions</w:t>
      </w:r>
      <w:r>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2F790D2" w14:textId="77777777" w:rsidR="000A5BBF" w:rsidRPr="000F19B6" w:rsidRDefault="000A5BBF" w:rsidP="000A5BBF">
      <w:pPr>
        <w:pStyle w:val="3GPPNormalText"/>
        <w:rPr>
          <w:b/>
        </w:rPr>
      </w:pPr>
      <w:r w:rsidRPr="000F19B6">
        <w:rPr>
          <w:b/>
        </w:rPr>
        <w:t xml:space="preserve">Proposal </w:t>
      </w:r>
      <w:r>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2E7B9877" w14:textId="77777777" w:rsidR="000A5BBF" w:rsidRPr="007777FF" w:rsidRDefault="000A5BBF" w:rsidP="000A5BBF">
      <w:pPr>
        <w:pStyle w:val="3GPPNormalText"/>
        <w:rPr>
          <w:b/>
        </w:rPr>
      </w:pPr>
      <w:r w:rsidRPr="00C2453B">
        <w:rPr>
          <w:b/>
        </w:rPr>
        <w:t xml:space="preserve">Proposal </w:t>
      </w:r>
      <w:r>
        <w:rPr>
          <w:b/>
        </w:rPr>
        <w:t>4</w:t>
      </w:r>
      <w:r w:rsidRPr="00C2453B">
        <w:rPr>
          <w:b/>
        </w:rPr>
        <w:t>: We propose to reuse the 2-stage frequency domain resource indication procedure from NR-U by including an interlace from multiple RB sets into a single sub channel.</w:t>
      </w:r>
    </w:p>
    <w:p w14:paraId="5694CE58" w14:textId="77777777" w:rsidR="000A5BBF" w:rsidRPr="00C14EAB" w:rsidRDefault="000A5BBF" w:rsidP="000A5BBF">
      <w:pPr>
        <w:pStyle w:val="3GPPNormalText"/>
        <w:rPr>
          <w:b/>
        </w:rPr>
      </w:pPr>
      <w:r w:rsidRPr="00C14EAB">
        <w:rPr>
          <w:b/>
        </w:rPr>
        <w:t xml:space="preserve">Proposal </w:t>
      </w:r>
      <w:r>
        <w:rPr>
          <w:b/>
        </w:rPr>
        <w:t>5</w:t>
      </w:r>
      <w:r w:rsidRPr="00C14EAB">
        <w:rPr>
          <w:b/>
        </w:rPr>
        <w:t>: For frequency domain resource indication for interlace RB-based PSSCH transmissions, we propose to use the same interlace index across different RB sets, and explicitly indicate at least the sub channel index.</w:t>
      </w:r>
    </w:p>
    <w:p w14:paraId="25BCD9E4" w14:textId="77777777" w:rsidR="000A5BBF" w:rsidRDefault="000A5BBF" w:rsidP="000A5BBF">
      <w:pPr>
        <w:pStyle w:val="3GPPNormalText"/>
        <w:rPr>
          <w:b/>
        </w:rPr>
      </w:pPr>
      <w:r w:rsidRPr="000F19B6">
        <w:rPr>
          <w:b/>
        </w:rPr>
        <w:t>Proposa</w:t>
      </w:r>
      <w:r>
        <w:rPr>
          <w:b/>
        </w:rPr>
        <w:t>l</w:t>
      </w:r>
      <w:r w:rsidRPr="000F19B6">
        <w:rPr>
          <w:b/>
        </w:rPr>
        <w:t xml:space="preserve"> </w:t>
      </w:r>
      <w:r>
        <w:rPr>
          <w:b/>
        </w:rPr>
        <w:t>6</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58FFC416" w14:textId="77777777" w:rsidR="000A5BBF" w:rsidRPr="00E437EC" w:rsidRDefault="000A5BBF" w:rsidP="000A5BBF">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67126C09" w14:textId="77777777" w:rsidR="000A5BBF" w:rsidRPr="00E437EC" w:rsidRDefault="000A5BBF" w:rsidP="000A5BBF">
      <w:pPr>
        <w:pStyle w:val="3GPPNormalText"/>
        <w:rPr>
          <w:b/>
        </w:rPr>
      </w:pPr>
      <w:r w:rsidRPr="00E437EC">
        <w:rPr>
          <w:b/>
        </w:rPr>
        <w:t xml:space="preserve">Observation 2: NR-U employs flexible slot structures, including mini-slots, </w:t>
      </w:r>
      <w:proofErr w:type="gramStart"/>
      <w:r w:rsidRPr="00E437EC">
        <w:rPr>
          <w:b/>
        </w:rPr>
        <w:t>in order to</w:t>
      </w:r>
      <w:proofErr w:type="gramEnd"/>
      <w:r w:rsidRPr="00E437EC">
        <w:rPr>
          <w:b/>
        </w:rPr>
        <w:t xml:space="preserve"> incorporate LBT</w:t>
      </w:r>
      <w:r>
        <w:rPr>
          <w:b/>
        </w:rPr>
        <w:t xml:space="preserve"> procedures</w:t>
      </w:r>
      <w:r w:rsidRPr="00E437EC">
        <w:rPr>
          <w:b/>
        </w:rPr>
        <w:t xml:space="preserve"> taking place </w:t>
      </w:r>
      <w:r>
        <w:rPr>
          <w:b/>
        </w:rPr>
        <w:t>at</w:t>
      </w:r>
      <w:r w:rsidRPr="00E437EC">
        <w:rPr>
          <w:b/>
        </w:rPr>
        <w:t xml:space="preserve"> the beginning of a time slot.</w:t>
      </w:r>
    </w:p>
    <w:p w14:paraId="48C792A0" w14:textId="77777777" w:rsidR="000A5BBF" w:rsidRPr="00C14EAB" w:rsidRDefault="000A5BBF" w:rsidP="000A5BBF">
      <w:pPr>
        <w:pStyle w:val="3GPPNormalText"/>
        <w:spacing w:after="0"/>
        <w:rPr>
          <w:b/>
        </w:rPr>
      </w:pPr>
      <w:r w:rsidRPr="00C14EAB">
        <w:rPr>
          <w:b/>
        </w:rPr>
        <w:t>Proposal 7: We propose to support at least two candidate starting symbols within a time slot, along with definitions for their corresponding slot structures.</w:t>
      </w:r>
    </w:p>
    <w:p w14:paraId="2B50D98B" w14:textId="3E234A24" w:rsidR="000A5BBF" w:rsidRPr="00C14EAB" w:rsidRDefault="000A5BBF" w:rsidP="00767A6A">
      <w:pPr>
        <w:pStyle w:val="3GPPNormalText"/>
        <w:numPr>
          <w:ilvl w:val="0"/>
          <w:numId w:val="61"/>
        </w:numPr>
        <w:ind w:left="360"/>
        <w:rPr>
          <w:b/>
        </w:rPr>
      </w:pPr>
      <w:r w:rsidRPr="00C14EAB">
        <w:rPr>
          <w:b/>
        </w:rPr>
        <w:t xml:space="preserve">Further discussion is required in terms of the content of the sub slot structure, including the position of DMRS symbols, </w:t>
      </w:r>
      <w:proofErr w:type="gramStart"/>
      <w:r w:rsidRPr="00C14EAB">
        <w:rPr>
          <w:b/>
        </w:rPr>
        <w:t>presence</w:t>
      </w:r>
      <w:proofErr w:type="gramEnd"/>
      <w:r w:rsidR="002A206D">
        <w:rPr>
          <w:b/>
        </w:rPr>
        <w:t xml:space="preserve"> or </w:t>
      </w:r>
      <w:r w:rsidRPr="00C14EAB">
        <w:rPr>
          <w:b/>
        </w:rPr>
        <w:t>absence of PSFCH and the position and content of PSCCH.</w:t>
      </w:r>
    </w:p>
    <w:p w14:paraId="57B68608" w14:textId="77777777" w:rsidR="000A5BBF" w:rsidRPr="00FF32A1" w:rsidRDefault="000A5BBF" w:rsidP="000A5BBF">
      <w:pPr>
        <w:pStyle w:val="3GPPNormalText"/>
        <w:spacing w:after="0"/>
        <w:rPr>
          <w:b/>
        </w:rPr>
      </w:pPr>
      <w:r w:rsidRPr="00FF32A1">
        <w:rPr>
          <w:b/>
        </w:rPr>
        <w:t xml:space="preserve">Proposal </w:t>
      </w:r>
      <w:r>
        <w:rPr>
          <w:b/>
        </w:rPr>
        <w:t>8</w:t>
      </w:r>
      <w:r w:rsidRPr="00FF32A1">
        <w:rPr>
          <w:b/>
        </w:rPr>
        <w:t>: We propose to introduce multiple PSFCH occasions</w:t>
      </w:r>
      <w:r>
        <w:rPr>
          <w:b/>
        </w:rPr>
        <w:t xml:space="preserve"> in SL-U</w:t>
      </w:r>
      <w:r w:rsidRPr="00FF32A1">
        <w:rPr>
          <w:b/>
        </w:rPr>
        <w:t xml:space="preserve"> by using</w:t>
      </w:r>
    </w:p>
    <w:p w14:paraId="1040C743" w14:textId="77777777" w:rsidR="000A5BBF" w:rsidRPr="00FF32A1" w:rsidRDefault="000A5BBF" w:rsidP="000A5BBF">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0290D77" w14:textId="77777777" w:rsidR="000A5BBF" w:rsidRPr="00FF32A1" w:rsidRDefault="000A5BBF" w:rsidP="000A5BBF">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61F64394" w14:textId="77777777" w:rsidR="000A5BBF" w:rsidRPr="00FF32A1" w:rsidRDefault="000A5BBF" w:rsidP="000A5BBF">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3F8B6B31" w14:textId="77777777" w:rsidR="000A5BBF" w:rsidRPr="002967AC" w:rsidRDefault="000A5BBF" w:rsidP="000A5BBF">
      <w:pPr>
        <w:pStyle w:val="3GPPNormalText"/>
        <w:rPr>
          <w:b/>
        </w:rPr>
      </w:pPr>
      <w:r w:rsidRPr="002967AC">
        <w:rPr>
          <w:b/>
        </w:rPr>
        <w:lastRenderedPageBreak/>
        <w:t xml:space="preserve">Proposal </w:t>
      </w:r>
      <w:r>
        <w:rPr>
          <w:b/>
        </w:rPr>
        <w:t>9</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feedback.</w:t>
      </w:r>
    </w:p>
    <w:p w14:paraId="629C1C40" w14:textId="77777777" w:rsidR="000A5BBF" w:rsidRDefault="000A5BBF" w:rsidP="000A5BBF">
      <w:pPr>
        <w:pStyle w:val="3GPPNormalText"/>
        <w:rPr>
          <w:b/>
        </w:rPr>
      </w:pPr>
      <w:r w:rsidRPr="00492F8B">
        <w:rPr>
          <w:b/>
        </w:rPr>
        <w:t>Proposal 1</w:t>
      </w:r>
      <w:r>
        <w:rPr>
          <w:b/>
        </w:rPr>
        <w:t>0</w:t>
      </w:r>
      <w:r w:rsidRPr="00492F8B">
        <w:rPr>
          <w:b/>
        </w:rPr>
        <w:t>: Study the actions to be taken by the receiving UE in the case of multiple LBT failures in attempting to transmit HARQ feedback on the PSFCH.</w:t>
      </w:r>
    </w:p>
    <w:p w14:paraId="0C25324B" w14:textId="77777777" w:rsidR="00221574" w:rsidRPr="004B4990" w:rsidRDefault="00221574" w:rsidP="00FA4C1E">
      <w:pPr>
        <w:pStyle w:val="3GPPNormalText"/>
      </w:pPr>
    </w:p>
    <w:p w14:paraId="68F1FAA0" w14:textId="77777777" w:rsidR="00C05AC4" w:rsidRPr="00B41BCC" w:rsidRDefault="00C05AC4" w:rsidP="00C05AC4">
      <w:pPr>
        <w:pStyle w:val="berschrift1"/>
        <w:tabs>
          <w:tab w:val="clear" w:pos="432"/>
        </w:tabs>
        <w:rPr>
          <w:snapToGrid w:val="0"/>
          <w:lang w:val="en-US"/>
        </w:rPr>
      </w:pPr>
      <w:r w:rsidRPr="00990ECA">
        <w:rPr>
          <w:lang w:val="en-US"/>
        </w:rPr>
        <w:t>References</w:t>
      </w:r>
    </w:p>
    <w:p w14:paraId="572B8880" w14:textId="699213DD" w:rsidR="0038623C" w:rsidRDefault="00010F70" w:rsidP="00627D4D">
      <w:pPr>
        <w:widowControl w:val="0"/>
        <w:numPr>
          <w:ilvl w:val="0"/>
          <w:numId w:val="10"/>
        </w:numPr>
        <w:overflowPunct/>
        <w:autoSpaceDE/>
        <w:adjustRightInd/>
        <w:spacing w:after="120"/>
        <w:jc w:val="both"/>
        <w:textAlignment w:val="auto"/>
        <w:rPr>
          <w:rFonts w:cs="Arial"/>
        </w:rPr>
      </w:pPr>
      <w:bookmarkStart w:id="1" w:name="_Ref494465620"/>
      <w:bookmarkStart w:id="2" w:name="_Ref527624780"/>
      <w:r>
        <w:rPr>
          <w:rFonts w:cs="Arial"/>
        </w:rPr>
        <w:t>RP-</w:t>
      </w:r>
      <w:r w:rsidR="00C2453B">
        <w:rPr>
          <w:rFonts w:cs="Arial"/>
        </w:rPr>
        <w:t>221938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sidR="00C2453B">
        <w:rPr>
          <w:rFonts w:cs="Arial"/>
        </w:rPr>
        <w:t>97e</w:t>
      </w:r>
      <w:r w:rsidRPr="007833B8">
        <w:rPr>
          <w:rFonts w:cs="Arial"/>
        </w:rPr>
        <w:t xml:space="preserve">, </w:t>
      </w:r>
      <w:r w:rsidR="00C2453B">
        <w:rPr>
          <w:rFonts w:cs="Arial"/>
        </w:rPr>
        <w:t>September</w:t>
      </w:r>
      <w:r w:rsidR="00C2453B"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p w14:paraId="20DF34BA" w14:textId="4255DDF3" w:rsidR="00197FB1" w:rsidRPr="0038623C" w:rsidRDefault="00197FB1">
      <w:pPr>
        <w:widowControl w:val="0"/>
        <w:numPr>
          <w:ilvl w:val="0"/>
          <w:numId w:val="10"/>
        </w:numPr>
        <w:overflowPunct/>
        <w:autoSpaceDE/>
        <w:adjustRightInd/>
        <w:spacing w:after="120"/>
        <w:jc w:val="both"/>
        <w:textAlignment w:val="auto"/>
        <w:rPr>
          <w:iCs/>
          <w:lang w:val="en-US"/>
        </w:rPr>
      </w:pPr>
      <w:r w:rsidRPr="0038623C">
        <w:rPr>
          <w:rFonts w:cs="Arial"/>
        </w:rPr>
        <w:t xml:space="preserve">Chairman’s Notes, 3GPP </w:t>
      </w:r>
      <w:r w:rsidRPr="0038623C">
        <w:rPr>
          <w:iCs/>
          <w:lang w:val="en-US"/>
        </w:rPr>
        <w:t>RAN1#110bis-e, October 2022.</w:t>
      </w:r>
    </w:p>
    <w:p w14:paraId="43236D71" w14:textId="2D6F48FA" w:rsidR="00B539D6" w:rsidRPr="00B539D6" w:rsidRDefault="00B539D6" w:rsidP="00B539D6">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w:t>
      </w:r>
      <w:r w:rsidR="00065869">
        <w:rPr>
          <w:iCs/>
          <w:lang w:val="en-US"/>
        </w:rPr>
        <w:t>10</w:t>
      </w:r>
      <w:r>
        <w:rPr>
          <w:iCs/>
          <w:lang w:val="en-US"/>
        </w:rPr>
        <w:t xml:space="preserve">, </w:t>
      </w:r>
      <w:r w:rsidR="00065869">
        <w:rPr>
          <w:iCs/>
          <w:lang w:val="en-US"/>
        </w:rPr>
        <w:t>August</w:t>
      </w:r>
      <w:r>
        <w:rPr>
          <w:iCs/>
          <w:lang w:val="en-US"/>
        </w:rPr>
        <w:t xml:space="preserve"> 2022.</w:t>
      </w:r>
    </w:p>
    <w:bookmarkEnd w:id="1"/>
    <w:bookmarkEnd w:id="2"/>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01E8D918" w14:textId="1CEEDE13" w:rsidR="000A5BBF" w:rsidRDefault="000A5BBF" w:rsidP="000A5BBF">
      <w:pPr>
        <w:widowControl w:val="0"/>
        <w:numPr>
          <w:ilvl w:val="0"/>
          <w:numId w:val="10"/>
        </w:numPr>
        <w:overflowPunct/>
        <w:autoSpaceDE/>
        <w:adjustRightInd/>
        <w:spacing w:after="120"/>
        <w:jc w:val="both"/>
        <w:textAlignment w:val="auto"/>
        <w:rPr>
          <w:iCs/>
          <w:lang w:val="en-US"/>
        </w:rPr>
      </w:pPr>
      <w:r>
        <w:rPr>
          <w:iCs/>
          <w:lang w:val="en-US"/>
        </w:rPr>
        <w:t>R1-1913576, “</w:t>
      </w:r>
      <w:r w:rsidRPr="000A5BBF">
        <w:rPr>
          <w:iCs/>
          <w:lang w:val="en-US"/>
        </w:rPr>
        <w:t>Summary#2 of discussion on PSSCH DMRS patterns and for the number of PSSCH symbols</w:t>
      </w:r>
      <w:r>
        <w:rPr>
          <w:iCs/>
          <w:lang w:val="en-US"/>
        </w:rPr>
        <w:t>”, Samsung, RAN1#99, November 2019.</w:t>
      </w:r>
    </w:p>
    <w:p w14:paraId="43E93535" w14:textId="0885043A" w:rsidR="001C15AC" w:rsidRDefault="001C15AC" w:rsidP="001C15AC">
      <w:pPr>
        <w:widowControl w:val="0"/>
        <w:numPr>
          <w:ilvl w:val="0"/>
          <w:numId w:val="10"/>
        </w:numPr>
        <w:overflowPunct/>
        <w:autoSpaceDE/>
        <w:adjustRightInd/>
        <w:spacing w:after="120"/>
        <w:jc w:val="both"/>
        <w:textAlignment w:val="auto"/>
        <w:rPr>
          <w:iCs/>
          <w:lang w:val="en-US"/>
        </w:rPr>
      </w:pPr>
      <w:r>
        <w:rPr>
          <w:iCs/>
          <w:lang w:val="en-US"/>
        </w:rPr>
        <w:t>R1-</w:t>
      </w:r>
      <w:r w:rsidR="00DF348E" w:rsidRPr="00DF348E">
        <w:rPr>
          <w:iCs/>
          <w:lang w:val="en-US"/>
        </w:rPr>
        <w:t>2212442</w:t>
      </w:r>
      <w:r>
        <w:rPr>
          <w:iCs/>
          <w:lang w:val="en-US"/>
        </w:rPr>
        <w:t>, “</w:t>
      </w:r>
      <w:r w:rsidRPr="003178C0">
        <w:rPr>
          <w:iCs/>
          <w:lang w:val="en-US"/>
        </w:rPr>
        <w:t>NR Sidelink Unlicensed Channel Access Mechanisms</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w:t>
      </w:r>
      <w:r w:rsidR="000A5BBF">
        <w:rPr>
          <w:iCs/>
          <w:lang w:val="en-US"/>
        </w:rPr>
        <w:t>111</w:t>
      </w:r>
      <w:r>
        <w:rPr>
          <w:iCs/>
          <w:lang w:val="en-US"/>
        </w:rPr>
        <w:t xml:space="preserve">, </w:t>
      </w:r>
      <w:r w:rsidR="000A5BBF">
        <w:rPr>
          <w:iCs/>
          <w:lang w:val="en-US"/>
        </w:rPr>
        <w:t xml:space="preserve">November </w:t>
      </w:r>
      <w:r>
        <w:rPr>
          <w:iCs/>
          <w:lang w:val="en-US"/>
        </w:rPr>
        <w:t>2022.</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7"/>
      <w:headerReference w:type="default"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45A8" w14:textId="77777777" w:rsidR="00362478" w:rsidRDefault="00362478">
      <w:r>
        <w:separator/>
      </w:r>
    </w:p>
  </w:endnote>
  <w:endnote w:type="continuationSeparator" w:id="0">
    <w:p w14:paraId="418228F1" w14:textId="77777777" w:rsidR="00362478" w:rsidRDefault="00362478">
      <w:r>
        <w:continuationSeparator/>
      </w:r>
    </w:p>
  </w:endnote>
  <w:endnote w:type="continuationNotice" w:id="1">
    <w:p w14:paraId="20EC9E1F" w14:textId="77777777" w:rsidR="00362478" w:rsidRDefault="00362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5A6F8BC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A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A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CCA59" w14:textId="77777777" w:rsidR="00362478" w:rsidRDefault="00362478">
      <w:r>
        <w:separator/>
      </w:r>
    </w:p>
  </w:footnote>
  <w:footnote w:type="continuationSeparator" w:id="0">
    <w:p w14:paraId="1C29D523" w14:textId="77777777" w:rsidR="00362478" w:rsidRDefault="00362478">
      <w:r>
        <w:continuationSeparator/>
      </w:r>
    </w:p>
  </w:footnote>
  <w:footnote w:type="continuationNotice" w:id="1">
    <w:p w14:paraId="08476651" w14:textId="77777777" w:rsidR="00362478" w:rsidRDefault="00362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016B" w14:textId="77777777" w:rsidR="0067587D" w:rsidRDefault="006758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241DA"/>
    <w:multiLevelType w:val="hybridMultilevel"/>
    <w:tmpl w:val="161E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73458881">
    <w:abstractNumId w:val="18"/>
  </w:num>
  <w:num w:numId="2" w16cid:durableId="1288584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230080">
    <w:abstractNumId w:val="1"/>
  </w:num>
  <w:num w:numId="4" w16cid:durableId="454832616">
    <w:abstractNumId w:val="20"/>
  </w:num>
  <w:num w:numId="5" w16cid:durableId="59910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0162521">
    <w:abstractNumId w:val="42"/>
  </w:num>
  <w:num w:numId="7" w16cid:durableId="412046521">
    <w:abstractNumId w:val="29"/>
  </w:num>
  <w:num w:numId="8" w16cid:durableId="685789349">
    <w:abstractNumId w:val="21"/>
  </w:num>
  <w:num w:numId="9" w16cid:durableId="2146198264">
    <w:abstractNumId w:val="13"/>
  </w:num>
  <w:num w:numId="10" w16cid:durableId="980963538">
    <w:abstractNumId w:val="8"/>
  </w:num>
  <w:num w:numId="11" w16cid:durableId="659581958">
    <w:abstractNumId w:val="37"/>
  </w:num>
  <w:num w:numId="12" w16cid:durableId="65147674">
    <w:abstractNumId w:val="41"/>
  </w:num>
  <w:num w:numId="13" w16cid:durableId="823862930">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190382">
    <w:abstractNumId w:val="38"/>
  </w:num>
  <w:num w:numId="15" w16cid:durableId="229656899">
    <w:abstractNumId w:val="39"/>
  </w:num>
  <w:num w:numId="16" w16cid:durableId="832335262">
    <w:abstractNumId w:val="27"/>
  </w:num>
  <w:num w:numId="17" w16cid:durableId="667174065">
    <w:abstractNumId w:val="23"/>
  </w:num>
  <w:num w:numId="18" w16cid:durableId="1401057215">
    <w:abstractNumId w:val="15"/>
  </w:num>
  <w:num w:numId="19" w16cid:durableId="1036857439">
    <w:abstractNumId w:val="45"/>
  </w:num>
  <w:num w:numId="20" w16cid:durableId="412312026">
    <w:abstractNumId w:val="4"/>
  </w:num>
  <w:num w:numId="21" w16cid:durableId="1334407653">
    <w:abstractNumId w:val="33"/>
  </w:num>
  <w:num w:numId="22" w16cid:durableId="1871382505">
    <w:abstractNumId w:val="36"/>
  </w:num>
  <w:num w:numId="23" w16cid:durableId="166098508">
    <w:abstractNumId w:val="40"/>
  </w:num>
  <w:num w:numId="24" w16cid:durableId="166599827">
    <w:abstractNumId w:val="22"/>
  </w:num>
  <w:num w:numId="25" w16cid:durableId="1893492377">
    <w:abstractNumId w:val="1"/>
  </w:num>
  <w:num w:numId="26" w16cid:durableId="742533090">
    <w:abstractNumId w:val="1"/>
  </w:num>
  <w:num w:numId="27" w16cid:durableId="1561164642">
    <w:abstractNumId w:val="12"/>
  </w:num>
  <w:num w:numId="28" w16cid:durableId="897663819">
    <w:abstractNumId w:val="11"/>
  </w:num>
  <w:num w:numId="29" w16cid:durableId="953947129">
    <w:abstractNumId w:val="32"/>
  </w:num>
  <w:num w:numId="30" w16cid:durableId="1954626598">
    <w:abstractNumId w:val="49"/>
  </w:num>
  <w:num w:numId="31" w16cid:durableId="433209316">
    <w:abstractNumId w:val="1"/>
  </w:num>
  <w:num w:numId="32" w16cid:durableId="159349796">
    <w:abstractNumId w:val="1"/>
  </w:num>
  <w:num w:numId="33" w16cid:durableId="881333516">
    <w:abstractNumId w:val="10"/>
  </w:num>
  <w:num w:numId="34" w16cid:durableId="610091379">
    <w:abstractNumId w:val="48"/>
  </w:num>
  <w:num w:numId="35" w16cid:durableId="866874556">
    <w:abstractNumId w:val="5"/>
  </w:num>
  <w:num w:numId="36" w16cid:durableId="783769216">
    <w:abstractNumId w:val="19"/>
  </w:num>
  <w:num w:numId="37" w16cid:durableId="796800566">
    <w:abstractNumId w:val="47"/>
  </w:num>
  <w:num w:numId="38" w16cid:durableId="1591234614">
    <w:abstractNumId w:val="7"/>
  </w:num>
  <w:num w:numId="39" w16cid:durableId="1676497127">
    <w:abstractNumId w:val="49"/>
  </w:num>
  <w:num w:numId="40" w16cid:durableId="953246077">
    <w:abstractNumId w:val="49"/>
  </w:num>
  <w:num w:numId="41" w16cid:durableId="1975679002">
    <w:abstractNumId w:val="14"/>
  </w:num>
  <w:num w:numId="42" w16cid:durableId="1405571201">
    <w:abstractNumId w:val="50"/>
  </w:num>
  <w:num w:numId="43" w16cid:durableId="1374305235">
    <w:abstractNumId w:val="31"/>
  </w:num>
  <w:num w:numId="44" w16cid:durableId="1975601395">
    <w:abstractNumId w:val="35"/>
  </w:num>
  <w:num w:numId="45" w16cid:durableId="72164313">
    <w:abstractNumId w:val="16"/>
  </w:num>
  <w:num w:numId="46" w16cid:durableId="1016033458">
    <w:abstractNumId w:val="43"/>
  </w:num>
  <w:num w:numId="47" w16cid:durableId="593129067">
    <w:abstractNumId w:val="28"/>
  </w:num>
  <w:num w:numId="48" w16cid:durableId="1885368158">
    <w:abstractNumId w:val="17"/>
  </w:num>
  <w:num w:numId="49" w16cid:durableId="362053122">
    <w:abstractNumId w:val="46"/>
  </w:num>
  <w:num w:numId="50" w16cid:durableId="151876210">
    <w:abstractNumId w:val="26"/>
  </w:num>
  <w:num w:numId="51" w16cid:durableId="1225218966">
    <w:abstractNumId w:val="44"/>
  </w:num>
  <w:num w:numId="52" w16cid:durableId="501552965">
    <w:abstractNumId w:val="2"/>
  </w:num>
  <w:num w:numId="53" w16cid:durableId="558979895">
    <w:abstractNumId w:val="30"/>
  </w:num>
  <w:num w:numId="54" w16cid:durableId="1788312295">
    <w:abstractNumId w:val="1"/>
  </w:num>
  <w:num w:numId="55" w16cid:durableId="1653633864">
    <w:abstractNumId w:val="24"/>
  </w:num>
  <w:num w:numId="56" w16cid:durableId="1582638752">
    <w:abstractNumId w:val="25"/>
  </w:num>
  <w:num w:numId="57" w16cid:durableId="1860659218">
    <w:abstractNumId w:val="1"/>
  </w:num>
  <w:num w:numId="58" w16cid:durableId="368337868">
    <w:abstractNumId w:val="9"/>
  </w:num>
  <w:num w:numId="59" w16cid:durableId="1117874857">
    <w:abstractNumId w:val="34"/>
  </w:num>
  <w:num w:numId="60" w16cid:durableId="933825300">
    <w:abstractNumId w:val="3"/>
  </w:num>
  <w:num w:numId="61" w16cid:durableId="147471506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5D2"/>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7E"/>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BBF"/>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AC"/>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97FB1"/>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0A0"/>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87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D"/>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06D"/>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CB6"/>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4CD"/>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50E"/>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478"/>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3C"/>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506"/>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875"/>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528"/>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BAB"/>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2C45"/>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67A6A"/>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856"/>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C59"/>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99"/>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B33"/>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38C"/>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71B"/>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1CD"/>
    <w:rsid w:val="00C81491"/>
    <w:rsid w:val="00C8166A"/>
    <w:rsid w:val="00C81827"/>
    <w:rsid w:val="00C8198E"/>
    <w:rsid w:val="00C81B30"/>
    <w:rsid w:val="00C820A1"/>
    <w:rsid w:val="00C82375"/>
    <w:rsid w:val="00C82387"/>
    <w:rsid w:val="00C82496"/>
    <w:rsid w:val="00C82640"/>
    <w:rsid w:val="00C82F3F"/>
    <w:rsid w:val="00C8382D"/>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3C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59A"/>
    <w:rsid w:val="00CD3CE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00"/>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D51"/>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48E"/>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783"/>
    <w:rsid w:val="00E419AD"/>
    <w:rsid w:val="00E41A3E"/>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F1"/>
    <w:rsid w:val="00E6412A"/>
    <w:rsid w:val="00E64286"/>
    <w:rsid w:val="00E644C3"/>
    <w:rsid w:val="00E64763"/>
    <w:rsid w:val="00E64A2E"/>
    <w:rsid w:val="00E64D86"/>
    <w:rsid w:val="00E654C9"/>
    <w:rsid w:val="00E65E6B"/>
    <w:rsid w:val="00E66244"/>
    <w:rsid w:val="00E6640D"/>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uiPriority w:val="99"/>
    <w:qFormat/>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0521C-E359-4E66-A5A4-60C4C8275085}">
  <ds:schemaRefs>
    <ds:schemaRef ds:uri="http://schemas.openxmlformats.org/officeDocument/2006/bibliography"/>
  </ds:schemaRefs>
</ds:datastoreItem>
</file>

<file path=customXml/itemProps4.xml><?xml version="1.0" encoding="utf-8"?>
<ds:datastoreItem xmlns:ds="http://schemas.openxmlformats.org/officeDocument/2006/customXml" ds:itemID="{D1E9B058-052A-4212-8851-3073AD449209}">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11</Pages>
  <Words>4218</Words>
  <Characters>26580</Characters>
  <Application>Microsoft Office Word</Application>
  <DocSecurity>0</DocSecurity>
  <Lines>221</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30737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3</cp:revision>
  <cp:lastPrinted>2022-01-05T12:49:00Z</cp:lastPrinted>
  <dcterms:created xsi:type="dcterms:W3CDTF">2022-11-07T10:32:00Z</dcterms:created>
  <dcterms:modified xsi:type="dcterms:W3CDTF">2022-11-07T10:33:00Z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