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86E1" w14:textId="3E0AD07F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166B4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504344" w:rsidRPr="00504344">
        <w:rPr>
          <w:b/>
          <w:noProof/>
          <w:sz w:val="28"/>
        </w:rPr>
        <w:t>R1-2108631</w:t>
      </w:r>
    </w:p>
    <w:p w14:paraId="5F460C66" w14:textId="46D4D514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166B46">
        <w:rPr>
          <w:rFonts w:cs="Arial"/>
          <w:b/>
          <w:sz w:val="24"/>
          <w:szCs w:val="28"/>
          <w:lang w:eastAsia="zh-CN"/>
        </w:rPr>
        <w:t>6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</w:t>
      </w:r>
      <w:r w:rsidR="00166B46">
        <w:rPr>
          <w:rFonts w:cs="Arial"/>
          <w:b/>
          <w:sz w:val="24"/>
          <w:szCs w:val="28"/>
          <w:lang w:eastAsia="zh-CN"/>
        </w:rPr>
        <w:t>August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FDFC325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(NR_redcap</w:t>
      </w:r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F87DDD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504344">
        <w:rPr>
          <w:rFonts w:ascii="Arial" w:hAnsi="Arial" w:cs="Arial"/>
          <w:bCs/>
        </w:rPr>
        <w:t>RAN1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>Shinya Kumagai</w:t>
      </w:r>
      <w:r w:rsidR="00CD5F0E" w:rsidRPr="003C4438">
        <w:rPr>
          <w:rFonts w:ascii="Arial" w:hAnsi="Arial" w:cs="Arial"/>
        </w:rPr>
        <w:t xml:space="preserve">,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af3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游明朝" w:hAnsi="Arial" w:cs="Arial"/>
          <w:bCs/>
          <w:iCs/>
          <w:lang w:val="en-US" w:eastAsia="ja-JP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0A1F5CD2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 w:eastAsia="ja-JP"/>
        </w:rPr>
        <w:t>F</w:t>
      </w:r>
      <w:r>
        <w:rPr>
          <w:rFonts w:ascii="Arial" w:hAnsi="Arial" w:cs="Arial"/>
          <w:lang w:val="sv-SE" w:eastAsia="ja-JP"/>
        </w:rPr>
        <w:t>ollowing</w:t>
      </w:r>
      <w:r w:rsidR="006544D4">
        <w:rPr>
          <w:rFonts w:ascii="Arial" w:hAnsi="Arial" w:cs="Arial"/>
          <w:lang w:val="sv-SE" w:eastAsia="ja-JP"/>
        </w:rPr>
        <w:t>s</w:t>
      </w:r>
      <w:r>
        <w:rPr>
          <w:rFonts w:ascii="Arial" w:hAnsi="Arial" w:cs="Arial"/>
          <w:lang w:val="sv-SE" w:eastAsia="ja-JP"/>
        </w:rPr>
        <w:t xml:space="preserve"> are the </w:t>
      </w:r>
      <w:r w:rsidR="00331F5D">
        <w:rPr>
          <w:rFonts w:ascii="Arial" w:hAnsi="Arial" w:cs="Arial"/>
          <w:lang w:val="sv-SE" w:eastAsia="ja-JP"/>
        </w:rPr>
        <w:t>agreement</w:t>
      </w:r>
      <w:r w:rsidR="00EB0B60">
        <w:rPr>
          <w:rFonts w:ascii="Arial" w:hAnsi="Arial" w:cs="Arial"/>
          <w:lang w:val="sv-SE" w:eastAsia="ja-JP"/>
        </w:rPr>
        <w:t>s</w:t>
      </w:r>
      <w:r w:rsidR="000D129B">
        <w:rPr>
          <w:rFonts w:ascii="Arial" w:hAnsi="Arial" w:cs="Arial"/>
          <w:lang w:val="sv-SE" w:eastAsia="ja-JP"/>
        </w:rPr>
        <w:t>/conclusion</w:t>
      </w:r>
      <w:r w:rsidR="007740F4">
        <w:rPr>
          <w:rFonts w:ascii="Arial" w:hAnsi="Arial" w:cs="Arial"/>
          <w:lang w:val="sv-SE" w:eastAsia="ja-JP"/>
        </w:rPr>
        <w:t>s</w:t>
      </w:r>
      <w:r w:rsidR="00331F5D">
        <w:rPr>
          <w:rFonts w:ascii="Arial" w:hAnsi="Arial" w:cs="Arial"/>
          <w:lang w:val="sv-SE" w:eastAsia="ja-JP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</w:t>
      </w:r>
      <w:r w:rsidR="007740F4">
        <w:rPr>
          <w:rFonts w:ascii="Arial" w:eastAsia="Calibri" w:hAnsi="Arial" w:cs="Arial"/>
          <w:lang w:val="sv-SE"/>
        </w:rPr>
        <w:t>6</w:t>
      </w:r>
      <w:r w:rsidR="00331F5D">
        <w:rPr>
          <w:rFonts w:ascii="Arial" w:eastAsia="Calibri" w:hAnsi="Arial" w:cs="Arial"/>
          <w:lang w:val="sv-SE"/>
        </w:rPr>
        <w:t>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46871A63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480C2939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val="en-US" w:eastAsia="en-US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Confirm the following working assumption with the modifications in red:</w:t>
            </w:r>
          </w:p>
          <w:p w14:paraId="159640B5" w14:textId="77777777" w:rsidR="00F74D8D" w:rsidRP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val="en-US"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zh-CN"/>
              </w:rPr>
              <w:t>For 4-step RACH, support the early indication of RedCap UEs at least in Msg1.</w:t>
            </w:r>
          </w:p>
          <w:p w14:paraId="403D20CB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The early indication in Msg1 can be configured to be enabled/disabled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 xml:space="preserve"> via SIB</w:t>
            </w:r>
          </w:p>
          <w:p w14:paraId="041FD8B4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>FFS how to support enable/disable the early indication</w:t>
            </w:r>
          </w:p>
          <w:p w14:paraId="54C91368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>FFS details e.g.:</w:t>
            </w:r>
            <w:r w:rsidRPr="00F74D8D">
              <w:rPr>
                <w:rFonts w:ascii="Times" w:eastAsia="Times New Roman" w:hAnsi="Times"/>
                <w:strike/>
                <w:szCs w:val="24"/>
                <w:lang w:eastAsia="en-US"/>
              </w:rPr>
              <w:t xml:space="preserve"> 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 xml:space="preserve">From RAN1 perspective, the following methods can be used for early indication both for shared initial UL BWP and </w:t>
            </w:r>
            <w:r w:rsidRPr="00F74D8D">
              <w:rPr>
                <w:rFonts w:ascii="Times" w:eastAsia="Times New Roman" w:hAnsi="Times"/>
                <w:szCs w:val="24"/>
                <w:lang w:eastAsia="en-US"/>
              </w:rPr>
              <w:t xml:space="preserve">separate initial UL BWP 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>(if supported)</w:t>
            </w:r>
          </w:p>
          <w:p w14:paraId="40FA6874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separate PRACH resource</w:t>
            </w:r>
          </w:p>
          <w:p w14:paraId="618604A7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PRACH preamble partitioning</w:t>
            </w:r>
          </w:p>
          <w:p w14:paraId="6D6D64B0" w14:textId="77777777" w:rsidR="00F74D8D" w:rsidRPr="00F74D8D" w:rsidRDefault="00F74D8D" w:rsidP="00886177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color w:val="FF0000"/>
                <w:szCs w:val="24"/>
                <w:u w:val="single"/>
                <w:lang w:eastAsia="en-US"/>
              </w:rPr>
            </w:pPr>
            <w:r w:rsidRPr="00F74D8D">
              <w:rPr>
                <w:rFonts w:ascii="Times" w:eastAsia="游明朝" w:hAnsi="Times"/>
                <w:strike/>
                <w:color w:val="FF0000"/>
                <w:szCs w:val="24"/>
                <w:u w:val="single"/>
                <w:lang w:eastAsia="ja-JP"/>
              </w:rPr>
              <w:t>FFS: whether/how to address RA-RNTI overlapping issue</w:t>
            </w:r>
          </w:p>
          <w:p w14:paraId="18BCB4F7" w14:textId="77777777" w:rsidR="00F74D8D" w:rsidRPr="00F74D8D" w:rsidRDefault="00F74D8D" w:rsidP="0088617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 xml:space="preserve">FFS the possibility of supporting Msg3 for the early indication </w:t>
            </w:r>
          </w:p>
          <w:p w14:paraId="1A77397B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2"/>
                <w:lang w:eastAsia="zh-CN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Whether/how to support early indication of RedCap UEs in Msg3 in Rel-17 is up to RAN2.</w:t>
            </w:r>
          </w:p>
          <w:p w14:paraId="6AE4DDAD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lang w:eastAsia="zh-CN"/>
              </w:rPr>
            </w:pPr>
          </w:p>
          <w:p w14:paraId="69192650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F74D8D">
              <w:rPr>
                <w:rFonts w:ascii="Times" w:eastAsia="Batang" w:hAnsi="Times"/>
                <w:bCs/>
                <w:lang w:eastAsia="zh-CN"/>
              </w:rPr>
              <w:t>Conclusion</w:t>
            </w:r>
          </w:p>
          <w:p w14:paraId="04DFBDA2" w14:textId="323A6E8D" w:rsid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游明朝" w:hAnsi="Times" w:cs="Times"/>
                <w:bCs/>
                <w:lang w:eastAsia="x-none"/>
              </w:rPr>
            </w:pPr>
            <w:r w:rsidRPr="00F74D8D">
              <w:rPr>
                <w:rFonts w:ascii="Times" w:eastAsia="游明朝" w:hAnsi="Times" w:cs="Times"/>
                <w:bCs/>
                <w:lang w:eastAsia="zh-CN"/>
              </w:rPr>
              <w:t>Whether there is RA-RNTI overlapping issue and how to address RA-RNTI overlapping issue in the early indication of RedCap UEs in Msg1 in Rel-17 is up to RAN2.</w:t>
            </w:r>
          </w:p>
          <w:p w14:paraId="3BA73AE3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游明朝" w:hAnsi="Times" w:cs="Times"/>
                <w:szCs w:val="18"/>
                <w:lang w:val="en-US" w:eastAsia="x-none"/>
              </w:rPr>
            </w:pPr>
          </w:p>
          <w:p w14:paraId="59F88034" w14:textId="77777777" w:rsidR="00F74D8D" w:rsidRPr="00F74D8D" w:rsidRDefault="00F74D8D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bCs/>
                <w:lang w:val="en-US" w:eastAsia="zh-CN"/>
              </w:rPr>
            </w:pPr>
            <w:r w:rsidRPr="00F74D8D">
              <w:rPr>
                <w:rFonts w:eastAsia="游明朝" w:cs="Times"/>
                <w:bCs/>
                <w:lang w:val="en-US" w:eastAsia="zh-CN"/>
              </w:rPr>
              <w:t>Conclusion</w:t>
            </w:r>
          </w:p>
          <w:p w14:paraId="347D816B" w14:textId="77777777" w:rsidR="00F74D8D" w:rsidRDefault="00F74D8D" w:rsidP="0088617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游明朝" w:cs="Times"/>
                <w:bCs/>
                <w:lang w:val="en-US" w:eastAsia="zh-CN"/>
              </w:rPr>
            </w:pPr>
            <w:r w:rsidRPr="00F74D8D">
              <w:rPr>
                <w:rFonts w:eastAsia="游明朝" w:cs="Times"/>
                <w:bCs/>
                <w:lang w:val="en-US" w:eastAsia="zh-CN"/>
              </w:rPr>
              <w:t>There is no consensus in RAN1 on whether to have the access barring indication in DCI scheduling SIB1, and RAN1 can come back if triggered by RAN2.</w:t>
            </w:r>
          </w:p>
          <w:p w14:paraId="5CC8717A" w14:textId="1C245E97" w:rsidR="00A8509A" w:rsidRDefault="00A8509A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DengXian" w:cs="Times"/>
                <w:bCs/>
                <w:lang w:val="en-US" w:eastAsia="zh-CN"/>
              </w:rPr>
            </w:pPr>
          </w:p>
          <w:p w14:paraId="03204786" w14:textId="77777777" w:rsidR="00886177" w:rsidRPr="00F74D8D" w:rsidRDefault="00886177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35D0E181" w14:textId="77777777" w:rsidR="00886177" w:rsidRDefault="00886177" w:rsidP="00886177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 xml:space="preserve">For the RedCap UE capabilities, current definition of Rel-15/16 L1 UE capabilities mandatory without capability signalling in TR38.822 is reused by default, </w:t>
            </w:r>
            <w:r>
              <w:t>unless any update is agreed</w:t>
            </w:r>
          </w:p>
          <w:p w14:paraId="2967D381" w14:textId="77777777" w:rsidR="00886177" w:rsidRDefault="00886177" w:rsidP="00886177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Note: UE capabilities related to CA, DC and wider max UE bandwidth are not applicable to RedCap UEs</w:t>
            </w:r>
          </w:p>
          <w:p w14:paraId="0F29B3D7" w14:textId="77777777" w:rsidR="00886177" w:rsidRDefault="00886177" w:rsidP="00886177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FFS: whether any L1 UE capabilities mandatory/optional with capability signalling are not applicable to RedCap UEs</w:t>
            </w:r>
          </w:p>
          <w:p w14:paraId="3A4D9681" w14:textId="77777777" w:rsidR="00886177" w:rsidRPr="00886177" w:rsidRDefault="00886177" w:rsidP="00886177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DengXian" w:cs="Times" w:hint="eastAsia"/>
                <w:bCs/>
                <w:lang w:eastAsia="zh-CN"/>
              </w:rPr>
            </w:pPr>
          </w:p>
          <w:p w14:paraId="695C3EAF" w14:textId="77777777" w:rsidR="00886177" w:rsidRPr="00F74D8D" w:rsidRDefault="00886177" w:rsidP="0088617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1D412098" w14:textId="4C0E8230" w:rsidR="00886177" w:rsidRDefault="00886177" w:rsidP="00886177">
            <w:pPr>
              <w:pStyle w:val="af2"/>
              <w:numPr>
                <w:ilvl w:val="0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5E3068">
              <w:rPr>
                <w:lang w:eastAsia="zh-CN"/>
              </w:rPr>
              <w:t xml:space="preserve">A RedCap UE type </w:t>
            </w:r>
            <w:r>
              <w:rPr>
                <w:lang w:eastAsia="zh-CN"/>
              </w:rPr>
              <w:t xml:space="preserve">from RAN1 point of view </w:t>
            </w:r>
            <w:r w:rsidRPr="005E3068">
              <w:rPr>
                <w:lang w:eastAsia="zh-CN"/>
              </w:rPr>
              <w:t>supports a maximum bandwidth of 20MHz for FR1 and 100MHz for FR2</w:t>
            </w:r>
          </w:p>
          <w:p w14:paraId="668C28DB" w14:textId="63A553BC" w:rsidR="00886177" w:rsidRPr="00446C53" w:rsidRDefault="00886177" w:rsidP="00886177">
            <w:pPr>
              <w:pStyle w:val="af2"/>
              <w:numPr>
                <w:ilvl w:val="0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446C53">
              <w:rPr>
                <w:rFonts w:eastAsia="游明朝" w:hint="eastAsia"/>
                <w:lang w:eastAsia="ja-JP"/>
              </w:rPr>
              <w:t>F</w:t>
            </w:r>
            <w:r w:rsidRPr="00446C53">
              <w:rPr>
                <w:rFonts w:eastAsia="游明朝"/>
                <w:lang w:eastAsia="ja-JP"/>
              </w:rPr>
              <w:t xml:space="preserve">urther discuss whether to capture also one or more of the following capabilities to </w:t>
            </w:r>
            <w:r w:rsidRPr="00886177">
              <w:rPr>
                <w:rFonts w:eastAsia="游明朝"/>
                <w:lang w:eastAsia="ja-JP"/>
              </w:rPr>
              <w:t xml:space="preserve">RedCap </w:t>
            </w:r>
            <w:r w:rsidRPr="00446C53">
              <w:rPr>
                <w:rFonts w:eastAsia="游明朝"/>
                <w:lang w:eastAsia="ja-JP"/>
              </w:rPr>
              <w:t>UE type description</w:t>
            </w:r>
          </w:p>
          <w:p w14:paraId="2A0837E5" w14:textId="77777777" w:rsidR="00886177" w:rsidRPr="00E159C1" w:rsidRDefault="00886177" w:rsidP="00886177">
            <w:pPr>
              <w:pStyle w:val="af2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1 or 2 Rx branches and corresponding maximum DL MIMO layers</w:t>
            </w:r>
          </w:p>
          <w:p w14:paraId="185519F8" w14:textId="77777777" w:rsidR="00886177" w:rsidRPr="00E159C1" w:rsidRDefault="00886177" w:rsidP="00886177">
            <w:pPr>
              <w:pStyle w:val="af2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FD-FDD or Type A HD-FDD operation for FR1 FDD bands</w:t>
            </w:r>
          </w:p>
          <w:p w14:paraId="13D20767" w14:textId="77777777" w:rsidR="00886177" w:rsidRPr="00E159C1" w:rsidRDefault="00886177" w:rsidP="00886177">
            <w:pPr>
              <w:pStyle w:val="af2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lang w:eastAsia="zh-CN"/>
              </w:rPr>
            </w:pPr>
            <w:r w:rsidRPr="00E159C1">
              <w:rPr>
                <w:lang w:eastAsia="zh-CN"/>
              </w:rPr>
              <w:t>Supports either DL up to 64 QAM or up to 256 QAM for FR1</w:t>
            </w:r>
          </w:p>
          <w:p w14:paraId="437BDF84" w14:textId="2005756E" w:rsidR="00A8509A" w:rsidRPr="00886177" w:rsidRDefault="00886177" w:rsidP="00886177">
            <w:pPr>
              <w:pStyle w:val="af2"/>
              <w:numPr>
                <w:ilvl w:val="1"/>
                <w:numId w:val="13"/>
              </w:num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hint="eastAsia"/>
                <w:lang w:eastAsia="zh-CN"/>
              </w:rPr>
            </w:pPr>
            <w:r>
              <w:rPr>
                <w:rFonts w:eastAsia="游明朝"/>
                <w:lang w:eastAsia="ja-JP"/>
              </w:rPr>
              <w:t>D</w:t>
            </w:r>
            <w:r w:rsidRPr="00E159C1">
              <w:rPr>
                <w:rFonts w:eastAsia="游明朝"/>
                <w:lang w:eastAsia="ja-JP"/>
              </w:rPr>
              <w:t>oes not support CA/DC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6736148A" w:rsidR="008B57D7" w:rsidRPr="0030586F" w:rsidRDefault="00950DC3" w:rsidP="00B57BA3">
      <w:pPr>
        <w:spacing w:line="254" w:lineRule="auto"/>
        <w:contextualSpacing/>
        <w:rPr>
          <w:rFonts w:ascii="Arial" w:hAnsi="Arial" w:cs="Arial"/>
          <w:lang w:val="sv-SE" w:eastAsia="ja-JP"/>
        </w:rPr>
      </w:pPr>
      <w:r w:rsidRPr="0030586F">
        <w:rPr>
          <w:rFonts w:ascii="Arial" w:hAnsi="Arial" w:cs="Arial"/>
          <w:lang w:val="sv-SE" w:eastAsia="ja-JP"/>
        </w:rPr>
        <w:t>F</w:t>
      </w:r>
      <w:r w:rsidR="000D2D2A" w:rsidRPr="0030586F">
        <w:rPr>
          <w:rFonts w:ascii="Arial" w:hAnsi="Arial" w:cs="Arial"/>
          <w:lang w:val="sv-SE" w:eastAsia="ja-JP"/>
        </w:rPr>
        <w:t xml:space="preserve">or reference, </w:t>
      </w:r>
      <w:r w:rsidRPr="0030586F">
        <w:rPr>
          <w:rFonts w:ascii="Arial" w:hAnsi="Arial" w:cs="Arial"/>
          <w:lang w:val="sv-SE" w:eastAsia="ja-JP"/>
        </w:rPr>
        <w:t xml:space="preserve">RAN1 also agreed following </w:t>
      </w:r>
      <w:r w:rsidRPr="0030586F">
        <w:rPr>
          <w:rFonts w:ascii="Arial" w:eastAsia="Calibri" w:hAnsi="Arial" w:cs="Arial"/>
          <w:lang w:val="sv-SE"/>
        </w:rPr>
        <w:t>RAN2-related agreement in RAN1#10</w:t>
      </w:r>
      <w:r w:rsidR="007740F4" w:rsidRPr="0030586F">
        <w:rPr>
          <w:rFonts w:ascii="Arial" w:eastAsia="Calibri" w:hAnsi="Arial" w:cs="Arial"/>
          <w:lang w:val="sv-SE"/>
        </w:rPr>
        <w:t>6</w:t>
      </w:r>
      <w:r w:rsidRPr="0030586F">
        <w:rPr>
          <w:rFonts w:ascii="Arial" w:eastAsia="Calibri" w:hAnsi="Arial" w:cs="Arial"/>
          <w:lang w:val="sv-SE"/>
        </w:rPr>
        <w:t>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194E61E8" w14:textId="77777777" w:rsidR="0030586F" w:rsidRDefault="0030586F" w:rsidP="00CB55B4">
            <w:pPr>
              <w:shd w:val="clear" w:color="auto" w:fill="FFFFFF"/>
              <w:spacing w:after="0" w:line="233" w:lineRule="atLeast"/>
              <w:rPr>
                <w:rFonts w:ascii="Calibri" w:eastAsia="SimSun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6F0EB701" w14:textId="77777777" w:rsidR="0030586F" w:rsidRDefault="0030586F" w:rsidP="00CB55B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t>In case a separate initial UL BWP is configured for RedCap Ues, it is supported that the network can enable/disable intra-slot PUCCH frequency hopping within the separate initial UL BWP in the PUCCH resource for HARQ feedback for Msg4/MsgB for RedCap UEs.</w:t>
            </w:r>
          </w:p>
          <w:p w14:paraId="54BD43DA" w14:textId="770ED95E" w:rsidR="000D129B" w:rsidRPr="00734CEB" w:rsidRDefault="0030586F" w:rsidP="00CB55B4">
            <w:pPr>
              <w:numPr>
                <w:ilvl w:val="1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t>Working assumption: The frequency hopping is enabled/disabled at least via SIB.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277C8" w14:textId="1738683C" w:rsidR="0027305F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p w14:paraId="6A0387CE" w14:textId="559C04C6" w:rsidR="00533A5F" w:rsidRPr="00531B44" w:rsidRDefault="00533A5F" w:rsidP="00533A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November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Online</w:t>
      </w:r>
      <w:bookmarkEnd w:id="8"/>
      <w:bookmarkEnd w:id="9"/>
    </w:p>
    <w:sectPr w:rsidR="00533A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142AB" w14:textId="77777777" w:rsidR="000A7F59" w:rsidRDefault="000A7F59">
      <w:pPr>
        <w:spacing w:after="0"/>
      </w:pPr>
      <w:r>
        <w:separator/>
      </w:r>
    </w:p>
  </w:endnote>
  <w:endnote w:type="continuationSeparator" w:id="0">
    <w:p w14:paraId="60E9A4B5" w14:textId="77777777" w:rsidR="000A7F59" w:rsidRDefault="000A7F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EA0A1" w14:textId="77777777" w:rsidR="000A7F59" w:rsidRDefault="000A7F59">
      <w:pPr>
        <w:spacing w:after="0"/>
      </w:pPr>
      <w:r>
        <w:separator/>
      </w:r>
    </w:p>
  </w:footnote>
  <w:footnote w:type="continuationSeparator" w:id="0">
    <w:p w14:paraId="6249C36D" w14:textId="77777777" w:rsidR="000A7F59" w:rsidRDefault="000A7F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A6752"/>
    <w:multiLevelType w:val="multilevel"/>
    <w:tmpl w:val="364A67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A5C1D"/>
    <w:rsid w:val="000A7F59"/>
    <w:rsid w:val="000B779F"/>
    <w:rsid w:val="000D129B"/>
    <w:rsid w:val="000D2D2A"/>
    <w:rsid w:val="000F6242"/>
    <w:rsid w:val="00104A20"/>
    <w:rsid w:val="00127931"/>
    <w:rsid w:val="00165969"/>
    <w:rsid w:val="00166B46"/>
    <w:rsid w:val="0018475A"/>
    <w:rsid w:val="001D2FF1"/>
    <w:rsid w:val="00220AF6"/>
    <w:rsid w:val="00233BFE"/>
    <w:rsid w:val="0027305F"/>
    <w:rsid w:val="00273D95"/>
    <w:rsid w:val="002A56C5"/>
    <w:rsid w:val="002F1940"/>
    <w:rsid w:val="0030586F"/>
    <w:rsid w:val="003206B3"/>
    <w:rsid w:val="00331F5D"/>
    <w:rsid w:val="00346E5D"/>
    <w:rsid w:val="00383545"/>
    <w:rsid w:val="003C4438"/>
    <w:rsid w:val="00423E1D"/>
    <w:rsid w:val="00424DBD"/>
    <w:rsid w:val="00427247"/>
    <w:rsid w:val="00430E63"/>
    <w:rsid w:val="00433500"/>
    <w:rsid w:val="00433F71"/>
    <w:rsid w:val="00440D43"/>
    <w:rsid w:val="00447BFD"/>
    <w:rsid w:val="004604CE"/>
    <w:rsid w:val="0046569E"/>
    <w:rsid w:val="004B2541"/>
    <w:rsid w:val="004E3939"/>
    <w:rsid w:val="00504344"/>
    <w:rsid w:val="00507A89"/>
    <w:rsid w:val="00511CCF"/>
    <w:rsid w:val="00531B44"/>
    <w:rsid w:val="00533A5F"/>
    <w:rsid w:val="005754E9"/>
    <w:rsid w:val="00575B78"/>
    <w:rsid w:val="00577B3A"/>
    <w:rsid w:val="005A4D9F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4CEB"/>
    <w:rsid w:val="00735A39"/>
    <w:rsid w:val="007740F4"/>
    <w:rsid w:val="00780BEF"/>
    <w:rsid w:val="0079060A"/>
    <w:rsid w:val="007B4B09"/>
    <w:rsid w:val="007D6C4C"/>
    <w:rsid w:val="007E18B7"/>
    <w:rsid w:val="007F4F92"/>
    <w:rsid w:val="00816B83"/>
    <w:rsid w:val="00831428"/>
    <w:rsid w:val="008626FE"/>
    <w:rsid w:val="00886177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03E94"/>
    <w:rsid w:val="00A360AB"/>
    <w:rsid w:val="00A3777F"/>
    <w:rsid w:val="00A60273"/>
    <w:rsid w:val="00A8509A"/>
    <w:rsid w:val="00AB58C1"/>
    <w:rsid w:val="00AD0A32"/>
    <w:rsid w:val="00AE0A08"/>
    <w:rsid w:val="00B1531C"/>
    <w:rsid w:val="00B24E39"/>
    <w:rsid w:val="00B25ECE"/>
    <w:rsid w:val="00B57BA3"/>
    <w:rsid w:val="00B7281A"/>
    <w:rsid w:val="00B72C6F"/>
    <w:rsid w:val="00B97703"/>
    <w:rsid w:val="00BB3A1E"/>
    <w:rsid w:val="00C06F25"/>
    <w:rsid w:val="00C14449"/>
    <w:rsid w:val="00C43EEC"/>
    <w:rsid w:val="00C53BB0"/>
    <w:rsid w:val="00CB55B4"/>
    <w:rsid w:val="00CD3570"/>
    <w:rsid w:val="00CD5F0E"/>
    <w:rsid w:val="00CF6087"/>
    <w:rsid w:val="00CF7BFD"/>
    <w:rsid w:val="00D048D8"/>
    <w:rsid w:val="00D214D2"/>
    <w:rsid w:val="00D56A68"/>
    <w:rsid w:val="00D73DB7"/>
    <w:rsid w:val="00D7726B"/>
    <w:rsid w:val="00DB41AB"/>
    <w:rsid w:val="00DD5447"/>
    <w:rsid w:val="00DF6F5F"/>
    <w:rsid w:val="00E453B0"/>
    <w:rsid w:val="00EB0B60"/>
    <w:rsid w:val="00EE52B2"/>
    <w:rsid w:val="00F21F94"/>
    <w:rsid w:val="00F24AB6"/>
    <w:rsid w:val="00F4143F"/>
    <w:rsid w:val="00F7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1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27247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D7726B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Shinya Kumagai</cp:lastModifiedBy>
  <cp:revision>51</cp:revision>
  <cp:lastPrinted>2002-04-23T07:10:00Z</cp:lastPrinted>
  <dcterms:created xsi:type="dcterms:W3CDTF">2021-05-26T01:41:00Z</dcterms:created>
  <dcterms:modified xsi:type="dcterms:W3CDTF">2021-08-27T05:35:00Z</dcterms:modified>
</cp:coreProperties>
</file>