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86E1" w14:textId="78596493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166B4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48D8" w:rsidRPr="00D048D8">
        <w:rPr>
          <w:b/>
          <w:noProof/>
          <w:sz w:val="28"/>
        </w:rPr>
        <w:t>R1-2108615</w:t>
      </w:r>
    </w:p>
    <w:p w14:paraId="5F460C66" w14:textId="46D4D514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166B46">
        <w:rPr>
          <w:rFonts w:cs="Arial"/>
          <w:b/>
          <w:sz w:val="24"/>
          <w:szCs w:val="28"/>
          <w:lang w:eastAsia="zh-CN"/>
        </w:rPr>
        <w:t>6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</w:t>
      </w:r>
      <w:r w:rsidR="00166B46">
        <w:rPr>
          <w:rFonts w:cs="Arial"/>
          <w:b/>
          <w:sz w:val="24"/>
          <w:szCs w:val="28"/>
          <w:lang w:eastAsia="zh-CN"/>
        </w:rPr>
        <w:t>August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E58A0A0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="00A360AB" w:rsidRPr="00A360AB">
        <w:rPr>
          <w:rFonts w:ascii="Arial" w:hAnsi="Arial" w:cs="Arial"/>
          <w:bCs/>
          <w:highlight w:val="yellow"/>
        </w:rPr>
        <w:t>[Draft]</w:t>
      </w:r>
      <w:r w:rsidR="00A360AB" w:rsidRPr="00A360AB">
        <w:rPr>
          <w:rFonts w:ascii="Arial" w:hAnsi="Arial" w:cs="Arial"/>
          <w:bCs/>
        </w:rPr>
        <w:t xml:space="preserve"> </w:t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</w:t>
      </w:r>
      <w:proofErr w:type="spellStart"/>
      <w:r w:rsidR="00104A20" w:rsidRPr="003C4438">
        <w:rPr>
          <w:rFonts w:ascii="Arial" w:hAnsi="Arial" w:cs="Arial"/>
        </w:rPr>
        <w:t>NR_redcap</w:t>
      </w:r>
      <w:proofErr w:type="spellEnd"/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80B839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423E1D">
        <w:rPr>
          <w:rFonts w:ascii="Arial" w:hAnsi="Arial" w:cs="Arial"/>
          <w:bCs/>
          <w:highlight w:val="yellow"/>
        </w:rPr>
        <w:t>Moderator (N</w:t>
      </w:r>
      <w:r w:rsidR="00B25ECE">
        <w:rPr>
          <w:rFonts w:ascii="Arial" w:hAnsi="Arial" w:cs="Arial"/>
          <w:bCs/>
          <w:highlight w:val="yellow"/>
        </w:rPr>
        <w:t>TT DOCOMO, INC.</w:t>
      </w:r>
      <w:r w:rsidR="00423E1D">
        <w:rPr>
          <w:rFonts w:ascii="Arial" w:hAnsi="Arial" w:cs="Arial"/>
          <w:bCs/>
          <w:highlight w:val="yellow"/>
        </w:rPr>
        <w:t>)</w:t>
      </w:r>
      <w:r w:rsidR="00B24E39" w:rsidRPr="00B24E39">
        <w:rPr>
          <w:rFonts w:ascii="Arial" w:hAnsi="Arial" w:cs="Arial"/>
          <w:bCs/>
          <w:highlight w:val="yellow"/>
        </w:rPr>
        <w:t xml:space="preserve"> [to be RAN1]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>Shinya Kumagai</w:t>
      </w:r>
      <w:r w:rsidR="00CD5F0E" w:rsidRPr="003C4438">
        <w:rPr>
          <w:rFonts w:ascii="Arial" w:hAnsi="Arial" w:cs="Arial"/>
        </w:rPr>
        <w:t xml:space="preserve">, </w:t>
      </w:r>
      <w:proofErr w:type="spellStart"/>
      <w:proofErr w:type="gramStart"/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proofErr w:type="spellEnd"/>
      <w:proofErr w:type="gramEnd"/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af3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游明朝" w:hAnsi="Arial" w:cs="Arial"/>
          <w:bCs/>
          <w:iCs/>
          <w:lang w:val="en-US" w:eastAsia="ja-JP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C06F25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54CA1667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 w:eastAsia="ja-JP"/>
        </w:rPr>
        <w:t>F</w:t>
      </w:r>
      <w:r>
        <w:rPr>
          <w:rFonts w:ascii="Arial" w:hAnsi="Arial" w:cs="Arial"/>
          <w:lang w:val="sv-SE" w:eastAsia="ja-JP"/>
        </w:rPr>
        <w:t>ollowing</w:t>
      </w:r>
      <w:r w:rsidR="006544D4">
        <w:rPr>
          <w:rFonts w:ascii="Arial" w:hAnsi="Arial" w:cs="Arial"/>
          <w:lang w:val="sv-SE" w:eastAsia="ja-JP"/>
        </w:rPr>
        <w:t>s</w:t>
      </w:r>
      <w:r>
        <w:rPr>
          <w:rFonts w:ascii="Arial" w:hAnsi="Arial" w:cs="Arial"/>
          <w:lang w:val="sv-SE" w:eastAsia="ja-JP"/>
        </w:rPr>
        <w:t xml:space="preserve"> are the </w:t>
      </w:r>
      <w:r w:rsidR="00331F5D">
        <w:rPr>
          <w:rFonts w:ascii="Arial" w:hAnsi="Arial" w:cs="Arial"/>
          <w:lang w:val="sv-SE" w:eastAsia="ja-JP"/>
        </w:rPr>
        <w:t>agreement</w:t>
      </w:r>
      <w:r w:rsidR="000D129B">
        <w:rPr>
          <w:rFonts w:ascii="Arial" w:hAnsi="Arial" w:cs="Arial"/>
          <w:lang w:val="sv-SE" w:eastAsia="ja-JP"/>
        </w:rPr>
        <w:t>/conclusion</w:t>
      </w:r>
      <w:r w:rsidR="007740F4">
        <w:rPr>
          <w:rFonts w:ascii="Arial" w:hAnsi="Arial" w:cs="Arial"/>
          <w:lang w:val="sv-SE" w:eastAsia="ja-JP"/>
        </w:rPr>
        <w:t>s</w:t>
      </w:r>
      <w:r w:rsidR="00331F5D">
        <w:rPr>
          <w:rFonts w:ascii="Arial" w:hAnsi="Arial" w:cs="Arial"/>
          <w:lang w:val="sv-SE" w:eastAsia="ja-JP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</w:t>
      </w:r>
      <w:r w:rsidR="007740F4">
        <w:rPr>
          <w:rFonts w:ascii="Arial" w:eastAsia="Calibri" w:hAnsi="Arial" w:cs="Arial"/>
          <w:lang w:val="sv-SE"/>
        </w:rPr>
        <w:t>6</w:t>
      </w:r>
      <w:r w:rsidR="00331F5D">
        <w:rPr>
          <w:rFonts w:ascii="Arial" w:eastAsia="Calibri" w:hAnsi="Arial" w:cs="Arial"/>
          <w:lang w:val="sv-SE"/>
        </w:rPr>
        <w:t>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46871A63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</w:pPr>
            <w:r w:rsidRPr="00F74D8D">
              <w:rPr>
                <w:rFonts w:ascii="Times" w:eastAsia="Batang" w:hAnsi="Times"/>
                <w:b/>
                <w:szCs w:val="24"/>
                <w:highlight w:val="green"/>
                <w:lang w:eastAsia="en-US"/>
              </w:rPr>
              <w:t>Agreement</w:t>
            </w:r>
          </w:p>
          <w:p w14:paraId="480C2939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val="en-US" w:eastAsia="en-US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Confirm the following working assumption with the modifications in red:</w:t>
            </w:r>
          </w:p>
          <w:p w14:paraId="159640B5" w14:textId="77777777" w:rsidR="00F74D8D" w:rsidRPr="00F74D8D" w:rsidRDefault="00F74D8D" w:rsidP="00F74D8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val="en-US"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zh-CN"/>
              </w:rPr>
              <w:t xml:space="preserve">For 4-step RACH, support the early indication of </w:t>
            </w:r>
            <w:proofErr w:type="spellStart"/>
            <w:r w:rsidRPr="00F74D8D">
              <w:rPr>
                <w:rFonts w:ascii="Times" w:eastAsia="Times New Roman" w:hAnsi="Times"/>
                <w:szCs w:val="24"/>
                <w:lang w:eastAsia="zh-CN"/>
              </w:rPr>
              <w:t>RedCap</w:t>
            </w:r>
            <w:proofErr w:type="spellEnd"/>
            <w:r w:rsidRPr="00F74D8D">
              <w:rPr>
                <w:rFonts w:ascii="Times" w:eastAsia="Times New Roman" w:hAnsi="Times"/>
                <w:szCs w:val="24"/>
                <w:lang w:eastAsia="zh-CN"/>
              </w:rPr>
              <w:t xml:space="preserve"> UEs at least in Msg1.</w:t>
            </w:r>
          </w:p>
          <w:p w14:paraId="403D20CB" w14:textId="77777777" w:rsidR="00F74D8D" w:rsidRPr="00F74D8D" w:rsidRDefault="00F74D8D" w:rsidP="00F74D8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The early indication in Msg1 can be configured to be enabled/disabled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 xml:space="preserve"> via SIB</w:t>
            </w:r>
          </w:p>
          <w:p w14:paraId="041FD8B4" w14:textId="77777777" w:rsidR="00F74D8D" w:rsidRPr="00F74D8D" w:rsidRDefault="00F74D8D" w:rsidP="00F74D8D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>FFS how to support enable/disable the early indication</w:t>
            </w:r>
          </w:p>
          <w:p w14:paraId="54C91368" w14:textId="77777777" w:rsidR="00F74D8D" w:rsidRPr="00F74D8D" w:rsidRDefault="00F74D8D" w:rsidP="00F74D8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>FFS details e.g.:</w:t>
            </w:r>
            <w:r w:rsidRPr="00F74D8D">
              <w:rPr>
                <w:rFonts w:ascii="Times" w:eastAsia="Times New Roman" w:hAnsi="Times"/>
                <w:strike/>
                <w:szCs w:val="24"/>
                <w:lang w:eastAsia="en-US"/>
              </w:rPr>
              <w:t xml:space="preserve"> 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 xml:space="preserve">From RAN1 perspective, the following methods can be used for early indication both for shared initial UL BWP and </w:t>
            </w:r>
            <w:r w:rsidRPr="00F74D8D">
              <w:rPr>
                <w:rFonts w:ascii="Times" w:eastAsia="Times New Roman" w:hAnsi="Times"/>
                <w:szCs w:val="24"/>
                <w:lang w:eastAsia="en-US"/>
              </w:rPr>
              <w:t xml:space="preserve">separate initial UL BWP </w:t>
            </w:r>
            <w:r w:rsidRPr="00F74D8D">
              <w:rPr>
                <w:rFonts w:ascii="Times" w:eastAsia="Times New Roman" w:hAnsi="Times"/>
                <w:color w:val="FF0000"/>
                <w:szCs w:val="24"/>
                <w:u w:val="single"/>
                <w:lang w:eastAsia="en-US"/>
              </w:rPr>
              <w:t>(if supported)</w:t>
            </w:r>
          </w:p>
          <w:p w14:paraId="40FA6874" w14:textId="77777777" w:rsidR="00F74D8D" w:rsidRPr="00F74D8D" w:rsidRDefault="00F74D8D" w:rsidP="00F74D8D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separate PRACH resource</w:t>
            </w:r>
          </w:p>
          <w:p w14:paraId="618604A7" w14:textId="77777777" w:rsidR="00F74D8D" w:rsidRPr="00F74D8D" w:rsidRDefault="00F74D8D" w:rsidP="00F74D8D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zCs w:val="24"/>
                <w:lang w:eastAsia="en-US"/>
              </w:rPr>
              <w:t>PRACH preamble partitioning</w:t>
            </w:r>
          </w:p>
          <w:p w14:paraId="6D6D64B0" w14:textId="77777777" w:rsidR="00F74D8D" w:rsidRPr="00F74D8D" w:rsidRDefault="00F74D8D" w:rsidP="00F74D8D">
            <w:pPr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color w:val="FF0000"/>
                <w:szCs w:val="24"/>
                <w:u w:val="single"/>
                <w:lang w:eastAsia="en-US"/>
              </w:rPr>
            </w:pPr>
            <w:r w:rsidRPr="00F74D8D">
              <w:rPr>
                <w:rFonts w:ascii="Times" w:eastAsia="游明朝" w:hAnsi="Times"/>
                <w:strike/>
                <w:color w:val="FF0000"/>
                <w:szCs w:val="24"/>
                <w:u w:val="single"/>
                <w:lang w:eastAsia="ja-JP"/>
              </w:rPr>
              <w:t>FFS: whether/how to address RA-RNTI overlapping issue</w:t>
            </w:r>
          </w:p>
          <w:p w14:paraId="18BCB4F7" w14:textId="77777777" w:rsidR="00F74D8D" w:rsidRPr="00F74D8D" w:rsidRDefault="00F74D8D" w:rsidP="00F74D8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</w:pPr>
            <w:r w:rsidRPr="00F74D8D">
              <w:rPr>
                <w:rFonts w:ascii="Times" w:eastAsia="Times New Roman" w:hAnsi="Times"/>
                <w:strike/>
                <w:color w:val="FF0000"/>
                <w:szCs w:val="24"/>
                <w:lang w:eastAsia="en-US"/>
              </w:rPr>
              <w:t xml:space="preserve">FFS the possibility of supporting Msg3 for the early indication </w:t>
            </w:r>
          </w:p>
          <w:p w14:paraId="1A77397B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2"/>
                <w:lang w:eastAsia="zh-CN"/>
              </w:rPr>
            </w:pPr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 xml:space="preserve">Whether/how to support early indication of </w:t>
            </w:r>
            <w:proofErr w:type="spellStart"/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>RedCap</w:t>
            </w:r>
            <w:proofErr w:type="spellEnd"/>
            <w:r w:rsidRPr="00F74D8D">
              <w:rPr>
                <w:rFonts w:ascii="Times" w:eastAsia="Batang" w:hAnsi="Times"/>
                <w:bCs/>
                <w:szCs w:val="22"/>
                <w:lang w:eastAsia="zh-CN"/>
              </w:rPr>
              <w:t xml:space="preserve"> UEs in Msg3 in Rel-17 is up to RAN2.</w:t>
            </w:r>
          </w:p>
          <w:p w14:paraId="6AE4DDAD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lang w:eastAsia="zh-CN"/>
              </w:rPr>
            </w:pPr>
          </w:p>
          <w:p w14:paraId="69192650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F74D8D">
              <w:rPr>
                <w:rFonts w:ascii="Times" w:eastAsia="Batang" w:hAnsi="Times"/>
                <w:bCs/>
                <w:lang w:eastAsia="zh-CN"/>
              </w:rPr>
              <w:t>Conclusion</w:t>
            </w:r>
          </w:p>
          <w:p w14:paraId="04DFBDA2" w14:textId="323A6E8D" w:rsidR="00F74D8D" w:rsidRDefault="00F74D8D" w:rsidP="00F74D8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游明朝" w:hAnsi="Times" w:cs="Times"/>
                <w:bCs/>
                <w:lang w:eastAsia="x-none"/>
              </w:rPr>
            </w:pPr>
            <w:r w:rsidRPr="00F74D8D">
              <w:rPr>
                <w:rFonts w:ascii="Times" w:eastAsia="游明朝" w:hAnsi="Times" w:cs="Times"/>
                <w:bCs/>
                <w:lang w:eastAsia="zh-CN"/>
              </w:rPr>
              <w:t xml:space="preserve">Whether there is RA-RNTI overlapping issue and how to address RA-RNTI overlapping issue in the early indication of </w:t>
            </w:r>
            <w:proofErr w:type="spellStart"/>
            <w:r w:rsidRPr="00F74D8D">
              <w:rPr>
                <w:rFonts w:ascii="Times" w:eastAsia="游明朝" w:hAnsi="Times" w:cs="Times"/>
                <w:bCs/>
                <w:lang w:eastAsia="zh-CN"/>
              </w:rPr>
              <w:t>RedCap</w:t>
            </w:r>
            <w:proofErr w:type="spellEnd"/>
            <w:r w:rsidRPr="00F74D8D">
              <w:rPr>
                <w:rFonts w:ascii="Times" w:eastAsia="游明朝" w:hAnsi="Times" w:cs="Times"/>
                <w:bCs/>
                <w:lang w:eastAsia="zh-CN"/>
              </w:rPr>
              <w:t xml:space="preserve"> UEs in Msg1 in Rel-17 is up to RAN2.</w:t>
            </w:r>
          </w:p>
          <w:p w14:paraId="3BA73AE3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游明朝" w:hAnsi="Times" w:cs="Times"/>
                <w:szCs w:val="18"/>
                <w:lang w:val="en-US" w:eastAsia="x-none"/>
              </w:rPr>
            </w:pPr>
          </w:p>
          <w:p w14:paraId="59F88034" w14:textId="77777777" w:rsidR="00F74D8D" w:rsidRPr="00F74D8D" w:rsidRDefault="00F74D8D" w:rsidP="00F74D8D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bCs/>
                <w:lang w:val="en-US" w:eastAsia="zh-CN"/>
              </w:rPr>
            </w:pPr>
            <w:r w:rsidRPr="00F74D8D">
              <w:rPr>
                <w:rFonts w:eastAsia="游明朝" w:cs="Times"/>
                <w:bCs/>
                <w:lang w:val="en-US" w:eastAsia="zh-CN"/>
              </w:rPr>
              <w:t>Conclusion</w:t>
            </w:r>
          </w:p>
          <w:p w14:paraId="437BDF84" w14:textId="1C277EDC" w:rsidR="00F74D8D" w:rsidRPr="00F74D8D" w:rsidRDefault="00F74D8D" w:rsidP="00F74D8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游明朝" w:cs="Times"/>
                <w:bCs/>
                <w:lang w:val="en-US" w:eastAsia="zh-CN"/>
              </w:rPr>
            </w:pPr>
            <w:r w:rsidRPr="00F74D8D">
              <w:rPr>
                <w:rFonts w:eastAsia="游明朝" w:cs="Times"/>
                <w:bCs/>
                <w:lang w:val="en-US" w:eastAsia="zh-CN"/>
              </w:rPr>
              <w:t>There is no consensus in RAN1 on whether to have the access barring indication in DCI scheduling SIB1, and RAN1 can come back if triggered by RAN2.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6736148A" w:rsidR="008B57D7" w:rsidRPr="0030586F" w:rsidRDefault="00950DC3" w:rsidP="00B57BA3">
      <w:pPr>
        <w:spacing w:line="254" w:lineRule="auto"/>
        <w:contextualSpacing/>
        <w:rPr>
          <w:rFonts w:ascii="Arial" w:hAnsi="Arial" w:cs="Arial"/>
          <w:lang w:val="sv-SE" w:eastAsia="ja-JP"/>
        </w:rPr>
      </w:pPr>
      <w:r w:rsidRPr="0030586F">
        <w:rPr>
          <w:rFonts w:ascii="Arial" w:hAnsi="Arial" w:cs="Arial"/>
          <w:lang w:val="sv-SE" w:eastAsia="ja-JP"/>
        </w:rPr>
        <w:t>F</w:t>
      </w:r>
      <w:r w:rsidR="000D2D2A" w:rsidRPr="0030586F">
        <w:rPr>
          <w:rFonts w:ascii="Arial" w:hAnsi="Arial" w:cs="Arial"/>
          <w:lang w:val="sv-SE" w:eastAsia="ja-JP"/>
        </w:rPr>
        <w:t xml:space="preserve">or reference, </w:t>
      </w:r>
      <w:r w:rsidRPr="0030586F">
        <w:rPr>
          <w:rFonts w:ascii="Arial" w:hAnsi="Arial" w:cs="Arial"/>
          <w:lang w:val="sv-SE" w:eastAsia="ja-JP"/>
        </w:rPr>
        <w:t xml:space="preserve">RAN1 also agreed following </w:t>
      </w:r>
      <w:r w:rsidRPr="0030586F">
        <w:rPr>
          <w:rFonts w:ascii="Arial" w:eastAsia="Calibri" w:hAnsi="Arial" w:cs="Arial"/>
          <w:lang w:val="sv-SE"/>
        </w:rPr>
        <w:t>RAN2-related agreement in RAN1#10</w:t>
      </w:r>
      <w:r w:rsidR="007740F4" w:rsidRPr="0030586F">
        <w:rPr>
          <w:rFonts w:ascii="Arial" w:eastAsia="Calibri" w:hAnsi="Arial" w:cs="Arial"/>
          <w:lang w:val="sv-SE"/>
        </w:rPr>
        <w:t>6</w:t>
      </w:r>
      <w:r w:rsidRPr="0030586F">
        <w:rPr>
          <w:rFonts w:ascii="Arial" w:eastAsia="Calibri" w:hAnsi="Arial" w:cs="Arial"/>
          <w:lang w:val="sv-SE"/>
        </w:rPr>
        <w:t>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194E61E8" w14:textId="77777777" w:rsidR="0030586F" w:rsidRDefault="0030586F" w:rsidP="00CB55B4">
            <w:pPr>
              <w:shd w:val="clear" w:color="auto" w:fill="FFFFFF"/>
              <w:spacing w:after="0" w:line="233" w:lineRule="atLeast"/>
              <w:rPr>
                <w:rFonts w:ascii="Calibri" w:eastAsia="SimSun" w:hAnsi="Calibri" w:cs="Calibri"/>
                <w:color w:val="000000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6F0EB701" w14:textId="77777777" w:rsidR="0030586F" w:rsidRDefault="0030586F" w:rsidP="00CB55B4">
            <w:pPr>
              <w:numPr>
                <w:ilvl w:val="0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t xml:space="preserve">In case a separate initial UL BWP is configured for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Ues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>, it is supported that the network can enable/disable intra-slot PUCCH frequency hopping within the separate initial UL BWP in the PUCCH resource for HARQ feedback for Msg4/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MsgB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Microsoft YaHei UI" w:cs="Times"/>
                <w:color w:val="000000"/>
                <w:lang w:val="en-US" w:eastAsia="zh-CN"/>
              </w:rPr>
              <w:t>RedCap</w:t>
            </w:r>
            <w:proofErr w:type="spellEnd"/>
            <w:r>
              <w:rPr>
                <w:rFonts w:eastAsia="Microsoft YaHei UI" w:cs="Times"/>
                <w:color w:val="000000"/>
                <w:lang w:val="en-US" w:eastAsia="zh-CN"/>
              </w:rPr>
              <w:t xml:space="preserve"> UEs.</w:t>
            </w:r>
          </w:p>
          <w:p w14:paraId="54BD43DA" w14:textId="770ED95E" w:rsidR="000D129B" w:rsidRPr="00734CEB" w:rsidRDefault="0030586F" w:rsidP="00CB55B4">
            <w:pPr>
              <w:numPr>
                <w:ilvl w:val="1"/>
                <w:numId w:val="12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ascii="Calibri" w:eastAsia="Microsoft YaHei UI" w:hAnsi="Calibri" w:cs="Calibri" w:hint="eastAsia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Microsoft YaHei UI" w:cs="Times"/>
                <w:color w:val="000000"/>
                <w:lang w:val="en-US" w:eastAsia="zh-CN"/>
              </w:rPr>
              <w:lastRenderedPageBreak/>
              <w:t>Working assumption: The frequency hopping is enabled/disabled at least via SIB.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 xml:space="preserve">RAN2-led features for </w:t>
      </w:r>
      <w:proofErr w:type="spellStart"/>
      <w:r w:rsidR="00507A89" w:rsidRPr="00507A89">
        <w:rPr>
          <w:rFonts w:ascii="Arial" w:hAnsi="Arial" w:cs="Arial"/>
          <w:lang w:val="en-US" w:eastAsia="zh-CN"/>
        </w:rPr>
        <w:t>RedCap</w:t>
      </w:r>
      <w:proofErr w:type="spellEnd"/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277C8" w14:textId="1738683C" w:rsidR="0027305F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p w14:paraId="6A0387CE" w14:textId="559C04C6" w:rsidR="00533A5F" w:rsidRPr="00531B44" w:rsidRDefault="00533A5F" w:rsidP="00533A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07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19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November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Online</w:t>
      </w:r>
      <w:bookmarkEnd w:id="8"/>
      <w:bookmarkEnd w:id="9"/>
    </w:p>
    <w:sectPr w:rsidR="00533A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30D3A" w14:textId="77777777" w:rsidR="00165969" w:rsidRDefault="00165969">
      <w:pPr>
        <w:spacing w:after="0"/>
      </w:pPr>
      <w:r>
        <w:separator/>
      </w:r>
    </w:p>
  </w:endnote>
  <w:endnote w:type="continuationSeparator" w:id="0">
    <w:p w14:paraId="11185CE4" w14:textId="77777777" w:rsidR="00165969" w:rsidRDefault="001659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866F1" w14:textId="77777777" w:rsidR="00165969" w:rsidRDefault="00165969">
      <w:pPr>
        <w:spacing w:after="0"/>
      </w:pPr>
      <w:r>
        <w:separator/>
      </w:r>
    </w:p>
  </w:footnote>
  <w:footnote w:type="continuationSeparator" w:id="0">
    <w:p w14:paraId="516164F3" w14:textId="77777777" w:rsidR="00165969" w:rsidRDefault="001659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A6752"/>
    <w:multiLevelType w:val="multilevel"/>
    <w:tmpl w:val="364A67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A5C1D"/>
    <w:rsid w:val="000B779F"/>
    <w:rsid w:val="000D129B"/>
    <w:rsid w:val="000D2D2A"/>
    <w:rsid w:val="000F6242"/>
    <w:rsid w:val="00104A20"/>
    <w:rsid w:val="00127931"/>
    <w:rsid w:val="00165969"/>
    <w:rsid w:val="00166B46"/>
    <w:rsid w:val="0018475A"/>
    <w:rsid w:val="001D2FF1"/>
    <w:rsid w:val="00220AF6"/>
    <w:rsid w:val="00233BFE"/>
    <w:rsid w:val="0027305F"/>
    <w:rsid w:val="00273D95"/>
    <w:rsid w:val="002A56C5"/>
    <w:rsid w:val="002F1940"/>
    <w:rsid w:val="0030586F"/>
    <w:rsid w:val="003206B3"/>
    <w:rsid w:val="00331F5D"/>
    <w:rsid w:val="00346E5D"/>
    <w:rsid w:val="00383545"/>
    <w:rsid w:val="003C4438"/>
    <w:rsid w:val="00423E1D"/>
    <w:rsid w:val="00424DBD"/>
    <w:rsid w:val="00427247"/>
    <w:rsid w:val="00430E63"/>
    <w:rsid w:val="00433500"/>
    <w:rsid w:val="00433F71"/>
    <w:rsid w:val="00440D43"/>
    <w:rsid w:val="00447BFD"/>
    <w:rsid w:val="004604CE"/>
    <w:rsid w:val="0046569E"/>
    <w:rsid w:val="004B2541"/>
    <w:rsid w:val="004E3939"/>
    <w:rsid w:val="00507A89"/>
    <w:rsid w:val="00511CCF"/>
    <w:rsid w:val="00531B44"/>
    <w:rsid w:val="00533A5F"/>
    <w:rsid w:val="005754E9"/>
    <w:rsid w:val="00577B3A"/>
    <w:rsid w:val="005A4D9F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4CEB"/>
    <w:rsid w:val="00735A39"/>
    <w:rsid w:val="007740F4"/>
    <w:rsid w:val="00780BEF"/>
    <w:rsid w:val="0079060A"/>
    <w:rsid w:val="007B4B09"/>
    <w:rsid w:val="007D6C4C"/>
    <w:rsid w:val="007E18B7"/>
    <w:rsid w:val="007F4F92"/>
    <w:rsid w:val="00816B83"/>
    <w:rsid w:val="00831428"/>
    <w:rsid w:val="008626FE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03E94"/>
    <w:rsid w:val="00A360AB"/>
    <w:rsid w:val="00A3777F"/>
    <w:rsid w:val="00A60273"/>
    <w:rsid w:val="00AB58C1"/>
    <w:rsid w:val="00AD0A32"/>
    <w:rsid w:val="00AE0A08"/>
    <w:rsid w:val="00B1531C"/>
    <w:rsid w:val="00B24E39"/>
    <w:rsid w:val="00B25ECE"/>
    <w:rsid w:val="00B57BA3"/>
    <w:rsid w:val="00B7281A"/>
    <w:rsid w:val="00B72C6F"/>
    <w:rsid w:val="00B97703"/>
    <w:rsid w:val="00BB3A1E"/>
    <w:rsid w:val="00C06F25"/>
    <w:rsid w:val="00C14449"/>
    <w:rsid w:val="00C43EEC"/>
    <w:rsid w:val="00C53BB0"/>
    <w:rsid w:val="00CB55B4"/>
    <w:rsid w:val="00CD3570"/>
    <w:rsid w:val="00CD5F0E"/>
    <w:rsid w:val="00CF6087"/>
    <w:rsid w:val="00CF7BFD"/>
    <w:rsid w:val="00D048D8"/>
    <w:rsid w:val="00D214D2"/>
    <w:rsid w:val="00D56A68"/>
    <w:rsid w:val="00D73DB7"/>
    <w:rsid w:val="00D7726B"/>
    <w:rsid w:val="00DB41AB"/>
    <w:rsid w:val="00DD5447"/>
    <w:rsid w:val="00DF6F5F"/>
    <w:rsid w:val="00E453B0"/>
    <w:rsid w:val="00EE52B2"/>
    <w:rsid w:val="00F21F94"/>
    <w:rsid w:val="00F24AB6"/>
    <w:rsid w:val="00F4143F"/>
    <w:rsid w:val="00F7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27247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D7726B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Shinya Kumagai</cp:lastModifiedBy>
  <cp:revision>47</cp:revision>
  <cp:lastPrinted>2002-04-23T07:10:00Z</cp:lastPrinted>
  <dcterms:created xsi:type="dcterms:W3CDTF">2021-05-26T01:41:00Z</dcterms:created>
  <dcterms:modified xsi:type="dcterms:W3CDTF">2021-08-27T01:23:00Z</dcterms:modified>
</cp:coreProperties>
</file>