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A648A" w14:textId="57784C7F" w:rsidR="00C34D0C" w:rsidRPr="006F2C40" w:rsidRDefault="00C34D0C" w:rsidP="006F2C40">
      <w:pPr>
        <w:ind w:left="1985" w:hanging="1985"/>
        <w:rPr>
          <w:b/>
          <w:bCs/>
          <w:sz w:val="24"/>
        </w:rPr>
      </w:pPr>
      <w:r w:rsidRPr="006F2C40">
        <w:rPr>
          <w:b/>
          <w:bCs/>
          <w:sz w:val="24"/>
        </w:rPr>
        <w:t>3GPP TSG R</w:t>
      </w:r>
      <w:r w:rsidR="00F47C6D" w:rsidRPr="006F2C40">
        <w:rPr>
          <w:b/>
          <w:bCs/>
          <w:sz w:val="24"/>
        </w:rPr>
        <w:t xml:space="preserve">AN WG1 Meeting </w:t>
      </w:r>
      <w:r w:rsidR="00B31D92" w:rsidRPr="008E5F35">
        <w:rPr>
          <w:b/>
          <w:bCs/>
          <w:sz w:val="24"/>
        </w:rPr>
        <w:t>#</w:t>
      </w:r>
      <w:r w:rsidR="00B31D92">
        <w:rPr>
          <w:b/>
          <w:bCs/>
          <w:sz w:val="24"/>
        </w:rPr>
        <w:t>10</w:t>
      </w:r>
      <w:r w:rsidR="00E972F2">
        <w:rPr>
          <w:b/>
          <w:bCs/>
          <w:sz w:val="24"/>
        </w:rPr>
        <w:t>4</w:t>
      </w:r>
      <w:r w:rsidR="00F8774A">
        <w:rPr>
          <w:b/>
          <w:bCs/>
          <w:sz w:val="24"/>
        </w:rPr>
        <w:t>-</w:t>
      </w:r>
      <w:r w:rsidR="00B31D92">
        <w:rPr>
          <w:b/>
          <w:bCs/>
          <w:sz w:val="24"/>
        </w:rPr>
        <w:t>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sidR="006F2C40">
        <w:rPr>
          <w:b/>
          <w:bCs/>
          <w:sz w:val="24"/>
        </w:rPr>
        <w:t xml:space="preserve">    </w:t>
      </w:r>
      <w:r w:rsidRPr="006F2C40">
        <w:rPr>
          <w:b/>
          <w:bCs/>
          <w:sz w:val="24"/>
        </w:rPr>
        <w:t xml:space="preserve"> R1-</w:t>
      </w:r>
      <w:r w:rsidR="007E1DD2" w:rsidRPr="007E1DD2">
        <w:rPr>
          <w:b/>
          <w:bCs/>
          <w:sz w:val="24"/>
        </w:rPr>
        <w:t xml:space="preserve"> </w:t>
      </w:r>
      <w:r w:rsidR="001248FB" w:rsidRPr="001248FB">
        <w:rPr>
          <w:b/>
          <w:bCs/>
          <w:sz w:val="24"/>
        </w:rPr>
        <w:t>2101420</w:t>
      </w:r>
    </w:p>
    <w:p w14:paraId="5402F322" w14:textId="45F86B2D" w:rsidR="0081374F" w:rsidRPr="007E1DD2" w:rsidRDefault="00F8774A" w:rsidP="0081374F">
      <w:pPr>
        <w:tabs>
          <w:tab w:val="center" w:pos="4536"/>
          <w:tab w:val="right" w:pos="9072"/>
        </w:tabs>
        <w:rPr>
          <w:b/>
          <w:bCs/>
          <w:sz w:val="24"/>
        </w:rPr>
      </w:pPr>
      <w:r w:rsidRPr="006F2C40">
        <w:rPr>
          <w:b/>
          <w:bCs/>
          <w:sz w:val="24"/>
        </w:rPr>
        <w:t xml:space="preserve">e-Meeting, </w:t>
      </w:r>
      <w:r w:rsidR="00E972F2" w:rsidRPr="00E972F2">
        <w:rPr>
          <w:b/>
          <w:bCs/>
          <w:sz w:val="24"/>
        </w:rPr>
        <w:t>January 25th – February 5th, 2021</w:t>
      </w:r>
    </w:p>
    <w:p w14:paraId="6A3B9749" w14:textId="3D97E948" w:rsidR="00C34D0C" w:rsidRPr="006F2C40" w:rsidRDefault="00C34D0C" w:rsidP="006F2C40">
      <w:pPr>
        <w:ind w:left="1985" w:hanging="1985"/>
        <w:rPr>
          <w:b/>
          <w:bCs/>
          <w:sz w:val="24"/>
        </w:rPr>
      </w:pPr>
      <w:r w:rsidRPr="006F2C40">
        <w:rPr>
          <w:b/>
          <w:bCs/>
          <w:sz w:val="24"/>
        </w:rPr>
        <w:t>Agenda Item:</w:t>
      </w:r>
      <w:r w:rsidRPr="006F2C40">
        <w:rPr>
          <w:b/>
          <w:bCs/>
          <w:sz w:val="24"/>
        </w:rPr>
        <w:tab/>
      </w:r>
      <w:r w:rsidR="00B31D92" w:rsidRPr="006F2C40">
        <w:rPr>
          <w:b/>
          <w:bCs/>
          <w:sz w:val="24"/>
        </w:rPr>
        <w:t>8.</w:t>
      </w:r>
      <w:r w:rsidR="00EB59F5">
        <w:rPr>
          <w:b/>
          <w:bCs/>
          <w:sz w:val="24"/>
        </w:rPr>
        <w:t>2</w:t>
      </w:r>
      <w:r w:rsidR="00B31D92" w:rsidRPr="006F2C40">
        <w:rPr>
          <w:b/>
          <w:bCs/>
          <w:sz w:val="24"/>
        </w:rPr>
        <w:t>.</w:t>
      </w:r>
      <w:r w:rsidR="007D245C">
        <w:rPr>
          <w:b/>
          <w:bCs/>
          <w:sz w:val="24"/>
        </w:rPr>
        <w:t>6</w:t>
      </w:r>
    </w:p>
    <w:p w14:paraId="0F5AD9EB" w14:textId="5A4EA4F0" w:rsidR="00C34D0C" w:rsidRPr="006F2C40" w:rsidRDefault="00C34D0C" w:rsidP="00C34D0C">
      <w:pPr>
        <w:ind w:left="1985" w:hanging="1985"/>
        <w:rPr>
          <w:b/>
          <w:bCs/>
          <w:sz w:val="24"/>
        </w:rPr>
      </w:pPr>
      <w:r w:rsidRPr="00252C00">
        <w:rPr>
          <w:b/>
          <w:bCs/>
          <w:sz w:val="24"/>
        </w:rPr>
        <w:t>Title:</w:t>
      </w:r>
      <w:r w:rsidRPr="00252C00">
        <w:rPr>
          <w:b/>
          <w:bCs/>
          <w:sz w:val="24"/>
        </w:rPr>
        <w:tab/>
      </w:r>
      <w:r w:rsidR="00A16D27">
        <w:rPr>
          <w:b/>
          <w:bCs/>
          <w:sz w:val="24"/>
        </w:rPr>
        <w:t>O</w:t>
      </w:r>
      <w:r w:rsidR="00B31D92" w:rsidRPr="006F2C40">
        <w:rPr>
          <w:b/>
          <w:bCs/>
          <w:sz w:val="24"/>
        </w:rPr>
        <w:t>n Channel Access</w:t>
      </w:r>
      <w:r w:rsidR="00E73A22">
        <w:rPr>
          <w:b/>
          <w:bCs/>
          <w:sz w:val="24"/>
        </w:rPr>
        <w:t xml:space="preserve"> Mechanism </w:t>
      </w:r>
      <w:r w:rsidR="00B31D92" w:rsidRPr="006F2C40">
        <w:rPr>
          <w:b/>
          <w:bCs/>
          <w:sz w:val="24"/>
        </w:rPr>
        <w:t xml:space="preserve">for </w:t>
      </w:r>
      <w:r w:rsidR="00FD03F2">
        <w:rPr>
          <w:b/>
          <w:bCs/>
          <w:sz w:val="24"/>
        </w:rPr>
        <w:t>Extending</w:t>
      </w:r>
      <w:r w:rsidR="00E73A22" w:rsidRPr="006F2C40">
        <w:rPr>
          <w:b/>
          <w:bCs/>
          <w:sz w:val="24"/>
        </w:rPr>
        <w:t xml:space="preserve"> </w:t>
      </w:r>
      <w:r w:rsidR="00CC247A">
        <w:rPr>
          <w:b/>
          <w:bCs/>
          <w:sz w:val="24"/>
        </w:rPr>
        <w:t xml:space="preserve">Current </w:t>
      </w:r>
      <w:r w:rsidR="00B31D92" w:rsidRPr="006F2C40">
        <w:rPr>
          <w:b/>
          <w:bCs/>
          <w:sz w:val="24"/>
        </w:rPr>
        <w:t xml:space="preserve">NR </w:t>
      </w:r>
      <w:r w:rsidR="00E73A22">
        <w:rPr>
          <w:b/>
          <w:bCs/>
          <w:sz w:val="24"/>
        </w:rPr>
        <w:t>to 71 GHz</w:t>
      </w:r>
    </w:p>
    <w:p w14:paraId="42A7D0E3" w14:textId="77777777" w:rsidR="00B31D92" w:rsidRPr="00252C00" w:rsidRDefault="00B31D92" w:rsidP="006F2C40">
      <w:pPr>
        <w:ind w:left="1985" w:hanging="1985"/>
        <w:rPr>
          <w:b/>
          <w:bCs/>
          <w:sz w:val="24"/>
        </w:rPr>
      </w:pPr>
      <w:r w:rsidRPr="00252C00">
        <w:rPr>
          <w:b/>
          <w:bCs/>
          <w:sz w:val="24"/>
        </w:rPr>
        <w:t>Source:</w:t>
      </w:r>
      <w:r w:rsidRPr="00252C00">
        <w:rPr>
          <w:b/>
          <w:bCs/>
          <w:sz w:val="24"/>
        </w:rPr>
        <w:tab/>
      </w:r>
      <w:r w:rsidRPr="006F2C40">
        <w:rPr>
          <w:b/>
          <w:bCs/>
          <w:sz w:val="24"/>
        </w:rPr>
        <w:t>Convida Wireless</w:t>
      </w:r>
    </w:p>
    <w:p w14:paraId="2B66CBB0" w14:textId="34F26D25" w:rsidR="00C34D0C" w:rsidRPr="00252C00" w:rsidRDefault="00C34D0C" w:rsidP="00C34D0C">
      <w:pPr>
        <w:ind w:left="1985" w:hanging="1985"/>
        <w:rPr>
          <w:b/>
          <w:bCs/>
          <w:sz w:val="24"/>
        </w:rPr>
      </w:pPr>
      <w:r w:rsidRPr="00252C00">
        <w:rPr>
          <w:b/>
          <w:bCs/>
          <w:sz w:val="24"/>
        </w:rPr>
        <w:t>Document for:</w:t>
      </w:r>
      <w:r w:rsidRPr="00252C00">
        <w:rPr>
          <w:b/>
          <w:bCs/>
          <w:sz w:val="24"/>
        </w:rPr>
        <w:tab/>
        <w:t xml:space="preserve">Discussion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2FD2B33A" w14:textId="1925EE83" w:rsidR="009C5957" w:rsidRPr="009C5957" w:rsidRDefault="009C5957" w:rsidP="009C5957">
      <w:pPr>
        <w:spacing w:after="0"/>
        <w:jc w:val="left"/>
      </w:pPr>
      <w:r w:rsidRPr="009C5957">
        <w:t>At RAN-8</w:t>
      </w:r>
      <w:r w:rsidR="00EB59F5">
        <w:t>6</w:t>
      </w:r>
      <w:r w:rsidRPr="009C5957">
        <w:t xml:space="preserve">, a </w:t>
      </w:r>
      <w:r>
        <w:t xml:space="preserve">new </w:t>
      </w:r>
      <w:r w:rsidRPr="009C5957">
        <w:t>study item on supporting NR from 52.6</w:t>
      </w:r>
      <w:r w:rsidR="00137D27">
        <w:t xml:space="preserve"> </w:t>
      </w:r>
      <w:r w:rsidRPr="009C5957">
        <w:t xml:space="preserve">GHz to 71 GHz was approved </w:t>
      </w:r>
      <w:r w:rsidRPr="009C5957">
        <w:fldChar w:fldCharType="begin"/>
      </w:r>
      <w:r w:rsidRPr="009C5957">
        <w:instrText xml:space="preserve"> REF _Ref40344426 \r \h </w:instrText>
      </w:r>
      <w:r>
        <w:instrText xml:space="preserve"> \* MERGEFORMAT </w:instrText>
      </w:r>
      <w:r w:rsidRPr="009C5957">
        <w:fldChar w:fldCharType="separate"/>
      </w:r>
      <w:r w:rsidR="00290BD5">
        <w:t>[1]</w:t>
      </w:r>
      <w:r w:rsidRPr="009C5957">
        <w:fldChar w:fldCharType="end"/>
      </w:r>
      <w:r w:rsidRPr="009C5957">
        <w:t xml:space="preserve">. </w:t>
      </w:r>
      <w:r w:rsidR="003D6B70" w:rsidRPr="009C5957">
        <w:t>At RAN-8</w:t>
      </w:r>
      <w:r w:rsidR="003D6B70">
        <w:t>8e</w:t>
      </w:r>
      <w:r w:rsidR="003D6B70" w:rsidRPr="009C5957">
        <w:t xml:space="preserve">, </w:t>
      </w:r>
      <w:r w:rsidR="003D6B70">
        <w:t>the</w:t>
      </w:r>
      <w:r w:rsidR="003D6B70" w:rsidRPr="009C5957">
        <w:t xml:space="preserve"> study item on supporting NR from 52.6</w:t>
      </w:r>
      <w:r w:rsidR="003D6B70">
        <w:t xml:space="preserve"> </w:t>
      </w:r>
      <w:r w:rsidR="003D6B70" w:rsidRPr="009C5957">
        <w:t xml:space="preserve">GHz to 71 GHz was </w:t>
      </w:r>
      <w:r w:rsidR="003D6B70">
        <w:t xml:space="preserve">revised </w:t>
      </w:r>
      <w:r w:rsidR="003D6B70">
        <w:fldChar w:fldCharType="begin"/>
      </w:r>
      <w:r w:rsidR="003D6B70">
        <w:instrText xml:space="preserve"> REF _Ref47681493 \r \h </w:instrText>
      </w:r>
      <w:r w:rsidR="00316FC9">
        <w:instrText xml:space="preserve"> \* MERGEFORMAT </w:instrText>
      </w:r>
      <w:r w:rsidR="003D6B70">
        <w:fldChar w:fldCharType="separate"/>
      </w:r>
      <w:r w:rsidR="00290BD5">
        <w:t>[2]</w:t>
      </w:r>
      <w:r w:rsidR="003D6B70">
        <w:fldChar w:fldCharType="end"/>
      </w:r>
      <w:r w:rsidR="003D6B70">
        <w:t>.</w:t>
      </w:r>
      <w:r w:rsidR="003D6B70" w:rsidRPr="009C5957">
        <w:t xml:space="preserve"> </w:t>
      </w:r>
      <w:r w:rsidR="00316FC9" w:rsidRPr="009C5957">
        <w:t>At RAN-</w:t>
      </w:r>
      <w:r w:rsidR="00316FC9">
        <w:t>90e</w:t>
      </w:r>
      <w:r w:rsidR="00316FC9" w:rsidRPr="009C5957">
        <w:t xml:space="preserve">, </w:t>
      </w:r>
      <w:r w:rsidR="00316FC9">
        <w:t>the</w:t>
      </w:r>
      <w:r w:rsidR="00316FC9" w:rsidRPr="009C5957">
        <w:t xml:space="preserve"> </w:t>
      </w:r>
      <w:r w:rsidR="00316FC9">
        <w:t>revised work</w:t>
      </w:r>
      <w:r w:rsidR="00316FC9" w:rsidRPr="009C5957">
        <w:t xml:space="preserve"> item on </w:t>
      </w:r>
      <w:r w:rsidR="00316FC9">
        <w:t>e</w:t>
      </w:r>
      <w:r w:rsidR="00316FC9" w:rsidRPr="00316FC9">
        <w:t>xtending current NR operation to 71 GHz</w:t>
      </w:r>
      <w:r w:rsidR="00316FC9">
        <w:t xml:space="preserve"> was approved</w:t>
      </w:r>
      <w:r w:rsidR="00290BD5">
        <w:t xml:space="preserve"> </w:t>
      </w:r>
      <w:r w:rsidR="00290BD5">
        <w:fldChar w:fldCharType="begin"/>
      </w:r>
      <w:r w:rsidR="00290BD5">
        <w:instrText xml:space="preserve"> REF _Ref61601082 \n \h </w:instrText>
      </w:r>
      <w:r w:rsidR="00290BD5">
        <w:fldChar w:fldCharType="separate"/>
      </w:r>
      <w:r w:rsidR="00290BD5">
        <w:t>[4]</w:t>
      </w:r>
      <w:r w:rsidR="00290BD5">
        <w:fldChar w:fldCharType="end"/>
      </w:r>
      <w:r w:rsidR="00316FC9">
        <w:t>.</w:t>
      </w:r>
      <w:r w:rsidR="00316FC9" w:rsidRPr="009C5957">
        <w:t xml:space="preserve"> </w:t>
      </w:r>
      <w:r w:rsidRPr="009C5957">
        <w:t xml:space="preserve">The objectives of the </w:t>
      </w:r>
      <w:r w:rsidR="00316FC9">
        <w:t>W</w:t>
      </w:r>
      <w:r w:rsidRPr="009C5957">
        <w:t>I include:</w:t>
      </w:r>
    </w:p>
    <w:p w14:paraId="23C42F54" w14:textId="77777777" w:rsidR="004877DF" w:rsidRDefault="004877DF" w:rsidP="008C76EC">
      <w:pPr>
        <w:spacing w:after="0"/>
      </w:pPr>
    </w:p>
    <w:p w14:paraId="57DCAB8F" w14:textId="41218A86" w:rsidR="00160FDF" w:rsidRDefault="009C5957" w:rsidP="00160FDF">
      <w:r>
        <w:rPr>
          <w:noProof/>
        </w:rPr>
        <w:lastRenderedPageBreak/>
        <mc:AlternateContent>
          <mc:Choice Requires="wps">
            <w:drawing>
              <wp:anchor distT="0" distB="0" distL="114300" distR="114300" simplePos="0" relativeHeight="251659264" behindDoc="0" locked="0" layoutInCell="1" allowOverlap="1" wp14:anchorId="11F90055" wp14:editId="188E77A0">
                <wp:simplePos x="0" y="0"/>
                <wp:positionH relativeFrom="column">
                  <wp:posOffset>-71755</wp:posOffset>
                </wp:positionH>
                <wp:positionV relativeFrom="paragraph">
                  <wp:posOffset>-83820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6B196C4" w14:textId="77777777" w:rsidR="00316FC9" w:rsidRDefault="00316FC9" w:rsidP="00316FC9">
                            <w:pPr>
                              <w:pStyle w:val="B1"/>
                              <w:numPr>
                                <w:ilvl w:val="0"/>
                                <w:numId w:val="48"/>
                              </w:numPr>
                              <w:overflowPunct w:val="0"/>
                              <w:autoSpaceDE w:val="0"/>
                              <w:autoSpaceDN w:val="0"/>
                              <w:adjustRightInd w:val="0"/>
                              <w:spacing w:before="180"/>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6D412D65" w14:textId="77777777" w:rsidR="00316FC9" w:rsidRDefault="00316FC9" w:rsidP="00316FC9">
                            <w:pPr>
                              <w:pStyle w:val="B1"/>
                              <w:numPr>
                                <w:ilvl w:val="1"/>
                                <w:numId w:val="48"/>
                              </w:numPr>
                              <w:overflowPunct w:val="0"/>
                              <w:autoSpaceDE w:val="0"/>
                              <w:autoSpaceDN w:val="0"/>
                              <w:adjustRightInd w:val="0"/>
                              <w:spacing w:before="180"/>
                              <w:textAlignment w:val="baseline"/>
                              <w:rPr>
                                <w:lang w:eastAsia="ja-JP"/>
                              </w:rPr>
                            </w:pPr>
                            <w:r>
                              <w:rPr>
                                <w:lang w:eastAsia="ja-JP"/>
                              </w:rPr>
                              <w:t>Support of up to 64 SSB beams for licensed and unlicensed operation in this frequency range.</w:t>
                            </w:r>
                            <w:r>
                              <w:rPr>
                                <w:lang w:eastAsia="zh-CN"/>
                              </w:rPr>
                              <w:t xml:space="preserve"> </w:t>
                            </w:r>
                          </w:p>
                          <w:p w14:paraId="707A07A0" w14:textId="77777777" w:rsidR="00316FC9" w:rsidRDefault="00316FC9" w:rsidP="00316FC9">
                            <w:pPr>
                              <w:pStyle w:val="B1"/>
                              <w:numPr>
                                <w:ilvl w:val="1"/>
                                <w:numId w:val="48"/>
                              </w:numPr>
                              <w:overflowPunct w:val="0"/>
                              <w:autoSpaceDE w:val="0"/>
                              <w:autoSpaceDN w:val="0"/>
                              <w:adjustRightInd w:val="0"/>
                              <w:spacing w:before="180"/>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14837645" w14:textId="77777777" w:rsidR="00316FC9" w:rsidRPr="001513A9" w:rsidRDefault="00316FC9" w:rsidP="00316FC9">
                            <w:pPr>
                              <w:pStyle w:val="B1"/>
                              <w:numPr>
                                <w:ilvl w:val="2"/>
                                <w:numId w:val="48"/>
                              </w:numPr>
                              <w:overflowPunct w:val="0"/>
                              <w:autoSpaceDE w:val="0"/>
                              <w:autoSpaceDN w:val="0"/>
                              <w:spacing w:before="180"/>
                              <w:rPr>
                                <w:lang w:val="en-US" w:eastAsia="ja-JP"/>
                              </w:rPr>
                            </w:pPr>
                            <w:r>
                              <w:rPr>
                                <w:lang w:val="en-US" w:eastAsia="ja-JP"/>
                              </w:rPr>
                              <w:t>Study which beam management will be used as a basis: R15/16 or R17</w:t>
                            </w:r>
                            <w:r w:rsidRPr="001513A9">
                              <w:rPr>
                                <w:lang w:eastAsia="ja-JP"/>
                              </w:rPr>
                              <w:t xml:space="preserve"> in RAN #91-e</w:t>
                            </w:r>
                          </w:p>
                          <w:p w14:paraId="12EFDB8C" w14:textId="77777777" w:rsidR="00316FC9" w:rsidRPr="004A7C83" w:rsidRDefault="00316FC9" w:rsidP="00316FC9">
                            <w:pPr>
                              <w:pStyle w:val="B1"/>
                              <w:numPr>
                                <w:ilvl w:val="1"/>
                                <w:numId w:val="48"/>
                              </w:numPr>
                              <w:overflowPunct w:val="0"/>
                              <w:autoSpaceDE w:val="0"/>
                              <w:autoSpaceDN w:val="0"/>
                              <w:adjustRightInd w:val="0"/>
                              <w:spacing w:before="180"/>
                              <w:textAlignment w:val="baseline"/>
                              <w:rPr>
                                <w:lang w:eastAsia="zh-CN"/>
                              </w:rPr>
                            </w:pPr>
                            <w:r w:rsidRPr="004A7C83">
                              <w:rPr>
                                <w:rFonts w:hint="eastAsia"/>
                                <w:lang w:eastAsia="zh-CN"/>
                              </w:rPr>
                              <w:t>Support enhancements for multi-PDSCH/PUSCH scheduling and HARQ support with a single DCI</w:t>
                            </w:r>
                          </w:p>
                          <w:p w14:paraId="16C65145" w14:textId="77777777" w:rsidR="00316FC9" w:rsidRPr="00F30C85" w:rsidRDefault="00316FC9" w:rsidP="00316FC9">
                            <w:pPr>
                              <w:pStyle w:val="b110"/>
                              <w:wordWrap w:val="0"/>
                              <w:spacing w:after="180"/>
                              <w:ind w:left="720" w:firstLine="360"/>
                              <w:rPr>
                                <w:rFonts w:eastAsia="SimSun"/>
                                <w:sz w:val="20"/>
                                <w:szCs w:val="20"/>
                                <w:lang w:val="en-GB"/>
                              </w:rPr>
                            </w:pPr>
                            <w:r>
                              <w:rPr>
                                <w:rFonts w:eastAsia="SimSun"/>
                                <w:sz w:val="20"/>
                                <w:szCs w:val="20"/>
                                <w:lang w:val="en-GB"/>
                              </w:rPr>
                              <w:t xml:space="preserve">       </w:t>
                            </w:r>
                            <w:r w:rsidRPr="00F30C85">
                              <w:rPr>
                                <w:rFonts w:eastAsia="SimSun" w:hint="eastAsia"/>
                                <w:sz w:val="20"/>
                                <w:szCs w:val="20"/>
                                <w:lang w:val="en-GB"/>
                              </w:rPr>
                              <w:t>Note: coverage enhancement for multi-PDSCH/PUSCH scheduling is not pursued</w:t>
                            </w:r>
                          </w:p>
                          <w:p w14:paraId="43B9C410" w14:textId="77777777" w:rsidR="00316FC9" w:rsidRDefault="00316FC9" w:rsidP="00316FC9">
                            <w:pPr>
                              <w:pStyle w:val="B1"/>
                              <w:numPr>
                                <w:ilvl w:val="0"/>
                                <w:numId w:val="48"/>
                              </w:numPr>
                              <w:overflowPunct w:val="0"/>
                              <w:autoSpaceDE w:val="0"/>
                              <w:autoSpaceDN w:val="0"/>
                              <w:adjustRightInd w:val="0"/>
                              <w:spacing w:before="180"/>
                              <w:textAlignment w:val="baseline"/>
                            </w:pPr>
                            <w:r w:rsidRPr="00E036CB">
                              <w:rPr>
                                <w:lang w:eastAsia="ja-JP"/>
                              </w:rPr>
                              <w:t>Physical layer procedure(s) including [RAN1]</w:t>
                            </w:r>
                            <w:r w:rsidRPr="00E036CB">
                              <w:rPr>
                                <w:rFonts w:hint="eastAsia"/>
                                <w:lang w:eastAsia="ja-JP"/>
                              </w:rPr>
                              <w:t>:</w:t>
                            </w:r>
                          </w:p>
                          <w:p w14:paraId="48A36ABC" w14:textId="77777777" w:rsidR="00316FC9" w:rsidRDefault="00316FC9" w:rsidP="00316FC9">
                            <w:pPr>
                              <w:pStyle w:val="B1"/>
                              <w:numPr>
                                <w:ilvl w:val="1"/>
                                <w:numId w:val="48"/>
                              </w:numPr>
                              <w:overflowPunct w:val="0"/>
                              <w:autoSpaceDE w:val="0"/>
                              <w:autoSpaceDN w:val="0"/>
                              <w:adjustRightInd w:val="0"/>
                              <w:spacing w:before="180"/>
                              <w:textAlignment w:val="baseline"/>
                            </w:pPr>
                            <w:r>
                              <w:rPr>
                                <w:lang w:eastAsia="ja-JP"/>
                              </w:rPr>
                              <w:t>Channel access mechanism assuming beam based operation in order to comply with the regulatory requirements applicable to unlicensed spectrum for frequencies between 52.6GHz and 71GHz.</w:t>
                            </w:r>
                          </w:p>
                          <w:p w14:paraId="40428EBB" w14:textId="77777777" w:rsidR="00316FC9" w:rsidRDefault="00316FC9" w:rsidP="00316FC9">
                            <w:pPr>
                              <w:pStyle w:val="B1"/>
                              <w:numPr>
                                <w:ilvl w:val="2"/>
                                <w:numId w:val="48"/>
                              </w:numPr>
                              <w:overflowPunct w:val="0"/>
                              <w:autoSpaceDE w:val="0"/>
                              <w:autoSpaceDN w:val="0"/>
                              <w:adjustRightInd w:val="0"/>
                              <w:spacing w:before="180"/>
                              <w:textAlignment w:val="baseline"/>
                            </w:pPr>
                            <w:r>
                              <w:t>Specify both LBT and No-LBT related procedures, and for No-LBT case no additional sensing mechanism is specified.</w:t>
                            </w:r>
                          </w:p>
                          <w:p w14:paraId="546A6D01" w14:textId="77777777" w:rsidR="00316FC9" w:rsidRPr="0059789F" w:rsidRDefault="00316FC9" w:rsidP="00316FC9">
                            <w:pPr>
                              <w:pStyle w:val="B1"/>
                              <w:numPr>
                                <w:ilvl w:val="2"/>
                                <w:numId w:val="48"/>
                              </w:numPr>
                              <w:overflowPunct w:val="0"/>
                              <w:autoSpaceDE w:val="0"/>
                              <w:autoSpaceDN w:val="0"/>
                              <w:adjustRightInd w:val="0"/>
                              <w:spacing w:before="180"/>
                              <w:textAlignment w:val="baseline"/>
                            </w:pPr>
                            <w:r>
                              <w:t xml:space="preserve">Study, and if needed specify, omni-directional LBT, directional LBT and receiver </w:t>
                            </w:r>
                            <w:r w:rsidRPr="00D25295">
                              <w:rPr>
                                <w:rFonts w:hint="eastAsia"/>
                              </w:rPr>
                              <w:t>assistance in channel access</w:t>
                            </w:r>
                          </w:p>
                          <w:p w14:paraId="11E4ADBC" w14:textId="77777777" w:rsidR="00316FC9" w:rsidRDefault="00316FC9" w:rsidP="00316FC9">
                            <w:pPr>
                              <w:pStyle w:val="B1"/>
                              <w:numPr>
                                <w:ilvl w:val="2"/>
                                <w:numId w:val="48"/>
                              </w:numPr>
                              <w:overflowPunct w:val="0"/>
                              <w:autoSpaceDE w:val="0"/>
                              <w:autoSpaceDN w:val="0"/>
                              <w:adjustRightInd w:val="0"/>
                              <w:spacing w:before="180"/>
                              <w:textAlignment w:val="baseline"/>
                            </w:pPr>
                            <w:r>
                              <w:t xml:space="preserve">Study, and if needed specify, </w:t>
                            </w:r>
                            <w:r w:rsidRPr="0059789F">
                              <w:t xml:space="preserve">energy detection threshold enhancement </w:t>
                            </w:r>
                          </w:p>
                          <w:p w14:paraId="3A13DD29" w14:textId="77777777" w:rsidR="00316FC9" w:rsidRDefault="00316FC9" w:rsidP="00316FC9">
                            <w:pPr>
                              <w:pStyle w:val="B2"/>
                              <w:ind w:left="720" w:firstLine="0"/>
                              <w:rPr>
                                <w:lang w:eastAsia="zh-CN"/>
                              </w:rPr>
                            </w:pPr>
                            <w:r>
                              <w:rPr>
                                <w:lang w:eastAsia="zh-CN"/>
                              </w:rPr>
                              <w:t>Note 1: The WI can be completed provided requirements for at least one band combination involving a new NR-U band is specified</w:t>
                            </w:r>
                            <w:r w:rsidRPr="002B1F18">
                              <w:t xml:space="preserve"> </w:t>
                            </w:r>
                            <w:r w:rsidRPr="002B1F18">
                              <w:rPr>
                                <w:lang w:eastAsia="zh-CN"/>
                              </w:rPr>
                              <w:t>as long as it is in line with country-specific regulatory directives</w:t>
                            </w:r>
                            <w:r>
                              <w:rPr>
                                <w:lang w:eastAsia="zh-CN"/>
                              </w:rPr>
                              <w:t>.</w:t>
                            </w:r>
                          </w:p>
                          <w:p w14:paraId="271845F0" w14:textId="77777777" w:rsidR="00316FC9" w:rsidRDefault="00316FC9" w:rsidP="00316FC9">
                            <w:pPr>
                              <w:pStyle w:val="B2"/>
                              <w:ind w:left="720" w:firstLine="0"/>
                              <w:rPr>
                                <w:lang w:eastAsia="zh-CN"/>
                              </w:rPr>
                            </w:pPr>
                            <w:r>
                              <w:rPr>
                                <w:lang w:eastAsia="zh-CN"/>
                              </w:rPr>
                              <w:t xml:space="preserve">Note 2: </w:t>
                            </w:r>
                            <w:r w:rsidRPr="000B6573">
                              <w:rPr>
                                <w:lang w:eastAsia="zh-CN"/>
                              </w:rPr>
                              <w:t>UEs supporting a band in the range of 52.6</w:t>
                            </w:r>
                            <w:r>
                              <w:rPr>
                                <w:lang w:eastAsia="zh-CN"/>
                              </w:rPr>
                              <w:t>GHz</w:t>
                            </w:r>
                            <w:r w:rsidRPr="000B6573">
                              <w:rPr>
                                <w:lang w:eastAsia="zh-CN"/>
                              </w:rPr>
                              <w:t xml:space="preserve">-71GHz are not required to support 480kHz SCS </w:t>
                            </w:r>
                            <w:r>
                              <w:rPr>
                                <w:lang w:eastAsia="zh-CN"/>
                              </w:rPr>
                              <w:t>and</w:t>
                            </w:r>
                            <w:r w:rsidRPr="000B6573">
                              <w:rPr>
                                <w:lang w:eastAsia="zh-CN"/>
                              </w:rPr>
                              <w:t xml:space="preserve"> 960kHz SCS</w:t>
                            </w:r>
                            <w:r>
                              <w:rPr>
                                <w:lang w:eastAsia="zh-CN"/>
                              </w:rPr>
                              <w:t>.</w:t>
                            </w:r>
                          </w:p>
                          <w:p w14:paraId="693FCC12" w14:textId="77777777" w:rsidR="00316FC9" w:rsidRPr="000B6573" w:rsidRDefault="00316FC9" w:rsidP="00316FC9">
                            <w:pPr>
                              <w:pStyle w:val="B2"/>
                              <w:ind w:left="720" w:firstLine="0"/>
                              <w:rPr>
                                <w:lang w:eastAsia="zh-CN"/>
                              </w:rPr>
                            </w:pPr>
                            <w:r w:rsidRPr="000B6573">
                              <w:rPr>
                                <w:lang w:eastAsia="zh-CN"/>
                              </w:rPr>
                              <w:t>Note 3: The maximum FFT size required to operate the system in 52.6GHz</w:t>
                            </w:r>
                            <w:r>
                              <w:rPr>
                                <w:lang w:eastAsia="zh-CN"/>
                              </w:rPr>
                              <w:t>-</w:t>
                            </w:r>
                            <w:r w:rsidRPr="000B6573">
                              <w:rPr>
                                <w:lang w:eastAsia="zh-CN"/>
                              </w:rPr>
                              <w:t>71GHz frequency is 4096, and the maximum of RBs per carrier is 275 RBs.</w:t>
                            </w:r>
                          </w:p>
                          <w:p w14:paraId="4F84BE1B" w14:textId="77777777" w:rsidR="00316FC9" w:rsidRDefault="00316FC9" w:rsidP="00316FC9">
                            <w:pPr>
                              <w:pStyle w:val="B2"/>
                              <w:ind w:left="720" w:firstLine="0"/>
                              <w:rPr>
                                <w:lang w:eastAsia="zh-CN"/>
                              </w:rPr>
                            </w:pPr>
                            <w:r w:rsidRPr="000B6573">
                              <w:rPr>
                                <w:lang w:eastAsia="zh-CN"/>
                              </w:rPr>
                              <w:t>Note 4: the system is designed to support both single-carrier and multi-carrier operation</w:t>
                            </w:r>
                            <w:r>
                              <w:rPr>
                                <w:lang w:eastAsia="zh-CN"/>
                              </w:rPr>
                              <w:t>.</w:t>
                            </w:r>
                          </w:p>
                          <w:p w14:paraId="327DFD68" w14:textId="77777777" w:rsidR="00316FC9" w:rsidRPr="0063748A" w:rsidRDefault="00316FC9" w:rsidP="00316FC9">
                            <w:pPr>
                              <w:pStyle w:val="B2"/>
                              <w:ind w:left="720" w:firstLine="0"/>
                              <w:rPr>
                                <w:lang w:eastAsia="zh-CN"/>
                              </w:rPr>
                            </w:pPr>
                            <w:bookmarkStart w:id="0" w:name="_Hlk58594589"/>
                            <w:r w:rsidRPr="0063748A">
                              <w:rPr>
                                <w:rFonts w:hint="eastAsia"/>
                                <w:lang w:eastAsia="zh-CN"/>
                              </w:rPr>
                              <w:t>Note</w:t>
                            </w:r>
                            <w:r w:rsidRPr="0063748A">
                              <w:rPr>
                                <w:lang w:eastAsia="zh-CN"/>
                              </w:rPr>
                              <w:t xml:space="preserve"> 5</w:t>
                            </w:r>
                            <w:r w:rsidRPr="0063748A">
                              <w:rPr>
                                <w:rFonts w:hint="eastAsia"/>
                                <w:lang w:eastAsia="zh-CN"/>
                              </w:rPr>
                              <w:t xml:space="preserve">: RAN plenary will decide </w:t>
                            </w:r>
                            <w:bookmarkEnd w:id="0"/>
                            <w:r w:rsidRPr="0063748A">
                              <w:rPr>
                                <w:rFonts w:hint="eastAsia"/>
                                <w:lang w:eastAsia="zh-CN"/>
                              </w:rPr>
                              <w:t>whether new FR (e.g. FR3) shall be defined for the frequency range from 52.6GHz-71GHz or the existing FR2 shall be extended to cover frequency range from 52.6GHz-71GHz.</w:t>
                            </w:r>
                          </w:p>
                          <w:p w14:paraId="585D17AD" w14:textId="17648807" w:rsidR="009C5957" w:rsidRDefault="00316FC9" w:rsidP="00EF0DD0">
                            <w:pPr>
                              <w:spacing w:after="0"/>
                              <w:rPr>
                                <w:bCs/>
                              </w:rPr>
                            </w:pPr>
                            <w:bookmarkStart w:id="1" w:name="_Hlk58524207"/>
                            <w:r>
                              <w:rPr>
                                <w:bCs/>
                              </w:rPr>
                              <w:t xml:space="preserve">Similar to regular NR and NR-U operations below 52.6GHz, NR/NR-U operation in the 52.6GHz to 71GHz can be in stand-alone or aggregated via CA or DC with an anchor carrier.  </w:t>
                            </w:r>
                            <w:bookmarkEnd w:id="1"/>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F90055" id="_x0000_t202" coordsize="21600,21600" o:spt="202" path="m,l,21600r21600,l21600,xe">
                <v:stroke joinstyle="miter"/>
                <v:path gradientshapeok="t" o:connecttype="rect"/>
              </v:shapetype>
              <v:shape id="Text Box 1" o:spid="_x0000_s1026" type="#_x0000_t202" style="position:absolute;left:0;text-align:left;margin-left:-5.65pt;margin-top:-6.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" filled="f" strokeweight=".5pt">
                <v:textbox style="mso-fit-shape-to-text:t">
                  <w:txbxContent>
                    <w:p w14:paraId="66B196C4" w14:textId="77777777" w:rsidR="00316FC9" w:rsidRDefault="00316FC9" w:rsidP="00316FC9">
                      <w:pPr>
                        <w:pStyle w:val="B1"/>
                        <w:numPr>
                          <w:ilvl w:val="0"/>
                          <w:numId w:val="48"/>
                        </w:numPr>
                        <w:overflowPunct w:val="0"/>
                        <w:autoSpaceDE w:val="0"/>
                        <w:autoSpaceDN w:val="0"/>
                        <w:adjustRightInd w:val="0"/>
                        <w:spacing w:before="180"/>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6D412D65" w14:textId="77777777" w:rsidR="00316FC9" w:rsidRDefault="00316FC9" w:rsidP="00316FC9">
                      <w:pPr>
                        <w:pStyle w:val="B1"/>
                        <w:numPr>
                          <w:ilvl w:val="1"/>
                          <w:numId w:val="48"/>
                        </w:numPr>
                        <w:overflowPunct w:val="0"/>
                        <w:autoSpaceDE w:val="0"/>
                        <w:autoSpaceDN w:val="0"/>
                        <w:adjustRightInd w:val="0"/>
                        <w:spacing w:before="180"/>
                        <w:textAlignment w:val="baseline"/>
                        <w:rPr>
                          <w:lang w:eastAsia="ja-JP"/>
                        </w:rPr>
                      </w:pPr>
                      <w:r>
                        <w:rPr>
                          <w:lang w:eastAsia="ja-JP"/>
                        </w:rPr>
                        <w:t>Support of up to 64 SSB beams for licensed and unlicensed operation in this frequency range.</w:t>
                      </w:r>
                      <w:r>
                        <w:rPr>
                          <w:lang w:eastAsia="zh-CN"/>
                        </w:rPr>
                        <w:t xml:space="preserve"> </w:t>
                      </w:r>
                    </w:p>
                    <w:p w14:paraId="707A07A0" w14:textId="77777777" w:rsidR="00316FC9" w:rsidRDefault="00316FC9" w:rsidP="00316FC9">
                      <w:pPr>
                        <w:pStyle w:val="B1"/>
                        <w:numPr>
                          <w:ilvl w:val="1"/>
                          <w:numId w:val="48"/>
                        </w:numPr>
                        <w:overflowPunct w:val="0"/>
                        <w:autoSpaceDE w:val="0"/>
                        <w:autoSpaceDN w:val="0"/>
                        <w:adjustRightInd w:val="0"/>
                        <w:spacing w:before="180"/>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14837645" w14:textId="77777777" w:rsidR="00316FC9" w:rsidRPr="001513A9" w:rsidRDefault="00316FC9" w:rsidP="00316FC9">
                      <w:pPr>
                        <w:pStyle w:val="B1"/>
                        <w:numPr>
                          <w:ilvl w:val="2"/>
                          <w:numId w:val="48"/>
                        </w:numPr>
                        <w:overflowPunct w:val="0"/>
                        <w:autoSpaceDE w:val="0"/>
                        <w:autoSpaceDN w:val="0"/>
                        <w:spacing w:before="180"/>
                        <w:rPr>
                          <w:lang w:val="en-US" w:eastAsia="ja-JP"/>
                        </w:rPr>
                      </w:pPr>
                      <w:r>
                        <w:rPr>
                          <w:lang w:val="en-US" w:eastAsia="ja-JP"/>
                        </w:rPr>
                        <w:t>Study which beam management will be used as a basis: R15/16 or R17</w:t>
                      </w:r>
                      <w:r w:rsidRPr="001513A9">
                        <w:rPr>
                          <w:lang w:eastAsia="ja-JP"/>
                        </w:rPr>
                        <w:t xml:space="preserve"> in RAN #91-e</w:t>
                      </w:r>
                    </w:p>
                    <w:p w14:paraId="12EFDB8C" w14:textId="77777777" w:rsidR="00316FC9" w:rsidRPr="004A7C83" w:rsidRDefault="00316FC9" w:rsidP="00316FC9">
                      <w:pPr>
                        <w:pStyle w:val="B1"/>
                        <w:numPr>
                          <w:ilvl w:val="1"/>
                          <w:numId w:val="48"/>
                        </w:numPr>
                        <w:overflowPunct w:val="0"/>
                        <w:autoSpaceDE w:val="0"/>
                        <w:autoSpaceDN w:val="0"/>
                        <w:adjustRightInd w:val="0"/>
                        <w:spacing w:before="180"/>
                        <w:textAlignment w:val="baseline"/>
                        <w:rPr>
                          <w:lang w:eastAsia="zh-CN"/>
                        </w:rPr>
                      </w:pPr>
                      <w:r w:rsidRPr="004A7C83">
                        <w:rPr>
                          <w:rFonts w:hint="eastAsia"/>
                          <w:lang w:eastAsia="zh-CN"/>
                        </w:rPr>
                        <w:t>Support enhancements for multi-PDSCH/PUSCH scheduling and HARQ support with a single DCI</w:t>
                      </w:r>
                    </w:p>
                    <w:p w14:paraId="16C65145" w14:textId="77777777" w:rsidR="00316FC9" w:rsidRPr="00F30C85" w:rsidRDefault="00316FC9" w:rsidP="00316FC9">
                      <w:pPr>
                        <w:pStyle w:val="b110"/>
                        <w:wordWrap w:val="0"/>
                        <w:spacing w:after="180"/>
                        <w:ind w:left="720" w:firstLine="360"/>
                        <w:rPr>
                          <w:rFonts w:eastAsia="SimSun"/>
                          <w:sz w:val="20"/>
                          <w:szCs w:val="20"/>
                          <w:lang w:val="en-GB"/>
                        </w:rPr>
                      </w:pPr>
                      <w:r>
                        <w:rPr>
                          <w:rFonts w:eastAsia="SimSun"/>
                          <w:sz w:val="20"/>
                          <w:szCs w:val="20"/>
                          <w:lang w:val="en-GB"/>
                        </w:rPr>
                        <w:t xml:space="preserve">       </w:t>
                      </w:r>
                      <w:r w:rsidRPr="00F30C85">
                        <w:rPr>
                          <w:rFonts w:eastAsia="SimSun" w:hint="eastAsia"/>
                          <w:sz w:val="20"/>
                          <w:szCs w:val="20"/>
                          <w:lang w:val="en-GB"/>
                        </w:rPr>
                        <w:t>Note: coverage enhancement for multi-PDSCH/PUSCH scheduling is not pursued</w:t>
                      </w:r>
                    </w:p>
                    <w:p w14:paraId="43B9C410" w14:textId="77777777" w:rsidR="00316FC9" w:rsidRDefault="00316FC9" w:rsidP="00316FC9">
                      <w:pPr>
                        <w:pStyle w:val="B1"/>
                        <w:numPr>
                          <w:ilvl w:val="0"/>
                          <w:numId w:val="48"/>
                        </w:numPr>
                        <w:overflowPunct w:val="0"/>
                        <w:autoSpaceDE w:val="0"/>
                        <w:autoSpaceDN w:val="0"/>
                        <w:adjustRightInd w:val="0"/>
                        <w:spacing w:before="180"/>
                        <w:textAlignment w:val="baseline"/>
                      </w:pPr>
                      <w:r w:rsidRPr="00E036CB">
                        <w:rPr>
                          <w:lang w:eastAsia="ja-JP"/>
                        </w:rPr>
                        <w:t>Physical layer procedure(s) including [RAN1]</w:t>
                      </w:r>
                      <w:r w:rsidRPr="00E036CB">
                        <w:rPr>
                          <w:rFonts w:hint="eastAsia"/>
                          <w:lang w:eastAsia="ja-JP"/>
                        </w:rPr>
                        <w:t>:</w:t>
                      </w:r>
                    </w:p>
                    <w:p w14:paraId="48A36ABC" w14:textId="77777777" w:rsidR="00316FC9" w:rsidRDefault="00316FC9" w:rsidP="00316FC9">
                      <w:pPr>
                        <w:pStyle w:val="B1"/>
                        <w:numPr>
                          <w:ilvl w:val="1"/>
                          <w:numId w:val="48"/>
                        </w:numPr>
                        <w:overflowPunct w:val="0"/>
                        <w:autoSpaceDE w:val="0"/>
                        <w:autoSpaceDN w:val="0"/>
                        <w:adjustRightInd w:val="0"/>
                        <w:spacing w:before="180"/>
                        <w:textAlignment w:val="baseline"/>
                      </w:pPr>
                      <w:r>
                        <w:rPr>
                          <w:lang w:eastAsia="ja-JP"/>
                        </w:rPr>
                        <w:t>Channel access mechanism assuming beam based operation in order to comply with the regulatory requirements applicable to unlicensed spectrum for frequencies between 52.6GHz and 71GHz.</w:t>
                      </w:r>
                    </w:p>
                    <w:p w14:paraId="40428EBB" w14:textId="77777777" w:rsidR="00316FC9" w:rsidRDefault="00316FC9" w:rsidP="00316FC9">
                      <w:pPr>
                        <w:pStyle w:val="B1"/>
                        <w:numPr>
                          <w:ilvl w:val="2"/>
                          <w:numId w:val="48"/>
                        </w:numPr>
                        <w:overflowPunct w:val="0"/>
                        <w:autoSpaceDE w:val="0"/>
                        <w:autoSpaceDN w:val="0"/>
                        <w:adjustRightInd w:val="0"/>
                        <w:spacing w:before="180"/>
                        <w:textAlignment w:val="baseline"/>
                      </w:pPr>
                      <w:r>
                        <w:t>Specify both LBT and No-LBT related procedures, and for No-LBT case no additional sensing mechanism is specified.</w:t>
                      </w:r>
                    </w:p>
                    <w:p w14:paraId="546A6D01" w14:textId="77777777" w:rsidR="00316FC9" w:rsidRPr="0059789F" w:rsidRDefault="00316FC9" w:rsidP="00316FC9">
                      <w:pPr>
                        <w:pStyle w:val="B1"/>
                        <w:numPr>
                          <w:ilvl w:val="2"/>
                          <w:numId w:val="48"/>
                        </w:numPr>
                        <w:overflowPunct w:val="0"/>
                        <w:autoSpaceDE w:val="0"/>
                        <w:autoSpaceDN w:val="0"/>
                        <w:adjustRightInd w:val="0"/>
                        <w:spacing w:before="180"/>
                        <w:textAlignment w:val="baseline"/>
                      </w:pPr>
                      <w:r>
                        <w:t xml:space="preserve">Study, and if needed specify, omni-directional LBT, directional LBT and receiver </w:t>
                      </w:r>
                      <w:r w:rsidRPr="00D25295">
                        <w:rPr>
                          <w:rFonts w:hint="eastAsia"/>
                        </w:rPr>
                        <w:t>assistance in channel access</w:t>
                      </w:r>
                    </w:p>
                    <w:p w14:paraId="11E4ADBC" w14:textId="77777777" w:rsidR="00316FC9" w:rsidRDefault="00316FC9" w:rsidP="00316FC9">
                      <w:pPr>
                        <w:pStyle w:val="B1"/>
                        <w:numPr>
                          <w:ilvl w:val="2"/>
                          <w:numId w:val="48"/>
                        </w:numPr>
                        <w:overflowPunct w:val="0"/>
                        <w:autoSpaceDE w:val="0"/>
                        <w:autoSpaceDN w:val="0"/>
                        <w:adjustRightInd w:val="0"/>
                        <w:spacing w:before="180"/>
                        <w:textAlignment w:val="baseline"/>
                      </w:pPr>
                      <w:r>
                        <w:t xml:space="preserve">Study, and if needed specify, </w:t>
                      </w:r>
                      <w:r w:rsidRPr="0059789F">
                        <w:t xml:space="preserve">energy detection threshold enhancement </w:t>
                      </w:r>
                    </w:p>
                    <w:p w14:paraId="3A13DD29" w14:textId="77777777" w:rsidR="00316FC9" w:rsidRDefault="00316FC9" w:rsidP="00316FC9">
                      <w:pPr>
                        <w:pStyle w:val="B2"/>
                        <w:ind w:left="720" w:firstLine="0"/>
                        <w:rPr>
                          <w:lang w:eastAsia="zh-CN"/>
                        </w:rPr>
                      </w:pPr>
                      <w:r>
                        <w:rPr>
                          <w:lang w:eastAsia="zh-CN"/>
                        </w:rPr>
                        <w:t>Note 1: The WI can be completed provided requirements for at least one band combination involving a new NR-U band is specified</w:t>
                      </w:r>
                      <w:r w:rsidRPr="002B1F18">
                        <w:t xml:space="preserve"> </w:t>
                      </w:r>
                      <w:r w:rsidRPr="002B1F18">
                        <w:rPr>
                          <w:lang w:eastAsia="zh-CN"/>
                        </w:rPr>
                        <w:t>as long as it is in line with country-specific regulatory directives</w:t>
                      </w:r>
                      <w:r>
                        <w:rPr>
                          <w:lang w:eastAsia="zh-CN"/>
                        </w:rPr>
                        <w:t>.</w:t>
                      </w:r>
                    </w:p>
                    <w:p w14:paraId="271845F0" w14:textId="77777777" w:rsidR="00316FC9" w:rsidRDefault="00316FC9" w:rsidP="00316FC9">
                      <w:pPr>
                        <w:pStyle w:val="B2"/>
                        <w:ind w:left="720" w:firstLine="0"/>
                        <w:rPr>
                          <w:lang w:eastAsia="zh-CN"/>
                        </w:rPr>
                      </w:pPr>
                      <w:r>
                        <w:rPr>
                          <w:lang w:eastAsia="zh-CN"/>
                        </w:rPr>
                        <w:t xml:space="preserve">Note 2: </w:t>
                      </w:r>
                      <w:r w:rsidRPr="000B6573">
                        <w:rPr>
                          <w:lang w:eastAsia="zh-CN"/>
                        </w:rPr>
                        <w:t>UEs supporting a band in the range of 52.6</w:t>
                      </w:r>
                      <w:r>
                        <w:rPr>
                          <w:lang w:eastAsia="zh-CN"/>
                        </w:rPr>
                        <w:t>GHz</w:t>
                      </w:r>
                      <w:r w:rsidRPr="000B6573">
                        <w:rPr>
                          <w:lang w:eastAsia="zh-CN"/>
                        </w:rPr>
                        <w:t xml:space="preserve">-71GHz are not required to support 480kHz SCS </w:t>
                      </w:r>
                      <w:r>
                        <w:rPr>
                          <w:lang w:eastAsia="zh-CN"/>
                        </w:rPr>
                        <w:t>and</w:t>
                      </w:r>
                      <w:r w:rsidRPr="000B6573">
                        <w:rPr>
                          <w:lang w:eastAsia="zh-CN"/>
                        </w:rPr>
                        <w:t xml:space="preserve"> 960kHz SCS</w:t>
                      </w:r>
                      <w:r>
                        <w:rPr>
                          <w:lang w:eastAsia="zh-CN"/>
                        </w:rPr>
                        <w:t>.</w:t>
                      </w:r>
                    </w:p>
                    <w:p w14:paraId="693FCC12" w14:textId="77777777" w:rsidR="00316FC9" w:rsidRPr="000B6573" w:rsidRDefault="00316FC9" w:rsidP="00316FC9">
                      <w:pPr>
                        <w:pStyle w:val="B2"/>
                        <w:ind w:left="720" w:firstLine="0"/>
                        <w:rPr>
                          <w:lang w:eastAsia="zh-CN"/>
                        </w:rPr>
                      </w:pPr>
                      <w:r w:rsidRPr="000B6573">
                        <w:rPr>
                          <w:lang w:eastAsia="zh-CN"/>
                        </w:rPr>
                        <w:t>Note 3: The maximum FFT size required to operate the system in 52.6GHz</w:t>
                      </w:r>
                      <w:r>
                        <w:rPr>
                          <w:lang w:eastAsia="zh-CN"/>
                        </w:rPr>
                        <w:t>-</w:t>
                      </w:r>
                      <w:r w:rsidRPr="000B6573">
                        <w:rPr>
                          <w:lang w:eastAsia="zh-CN"/>
                        </w:rPr>
                        <w:t>71GHz frequency is 4096, and the maximum of RBs per carrier is 275 RBs.</w:t>
                      </w:r>
                    </w:p>
                    <w:p w14:paraId="4F84BE1B" w14:textId="77777777" w:rsidR="00316FC9" w:rsidRDefault="00316FC9" w:rsidP="00316FC9">
                      <w:pPr>
                        <w:pStyle w:val="B2"/>
                        <w:ind w:left="720" w:firstLine="0"/>
                        <w:rPr>
                          <w:lang w:eastAsia="zh-CN"/>
                        </w:rPr>
                      </w:pPr>
                      <w:r w:rsidRPr="000B6573">
                        <w:rPr>
                          <w:lang w:eastAsia="zh-CN"/>
                        </w:rPr>
                        <w:t>Note 4: the system is designed to support both single-carrier and multi-carrier operation</w:t>
                      </w:r>
                      <w:r>
                        <w:rPr>
                          <w:lang w:eastAsia="zh-CN"/>
                        </w:rPr>
                        <w:t>.</w:t>
                      </w:r>
                    </w:p>
                    <w:p w14:paraId="327DFD68" w14:textId="77777777" w:rsidR="00316FC9" w:rsidRPr="0063748A" w:rsidRDefault="00316FC9" w:rsidP="00316FC9">
                      <w:pPr>
                        <w:pStyle w:val="B2"/>
                        <w:ind w:left="720" w:firstLine="0"/>
                        <w:rPr>
                          <w:lang w:eastAsia="zh-CN"/>
                        </w:rPr>
                      </w:pPr>
                      <w:bookmarkStart w:id="2" w:name="_Hlk58594589"/>
                      <w:r w:rsidRPr="0063748A">
                        <w:rPr>
                          <w:rFonts w:hint="eastAsia"/>
                          <w:lang w:eastAsia="zh-CN"/>
                        </w:rPr>
                        <w:t>Note</w:t>
                      </w:r>
                      <w:r w:rsidRPr="0063748A">
                        <w:rPr>
                          <w:lang w:eastAsia="zh-CN"/>
                        </w:rPr>
                        <w:t xml:space="preserve"> 5</w:t>
                      </w:r>
                      <w:r w:rsidRPr="0063748A">
                        <w:rPr>
                          <w:rFonts w:hint="eastAsia"/>
                          <w:lang w:eastAsia="zh-CN"/>
                        </w:rPr>
                        <w:t xml:space="preserve">: RAN plenary will decide </w:t>
                      </w:r>
                      <w:bookmarkEnd w:id="2"/>
                      <w:r w:rsidRPr="0063748A">
                        <w:rPr>
                          <w:rFonts w:hint="eastAsia"/>
                          <w:lang w:eastAsia="zh-CN"/>
                        </w:rPr>
                        <w:t>whether new FR (e.g. FR3) shall be defined for the frequency range from 52.6GHz-71GHz or the existing FR2 shall be extended to cover frequency range from 52.6GHz-71GHz.</w:t>
                      </w:r>
                    </w:p>
                    <w:p w14:paraId="585D17AD" w14:textId="17648807" w:rsidR="009C5957" w:rsidRDefault="00316FC9" w:rsidP="00EF0DD0">
                      <w:pPr>
                        <w:spacing w:after="0"/>
                        <w:rPr>
                          <w:bCs/>
                        </w:rPr>
                      </w:pPr>
                      <w:bookmarkStart w:id="3" w:name="_Hlk58524207"/>
                      <w:r>
                        <w:rPr>
                          <w:bCs/>
                        </w:rPr>
                        <w:t xml:space="preserve">Similar to regular NR and NR-U operations below 52.6GHz, NR/NR-U operation in the 52.6GHz to 71GHz can be in stand-alone or aggregated via CA or DC with an anchor carrier.  </w:t>
                      </w:r>
                      <w:bookmarkEnd w:id="3"/>
                    </w:p>
                  </w:txbxContent>
                </v:textbox>
                <w10:wrap type="square"/>
              </v:shape>
            </w:pict>
          </mc:Fallback>
        </mc:AlternateContent>
      </w:r>
    </w:p>
    <w:p w14:paraId="3056B8FD" w14:textId="17BB70E1" w:rsidR="00160FDF" w:rsidRDefault="00160FDF" w:rsidP="00160FDF">
      <w:pPr>
        <w:overflowPunct/>
        <w:autoSpaceDE/>
        <w:autoSpaceDN/>
        <w:adjustRightInd/>
        <w:spacing w:after="0"/>
        <w:textAlignment w:val="auto"/>
        <w:rPr>
          <w:lang w:val="en-US"/>
        </w:rPr>
      </w:pPr>
      <w:r>
        <w:rPr>
          <w:lang w:val="en-US"/>
        </w:rPr>
        <w:t>In RAN1 #10</w:t>
      </w:r>
      <w:r w:rsidR="007B7801">
        <w:rPr>
          <w:lang w:val="en-US"/>
        </w:rPr>
        <w:t>3</w:t>
      </w:r>
      <w:r>
        <w:rPr>
          <w:lang w:val="en-US"/>
        </w:rPr>
        <w:t xml:space="preserve"> e-meeting </w:t>
      </w:r>
      <w:r>
        <w:rPr>
          <w:lang w:val="en-US"/>
        </w:rPr>
        <w:fldChar w:fldCharType="begin"/>
      </w:r>
      <w:r>
        <w:rPr>
          <w:lang w:val="en-US"/>
        </w:rPr>
        <w:instrText xml:space="preserve"> REF _Ref53741658 \r \h </w:instrText>
      </w:r>
      <w:r>
        <w:rPr>
          <w:lang w:val="en-US"/>
        </w:rPr>
      </w:r>
      <w:r>
        <w:rPr>
          <w:lang w:val="en-US"/>
        </w:rPr>
        <w:fldChar w:fldCharType="separate"/>
      </w:r>
      <w:r w:rsidR="00290BD5">
        <w:rPr>
          <w:lang w:val="en-US"/>
        </w:rPr>
        <w:t>[3]</w:t>
      </w:r>
      <w:r>
        <w:rPr>
          <w:lang w:val="en-US"/>
        </w:rPr>
        <w:fldChar w:fldCharType="end"/>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were</w:t>
      </w:r>
      <w:r>
        <w:rPr>
          <w:lang w:val="en-US"/>
        </w:rPr>
        <w:t xml:space="preserve"> agreed:</w:t>
      </w:r>
    </w:p>
    <w:p w14:paraId="2128914E" w14:textId="77777777" w:rsidR="007B7801" w:rsidRDefault="007B7801" w:rsidP="007B7801">
      <w:pPr>
        <w:ind w:left="1440" w:hanging="1440"/>
        <w:rPr>
          <w:lang w:eastAsia="x-none"/>
        </w:rPr>
      </w:pPr>
      <w:r w:rsidRPr="00577CB3">
        <w:rPr>
          <w:highlight w:val="green"/>
          <w:lang w:eastAsia="x-none"/>
        </w:rPr>
        <w:t>Agreement:</w:t>
      </w:r>
    </w:p>
    <w:p w14:paraId="2C5B1D07" w14:textId="77777777" w:rsidR="007B7801" w:rsidRDefault="007B7801" w:rsidP="007B7801">
      <w:r>
        <w:t>At least when operating with LBT, MCOT is 5ms, including all the gaps inside</w:t>
      </w:r>
    </w:p>
    <w:p w14:paraId="3E755828" w14:textId="77777777" w:rsidR="007B7801" w:rsidRDefault="007B7801" w:rsidP="007B7801">
      <w:r>
        <w:t>Note: Discussions related to further reductions in MCOT due to potential definition of CAPC will be handled separately.</w:t>
      </w:r>
    </w:p>
    <w:p w14:paraId="5D6CD681" w14:textId="77777777" w:rsidR="007B7801" w:rsidRDefault="007B7801" w:rsidP="007B7801">
      <w:r w:rsidRPr="00C41BC8">
        <w:rPr>
          <w:highlight w:val="green"/>
        </w:rPr>
        <w:t>Agreement:</w:t>
      </w:r>
    </w:p>
    <w:p w14:paraId="336E0475" w14:textId="77777777" w:rsidR="007B7801" w:rsidRDefault="007B7801" w:rsidP="007B7801">
      <w:r>
        <w:t>Use the CCA check procedure in EN 302 567 (per RAN1 understanding as from RAN1 #102-e) as the baseline for channel access for 60GHz band when LBT is applied. The following can be discussed further during normative work.</w:t>
      </w:r>
    </w:p>
    <w:p w14:paraId="1EADBE12" w14:textId="77777777" w:rsidR="007B7801" w:rsidRDefault="007B7801" w:rsidP="007B7801">
      <w:pPr>
        <w:pStyle w:val="ListParagraph"/>
        <w:numPr>
          <w:ilvl w:val="0"/>
          <w:numId w:val="30"/>
        </w:numPr>
        <w:kinsoku w:val="0"/>
        <w:overflowPunct w:val="0"/>
        <w:autoSpaceDE w:val="0"/>
        <w:autoSpaceDN w:val="0"/>
        <w:adjustRightInd w:val="0"/>
        <w:spacing w:line="259" w:lineRule="auto"/>
        <w:ind w:left="709"/>
        <w:contextualSpacing/>
        <w:textAlignment w:val="baseline"/>
      </w:pPr>
      <w:r>
        <w:lastRenderedPageBreak/>
        <w:t>Whether CAPC and contention window adjustment mechanisms are introduced</w:t>
      </w:r>
    </w:p>
    <w:p w14:paraId="0A61698C" w14:textId="77777777" w:rsidR="007B7801" w:rsidRDefault="007B7801" w:rsidP="007B7801">
      <w:pPr>
        <w:pStyle w:val="ListParagraph"/>
        <w:numPr>
          <w:ilvl w:val="0"/>
          <w:numId w:val="30"/>
        </w:numPr>
        <w:kinsoku w:val="0"/>
        <w:overflowPunct w:val="0"/>
        <w:autoSpaceDE w:val="0"/>
        <w:autoSpaceDN w:val="0"/>
        <w:adjustRightInd w:val="0"/>
        <w:spacing w:line="259" w:lineRule="auto"/>
        <w:ind w:left="709"/>
        <w:contextualSpacing/>
        <w:textAlignment w:val="baseline"/>
      </w:pPr>
      <w:r>
        <w:t>Whether ED threshold change is needed, e.g., due to changes in bandwidth, beamforming gain etc.</w:t>
      </w:r>
    </w:p>
    <w:p w14:paraId="561ACB64" w14:textId="77777777" w:rsidR="007B7801" w:rsidRDefault="007B7801" w:rsidP="007B7801">
      <w:pPr>
        <w:pStyle w:val="ListParagraph"/>
        <w:numPr>
          <w:ilvl w:val="0"/>
          <w:numId w:val="30"/>
        </w:numPr>
        <w:kinsoku w:val="0"/>
        <w:overflowPunct w:val="0"/>
        <w:autoSpaceDE w:val="0"/>
        <w:autoSpaceDN w:val="0"/>
        <w:adjustRightInd w:val="0"/>
        <w:spacing w:line="259" w:lineRule="auto"/>
        <w:ind w:left="709"/>
        <w:contextualSpacing/>
        <w:textAlignment w:val="baseline"/>
      </w:pPr>
      <w:r>
        <w:t>Whether contention window range needs to be adjusted</w:t>
      </w:r>
    </w:p>
    <w:p w14:paraId="4786CF48" w14:textId="77777777" w:rsidR="007B7801" w:rsidRDefault="007B7801" w:rsidP="007B7801">
      <w:r w:rsidRPr="00A21741">
        <w:rPr>
          <w:highlight w:val="green"/>
        </w:rPr>
        <w:t>Agreement:</w:t>
      </w:r>
    </w:p>
    <w:p w14:paraId="19CACF0E" w14:textId="77777777" w:rsidR="007B7801" w:rsidRDefault="007B7801" w:rsidP="007B7801">
      <w:r>
        <w:t>Capture the following in the TR:</w:t>
      </w:r>
    </w:p>
    <w:p w14:paraId="14761405" w14:textId="77777777" w:rsidR="007B7801" w:rsidRPr="004F66A1" w:rsidRDefault="007B7801" w:rsidP="007B7801">
      <w:r w:rsidRPr="004F66A1">
        <w:t xml:space="preserve">On the LBT bandwidth </w:t>
      </w:r>
      <w:r>
        <w:t xml:space="preserve">(bandwidth over which a single contiguous LBT is performed) </w:t>
      </w:r>
      <w:r w:rsidRPr="004F66A1">
        <w:t xml:space="preserve">relative to channel bandwidth (as defined in RAN4), the following alternatives have been discussed. Further down-selection </w:t>
      </w:r>
      <w:r>
        <w:t xml:space="preserve">of one or more of these alternatives </w:t>
      </w:r>
      <w:r w:rsidRPr="004F66A1">
        <w:t xml:space="preserve">(if needed) </w:t>
      </w:r>
      <w:r>
        <w:t>should</w:t>
      </w:r>
      <w:r w:rsidRPr="004F66A1">
        <w:t xml:space="preserve"> be </w:t>
      </w:r>
      <w:r w:rsidRPr="004F66A1">
        <w:rPr>
          <w:rFonts w:eastAsia="Malgun Gothic"/>
        </w:rPr>
        <w:t>further discussed when specifications are developed</w:t>
      </w:r>
      <w:r w:rsidRPr="004F66A1">
        <w:t>.</w:t>
      </w:r>
    </w:p>
    <w:p w14:paraId="10EAC5AE" w14:textId="77777777" w:rsidR="007B7801" w:rsidRPr="004F66A1" w:rsidRDefault="007B7801" w:rsidP="007B7801">
      <w:pPr>
        <w:pStyle w:val="ListParagraph"/>
        <w:numPr>
          <w:ilvl w:val="0"/>
          <w:numId w:val="31"/>
        </w:numPr>
        <w:kinsoku w:val="0"/>
        <w:overflowPunct w:val="0"/>
        <w:autoSpaceDE w:val="0"/>
        <w:autoSpaceDN w:val="0"/>
        <w:adjustRightInd w:val="0"/>
        <w:spacing w:line="259" w:lineRule="auto"/>
        <w:ind w:left="709"/>
        <w:contextualSpacing/>
        <w:textAlignment w:val="baseline"/>
      </w:pPr>
      <w:r w:rsidRPr="004F66A1">
        <w:t>Alt 1: LBT bandwidth equals channel bandwidth</w:t>
      </w:r>
    </w:p>
    <w:p w14:paraId="19AE7117" w14:textId="77777777" w:rsidR="007B7801" w:rsidRPr="004F66A1" w:rsidRDefault="007B7801" w:rsidP="007B7801">
      <w:pPr>
        <w:pStyle w:val="ListParagraph"/>
        <w:numPr>
          <w:ilvl w:val="0"/>
          <w:numId w:val="31"/>
        </w:numPr>
        <w:kinsoku w:val="0"/>
        <w:overflowPunct w:val="0"/>
        <w:autoSpaceDE w:val="0"/>
        <w:autoSpaceDN w:val="0"/>
        <w:adjustRightInd w:val="0"/>
        <w:spacing w:line="259" w:lineRule="auto"/>
        <w:ind w:left="709"/>
        <w:contextualSpacing/>
        <w:textAlignment w:val="baseline"/>
      </w:pPr>
      <w:r w:rsidRPr="004F66A1">
        <w:t>Alt 2: LBT bandwidth equals the minimum of channel bandwidth and the transmission bandwidth</w:t>
      </w:r>
      <w:r>
        <w:t xml:space="preserve"> (number of RBs for a given transmission)</w:t>
      </w:r>
    </w:p>
    <w:p w14:paraId="543540C4" w14:textId="77777777" w:rsidR="007B7801" w:rsidRPr="004F66A1" w:rsidRDefault="007B7801" w:rsidP="007B7801">
      <w:pPr>
        <w:pStyle w:val="ListParagraph"/>
        <w:numPr>
          <w:ilvl w:val="0"/>
          <w:numId w:val="31"/>
        </w:numPr>
        <w:kinsoku w:val="0"/>
        <w:overflowPunct w:val="0"/>
        <w:autoSpaceDE w:val="0"/>
        <w:autoSpaceDN w:val="0"/>
        <w:adjustRightInd w:val="0"/>
        <w:spacing w:line="259" w:lineRule="auto"/>
        <w:ind w:left="709"/>
        <w:contextualSpacing/>
        <w:textAlignment w:val="baseline"/>
      </w:pPr>
      <w:r w:rsidRPr="004F66A1">
        <w:t>Alt 3: LBT bandwidth can be wider than channel bandwidth</w:t>
      </w:r>
    </w:p>
    <w:p w14:paraId="1A028F00" w14:textId="77777777" w:rsidR="007B7801" w:rsidRPr="004F66A1" w:rsidRDefault="007B7801" w:rsidP="007B7801">
      <w:pPr>
        <w:pStyle w:val="ListParagraph"/>
        <w:numPr>
          <w:ilvl w:val="0"/>
          <w:numId w:val="31"/>
        </w:numPr>
        <w:kinsoku w:val="0"/>
        <w:overflowPunct w:val="0"/>
        <w:autoSpaceDE w:val="0"/>
        <w:autoSpaceDN w:val="0"/>
        <w:adjustRightInd w:val="0"/>
        <w:spacing w:line="259" w:lineRule="auto"/>
        <w:ind w:left="709"/>
        <w:contextualSpacing/>
        <w:textAlignment w:val="baseline"/>
      </w:pPr>
      <w:r w:rsidRPr="004F66A1">
        <w:t>Alt 4: LBT bandwidth can be narrower than the channel bandwidth, with multiple LBT subband within a channel</w:t>
      </w:r>
    </w:p>
    <w:p w14:paraId="6F34A6C6" w14:textId="77777777" w:rsidR="007B7801" w:rsidRPr="004F66A1" w:rsidRDefault="007B7801" w:rsidP="007B7801">
      <w:pPr>
        <w:pStyle w:val="ListParagraph"/>
        <w:numPr>
          <w:ilvl w:val="0"/>
          <w:numId w:val="31"/>
        </w:numPr>
        <w:kinsoku w:val="0"/>
        <w:overflowPunct w:val="0"/>
        <w:autoSpaceDE w:val="0"/>
        <w:autoSpaceDN w:val="0"/>
        <w:adjustRightInd w:val="0"/>
        <w:spacing w:line="259" w:lineRule="auto"/>
        <w:ind w:left="709"/>
        <w:contextualSpacing/>
        <w:textAlignment w:val="baseline"/>
      </w:pPr>
      <w:r>
        <w:t xml:space="preserve">Alt 5: </w:t>
      </w:r>
      <w:r w:rsidRPr="004F66A1">
        <w:t xml:space="preserve">LBT bandwidth equals with </w:t>
      </w:r>
      <w:r>
        <w:t>minimum supported channel bandwidth</w:t>
      </w:r>
      <w:r w:rsidRPr="004F66A1">
        <w:t xml:space="preserve"> or multiples of the minimum supported channel bandwidth</w:t>
      </w:r>
    </w:p>
    <w:p w14:paraId="5532FC60" w14:textId="77777777" w:rsidR="007B7801" w:rsidRDefault="007B7801" w:rsidP="007B7801">
      <w:r w:rsidRPr="00A21741">
        <w:rPr>
          <w:highlight w:val="green"/>
        </w:rPr>
        <w:t>Agreement:</w:t>
      </w:r>
    </w:p>
    <w:p w14:paraId="2008CC8A" w14:textId="77777777" w:rsidR="007B7801" w:rsidRPr="00FB1613" w:rsidRDefault="007B7801" w:rsidP="007B7801">
      <w:r w:rsidRPr="00FB1613">
        <w:t>Capture the following in the TR</w:t>
      </w:r>
      <w:r>
        <w:t>:</w:t>
      </w:r>
    </w:p>
    <w:p w14:paraId="0C9B7F8F" w14:textId="77777777" w:rsidR="007B7801" w:rsidRPr="00FB1613" w:rsidRDefault="007B7801" w:rsidP="007B7801">
      <w:r w:rsidRPr="00FB1613">
        <w:t>For</w:t>
      </w:r>
      <w:r w:rsidRPr="00FB1613">
        <w:rPr>
          <w:rFonts w:eastAsia="Times New Roman"/>
          <w:lang w:val="en-US"/>
        </w:rPr>
        <w:t xml:space="preserve"> operation where LBT is not </w:t>
      </w:r>
      <w:r>
        <w:rPr>
          <w:rFonts w:eastAsia="Times New Roman"/>
          <w:lang w:val="en-US"/>
        </w:rPr>
        <w:t>required</w:t>
      </w:r>
      <w:r w:rsidRPr="00FB1613">
        <w:t xml:space="preserve">, it </w:t>
      </w:r>
      <w:r w:rsidRPr="00FB1613">
        <w:rPr>
          <w:rFonts w:eastAsia="Malgun Gothic"/>
        </w:rPr>
        <w:t>can be further discussed when specifications are developed</w:t>
      </w:r>
      <w:r w:rsidRPr="00FB1613">
        <w:t xml:space="preserve"> </w:t>
      </w:r>
    </w:p>
    <w:p w14:paraId="447957FB" w14:textId="77777777" w:rsidR="007B7801" w:rsidRPr="00FB1613" w:rsidRDefault="007B7801" w:rsidP="007B7801">
      <w:pPr>
        <w:pStyle w:val="ListParagraph"/>
        <w:numPr>
          <w:ilvl w:val="0"/>
          <w:numId w:val="32"/>
        </w:numPr>
        <w:kinsoku w:val="0"/>
        <w:overflowPunct w:val="0"/>
        <w:adjustRightInd w:val="0"/>
        <w:spacing w:line="259" w:lineRule="auto"/>
        <w:ind w:left="709"/>
        <w:textAlignment w:val="baseline"/>
      </w:pPr>
      <w:r w:rsidRPr="00FB1613">
        <w:t>If RAN1 should introduce additional conditions/mechanisms for no-LBT to be used, or leave it for gNB implementation</w:t>
      </w:r>
    </w:p>
    <w:p w14:paraId="7E311983" w14:textId="77777777" w:rsidR="007B7801" w:rsidRPr="00FB1613" w:rsidRDefault="007B7801" w:rsidP="007B7801">
      <w:pPr>
        <w:pStyle w:val="ListParagraph"/>
        <w:numPr>
          <w:ilvl w:val="0"/>
          <w:numId w:val="32"/>
        </w:numPr>
        <w:kinsoku w:val="0"/>
        <w:overflowPunct w:val="0"/>
        <w:adjustRightInd w:val="0"/>
        <w:spacing w:line="259" w:lineRule="auto"/>
        <w:ind w:left="709"/>
        <w:textAlignment w:val="baseline"/>
      </w:pPr>
      <w:r w:rsidRPr="00FB1613">
        <w:t xml:space="preserve">When no-LBT mode is used, if RAN1 should introduce additional restrictions, such as DFS needs to be applied, ATPC needs to be applied, long term sensing needs to be applied, certain duty cycle limitation, certain transmit power limitation, </w:t>
      </w:r>
      <w:r>
        <w:t xml:space="preserve">MCOT limits, </w:t>
      </w:r>
      <w:r w:rsidRPr="00FB1613">
        <w:t>etc, or leave the restriction for gNB implementation</w:t>
      </w:r>
    </w:p>
    <w:p w14:paraId="3CACB4EB" w14:textId="77777777" w:rsidR="007B7801" w:rsidRPr="00FB1613" w:rsidRDefault="007B7801" w:rsidP="007B7801">
      <w:pPr>
        <w:pStyle w:val="ListParagraph"/>
        <w:numPr>
          <w:ilvl w:val="0"/>
          <w:numId w:val="32"/>
        </w:numPr>
        <w:kinsoku w:val="0"/>
        <w:overflowPunct w:val="0"/>
        <w:adjustRightInd w:val="0"/>
        <w:spacing w:line="259" w:lineRule="auto"/>
        <w:ind w:left="709"/>
        <w:textAlignment w:val="baseline"/>
      </w:pPr>
      <w:r w:rsidRPr="00FB1613">
        <w:t>When no-LBT mode is used, if RAN1 should introduce mechanism for the system to fallback to LBT mode, or leave it for gNB implementation</w:t>
      </w:r>
    </w:p>
    <w:p w14:paraId="50D14003" w14:textId="77777777" w:rsidR="007B7801" w:rsidRDefault="007B7801" w:rsidP="007B7801">
      <w:pPr>
        <w:pStyle w:val="ListParagraph"/>
        <w:ind w:left="0"/>
      </w:pPr>
    </w:p>
    <w:p w14:paraId="06918118" w14:textId="77777777" w:rsidR="007B7801" w:rsidRDefault="007B7801" w:rsidP="007B7801">
      <w:pPr>
        <w:pStyle w:val="ListParagraph"/>
        <w:ind w:left="0"/>
      </w:pPr>
      <w:r w:rsidRPr="000F0906">
        <w:rPr>
          <w:highlight w:val="green"/>
        </w:rPr>
        <w:t>Agreement:</w:t>
      </w:r>
    </w:p>
    <w:p w14:paraId="17122C92" w14:textId="77777777" w:rsidR="007B7801" w:rsidRPr="00C818A0" w:rsidRDefault="007B7801" w:rsidP="007B7801">
      <w:r w:rsidRPr="00C818A0">
        <w:t xml:space="preserve">When LBT mode is used, it </w:t>
      </w:r>
      <w:r w:rsidRPr="00C818A0">
        <w:rPr>
          <w:rFonts w:eastAsia="Malgun Gothic"/>
        </w:rPr>
        <w:t xml:space="preserve">can be further discussed when specifications are developed if a </w:t>
      </w:r>
      <w:r w:rsidRPr="00C818A0">
        <w:t>responding device should use a Cat 2 LBT to share the COT, and if yes, how to define the Cat 2 LBT and if a maximum gap is to be introduced between the initiating device and responding device transmissions.</w:t>
      </w:r>
    </w:p>
    <w:p w14:paraId="2F448F05" w14:textId="77777777" w:rsidR="007B7801" w:rsidRDefault="007B7801" w:rsidP="007B7801">
      <w:pPr>
        <w:pStyle w:val="ListParagraph"/>
        <w:ind w:left="0"/>
      </w:pPr>
    </w:p>
    <w:p w14:paraId="742F6C35" w14:textId="77777777" w:rsidR="007B7801" w:rsidRDefault="007B7801" w:rsidP="007B7801">
      <w:pPr>
        <w:pStyle w:val="ListParagraph"/>
        <w:ind w:left="0"/>
      </w:pPr>
      <w:r w:rsidRPr="008E7536">
        <w:rPr>
          <w:highlight w:val="green"/>
        </w:rPr>
        <w:t>Agreement:</w:t>
      </w:r>
    </w:p>
    <w:p w14:paraId="5A5732B3" w14:textId="77777777" w:rsidR="007B7801" w:rsidRDefault="007B7801" w:rsidP="007B7801">
      <w:pPr>
        <w:pStyle w:val="ListParagraph"/>
        <w:numPr>
          <w:ilvl w:val="0"/>
          <w:numId w:val="44"/>
        </w:numPr>
      </w:pPr>
      <w:r>
        <w:t>Support of c</w:t>
      </w:r>
      <w:r w:rsidRPr="009A0CA8">
        <w:t>ontention</w:t>
      </w:r>
      <w:r>
        <w:t>-</w:t>
      </w:r>
      <w:r w:rsidRPr="009A0CA8">
        <w:t xml:space="preserve">exempt short </w:t>
      </w:r>
      <w:r>
        <w:t xml:space="preserve">control </w:t>
      </w:r>
      <w:r w:rsidRPr="009A0CA8">
        <w:t>signalling transmission in 60GHz band for regions</w:t>
      </w:r>
      <w:r>
        <w:t xml:space="preserve"> where LBT is required and short control signaling without LBT is allowed.</w:t>
      </w:r>
    </w:p>
    <w:p w14:paraId="5E40EA32" w14:textId="77777777" w:rsidR="007B7801" w:rsidRDefault="007B7801" w:rsidP="007B7801">
      <w:pPr>
        <w:pStyle w:val="ListParagraph"/>
        <w:numPr>
          <w:ilvl w:val="1"/>
          <w:numId w:val="44"/>
        </w:numPr>
      </w:pPr>
      <w:r>
        <w:t>Note: If regulations do not allow short control signaling exemption in a region when operating with LBT, operation with LBT for these short control signals should be supported</w:t>
      </w:r>
    </w:p>
    <w:p w14:paraId="7B6572F3" w14:textId="77777777" w:rsidR="007B7801" w:rsidRDefault="007B7801" w:rsidP="007B7801">
      <w:pPr>
        <w:pStyle w:val="ListParagraph"/>
        <w:numPr>
          <w:ilvl w:val="0"/>
          <w:numId w:val="44"/>
        </w:numPr>
      </w:pPr>
      <w:r>
        <w:t>R</w:t>
      </w:r>
      <w:r w:rsidRPr="009A0CA8">
        <w:t>estriction</w:t>
      </w:r>
      <w:r>
        <w:t>s</w:t>
      </w:r>
      <w:r w:rsidRPr="009A0CA8">
        <w:t xml:space="preserve"> to the transmission, such as, on duty cycle (airtime measured over a relatively long period of time), content, TX power, etc</w:t>
      </w:r>
      <w:r w:rsidRPr="009A0CA8">
        <w:rPr>
          <w:rFonts w:eastAsia="Malgun Gothic"/>
        </w:rPr>
        <w:t>.</w:t>
      </w:r>
      <w:r>
        <w:rPr>
          <w:rFonts w:eastAsia="Malgun Gothic"/>
        </w:rPr>
        <w:t xml:space="preserve"> can be discussed when specifications are developed.</w:t>
      </w:r>
    </w:p>
    <w:p w14:paraId="7DF7DEF7" w14:textId="77777777" w:rsidR="007B7801" w:rsidRDefault="007B7801" w:rsidP="007B7801">
      <w:pPr>
        <w:pStyle w:val="ListParagraph"/>
        <w:ind w:left="0"/>
      </w:pPr>
    </w:p>
    <w:p w14:paraId="2931B254" w14:textId="77777777" w:rsidR="007B7801" w:rsidRDefault="007B7801" w:rsidP="007B7801">
      <w:pPr>
        <w:pStyle w:val="ListParagraph"/>
        <w:ind w:left="0"/>
      </w:pPr>
      <w:r w:rsidRPr="00206AD3">
        <w:rPr>
          <w:highlight w:val="green"/>
        </w:rPr>
        <w:t>Agreement:</w:t>
      </w:r>
    </w:p>
    <w:p w14:paraId="7292F915" w14:textId="77777777" w:rsidR="007B7801" w:rsidRDefault="007B7801" w:rsidP="007B7801">
      <w:pPr>
        <w:pStyle w:val="ListParagraph"/>
        <w:ind w:left="0"/>
      </w:pPr>
      <w:r w:rsidRPr="00206AD3">
        <w:t>It can be further discussed when specifications are developed if 3GPP spec</w:t>
      </w:r>
      <w:r>
        <w:t>ifications</w:t>
      </w:r>
      <w:r w:rsidRPr="00206AD3">
        <w:t xml:space="preserve"> should define the relationship between the LBT beam and the transmission beam or leave it as implementation. If such relationship is defined, it can also be further discussed when specifications are developed if ED threshold should be adjusted by the choice of LBT beam and transmission beam.</w:t>
      </w:r>
    </w:p>
    <w:p w14:paraId="0B6AA028" w14:textId="77777777" w:rsidR="007B7801" w:rsidRDefault="007B7801" w:rsidP="007B7801">
      <w:pPr>
        <w:pStyle w:val="ListParagraph"/>
        <w:ind w:left="0"/>
      </w:pPr>
    </w:p>
    <w:p w14:paraId="148EC605" w14:textId="77777777" w:rsidR="007B7801" w:rsidRDefault="007B7801" w:rsidP="007B7801">
      <w:pPr>
        <w:pStyle w:val="ListParagraph"/>
        <w:ind w:left="0"/>
      </w:pPr>
      <w:r w:rsidRPr="00206AD3">
        <w:rPr>
          <w:highlight w:val="green"/>
        </w:rPr>
        <w:t>Agreement:</w:t>
      </w:r>
    </w:p>
    <w:p w14:paraId="444F7D17" w14:textId="77777777" w:rsidR="007B7801" w:rsidRDefault="007B7801" w:rsidP="007B7801">
      <w:pPr>
        <w:pStyle w:val="ListParagraph"/>
        <w:ind w:left="0"/>
      </w:pPr>
      <w:r>
        <w:lastRenderedPageBreak/>
        <w:t>When LBT mode is used, spatial domain multiplexing of different beams is supported. The LBT requirement (if any) for spatial domain multiplexing of multiple beams can be further discussed when specifications are developed. At least the following can be considered while other LBT considerations are not excluded.</w:t>
      </w:r>
    </w:p>
    <w:p w14:paraId="387EBBF0" w14:textId="77777777" w:rsidR="007B7801" w:rsidRDefault="007B7801" w:rsidP="007B7801">
      <w:pPr>
        <w:pStyle w:val="ListParagraph"/>
        <w:numPr>
          <w:ilvl w:val="0"/>
          <w:numId w:val="45"/>
        </w:numPr>
        <w:overflowPunct w:val="0"/>
        <w:autoSpaceDE w:val="0"/>
        <w:autoSpaceDN w:val="0"/>
        <w:adjustRightInd w:val="0"/>
        <w:spacing w:after="180"/>
        <w:contextualSpacing/>
        <w:textAlignment w:val="baseline"/>
      </w:pPr>
      <w:r>
        <w:t>Leave the LBT behaviour for implementation</w:t>
      </w:r>
    </w:p>
    <w:p w14:paraId="70FCC532" w14:textId="77777777" w:rsidR="007B7801" w:rsidRDefault="007B7801" w:rsidP="007B7801">
      <w:pPr>
        <w:pStyle w:val="ListParagraph"/>
        <w:numPr>
          <w:ilvl w:val="0"/>
          <w:numId w:val="45"/>
        </w:numPr>
        <w:overflowPunct w:val="0"/>
        <w:autoSpaceDE w:val="0"/>
        <w:autoSpaceDN w:val="0"/>
        <w:adjustRightInd w:val="0"/>
        <w:spacing w:after="180"/>
        <w:contextualSpacing/>
        <w:textAlignment w:val="baseline"/>
      </w:pPr>
      <w:r>
        <w:t>One LBT beam covers all transmission beams</w:t>
      </w:r>
    </w:p>
    <w:p w14:paraId="2C25F54B" w14:textId="77777777" w:rsidR="007B7801" w:rsidRDefault="007B7801" w:rsidP="007B7801">
      <w:pPr>
        <w:pStyle w:val="ListParagraph"/>
        <w:numPr>
          <w:ilvl w:val="0"/>
          <w:numId w:val="45"/>
        </w:numPr>
        <w:overflowPunct w:val="0"/>
        <w:autoSpaceDE w:val="0"/>
        <w:autoSpaceDN w:val="0"/>
        <w:adjustRightInd w:val="0"/>
        <w:spacing w:after="180"/>
        <w:contextualSpacing/>
        <w:textAlignment w:val="baseline"/>
      </w:pPr>
      <w:r>
        <w:t>Multiple LBT beams cover multiple transmission beams</w:t>
      </w:r>
    </w:p>
    <w:p w14:paraId="474007E7" w14:textId="77777777" w:rsidR="007B7801" w:rsidRDefault="007B7801" w:rsidP="007B7801">
      <w:pPr>
        <w:pStyle w:val="ListParagraph"/>
        <w:ind w:left="0"/>
      </w:pPr>
    </w:p>
    <w:p w14:paraId="7E7BF198" w14:textId="77777777" w:rsidR="007B7801" w:rsidRDefault="007B7801" w:rsidP="007B7801">
      <w:pPr>
        <w:pStyle w:val="ListParagraph"/>
        <w:ind w:left="0"/>
      </w:pPr>
      <w:r w:rsidRPr="005149D4">
        <w:rPr>
          <w:highlight w:val="green"/>
        </w:rPr>
        <w:t>Agreement:</w:t>
      </w:r>
    </w:p>
    <w:p w14:paraId="73F05BC3" w14:textId="77777777" w:rsidR="007B7801" w:rsidRPr="005149D4" w:rsidRDefault="007B7801" w:rsidP="007B7801">
      <w:pPr>
        <w:rPr>
          <w:rFonts w:eastAsia="Malgun Gothic"/>
        </w:rPr>
      </w:pPr>
      <w:r w:rsidRPr="005149D4">
        <w:t xml:space="preserve">When LBT mode is used, time domain multiplexing of DL/UL transmissions in different beams in the same COT is supported. The LBT requirement (if any) for time domain multiplexing of DL/UL transmissions in multiple beams can be </w:t>
      </w:r>
      <w:r w:rsidRPr="005149D4">
        <w:rPr>
          <w:rFonts w:eastAsia="Malgun Gothic"/>
        </w:rPr>
        <w:t>further discussed when specifications are developed. At least the following can be considered while other LBT considerations are not excluded</w:t>
      </w:r>
    </w:p>
    <w:p w14:paraId="66FD384E" w14:textId="77777777" w:rsidR="007B7801" w:rsidRPr="002B5DCE" w:rsidRDefault="007B7801" w:rsidP="007B7801">
      <w:pPr>
        <w:pStyle w:val="ListParagraph"/>
        <w:numPr>
          <w:ilvl w:val="0"/>
          <w:numId w:val="46"/>
        </w:numPr>
        <w:kinsoku w:val="0"/>
        <w:overflowPunct w:val="0"/>
        <w:autoSpaceDE w:val="0"/>
        <w:autoSpaceDN w:val="0"/>
        <w:adjustRightInd w:val="0"/>
        <w:spacing w:after="180" w:line="259" w:lineRule="auto"/>
        <w:contextualSpacing/>
        <w:textAlignment w:val="baseline"/>
        <w:rPr>
          <w:rFonts w:eastAsia="Malgun Gothic"/>
        </w:rPr>
      </w:pPr>
      <w:r w:rsidRPr="002B5DCE">
        <w:rPr>
          <w:rFonts w:eastAsia="Malgun Gothic"/>
        </w:rPr>
        <w:t>No additional LBT requirement defined and leave the LBT behaviour for implementation</w:t>
      </w:r>
    </w:p>
    <w:p w14:paraId="1B65FAE7" w14:textId="77777777" w:rsidR="007B7801" w:rsidRPr="002B5DCE" w:rsidRDefault="007B7801" w:rsidP="007B7801">
      <w:pPr>
        <w:pStyle w:val="ListParagraph"/>
        <w:numPr>
          <w:ilvl w:val="0"/>
          <w:numId w:val="46"/>
        </w:numPr>
        <w:kinsoku w:val="0"/>
        <w:overflowPunct w:val="0"/>
        <w:autoSpaceDE w:val="0"/>
        <w:autoSpaceDN w:val="0"/>
        <w:adjustRightInd w:val="0"/>
        <w:spacing w:after="180" w:line="259" w:lineRule="auto"/>
        <w:contextualSpacing/>
        <w:textAlignment w:val="baseline"/>
        <w:rPr>
          <w:rFonts w:eastAsia="Malgun Gothic"/>
        </w:rPr>
      </w:pPr>
      <w:r w:rsidRPr="002B5DCE">
        <w:rPr>
          <w:rFonts w:eastAsia="Malgun Gothic"/>
        </w:rPr>
        <w:t xml:space="preserve">Perform directional or omni-directional LBT at the beginning of COT with sensing beam(s) that covers all TDM beams and with no LBT before each beam switching in the middle of COT. </w:t>
      </w:r>
    </w:p>
    <w:p w14:paraId="32573F58" w14:textId="77777777" w:rsidR="007B7801" w:rsidRPr="002B5DCE" w:rsidRDefault="007B7801" w:rsidP="007B7801">
      <w:pPr>
        <w:pStyle w:val="ListParagraph"/>
        <w:numPr>
          <w:ilvl w:val="0"/>
          <w:numId w:val="46"/>
        </w:numPr>
        <w:kinsoku w:val="0"/>
        <w:overflowPunct w:val="0"/>
        <w:autoSpaceDE w:val="0"/>
        <w:autoSpaceDN w:val="0"/>
        <w:adjustRightInd w:val="0"/>
        <w:spacing w:after="180" w:line="259" w:lineRule="auto"/>
        <w:contextualSpacing/>
        <w:textAlignment w:val="baseline"/>
        <w:rPr>
          <w:rFonts w:eastAsia="Malgun Gothic"/>
        </w:rPr>
      </w:pPr>
      <w:r w:rsidRPr="002B5DCE">
        <w:rPr>
          <w:rFonts w:eastAsia="Malgun Gothic"/>
        </w:rPr>
        <w:t>Perform directional or omni-directional LBT at the beginning of COT with sensing beam(s) that covers all TDM beams or the first transmission beam, and additional directional LBT with sensing beam that covers the next transmission beam for each beam switching in the middle of COT.</w:t>
      </w:r>
    </w:p>
    <w:p w14:paraId="5825DB20" w14:textId="77777777" w:rsidR="007B7801" w:rsidRDefault="007B7801" w:rsidP="007B7801">
      <w:pPr>
        <w:pStyle w:val="ListParagraph"/>
        <w:ind w:left="0"/>
      </w:pPr>
    </w:p>
    <w:p w14:paraId="3F543164" w14:textId="77777777" w:rsidR="007B7801" w:rsidRDefault="007B7801" w:rsidP="007B7801">
      <w:pPr>
        <w:pStyle w:val="ListParagraph"/>
        <w:ind w:left="0"/>
      </w:pPr>
      <w:r w:rsidRPr="00321687">
        <w:rPr>
          <w:highlight w:val="green"/>
        </w:rPr>
        <w:t>Agreement:</w:t>
      </w:r>
    </w:p>
    <w:p w14:paraId="1BF7B035" w14:textId="77777777" w:rsidR="007B7801" w:rsidRPr="005149D4" w:rsidRDefault="007B7801" w:rsidP="007B7801">
      <w:r w:rsidRPr="005149D4">
        <w:t>Capture the following in TR:</w:t>
      </w:r>
    </w:p>
    <w:p w14:paraId="082FA3CB" w14:textId="77777777" w:rsidR="007B7801" w:rsidRPr="005149D4" w:rsidRDefault="007B7801" w:rsidP="007B7801">
      <w:r w:rsidRPr="005149D4">
        <w:t xml:space="preserve">The following receiver assisted channel access and interference management schemes have been considered and can be further investigated </w:t>
      </w:r>
      <w:r w:rsidRPr="005149D4">
        <w:rPr>
          <w:rFonts w:eastAsia="Malgun Gothic"/>
        </w:rPr>
        <w:t>when specifications are developed</w:t>
      </w:r>
    </w:p>
    <w:p w14:paraId="26AB619D" w14:textId="77777777" w:rsidR="007B7801" w:rsidRPr="005149D4" w:rsidRDefault="007B7801" w:rsidP="007B7801">
      <w:pPr>
        <w:pStyle w:val="ListParagraph"/>
        <w:numPr>
          <w:ilvl w:val="0"/>
          <w:numId w:val="47"/>
        </w:numPr>
        <w:kinsoku w:val="0"/>
        <w:overflowPunct w:val="0"/>
        <w:adjustRightInd w:val="0"/>
        <w:spacing w:line="259" w:lineRule="auto"/>
        <w:textAlignment w:val="baseline"/>
      </w:pPr>
      <w:r w:rsidRPr="005149D4">
        <w:t xml:space="preserve">Class A. Receiver provides assistance information (signalling) to transmitter only.  The following aspects of Class A can be further discussed </w:t>
      </w:r>
      <w:r w:rsidRPr="005149D4">
        <w:rPr>
          <w:rFonts w:eastAsia="Malgun Gothic"/>
        </w:rPr>
        <w:t>when specifications are developed</w:t>
      </w:r>
    </w:p>
    <w:p w14:paraId="17CC86B9" w14:textId="77777777" w:rsidR="007B7801" w:rsidRPr="005149D4" w:rsidRDefault="007B7801" w:rsidP="007B7801">
      <w:pPr>
        <w:pStyle w:val="ListParagraph"/>
        <w:numPr>
          <w:ilvl w:val="1"/>
          <w:numId w:val="47"/>
        </w:numPr>
        <w:kinsoku w:val="0"/>
        <w:overflowPunct w:val="0"/>
        <w:adjustRightInd w:val="0"/>
        <w:spacing w:line="259" w:lineRule="auto"/>
        <w:textAlignment w:val="baseline"/>
      </w:pPr>
      <w:r w:rsidRPr="005149D4">
        <w:t xml:space="preserve">Applicability in the following </w:t>
      </w:r>
      <w:r>
        <w:t xml:space="preserve">potential </w:t>
      </w:r>
      <w:r w:rsidRPr="005149D4">
        <w:t>channel access modes:</w:t>
      </w:r>
    </w:p>
    <w:p w14:paraId="1C593403" w14:textId="77777777" w:rsidR="007B7801" w:rsidRPr="005149D4" w:rsidRDefault="007B7801" w:rsidP="007B7801">
      <w:pPr>
        <w:pStyle w:val="ListParagraph"/>
        <w:numPr>
          <w:ilvl w:val="2"/>
          <w:numId w:val="47"/>
        </w:numPr>
        <w:kinsoku w:val="0"/>
        <w:overflowPunct w:val="0"/>
        <w:adjustRightInd w:val="0"/>
        <w:spacing w:line="259" w:lineRule="auto"/>
        <w:textAlignment w:val="baseline"/>
      </w:pPr>
      <w:r w:rsidRPr="005149D4">
        <w:t xml:space="preserve">LBT is performed prior to </w:t>
      </w:r>
      <w:r>
        <w:t>transmission</w:t>
      </w:r>
    </w:p>
    <w:p w14:paraId="252D1189" w14:textId="77777777" w:rsidR="007B7801" w:rsidRPr="005149D4" w:rsidRDefault="007B7801" w:rsidP="007B7801">
      <w:pPr>
        <w:pStyle w:val="ListParagraph"/>
        <w:numPr>
          <w:ilvl w:val="2"/>
          <w:numId w:val="47"/>
        </w:numPr>
        <w:kinsoku w:val="0"/>
        <w:overflowPunct w:val="0"/>
        <w:adjustRightInd w:val="0"/>
        <w:spacing w:line="259" w:lineRule="auto"/>
        <w:textAlignment w:val="baseline"/>
      </w:pPr>
      <w:r w:rsidRPr="005149D4">
        <w:t xml:space="preserve">No LBT is performed prior to </w:t>
      </w:r>
      <w:r>
        <w:t>transmission</w:t>
      </w:r>
      <w:r w:rsidRPr="005149D4">
        <w:t xml:space="preserve"> </w:t>
      </w:r>
    </w:p>
    <w:p w14:paraId="4D068252" w14:textId="77777777" w:rsidR="007B7801" w:rsidRDefault="007B7801" w:rsidP="007B7801">
      <w:pPr>
        <w:pStyle w:val="ListParagraph"/>
        <w:numPr>
          <w:ilvl w:val="1"/>
          <w:numId w:val="47"/>
        </w:numPr>
        <w:kinsoku w:val="0"/>
        <w:overflowPunct w:val="0"/>
        <w:adjustRightInd w:val="0"/>
        <w:spacing w:line="259" w:lineRule="auto"/>
        <w:textAlignment w:val="baseline"/>
      </w:pPr>
      <w:r w:rsidRPr="005149D4">
        <w:t>Details of assistance information</w:t>
      </w:r>
      <w:r>
        <w:t xml:space="preserve"> (e.g., </w:t>
      </w:r>
      <w:r w:rsidRPr="005149D4">
        <w:t>type, timing</w:t>
      </w:r>
      <w:r>
        <w:t>, content, how the assistance information is obtained etc.)</w:t>
      </w:r>
    </w:p>
    <w:p w14:paraId="0DC25D8E" w14:textId="77777777" w:rsidR="007B7801" w:rsidRDefault="007B7801" w:rsidP="007B7801">
      <w:pPr>
        <w:pStyle w:val="ListParagraph"/>
        <w:numPr>
          <w:ilvl w:val="1"/>
          <w:numId w:val="47"/>
        </w:numPr>
        <w:kinsoku w:val="0"/>
        <w:overflowPunct w:val="0"/>
        <w:adjustRightInd w:val="0"/>
        <w:spacing w:line="259" w:lineRule="auto"/>
        <w:textAlignment w:val="baseline"/>
      </w:pPr>
      <w:r>
        <w:t>Whether the assistance information can be obtained by LBT performed at the receiver prior to transmission</w:t>
      </w:r>
    </w:p>
    <w:p w14:paraId="748BDB49" w14:textId="77777777" w:rsidR="007B7801" w:rsidRDefault="007B7801" w:rsidP="007B7801">
      <w:pPr>
        <w:pStyle w:val="ListParagraph"/>
        <w:numPr>
          <w:ilvl w:val="1"/>
          <w:numId w:val="47"/>
        </w:numPr>
        <w:kinsoku w:val="0"/>
        <w:overflowPunct w:val="0"/>
        <w:adjustRightInd w:val="0"/>
        <w:spacing w:line="259" w:lineRule="auto"/>
        <w:textAlignment w:val="baseline"/>
      </w:pPr>
      <w:r>
        <w:t>Whether the assistance information can be obtained by existing layer 1 and layer 3 measurements with enhancements if needed</w:t>
      </w:r>
    </w:p>
    <w:p w14:paraId="34688365" w14:textId="77777777" w:rsidR="007B7801" w:rsidRDefault="007B7801" w:rsidP="007B7801">
      <w:pPr>
        <w:pStyle w:val="ListParagraph"/>
        <w:numPr>
          <w:ilvl w:val="1"/>
          <w:numId w:val="47"/>
        </w:numPr>
        <w:kinsoku w:val="0"/>
        <w:overflowPunct w:val="0"/>
        <w:adjustRightInd w:val="0"/>
        <w:spacing w:line="259" w:lineRule="auto"/>
        <w:textAlignment w:val="baseline"/>
      </w:pPr>
      <w:r w:rsidRPr="005149D4">
        <w:t xml:space="preserve">If any specification changes are needed to support Class A </w:t>
      </w:r>
    </w:p>
    <w:p w14:paraId="2885878B" w14:textId="77777777" w:rsidR="007B7801" w:rsidRPr="005149D4" w:rsidRDefault="007B7801" w:rsidP="007B7801">
      <w:r w:rsidRPr="005149D4">
        <w:t>Also, the following receiver assisted channel access schemes have been considered, and considering the system performance and complexity tradeoff, these schemes will not be further investigated in Rel.17</w:t>
      </w:r>
    </w:p>
    <w:p w14:paraId="25ADAEC6" w14:textId="77777777" w:rsidR="007B7801" w:rsidRPr="005149D4" w:rsidRDefault="007B7801" w:rsidP="007B7801">
      <w:pPr>
        <w:pStyle w:val="ListParagraph"/>
        <w:numPr>
          <w:ilvl w:val="0"/>
          <w:numId w:val="47"/>
        </w:numPr>
        <w:kinsoku w:val="0"/>
        <w:overflowPunct w:val="0"/>
        <w:adjustRightInd w:val="0"/>
        <w:spacing w:line="259" w:lineRule="auto"/>
        <w:textAlignment w:val="baseline"/>
      </w:pPr>
      <w:r w:rsidRPr="005149D4">
        <w:t>Class B. Receiver provides assistance information (signalling) to other NR nodes, including non-serving nodes</w:t>
      </w:r>
    </w:p>
    <w:p w14:paraId="13169C27" w14:textId="77777777" w:rsidR="007B7801" w:rsidRPr="005149D4" w:rsidRDefault="007B7801" w:rsidP="007B7801">
      <w:pPr>
        <w:pStyle w:val="ListParagraph"/>
        <w:numPr>
          <w:ilvl w:val="1"/>
          <w:numId w:val="47"/>
        </w:numPr>
        <w:kinsoku w:val="0"/>
        <w:overflowPunct w:val="0"/>
        <w:adjustRightInd w:val="0"/>
        <w:spacing w:line="259" w:lineRule="auto"/>
        <w:textAlignment w:val="baseline"/>
      </w:pPr>
      <w:r w:rsidRPr="005149D4">
        <w:t>In this case, cross RAT coexistence is based on ED</w:t>
      </w:r>
    </w:p>
    <w:p w14:paraId="65713CD0" w14:textId="77777777" w:rsidR="007B7801" w:rsidRPr="005149D4" w:rsidRDefault="007B7801" w:rsidP="007B7801">
      <w:pPr>
        <w:pStyle w:val="ListParagraph"/>
        <w:numPr>
          <w:ilvl w:val="1"/>
          <w:numId w:val="47"/>
        </w:numPr>
        <w:kinsoku w:val="0"/>
        <w:overflowPunct w:val="0"/>
        <w:adjustRightInd w:val="0"/>
        <w:spacing w:line="259" w:lineRule="auto"/>
        <w:textAlignment w:val="baseline"/>
      </w:pPr>
      <w:r w:rsidRPr="005149D4">
        <w:t>Class B1. Intra-operator only</w:t>
      </w:r>
    </w:p>
    <w:p w14:paraId="4436DDB1" w14:textId="77777777" w:rsidR="007B7801" w:rsidRPr="005149D4" w:rsidRDefault="007B7801" w:rsidP="007B7801">
      <w:pPr>
        <w:pStyle w:val="ListParagraph"/>
        <w:numPr>
          <w:ilvl w:val="1"/>
          <w:numId w:val="47"/>
        </w:numPr>
        <w:kinsoku w:val="0"/>
        <w:overflowPunct w:val="0"/>
        <w:adjustRightInd w:val="0"/>
        <w:spacing w:line="259" w:lineRule="auto"/>
        <w:textAlignment w:val="baseline"/>
      </w:pPr>
      <w:r w:rsidRPr="005149D4">
        <w:t>Class B2. Also including inter-operator signalling</w:t>
      </w:r>
    </w:p>
    <w:p w14:paraId="07E398E2" w14:textId="77777777" w:rsidR="007B7801" w:rsidRPr="005149D4" w:rsidRDefault="007B7801" w:rsidP="007B7801">
      <w:pPr>
        <w:pStyle w:val="ListParagraph"/>
        <w:numPr>
          <w:ilvl w:val="2"/>
          <w:numId w:val="47"/>
        </w:numPr>
        <w:kinsoku w:val="0"/>
        <w:overflowPunct w:val="0"/>
        <w:adjustRightInd w:val="0"/>
        <w:spacing w:line="259" w:lineRule="auto"/>
        <w:textAlignment w:val="baseline"/>
      </w:pPr>
      <w:r w:rsidRPr="005149D4">
        <w:t>In this case, cross operator coexistence is based on ED</w:t>
      </w:r>
    </w:p>
    <w:p w14:paraId="416CD7D0" w14:textId="77777777" w:rsidR="007B7801" w:rsidRPr="005149D4" w:rsidRDefault="007B7801" w:rsidP="007B7801">
      <w:pPr>
        <w:pStyle w:val="ListParagraph"/>
        <w:numPr>
          <w:ilvl w:val="0"/>
          <w:numId w:val="47"/>
        </w:numPr>
        <w:kinsoku w:val="0"/>
        <w:overflowPunct w:val="0"/>
        <w:adjustRightInd w:val="0"/>
        <w:spacing w:line="259" w:lineRule="auto"/>
        <w:textAlignment w:val="baseline"/>
      </w:pPr>
      <w:r w:rsidRPr="005149D4">
        <w:t>Class C. Receiver provides assistance information (signalling) to other NR nodes and nodes from other RAT</w:t>
      </w:r>
    </w:p>
    <w:p w14:paraId="3CA6A56D" w14:textId="77777777" w:rsidR="00316FC9" w:rsidRDefault="00316FC9" w:rsidP="004877DF"/>
    <w:p w14:paraId="30EE8E35" w14:textId="3B9ECE50" w:rsidR="004877DF" w:rsidRDefault="00160FDF" w:rsidP="009545DF">
      <w:r>
        <w:t>In this</w:t>
      </w:r>
      <w:r w:rsidR="004877DF">
        <w:t xml:space="preserve"> </w:t>
      </w:r>
      <w:r w:rsidRPr="00BB3EA2">
        <w:t xml:space="preserve">contribution, we </w:t>
      </w:r>
      <w:r>
        <w:t xml:space="preserve">consider and </w:t>
      </w:r>
      <w:r w:rsidRPr="00BB3EA2">
        <w:t xml:space="preserve">discuss </w:t>
      </w:r>
      <w:r>
        <w:t xml:space="preserve">the aspects of channel access mechanism for </w:t>
      </w:r>
      <w:r w:rsidR="009545DF">
        <w:t>e</w:t>
      </w:r>
      <w:r w:rsidR="009545DF" w:rsidRPr="00316FC9">
        <w:t>xtending current NR operation to 71 GHz</w:t>
      </w:r>
      <w:r>
        <w:t>.</w:t>
      </w:r>
    </w:p>
    <w:p w14:paraId="6BF83640" w14:textId="4CC2BA7E" w:rsidR="00C34D0C" w:rsidRDefault="00B31D92" w:rsidP="00C34D0C">
      <w:pPr>
        <w:pStyle w:val="Heading1"/>
        <w:rPr>
          <w:sz w:val="32"/>
          <w:szCs w:val="32"/>
          <w:lang w:val="en-US"/>
        </w:rPr>
      </w:pPr>
      <w:r w:rsidRPr="00B31D92">
        <w:rPr>
          <w:sz w:val="32"/>
          <w:szCs w:val="32"/>
          <w:lang w:val="en-US"/>
        </w:rPr>
        <w:lastRenderedPageBreak/>
        <w:t>Beam</w:t>
      </w:r>
      <w:r>
        <w:rPr>
          <w:sz w:val="32"/>
          <w:szCs w:val="32"/>
          <w:lang w:val="en-US"/>
        </w:rPr>
        <w:t>-</w:t>
      </w:r>
      <w:r w:rsidRPr="00B31D92">
        <w:rPr>
          <w:sz w:val="32"/>
          <w:szCs w:val="32"/>
          <w:lang w:val="en-US"/>
        </w:rPr>
        <w:t xml:space="preserve">based </w:t>
      </w:r>
      <w:r w:rsidR="00DC6005">
        <w:rPr>
          <w:sz w:val="32"/>
          <w:szCs w:val="32"/>
          <w:lang w:val="en-US"/>
        </w:rPr>
        <w:t xml:space="preserve">Operation and </w:t>
      </w:r>
      <w:r>
        <w:rPr>
          <w:sz w:val="32"/>
          <w:szCs w:val="32"/>
          <w:lang w:val="en-US"/>
        </w:rPr>
        <w:t>C</w:t>
      </w:r>
      <w:r w:rsidRPr="00B31D92">
        <w:rPr>
          <w:sz w:val="32"/>
          <w:szCs w:val="32"/>
          <w:lang w:val="en-US"/>
        </w:rPr>
        <w:t xml:space="preserve">hannel </w:t>
      </w:r>
      <w:r>
        <w:rPr>
          <w:sz w:val="32"/>
          <w:szCs w:val="32"/>
          <w:lang w:val="en-US"/>
        </w:rPr>
        <w:t>A</w:t>
      </w:r>
      <w:r w:rsidRPr="00B31D92">
        <w:rPr>
          <w:sz w:val="32"/>
          <w:szCs w:val="32"/>
          <w:lang w:val="en-US"/>
        </w:rPr>
        <w:t>ccess</w:t>
      </w:r>
      <w:r w:rsidR="00DC6005">
        <w:rPr>
          <w:sz w:val="32"/>
          <w:szCs w:val="32"/>
          <w:lang w:val="en-US"/>
        </w:rPr>
        <w:t xml:space="preserve"> Mechanism</w:t>
      </w:r>
      <w:r w:rsidR="00C34D0C">
        <w:rPr>
          <w:sz w:val="32"/>
          <w:szCs w:val="32"/>
          <w:lang w:val="en-US"/>
        </w:rPr>
        <w:t xml:space="preserve">    </w:t>
      </w:r>
    </w:p>
    <w:p w14:paraId="2D8F7AA5" w14:textId="3410DAE0" w:rsidR="00DC6005" w:rsidRPr="00397223" w:rsidRDefault="000337D6" w:rsidP="00DC6005">
      <w:bookmarkStart w:id="4" w:name="_Ref521073172"/>
      <w:bookmarkStart w:id="5" w:name="_Toc521074174"/>
      <w:r>
        <w:t>P</w:t>
      </w:r>
      <w:r w:rsidR="00DC6005" w:rsidRPr="00397223">
        <w:t xml:space="preserve">hysical layer procedure should include </w:t>
      </w:r>
      <w:r w:rsidR="00DC6005">
        <w:t>c</w:t>
      </w:r>
      <w:r w:rsidR="00DC6005" w:rsidRPr="00397223">
        <w:t>hannel access mechanism assuming beam based operation to comply with the regulatory requirements applicable to unlicensed spectrum for frequencies between 52.6GHz and 71GHz. Both LBT and No-LBT related procedures could be specified.</w:t>
      </w:r>
    </w:p>
    <w:p w14:paraId="077F7D36" w14:textId="15E5CD22" w:rsidR="00DC1927" w:rsidRDefault="00B31D92" w:rsidP="00B31D92">
      <w:r w:rsidRPr="00137D27">
        <w:t xml:space="preserve">To overcome high </w:t>
      </w:r>
      <w:r w:rsidR="00137D27">
        <w:t>propagation loss of signal</w:t>
      </w:r>
      <w:r w:rsidRPr="00137D27">
        <w:t xml:space="preserve"> in </w:t>
      </w:r>
      <w:r w:rsidR="00137D27">
        <w:t xml:space="preserve">high frequency range of </w:t>
      </w:r>
      <w:r w:rsidR="00137D27" w:rsidRPr="009C5957">
        <w:t>52.6</w:t>
      </w:r>
      <w:r w:rsidR="00137D27">
        <w:t xml:space="preserve"> </w:t>
      </w:r>
      <w:r w:rsidR="00137D27" w:rsidRPr="009C5957">
        <w:t>GHz to 71 GHz</w:t>
      </w:r>
      <w:r w:rsidRPr="00137D27">
        <w:t xml:space="preserve">, </w:t>
      </w:r>
      <w:r w:rsidR="00137D27">
        <w:t xml:space="preserve">multiple beams with narrow beamwidth need to be used in both </w:t>
      </w:r>
      <w:r w:rsidRPr="00137D27">
        <w:t xml:space="preserve">downlink </w:t>
      </w:r>
      <w:r w:rsidR="00137D27">
        <w:t xml:space="preserve">and uplink </w:t>
      </w:r>
      <w:r w:rsidRPr="00137D27">
        <w:t xml:space="preserve">transmissions </w:t>
      </w:r>
      <w:r w:rsidR="00137D27">
        <w:t xml:space="preserve">and directional beam is </w:t>
      </w:r>
      <w:r w:rsidRPr="00137D27">
        <w:t xml:space="preserve">inherently </w:t>
      </w:r>
      <w:r w:rsidR="00137D27">
        <w:t>employed</w:t>
      </w:r>
      <w:r w:rsidRPr="00137D27">
        <w:t>. NR</w:t>
      </w:r>
      <w:r w:rsidRPr="008E5F35">
        <w:t xml:space="preserve"> is based on beam</w:t>
      </w:r>
      <w:r w:rsidR="00137D27">
        <w:t>-</w:t>
      </w:r>
      <w:r w:rsidRPr="008E5F35">
        <w:t xml:space="preserve">centric </w:t>
      </w:r>
      <w:r w:rsidR="00137D27">
        <w:t>design</w:t>
      </w:r>
      <w:r w:rsidRPr="008E5F35">
        <w:t xml:space="preserve"> in which both gNB and UE </w:t>
      </w:r>
      <w:r w:rsidR="00137D27">
        <w:t>employ</w:t>
      </w:r>
      <w:r w:rsidRPr="008E5F35">
        <w:t xml:space="preserve"> beams f</w:t>
      </w:r>
      <w:r>
        <w:t xml:space="preserve">or transmission and reception. </w:t>
      </w:r>
    </w:p>
    <w:p w14:paraId="5965220B" w14:textId="416B297D" w:rsidR="00B31D92" w:rsidRDefault="00137D27" w:rsidP="00B31D92">
      <w:r>
        <w:t>Similarly</w:t>
      </w:r>
      <w:r w:rsidR="00B31D92">
        <w:t xml:space="preserve">, </w:t>
      </w:r>
      <w:r w:rsidR="00976C75">
        <w:t xml:space="preserve">NR for </w:t>
      </w:r>
      <w:r w:rsidR="002D5BAF">
        <w:rPr>
          <w:bCs/>
        </w:rPr>
        <w:t>unlicensed spectrum for frequencies between 52.6 GHz and 71 GHz should</w:t>
      </w:r>
      <w:r w:rsidR="00B31D92">
        <w:t xml:space="preserve"> </w:t>
      </w:r>
      <w:r>
        <w:t>also employ</w:t>
      </w:r>
      <w:r w:rsidR="00B31D92">
        <w:t xml:space="preserve"> narrow beams for transmission and reception. </w:t>
      </w:r>
      <w:r w:rsidR="00B31D92" w:rsidRPr="008E5F35">
        <w:t>NR-U</w:t>
      </w:r>
      <w:r w:rsidR="00B3011B">
        <w:t xml:space="preserve"> already</w:t>
      </w:r>
      <w:r w:rsidR="00B31D92">
        <w:t xml:space="preserve"> take</w:t>
      </w:r>
      <w:r w:rsidR="00B3011B">
        <w:t>s</w:t>
      </w:r>
      <w:r w:rsidR="00B31D92">
        <w:t xml:space="preserve"> the advantage of the beamforming gain</w:t>
      </w:r>
      <w:r w:rsidR="00B3011B">
        <w:t>. However, directional beam</w:t>
      </w:r>
      <w:r w:rsidR="00976C75">
        <w:t>s</w:t>
      </w:r>
      <w:r w:rsidR="00B3011B">
        <w:t xml:space="preserve"> </w:t>
      </w:r>
      <w:r w:rsidR="00976C75">
        <w:t xml:space="preserve">are </w:t>
      </w:r>
      <w:r w:rsidR="00B3011B">
        <w:t xml:space="preserve">not currently </w:t>
      </w:r>
      <w:r w:rsidR="00976C75">
        <w:t>used</w:t>
      </w:r>
      <w:r w:rsidR="00B3011B">
        <w:t xml:space="preserve"> for sensing</w:t>
      </w:r>
      <w:r w:rsidR="000D256F">
        <w:t xml:space="preserve"> the channel</w:t>
      </w:r>
      <w:r w:rsidR="00B3011B">
        <w:t xml:space="preserve">, </w:t>
      </w:r>
      <w:r w:rsidR="00DC1927">
        <w:t>although</w:t>
      </w:r>
      <w:r w:rsidR="008A1A91">
        <w:t xml:space="preserve"> directional listen before talk (</w:t>
      </w:r>
      <w:r w:rsidR="00B3011B">
        <w:t>LBT</w:t>
      </w:r>
      <w:r w:rsidR="008A1A91">
        <w:t>)</w:t>
      </w:r>
      <w:r w:rsidR="00976C75">
        <w:t xml:space="preserve"> has been discussed in the previous meetings</w:t>
      </w:r>
      <w:r w:rsidR="00B3011B">
        <w:t xml:space="preserve">. </w:t>
      </w:r>
      <w:r w:rsidR="00DC1927">
        <w:t>With the current LBT mechanism, i</w:t>
      </w:r>
      <w:r w:rsidR="00B31D92" w:rsidRPr="008E5F35">
        <w:t xml:space="preserve">f the channel is occupied </w:t>
      </w:r>
      <w:r w:rsidR="00976C75">
        <w:t xml:space="preserve">only </w:t>
      </w:r>
      <w:r w:rsidR="00B31D92" w:rsidRPr="008E5F35">
        <w:t xml:space="preserve">in </w:t>
      </w:r>
      <w:r w:rsidR="00B31D92">
        <w:t xml:space="preserve">a </w:t>
      </w:r>
      <w:r w:rsidR="00B31D92" w:rsidRPr="008E5F35">
        <w:t xml:space="preserve">particular direction, then all other directions cannot be used for any transmission. </w:t>
      </w:r>
      <w:r w:rsidR="00B3011B">
        <w:t>D</w:t>
      </w:r>
      <w:r w:rsidR="00B31D92" w:rsidRPr="008E5F35">
        <w:t>irectional LBT</w:t>
      </w:r>
      <w:r w:rsidR="00976C75">
        <w:t>, on the other hand,</w:t>
      </w:r>
      <w:r w:rsidR="00B31D92">
        <w:t xml:space="preserve"> </w:t>
      </w:r>
      <w:r w:rsidR="00976C75">
        <w:t>is based on that</w:t>
      </w:r>
      <w:r w:rsidR="00B31D92" w:rsidRPr="008E5F35">
        <w:t xml:space="preserve"> the transmitting node </w:t>
      </w:r>
      <w:r w:rsidR="00B3011B">
        <w:t xml:space="preserve">may </w:t>
      </w:r>
      <w:r w:rsidR="00B31D92" w:rsidRPr="008E5F35">
        <w:t xml:space="preserve">sense the channels </w:t>
      </w:r>
      <w:r>
        <w:t xml:space="preserve">only </w:t>
      </w:r>
      <w:r w:rsidR="00B31D92" w:rsidRPr="008E5F35">
        <w:t>in the direction</w:t>
      </w:r>
      <w:r w:rsidR="00B31D92">
        <w:t>s</w:t>
      </w:r>
      <w:r w:rsidR="00B31D92" w:rsidRPr="008E5F35">
        <w:t xml:space="preserve"> of </w:t>
      </w:r>
      <w:r>
        <w:t xml:space="preserve">the </w:t>
      </w:r>
      <w:r w:rsidR="00B31D92" w:rsidRPr="008E5F35">
        <w:t>intended</w:t>
      </w:r>
      <w:r w:rsidR="00B31D92">
        <w:t xml:space="preserve"> </w:t>
      </w:r>
      <w:r w:rsidR="00B31D92" w:rsidRPr="008E5F35">
        <w:t>transmission</w:t>
      </w:r>
      <w:r w:rsidR="00B31D92">
        <w:t xml:space="preserve">. Directional LBT </w:t>
      </w:r>
      <w:r w:rsidR="00B3011B">
        <w:t>could</w:t>
      </w:r>
      <w:r w:rsidR="00B31D92" w:rsidRPr="008E5F35">
        <w:t xml:space="preserve"> </w:t>
      </w:r>
      <w:r w:rsidR="00976C75">
        <w:t>increase</w:t>
      </w:r>
      <w:r w:rsidR="00B31D92" w:rsidRPr="008E5F35">
        <w:t xml:space="preserve"> the spatial </w:t>
      </w:r>
      <w:r w:rsidR="00976C75">
        <w:t>reuse</w:t>
      </w:r>
      <w:r w:rsidR="00976C75" w:rsidRPr="008E5F35">
        <w:t xml:space="preserve"> </w:t>
      </w:r>
      <w:r w:rsidR="00B31D92" w:rsidRPr="008E5F35">
        <w:t>and</w:t>
      </w:r>
      <w:r w:rsidR="00B31D92">
        <w:t xml:space="preserve"> </w:t>
      </w:r>
      <w:r w:rsidR="00B31D92" w:rsidRPr="008E5F35">
        <w:t xml:space="preserve">exploit the narrow beam transmission </w:t>
      </w:r>
      <w:r w:rsidR="00B31D92">
        <w:t>capabilities</w:t>
      </w:r>
      <w:r w:rsidR="00B31D92" w:rsidRPr="008E5F35">
        <w:t xml:space="preserve"> in </w:t>
      </w:r>
      <w:r w:rsidR="00B3011B">
        <w:t>high frequency</w:t>
      </w:r>
      <w:r w:rsidR="00DC1927">
        <w:t xml:space="preserve"> band</w:t>
      </w:r>
      <w:r w:rsidR="00B3011B">
        <w:t xml:space="preserve">, e.g., </w:t>
      </w:r>
      <w:r w:rsidR="00B3011B" w:rsidRPr="009C5957">
        <w:t>52.6</w:t>
      </w:r>
      <w:r w:rsidR="00B3011B">
        <w:t xml:space="preserve"> </w:t>
      </w:r>
      <w:r w:rsidR="00B3011B" w:rsidRPr="009C5957">
        <w:t>GHz to 71 GHz</w:t>
      </w:r>
      <w:r w:rsidR="000D256F">
        <w:t>,</w:t>
      </w:r>
      <w:r w:rsidR="00B3011B">
        <w:t xml:space="preserve"> </w:t>
      </w:r>
      <w:r w:rsidR="00B31D92">
        <w:t>by allowing multiple transmitting nodes to access the channel simultaneously as long as their beams remain orthogonal to each other in space</w:t>
      </w:r>
      <w:r w:rsidR="00B31D92" w:rsidRPr="008E5F35">
        <w:t>.</w:t>
      </w:r>
    </w:p>
    <w:p w14:paraId="390424AE" w14:textId="77777777" w:rsidR="00172D81" w:rsidRPr="00172D81" w:rsidRDefault="00172D81" w:rsidP="00172D81">
      <w:r w:rsidRPr="00172D81">
        <w:t>It was agreed that it can be further discussed when specifications are developed if 3GPP specifications should define the relationship between the LBT beam and the transmission beam or leave it as implementation. If such relationship is defined, it can also be further discussed when specifications are developed if ED threshold should be adjusted by the choice of LBT beam and transmission beam.</w:t>
      </w:r>
    </w:p>
    <w:p w14:paraId="17D7EAB2" w14:textId="6AB8EA71" w:rsidR="00B31D92" w:rsidRPr="00B3011B" w:rsidRDefault="00976C75" w:rsidP="00B31D92">
      <w:r>
        <w:t>The h</w:t>
      </w:r>
      <w:r w:rsidR="00B3011B">
        <w:t xml:space="preserve">igh frequency range of </w:t>
      </w:r>
      <w:r w:rsidR="00B3011B" w:rsidRPr="009C5957">
        <w:t>52.6</w:t>
      </w:r>
      <w:r w:rsidR="00B3011B">
        <w:t xml:space="preserve"> </w:t>
      </w:r>
      <w:r w:rsidR="00B3011B" w:rsidRPr="009C5957">
        <w:t>GHz to 71 GHz</w:t>
      </w:r>
      <w:r w:rsidR="00137D27" w:rsidRPr="00137D27">
        <w:t xml:space="preserve"> can leverage the beam-based </w:t>
      </w:r>
      <w:r w:rsidR="00B3011B">
        <w:t>design</w:t>
      </w:r>
      <w:r w:rsidR="00137D27" w:rsidRPr="00137D27">
        <w:t xml:space="preserve"> in NR, thereby allowing directional channel access. As a result, multiple nodes may be able to access the channel at the same time, but in different orthogonal spatial directions. This can substantially improve</w:t>
      </w:r>
      <w:r w:rsidR="00DE3EE7">
        <w:t xml:space="preserve"> </w:t>
      </w:r>
      <w:r w:rsidR="00DE3EE7" w:rsidRPr="00137D27">
        <w:t>deployment</w:t>
      </w:r>
      <w:r w:rsidR="00137D27" w:rsidRPr="00137D27">
        <w:t xml:space="preserve"> capacity and enhance spatial </w:t>
      </w:r>
      <w:r w:rsidR="00B53617">
        <w:t>reuse</w:t>
      </w:r>
      <w:r w:rsidR="00B53617" w:rsidRPr="00137D27">
        <w:t xml:space="preserve"> </w:t>
      </w:r>
      <w:r w:rsidR="00137D27" w:rsidRPr="00137D27">
        <w:t>gain of the system.</w:t>
      </w:r>
      <w:r w:rsidR="00B3011B">
        <w:t xml:space="preserve"> </w:t>
      </w:r>
      <w:r w:rsidR="00B31D92" w:rsidRPr="00B3011B">
        <w:t xml:space="preserve">Directional LBT </w:t>
      </w:r>
      <w:r w:rsidR="00B3011B">
        <w:t>mechanism</w:t>
      </w:r>
      <w:r w:rsidR="00B31D92" w:rsidRPr="00B3011B">
        <w:t xml:space="preserve"> can be considered</w:t>
      </w:r>
      <w:r w:rsidR="00B3011B">
        <w:t xml:space="preserve"> in </w:t>
      </w:r>
      <w:r w:rsidR="00B53617">
        <w:t xml:space="preserve">the </w:t>
      </w:r>
      <w:r w:rsidR="00B3011B">
        <w:t xml:space="preserve">high frequency range of </w:t>
      </w:r>
      <w:r w:rsidR="00B3011B" w:rsidRPr="009C5957">
        <w:t>52.6</w:t>
      </w:r>
      <w:r w:rsidR="00B3011B">
        <w:t xml:space="preserve"> </w:t>
      </w:r>
      <w:r w:rsidR="00B3011B" w:rsidRPr="009C5957">
        <w:t>GHz to 71 GHz</w:t>
      </w:r>
      <w:r w:rsidR="00B31D92" w:rsidRPr="00B3011B">
        <w:t>.</w:t>
      </w:r>
    </w:p>
    <w:p w14:paraId="794F8A6E" w14:textId="5C91113B" w:rsidR="00B31D92" w:rsidRDefault="00B31D92" w:rsidP="00B31D92">
      <w:r w:rsidRPr="008E5F35">
        <w:t>While beam</w:t>
      </w:r>
      <w:r>
        <w:t>-</w:t>
      </w:r>
      <w:r w:rsidRPr="008E5F35">
        <w:t xml:space="preserve">based transmission </w:t>
      </w:r>
      <w:r w:rsidR="00983AE9">
        <w:t>and reception is</w:t>
      </w:r>
      <w:r w:rsidRPr="008E5F35">
        <w:t xml:space="preserve"> the key enabling technology to mitigate </w:t>
      </w:r>
      <w:r w:rsidR="00F21BA8">
        <w:t>large propagation loss</w:t>
      </w:r>
      <w:r w:rsidRPr="008E5F35">
        <w:t xml:space="preserve">, it </w:t>
      </w:r>
      <w:r w:rsidR="002D5BAF">
        <w:t xml:space="preserve">also </w:t>
      </w:r>
      <w:r w:rsidRPr="008E5F35">
        <w:t xml:space="preserve">imposes additional challenges for </w:t>
      </w:r>
      <w:r w:rsidR="00983AE9">
        <w:t xml:space="preserve">the </w:t>
      </w:r>
      <w:r w:rsidR="00B3011B">
        <w:t xml:space="preserve">frequency range of </w:t>
      </w:r>
      <w:r w:rsidR="00B3011B" w:rsidRPr="009C5957">
        <w:t>52.6</w:t>
      </w:r>
      <w:r w:rsidR="00B3011B">
        <w:t xml:space="preserve"> </w:t>
      </w:r>
      <w:r w:rsidR="00B3011B" w:rsidRPr="009C5957">
        <w:t>GHz to 71 GHz</w:t>
      </w:r>
      <w:r w:rsidRPr="008E5F35">
        <w:t>. Since gNB with co</w:t>
      </w:r>
      <w:r w:rsidR="00616868">
        <w:t>-</w:t>
      </w:r>
      <w:r w:rsidRPr="008E5F35">
        <w:t>located TRPs/panels can</w:t>
      </w:r>
      <w:r w:rsidR="00616868">
        <w:t xml:space="preserve"> </w:t>
      </w:r>
      <w:r w:rsidRPr="008E5F35">
        <w:t>construct multiple beams in different directions simultaneously</w:t>
      </w:r>
      <w:r w:rsidR="00CB0ABF">
        <w:t xml:space="preserve"> </w:t>
      </w:r>
      <w:r w:rsidR="00561F96">
        <w:t>but might not be able to</w:t>
      </w:r>
      <w:r w:rsidR="00CB0ABF">
        <w:t xml:space="preserve"> transmit in one direction while perform LBT in another direction</w:t>
      </w:r>
      <w:r w:rsidR="003530BB">
        <w:t>.</w:t>
      </w:r>
      <w:r w:rsidR="00071598">
        <w:t xml:space="preserve"> </w:t>
      </w:r>
      <w:r w:rsidR="003530BB">
        <w:t>I</w:t>
      </w:r>
      <w:r w:rsidRPr="008E5F35">
        <w:t xml:space="preserve">t is challenging for gNB to listen </w:t>
      </w:r>
      <w:r w:rsidR="00EA0028">
        <w:t>(</w:t>
      </w:r>
      <w:r w:rsidR="00F21BA8">
        <w:t xml:space="preserve">to </w:t>
      </w:r>
      <w:r w:rsidR="00582123">
        <w:t>obtain an accurate</w:t>
      </w:r>
      <w:r w:rsidR="00EA0028">
        <w:t xml:space="preserve"> measurement) </w:t>
      </w:r>
      <w:r w:rsidRPr="008E5F35">
        <w:t xml:space="preserve">on specific time-frequency resources on a particular beam while transmitting on other beam on the same time-frequency resources due to inevitable self-interference as shown in </w:t>
      </w:r>
      <w:r w:rsidR="00B3011B">
        <w:fldChar w:fldCharType="begin"/>
      </w:r>
      <w:r w:rsidR="00B3011B">
        <w:instrText xml:space="preserve"> REF _Ref40383659 \h </w:instrText>
      </w:r>
      <w:r w:rsidR="00B3011B">
        <w:fldChar w:fldCharType="separate"/>
      </w:r>
      <w:r w:rsidR="00290BD5" w:rsidRPr="007B6C83">
        <w:rPr>
          <w:color w:val="000000" w:themeColor="text1"/>
        </w:rPr>
        <w:t xml:space="preserve">Figure </w:t>
      </w:r>
      <w:r w:rsidR="00290BD5">
        <w:rPr>
          <w:noProof/>
          <w:color w:val="000000" w:themeColor="text1"/>
        </w:rPr>
        <w:t>1</w:t>
      </w:r>
      <w:r w:rsidR="00B3011B">
        <w:fldChar w:fldCharType="end"/>
      </w:r>
      <w:r w:rsidRPr="008E5F35">
        <w:t>. Self-interference may easily result in LBT failure, i.e., false declaration of channel unavailability</w:t>
      </w:r>
      <w:r>
        <w:t xml:space="preserve"> while the channel is idle</w:t>
      </w:r>
      <w:r w:rsidRPr="008E5F35">
        <w:t xml:space="preserve">, </w:t>
      </w:r>
      <w:r>
        <w:t>because</w:t>
      </w:r>
      <w:r w:rsidRPr="008E5F35">
        <w:t xml:space="preserve"> the </w:t>
      </w:r>
      <w:r>
        <w:t>sensed</w:t>
      </w:r>
      <w:r w:rsidRPr="008E5F35">
        <w:t xml:space="preserve"> energy may be above the energy detection threshold for LBT procedure.</w:t>
      </w:r>
      <w:r w:rsidR="00B3011B">
        <w:t xml:space="preserve"> </w:t>
      </w:r>
      <w:r w:rsidRPr="00B3011B">
        <w:t>Self-interference among co</w:t>
      </w:r>
      <w:r w:rsidR="00DC1927">
        <w:t>-</w:t>
      </w:r>
      <w:r w:rsidRPr="00B3011B">
        <w:t>located TRPs/panels c</w:t>
      </w:r>
      <w:r w:rsidR="002D5BAF">
        <w:t>ould</w:t>
      </w:r>
      <w:r w:rsidRPr="00B3011B">
        <w:t xml:space="preserve"> negatively affect the deployed channel access procedure.</w:t>
      </w:r>
    </w:p>
    <w:p w14:paraId="2F3B99F5" w14:textId="77777777" w:rsidR="000966E9" w:rsidRPr="00172D81" w:rsidRDefault="000966E9" w:rsidP="00A11425">
      <w:pPr>
        <w:pStyle w:val="ListParagraph"/>
        <w:ind w:left="0"/>
        <w:rPr>
          <w:rFonts w:ascii="Times New Roman" w:eastAsia="SimSun" w:hAnsi="Times New Roman"/>
          <w:szCs w:val="20"/>
          <w:lang w:val="en-GB" w:eastAsia="zh-CN"/>
        </w:rPr>
      </w:pPr>
    </w:p>
    <w:p w14:paraId="36BBC6CE" w14:textId="77777777" w:rsidR="00A11425" w:rsidRPr="00A11425" w:rsidRDefault="00A11425" w:rsidP="00B31D92">
      <w:pPr>
        <w:rPr>
          <w:lang w:val="en-US"/>
        </w:rPr>
      </w:pPr>
    </w:p>
    <w:p w14:paraId="7B7E9611" w14:textId="77777777" w:rsidR="00B31D92" w:rsidRPr="008E5F35" w:rsidRDefault="00B31D92" w:rsidP="00B31D92">
      <w:pPr>
        <w:keepNext/>
        <w:jc w:val="center"/>
      </w:pPr>
      <w:r w:rsidRPr="008E5F35">
        <w:rPr>
          <w:noProof/>
          <w:lang w:val="en-US"/>
        </w:rPr>
        <w:lastRenderedPageBreak/>
        <w:drawing>
          <wp:inline distT="0" distB="0" distL="0" distR="0" wp14:anchorId="33F9CD91" wp14:editId="24763B89">
            <wp:extent cx="2487881" cy="2010688"/>
            <wp:effectExtent l="0" t="0" r="825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12442" cy="2030538"/>
                    </a:xfrm>
                    <a:prstGeom prst="rect">
                      <a:avLst/>
                    </a:prstGeom>
                  </pic:spPr>
                </pic:pic>
              </a:graphicData>
            </a:graphic>
          </wp:inline>
        </w:drawing>
      </w:r>
    </w:p>
    <w:p w14:paraId="73E58394" w14:textId="4C981552" w:rsidR="0057595D" w:rsidRPr="003A11C0" w:rsidRDefault="00B31D92" w:rsidP="003A11C0">
      <w:pPr>
        <w:pStyle w:val="Caption"/>
        <w:rPr>
          <w:b w:val="0"/>
          <w:i/>
          <w:color w:val="000000" w:themeColor="text1"/>
        </w:rPr>
      </w:pPr>
      <w:bookmarkStart w:id="6" w:name="_Ref40383659"/>
      <w:r w:rsidRPr="007B6C83">
        <w:rPr>
          <w:color w:val="000000" w:themeColor="text1"/>
        </w:rPr>
        <w:t xml:space="preserve">Figure </w:t>
      </w:r>
      <w:r w:rsidRPr="007B6C83">
        <w:rPr>
          <w:b w:val="0"/>
          <w:i/>
          <w:color w:val="000000" w:themeColor="text1"/>
        </w:rPr>
        <w:fldChar w:fldCharType="begin"/>
      </w:r>
      <w:r w:rsidRPr="007B6C83">
        <w:rPr>
          <w:color w:val="000000" w:themeColor="text1"/>
        </w:rPr>
        <w:instrText xml:space="preserve"> SEQ Figure \* ARABIC </w:instrText>
      </w:r>
      <w:r w:rsidRPr="007B6C83">
        <w:rPr>
          <w:b w:val="0"/>
          <w:i/>
          <w:color w:val="000000" w:themeColor="text1"/>
        </w:rPr>
        <w:fldChar w:fldCharType="separate"/>
      </w:r>
      <w:r w:rsidR="00290BD5">
        <w:rPr>
          <w:noProof/>
          <w:color w:val="000000" w:themeColor="text1"/>
        </w:rPr>
        <w:t>1</w:t>
      </w:r>
      <w:r w:rsidRPr="007B6C83">
        <w:rPr>
          <w:b w:val="0"/>
          <w:i/>
          <w:color w:val="000000" w:themeColor="text1"/>
        </w:rPr>
        <w:fldChar w:fldCharType="end"/>
      </w:r>
      <w:bookmarkEnd w:id="6"/>
      <w:r w:rsidRPr="007B6C83">
        <w:rPr>
          <w:color w:val="000000" w:themeColor="text1"/>
        </w:rPr>
        <w:t xml:space="preserve"> Self-interference on directional LBT</w:t>
      </w:r>
    </w:p>
    <w:p w14:paraId="27BF7D95" w14:textId="49C9258D" w:rsidR="00D3255D" w:rsidRDefault="00D3255D" w:rsidP="00D3255D">
      <w:pPr>
        <w:rPr>
          <w:i/>
          <w:iCs/>
        </w:rPr>
      </w:pPr>
      <w:r w:rsidRPr="000549D8">
        <w:rPr>
          <w:b/>
          <w:i/>
          <w:u w:val="single"/>
        </w:rPr>
        <w:t xml:space="preserve">Proposal </w:t>
      </w:r>
      <w:r>
        <w:rPr>
          <w:b/>
          <w:i/>
          <w:u w:val="single"/>
        </w:rPr>
        <w:t>1</w:t>
      </w:r>
      <w:r w:rsidRPr="00283C4D">
        <w:rPr>
          <w:b/>
          <w:i/>
        </w:rPr>
        <w:t xml:space="preserve">: </w:t>
      </w:r>
      <w:r w:rsidRPr="00B31D92">
        <w:rPr>
          <w:i/>
          <w:iCs/>
          <w:sz w:val="24"/>
          <w:szCs w:val="24"/>
        </w:rPr>
        <w:t>Directional LBT</w:t>
      </w:r>
      <w:r>
        <w:rPr>
          <w:i/>
          <w:iCs/>
          <w:sz w:val="24"/>
          <w:szCs w:val="24"/>
        </w:rPr>
        <w:t xml:space="preserve"> and</w:t>
      </w:r>
      <w:r w:rsidRPr="00B31D92">
        <w:rPr>
          <w:i/>
          <w:iCs/>
          <w:sz w:val="24"/>
          <w:szCs w:val="24"/>
        </w:rPr>
        <w:t xml:space="preserve"> interference </w:t>
      </w:r>
      <w:r w:rsidR="00FA3271">
        <w:rPr>
          <w:i/>
          <w:iCs/>
          <w:sz w:val="24"/>
          <w:szCs w:val="24"/>
        </w:rPr>
        <w:t>mitigation</w:t>
      </w:r>
      <w:r w:rsidR="00607FB8">
        <w:rPr>
          <w:i/>
          <w:iCs/>
          <w:sz w:val="24"/>
          <w:szCs w:val="24"/>
        </w:rPr>
        <w:t xml:space="preserve"> </w:t>
      </w:r>
      <w:r w:rsidRPr="00B31D92">
        <w:rPr>
          <w:i/>
          <w:iCs/>
          <w:sz w:val="24"/>
          <w:szCs w:val="24"/>
        </w:rPr>
        <w:t xml:space="preserve">should be </w:t>
      </w:r>
      <w:r w:rsidR="00CF35B3">
        <w:rPr>
          <w:i/>
          <w:iCs/>
          <w:sz w:val="24"/>
          <w:szCs w:val="24"/>
        </w:rPr>
        <w:t>considered</w:t>
      </w:r>
      <w:r w:rsidR="00DB7476">
        <w:rPr>
          <w:i/>
          <w:iCs/>
          <w:sz w:val="24"/>
          <w:szCs w:val="24"/>
        </w:rPr>
        <w:t xml:space="preserve"> for frequency range of 52.6GHz to 71GHz</w:t>
      </w:r>
      <w:r w:rsidRPr="00B31D92">
        <w:rPr>
          <w:i/>
          <w:iCs/>
        </w:rPr>
        <w:t>.</w:t>
      </w:r>
    </w:p>
    <w:p w14:paraId="7455C92F" w14:textId="263BA457" w:rsidR="00DB282F" w:rsidRPr="00FA2CC6" w:rsidRDefault="00DB282F" w:rsidP="00DB282F">
      <w:pPr>
        <w:pStyle w:val="Heading1"/>
        <w:rPr>
          <w:sz w:val="32"/>
          <w:szCs w:val="32"/>
          <w:lang w:val="fr-FR"/>
        </w:rPr>
      </w:pPr>
      <w:r w:rsidRPr="00FA2CC6">
        <w:rPr>
          <w:sz w:val="32"/>
          <w:szCs w:val="32"/>
          <w:lang w:val="fr-FR"/>
        </w:rPr>
        <w:t>LBT Mode</w:t>
      </w:r>
      <w:r w:rsidR="00397223">
        <w:rPr>
          <w:sz w:val="32"/>
          <w:szCs w:val="32"/>
          <w:lang w:val="fr-FR"/>
        </w:rPr>
        <w:t xml:space="preserve"> or </w:t>
      </w:r>
      <w:r w:rsidR="00FA2CC6" w:rsidRPr="00FA2CC6">
        <w:rPr>
          <w:sz w:val="32"/>
          <w:szCs w:val="32"/>
          <w:lang w:val="fr-FR"/>
        </w:rPr>
        <w:t>Sub-Mode</w:t>
      </w:r>
      <w:r w:rsidRPr="00FA2CC6">
        <w:rPr>
          <w:sz w:val="32"/>
          <w:szCs w:val="32"/>
          <w:lang w:val="fr-FR"/>
        </w:rPr>
        <w:t xml:space="preserve"> Adaptation    </w:t>
      </w:r>
    </w:p>
    <w:p w14:paraId="1BC56194" w14:textId="47D58D4C" w:rsidR="00397223" w:rsidRPr="00397223" w:rsidRDefault="004F7C91" w:rsidP="00397223">
      <w:r w:rsidRPr="00397223">
        <w:rPr>
          <w:rFonts w:eastAsia="Batang"/>
          <w:szCs w:val="22"/>
          <w:lang w:val="en-US" w:eastAsia="ko-KR"/>
        </w:rPr>
        <w:t xml:space="preserve">LBT may be used to allow proper system operation in 52.6 GHz and above. </w:t>
      </w:r>
      <w:r w:rsidR="00397223" w:rsidRPr="00397223">
        <w:t xml:space="preserve">According to WID, </w:t>
      </w:r>
      <w:r w:rsidR="00397223">
        <w:t>p</w:t>
      </w:r>
      <w:r w:rsidR="00397223" w:rsidRPr="00397223">
        <w:t xml:space="preserve">hysical layer procedure should include </w:t>
      </w:r>
      <w:r w:rsidR="00397223">
        <w:t>c</w:t>
      </w:r>
      <w:r w:rsidR="00397223" w:rsidRPr="00397223">
        <w:t>hannel access mechanism assuming beam based operation to comply with the regulatory requirements applicable to unlicensed spectrum for frequencies between 52.6GHz and 71GHz. Both LBT and No-LBT related procedures could be specified and for No-LBT case no additional sensing mechanism is specified.</w:t>
      </w:r>
    </w:p>
    <w:p w14:paraId="7E3D2D4C" w14:textId="591C7199" w:rsidR="00397223" w:rsidRPr="00397223" w:rsidRDefault="00397223" w:rsidP="00397223">
      <w:r w:rsidRPr="00397223">
        <w:t xml:space="preserve">Omni-directional LBT, directional LBT and receiver </w:t>
      </w:r>
      <w:r w:rsidRPr="00397223">
        <w:rPr>
          <w:rFonts w:hint="eastAsia"/>
        </w:rPr>
        <w:t>assistance in channel access</w:t>
      </w:r>
      <w:r w:rsidRPr="00397223">
        <w:t xml:space="preserve"> should be studied and specified if needed. Corresponding energy detection enhancement</w:t>
      </w:r>
      <w:r>
        <w:t xml:space="preserve"> </w:t>
      </w:r>
      <w:r w:rsidRPr="00397223">
        <w:t>could be studied and specified if needed.</w:t>
      </w:r>
    </w:p>
    <w:p w14:paraId="52CCF44F" w14:textId="464DD452" w:rsidR="00397223" w:rsidRPr="00397223" w:rsidRDefault="00397223" w:rsidP="004F7C91">
      <w:r w:rsidRPr="00397223">
        <w:t>It was agreed that for</w:t>
      </w:r>
      <w:r w:rsidRPr="00397223">
        <w:rPr>
          <w:rFonts w:eastAsia="Times New Roman"/>
          <w:lang w:val="en-US"/>
        </w:rPr>
        <w:t xml:space="preserve"> operation where LBT is not required</w:t>
      </w:r>
      <w:r w:rsidRPr="00397223">
        <w:t xml:space="preserve">, it </w:t>
      </w:r>
      <w:r w:rsidRPr="00397223">
        <w:rPr>
          <w:rFonts w:eastAsia="Malgun Gothic"/>
        </w:rPr>
        <w:t>can be further discussed when specifications are developed</w:t>
      </w:r>
      <w:r w:rsidRPr="00397223">
        <w:t xml:space="preserve"> if RAN1 should introduce additional conditions/mechanisms for no-LBT to be used, or leave it for gNB implementation. When no-LBT mode is used, if RAN1 should introduce additional restrictions, such as DFS, ATPC, long term sensing </w:t>
      </w:r>
      <w:r w:rsidR="009F359A">
        <w:t xml:space="preserve">which </w:t>
      </w:r>
      <w:r w:rsidRPr="00397223">
        <w:t>need to be applied, certain duty cycle limitation, certain transmit power limitation, MCOT limits, etc, or leave the restriction for gNB implementation When no-LBT mode is used, if RAN1 should introduce mechanism for the system to fallback to LBT mode, or leave it for gNB implementation</w:t>
      </w:r>
      <w:r>
        <w:t>.</w:t>
      </w:r>
    </w:p>
    <w:p w14:paraId="143BE154" w14:textId="3C884507" w:rsidR="004F7C91" w:rsidRPr="00361660" w:rsidRDefault="004F7C91" w:rsidP="004F7C91">
      <w:pPr>
        <w:rPr>
          <w:rFonts w:eastAsia="Batang"/>
          <w:szCs w:val="22"/>
          <w:lang w:val="en-US" w:eastAsia="ko-KR"/>
        </w:rPr>
      </w:pPr>
      <w:r w:rsidRPr="00361660">
        <w:rPr>
          <w:rFonts w:eastAsia="Batang"/>
          <w:szCs w:val="22"/>
          <w:lang w:val="en-US" w:eastAsia="ko-KR"/>
        </w:rPr>
        <w:t>A specific LBT mechanism may be predefined and specified for this purpose. LBT could have different methods. One LBT method may be more suitable than the other LBT method depending on conditions such as interference</w:t>
      </w:r>
      <w:r w:rsidR="00935995">
        <w:rPr>
          <w:rFonts w:eastAsia="Batang"/>
          <w:szCs w:val="22"/>
          <w:lang w:val="en-US" w:eastAsia="ko-KR"/>
        </w:rPr>
        <w:t>s</w:t>
      </w:r>
      <w:r w:rsidRPr="00361660">
        <w:rPr>
          <w:rFonts w:eastAsia="Batang"/>
          <w:szCs w:val="22"/>
          <w:lang w:val="en-US" w:eastAsia="ko-KR"/>
        </w:rPr>
        <w:t xml:space="preserve">, and vice versa. It </w:t>
      </w:r>
      <w:r w:rsidR="00361660">
        <w:rPr>
          <w:rFonts w:eastAsia="Batang"/>
          <w:szCs w:val="22"/>
          <w:lang w:val="en-US" w:eastAsia="ko-KR"/>
        </w:rPr>
        <w:t>may be</w:t>
      </w:r>
      <w:r w:rsidRPr="00361660">
        <w:rPr>
          <w:rFonts w:eastAsia="Batang"/>
          <w:szCs w:val="22"/>
          <w:lang w:val="en-US" w:eastAsia="ko-KR"/>
        </w:rPr>
        <w:t xml:space="preserve"> required to incorporate LBT methods to enable proper efficient and optimal system operation for 52.6 GHz and above. </w:t>
      </w:r>
    </w:p>
    <w:p w14:paraId="31F6CC86" w14:textId="65D10125" w:rsidR="00935995" w:rsidRDefault="004F7C91" w:rsidP="004F7C91">
      <w:pPr>
        <w:rPr>
          <w:rFonts w:eastAsia="Batang"/>
          <w:szCs w:val="22"/>
          <w:lang w:val="en-US" w:eastAsia="ko-KR"/>
        </w:rPr>
      </w:pPr>
      <w:r w:rsidRPr="00361660">
        <w:rPr>
          <w:rFonts w:eastAsia="Batang"/>
          <w:szCs w:val="22"/>
          <w:lang w:val="en-US" w:eastAsia="ko-KR"/>
        </w:rPr>
        <w:t xml:space="preserve">In </w:t>
      </w:r>
      <w:r w:rsidR="00935995">
        <w:rPr>
          <w:rFonts w:eastAsia="Batang"/>
          <w:szCs w:val="22"/>
          <w:lang w:val="en-US" w:eastAsia="ko-KR"/>
        </w:rPr>
        <w:t xml:space="preserve">the frequency range from </w:t>
      </w:r>
      <w:r w:rsidRPr="00361660">
        <w:rPr>
          <w:rFonts w:eastAsia="Batang"/>
          <w:szCs w:val="22"/>
          <w:lang w:val="en-US" w:eastAsia="ko-KR"/>
        </w:rPr>
        <w:t xml:space="preserve">52.6 GHz </w:t>
      </w:r>
      <w:r w:rsidR="00935995">
        <w:rPr>
          <w:rFonts w:eastAsia="Batang"/>
          <w:szCs w:val="22"/>
          <w:lang w:val="en-US" w:eastAsia="ko-KR"/>
        </w:rPr>
        <w:t>to 71 GHz</w:t>
      </w:r>
      <w:r w:rsidRPr="00361660">
        <w:rPr>
          <w:rFonts w:eastAsia="Batang"/>
          <w:szCs w:val="22"/>
          <w:lang w:val="en-US" w:eastAsia="ko-KR"/>
        </w:rPr>
        <w:t xml:space="preserve">, LBT </w:t>
      </w:r>
      <w:r w:rsidR="003F4ACD">
        <w:rPr>
          <w:rFonts w:eastAsia="Batang"/>
          <w:szCs w:val="22"/>
          <w:lang w:val="en-US" w:eastAsia="ko-KR"/>
        </w:rPr>
        <w:t>could</w:t>
      </w:r>
      <w:r w:rsidRPr="00361660">
        <w:rPr>
          <w:rFonts w:eastAsia="Batang"/>
          <w:szCs w:val="22"/>
          <w:lang w:val="en-US" w:eastAsia="ko-KR"/>
        </w:rPr>
        <w:t xml:space="preserve"> be used. However, when interference is static or not present, no-LBT mode </w:t>
      </w:r>
      <w:r w:rsidR="003F4ACD">
        <w:rPr>
          <w:rFonts w:eastAsia="Batang"/>
          <w:szCs w:val="22"/>
          <w:lang w:val="en-US" w:eastAsia="ko-KR"/>
        </w:rPr>
        <w:t>could</w:t>
      </w:r>
      <w:r w:rsidRPr="00361660">
        <w:rPr>
          <w:rFonts w:eastAsia="Batang"/>
          <w:szCs w:val="22"/>
          <w:lang w:val="en-US" w:eastAsia="ko-KR"/>
        </w:rPr>
        <w:t xml:space="preserve"> be used. Therefore, in some condition</w:t>
      </w:r>
      <w:r w:rsidR="00935995">
        <w:rPr>
          <w:rFonts w:eastAsia="Batang"/>
          <w:szCs w:val="22"/>
          <w:lang w:val="en-US" w:eastAsia="ko-KR"/>
        </w:rPr>
        <w:t>(s)</w:t>
      </w:r>
      <w:r w:rsidRPr="00361660">
        <w:rPr>
          <w:rFonts w:eastAsia="Batang"/>
          <w:szCs w:val="22"/>
          <w:lang w:val="en-US" w:eastAsia="ko-KR"/>
        </w:rPr>
        <w:t>, LBT may be required</w:t>
      </w:r>
      <w:r w:rsidR="003F4ACD">
        <w:rPr>
          <w:rFonts w:eastAsia="Batang"/>
          <w:szCs w:val="22"/>
          <w:lang w:val="en-US" w:eastAsia="ko-KR"/>
        </w:rPr>
        <w:t xml:space="preserve"> and i</w:t>
      </w:r>
      <w:r w:rsidRPr="00361660">
        <w:rPr>
          <w:rFonts w:eastAsia="Batang"/>
          <w:szCs w:val="22"/>
          <w:lang w:val="en-US" w:eastAsia="ko-KR"/>
        </w:rPr>
        <w:t>n other condition</w:t>
      </w:r>
      <w:r w:rsidR="00935995">
        <w:rPr>
          <w:rFonts w:eastAsia="Batang"/>
          <w:szCs w:val="22"/>
          <w:lang w:val="en-US" w:eastAsia="ko-KR"/>
        </w:rPr>
        <w:t>(s)</w:t>
      </w:r>
      <w:r w:rsidRPr="00361660">
        <w:rPr>
          <w:rFonts w:eastAsia="Batang"/>
          <w:szCs w:val="22"/>
          <w:lang w:val="en-US" w:eastAsia="ko-KR"/>
        </w:rPr>
        <w:t xml:space="preserve">, LBT may not be required. It is desirable to design a coexist mechanism for LBT mode and no-LBT mode in 52.6 GHz </w:t>
      </w:r>
      <w:r w:rsidR="003F4ACD">
        <w:rPr>
          <w:rFonts w:eastAsia="Batang"/>
          <w:szCs w:val="22"/>
          <w:lang w:val="en-US" w:eastAsia="ko-KR"/>
        </w:rPr>
        <w:t>to 71 GHz</w:t>
      </w:r>
      <w:r w:rsidR="003F4ACD" w:rsidRPr="00361660">
        <w:rPr>
          <w:rFonts w:eastAsia="Batang"/>
          <w:szCs w:val="22"/>
          <w:lang w:val="en-US" w:eastAsia="ko-KR"/>
        </w:rPr>
        <w:t xml:space="preserve"> </w:t>
      </w:r>
      <w:r w:rsidRPr="00361660">
        <w:rPr>
          <w:rFonts w:eastAsia="Batang"/>
          <w:szCs w:val="22"/>
          <w:lang w:val="en-US" w:eastAsia="ko-KR"/>
        </w:rPr>
        <w:t xml:space="preserve">system. </w:t>
      </w:r>
      <w:r w:rsidR="00361660">
        <w:rPr>
          <w:rFonts w:eastAsia="Batang"/>
          <w:szCs w:val="22"/>
          <w:lang w:val="en-US" w:eastAsia="ko-KR"/>
        </w:rPr>
        <w:t xml:space="preserve">The condition(s) and criteria when </w:t>
      </w:r>
      <w:r w:rsidRPr="00361660">
        <w:rPr>
          <w:rFonts w:eastAsia="Batang"/>
          <w:szCs w:val="22"/>
          <w:lang w:val="en-US" w:eastAsia="ko-KR"/>
        </w:rPr>
        <w:t xml:space="preserve">to use LBT and when not to use LBT </w:t>
      </w:r>
      <w:r w:rsidR="003F4ACD">
        <w:rPr>
          <w:rFonts w:eastAsia="Batang"/>
          <w:szCs w:val="22"/>
          <w:lang w:val="en-US" w:eastAsia="ko-KR"/>
        </w:rPr>
        <w:t>can</w:t>
      </w:r>
      <w:r w:rsidRPr="00361660">
        <w:rPr>
          <w:rFonts w:eastAsia="Batang"/>
          <w:szCs w:val="22"/>
          <w:lang w:val="en-US" w:eastAsia="ko-KR"/>
        </w:rPr>
        <w:t xml:space="preserve"> be </w:t>
      </w:r>
      <w:r w:rsidR="00361660">
        <w:rPr>
          <w:rFonts w:eastAsia="Batang"/>
          <w:szCs w:val="22"/>
          <w:lang w:val="en-US" w:eastAsia="ko-KR"/>
        </w:rPr>
        <w:t>considered</w:t>
      </w:r>
      <w:r w:rsidRPr="00361660">
        <w:rPr>
          <w:rFonts w:eastAsia="Batang"/>
          <w:szCs w:val="22"/>
          <w:lang w:val="en-US" w:eastAsia="ko-KR"/>
        </w:rPr>
        <w:t>.</w:t>
      </w:r>
      <w:r w:rsidR="00935995">
        <w:rPr>
          <w:rFonts w:eastAsia="Batang"/>
          <w:szCs w:val="22"/>
          <w:lang w:val="en-US" w:eastAsia="ko-KR"/>
        </w:rPr>
        <w:t xml:space="preserve"> </w:t>
      </w:r>
      <w:r w:rsidR="00397223" w:rsidRPr="00397223">
        <w:t>When no-LBT mode is used, mechanism for the system to fallback to LBT mode</w:t>
      </w:r>
      <w:r w:rsidR="00397223">
        <w:t xml:space="preserve"> can also be considered.</w:t>
      </w:r>
    </w:p>
    <w:p w14:paraId="758CB50C" w14:textId="1E25E3DA" w:rsidR="00A11425" w:rsidRPr="00397223" w:rsidRDefault="00935995" w:rsidP="004F7C91">
      <w:pPr>
        <w:rPr>
          <w:rFonts w:eastAsia="Batang"/>
          <w:szCs w:val="22"/>
          <w:lang w:val="en-US" w:eastAsia="ko-KR"/>
        </w:rPr>
      </w:pPr>
      <w:r>
        <w:t>When LBT mode is used, there could be several different sub-modes for LBT mode. For example, there could be LBT sub-modes such as omni-directional LBT, directional LBT and receiver assisted LBT.</w:t>
      </w:r>
      <w:r w:rsidRPr="00935995">
        <w:t xml:space="preserve"> </w:t>
      </w:r>
      <w:r>
        <w:t xml:space="preserve">It may not be possible to have one LBT method fit for all conditions. For system optimization and performance enhancement, </w:t>
      </w:r>
      <w:r w:rsidR="00361660">
        <w:rPr>
          <w:rFonts w:eastAsia="Batang"/>
          <w:szCs w:val="22"/>
          <w:lang w:val="en-US" w:eastAsia="ko-KR"/>
        </w:rPr>
        <w:t xml:space="preserve">adaptation between LBT modes and adaptation between LBT sub-modes </w:t>
      </w:r>
      <w:r>
        <w:rPr>
          <w:rFonts w:eastAsia="Batang"/>
          <w:szCs w:val="22"/>
          <w:lang w:val="en-US" w:eastAsia="ko-KR"/>
        </w:rPr>
        <w:t>could</w:t>
      </w:r>
      <w:r w:rsidR="00361660">
        <w:rPr>
          <w:rFonts w:eastAsia="Batang"/>
          <w:szCs w:val="22"/>
          <w:lang w:val="en-US" w:eastAsia="ko-KR"/>
        </w:rPr>
        <w:t xml:space="preserve"> be </w:t>
      </w:r>
      <w:r w:rsidR="00397223">
        <w:rPr>
          <w:rFonts w:eastAsia="Batang"/>
          <w:szCs w:val="22"/>
          <w:lang w:val="en-US" w:eastAsia="ko-KR"/>
        </w:rPr>
        <w:t xml:space="preserve">beneficial and can be </w:t>
      </w:r>
      <w:r>
        <w:rPr>
          <w:rFonts w:eastAsia="Batang"/>
          <w:szCs w:val="22"/>
          <w:lang w:val="en-US" w:eastAsia="ko-KR"/>
        </w:rPr>
        <w:t xml:space="preserve">considered and </w:t>
      </w:r>
      <w:r w:rsidR="00361660">
        <w:rPr>
          <w:rFonts w:eastAsia="Batang"/>
          <w:szCs w:val="22"/>
          <w:lang w:val="en-US" w:eastAsia="ko-KR"/>
        </w:rPr>
        <w:t xml:space="preserve">studied. </w:t>
      </w:r>
    </w:p>
    <w:p w14:paraId="01CD5FEA" w14:textId="01940D0A" w:rsidR="00DE20E6" w:rsidRPr="00DE20E6" w:rsidRDefault="00DE20E6" w:rsidP="00DE20E6">
      <w:pPr>
        <w:rPr>
          <w:i/>
          <w:iCs/>
          <w:sz w:val="24"/>
          <w:szCs w:val="24"/>
        </w:rPr>
      </w:pPr>
      <w:r w:rsidRPr="000549D8">
        <w:rPr>
          <w:b/>
          <w:i/>
          <w:u w:val="single"/>
        </w:rPr>
        <w:t xml:space="preserve">Proposal </w:t>
      </w:r>
      <w:r>
        <w:rPr>
          <w:b/>
          <w:i/>
          <w:u w:val="single"/>
        </w:rPr>
        <w:t>2</w:t>
      </w:r>
      <w:r w:rsidRPr="00283C4D">
        <w:rPr>
          <w:b/>
          <w:i/>
        </w:rPr>
        <w:t xml:space="preserve">: </w:t>
      </w:r>
      <w:r w:rsidR="003F4ACD" w:rsidRPr="003F4ACD">
        <w:rPr>
          <w:bCs/>
          <w:i/>
        </w:rPr>
        <w:t>Both o</w:t>
      </w:r>
      <w:r w:rsidRPr="003F4ACD">
        <w:rPr>
          <w:bCs/>
          <w:i/>
          <w:iCs/>
          <w:sz w:val="24"/>
          <w:szCs w:val="24"/>
        </w:rPr>
        <w:t>mni-directional</w:t>
      </w:r>
      <w:r w:rsidRPr="00DE20E6">
        <w:rPr>
          <w:i/>
          <w:iCs/>
          <w:sz w:val="24"/>
          <w:szCs w:val="24"/>
        </w:rPr>
        <w:t xml:space="preserve"> LBT</w:t>
      </w:r>
      <w:r w:rsidR="00C44368">
        <w:rPr>
          <w:i/>
          <w:iCs/>
          <w:sz w:val="24"/>
          <w:szCs w:val="24"/>
        </w:rPr>
        <w:t xml:space="preserve"> and</w:t>
      </w:r>
      <w:r w:rsidRPr="00DE20E6">
        <w:rPr>
          <w:i/>
          <w:iCs/>
          <w:sz w:val="24"/>
          <w:szCs w:val="24"/>
        </w:rPr>
        <w:t xml:space="preserve"> directional LBT </w:t>
      </w:r>
      <w:r>
        <w:rPr>
          <w:i/>
          <w:iCs/>
          <w:sz w:val="24"/>
          <w:szCs w:val="24"/>
        </w:rPr>
        <w:t>should be supported</w:t>
      </w:r>
      <w:r w:rsidR="00DB7476" w:rsidRPr="00DB7476">
        <w:rPr>
          <w:i/>
          <w:iCs/>
          <w:sz w:val="24"/>
          <w:szCs w:val="24"/>
        </w:rPr>
        <w:t xml:space="preserve"> </w:t>
      </w:r>
      <w:r w:rsidR="00DB7476">
        <w:rPr>
          <w:i/>
          <w:iCs/>
          <w:sz w:val="24"/>
          <w:szCs w:val="24"/>
        </w:rPr>
        <w:t>for frequency range of 52.6GHz to 71GHz</w:t>
      </w:r>
      <w:r w:rsidR="00DB7476" w:rsidRPr="00B31D92">
        <w:rPr>
          <w:i/>
          <w:iCs/>
        </w:rPr>
        <w:t>.</w:t>
      </w:r>
    </w:p>
    <w:p w14:paraId="790FF5CE" w14:textId="2FA2A8E4" w:rsidR="00DB282F" w:rsidRDefault="004F7C91" w:rsidP="00D3255D">
      <w:pPr>
        <w:rPr>
          <w:i/>
          <w:iCs/>
          <w:sz w:val="24"/>
          <w:szCs w:val="24"/>
        </w:rPr>
      </w:pPr>
      <w:r w:rsidRPr="000549D8">
        <w:rPr>
          <w:b/>
          <w:i/>
          <w:u w:val="single"/>
        </w:rPr>
        <w:lastRenderedPageBreak/>
        <w:t xml:space="preserve">Proposal </w:t>
      </w:r>
      <w:r w:rsidR="00DE20E6">
        <w:rPr>
          <w:b/>
          <w:i/>
          <w:u w:val="single"/>
        </w:rPr>
        <w:t>3</w:t>
      </w:r>
      <w:r w:rsidRPr="00283C4D">
        <w:rPr>
          <w:b/>
          <w:i/>
        </w:rPr>
        <w:t xml:space="preserve">: </w:t>
      </w:r>
      <w:r w:rsidR="00A3183B" w:rsidRPr="00A3183B">
        <w:rPr>
          <w:bCs/>
          <w:i/>
        </w:rPr>
        <w:t>A</w:t>
      </w:r>
      <w:r w:rsidR="00361660" w:rsidRPr="00A3183B">
        <w:rPr>
          <w:bCs/>
          <w:i/>
          <w:iCs/>
          <w:sz w:val="24"/>
          <w:szCs w:val="24"/>
        </w:rPr>
        <w:t>dap</w:t>
      </w:r>
      <w:r w:rsidR="00361660">
        <w:rPr>
          <w:i/>
          <w:iCs/>
          <w:sz w:val="24"/>
          <w:szCs w:val="24"/>
        </w:rPr>
        <w:t xml:space="preserve">tation between LBT modes and LBT sub-modes </w:t>
      </w:r>
      <w:r w:rsidR="0011606C">
        <w:rPr>
          <w:i/>
          <w:iCs/>
          <w:sz w:val="24"/>
          <w:szCs w:val="24"/>
        </w:rPr>
        <w:t xml:space="preserve">to optimize system performance </w:t>
      </w:r>
      <w:r w:rsidR="00361660">
        <w:rPr>
          <w:i/>
          <w:iCs/>
          <w:sz w:val="24"/>
          <w:szCs w:val="24"/>
        </w:rPr>
        <w:t>should be considered.</w:t>
      </w:r>
    </w:p>
    <w:p w14:paraId="055D8D23" w14:textId="06F469B5" w:rsidR="00DB282F" w:rsidRDefault="00DB282F" w:rsidP="00DB282F">
      <w:pPr>
        <w:pStyle w:val="Heading1"/>
        <w:rPr>
          <w:sz w:val="32"/>
          <w:szCs w:val="32"/>
          <w:lang w:val="en-US"/>
        </w:rPr>
      </w:pPr>
      <w:r>
        <w:rPr>
          <w:sz w:val="32"/>
          <w:szCs w:val="32"/>
          <w:lang w:val="en-US"/>
        </w:rPr>
        <w:t xml:space="preserve">Receiver Assisted </w:t>
      </w:r>
      <w:r w:rsidR="00D03BEC">
        <w:rPr>
          <w:sz w:val="32"/>
          <w:szCs w:val="32"/>
          <w:lang w:val="en-US"/>
        </w:rPr>
        <w:t xml:space="preserve">LBT and </w:t>
      </w:r>
      <w:r w:rsidR="00DC6005">
        <w:rPr>
          <w:sz w:val="32"/>
          <w:szCs w:val="32"/>
          <w:lang w:val="en-US"/>
        </w:rPr>
        <w:t>Channel Access</w:t>
      </w:r>
      <w:r>
        <w:rPr>
          <w:sz w:val="32"/>
          <w:szCs w:val="32"/>
          <w:lang w:val="en-US"/>
        </w:rPr>
        <w:t xml:space="preserve">     </w:t>
      </w:r>
    </w:p>
    <w:p w14:paraId="0C30FF9D" w14:textId="32D72276" w:rsidR="00DC6005" w:rsidRPr="00DC6005" w:rsidRDefault="00DC6005" w:rsidP="00DC6005">
      <w:r w:rsidRPr="00DC6005">
        <w:t xml:space="preserve">It was agreed that the class A receiver assisted channel access and interference management schemes have been considered and can be further investigated </w:t>
      </w:r>
      <w:r w:rsidRPr="00DC6005">
        <w:rPr>
          <w:rFonts w:eastAsia="Malgun Gothic"/>
        </w:rPr>
        <w:t>when specifications are developed.</w:t>
      </w:r>
      <w:r w:rsidRPr="00DC6005">
        <w:t xml:space="preserve"> In Class A</w:t>
      </w:r>
      <w:r>
        <w:t>, r</w:t>
      </w:r>
      <w:r w:rsidRPr="00DC6005">
        <w:t xml:space="preserve">eceiver provides assistance information or signalling to transmitter only. The </w:t>
      </w:r>
      <w:r w:rsidR="009F359A">
        <w:t>a</w:t>
      </w:r>
      <w:r w:rsidRPr="00DC6005">
        <w:t xml:space="preserve">spects of Class A </w:t>
      </w:r>
      <w:r>
        <w:t xml:space="preserve">receiver assisted channel access </w:t>
      </w:r>
      <w:r w:rsidRPr="00DC6005">
        <w:t xml:space="preserve">can be further discussed </w:t>
      </w:r>
      <w:r w:rsidRPr="00DC6005">
        <w:rPr>
          <w:rFonts w:eastAsia="Malgun Gothic"/>
        </w:rPr>
        <w:t>when specifications are developed</w:t>
      </w:r>
      <w:r w:rsidRPr="00DC6005">
        <w:t xml:space="preserve">. For example, applicability in the potential channel access modes such as LBT is performed prior to transmission and No LBT is performed prior to transmission. Details of assistance information such as type, timing, content, how the assistance information is obtained etc. could be </w:t>
      </w:r>
      <w:r>
        <w:t xml:space="preserve">further </w:t>
      </w:r>
      <w:r w:rsidRPr="00DC6005">
        <w:t>discussed.</w:t>
      </w:r>
    </w:p>
    <w:p w14:paraId="4ECAE0CF" w14:textId="77777777" w:rsidR="00DC6005" w:rsidRPr="00DC6005" w:rsidRDefault="00DC6005" w:rsidP="00DC6005">
      <w:pPr>
        <w:kinsoku w:val="0"/>
        <w:spacing w:line="259" w:lineRule="auto"/>
      </w:pPr>
      <w:r w:rsidRPr="00DC6005">
        <w:t xml:space="preserve">In addition, whether the assistance information can be obtained by LBT performed at the receiver prior to transmission. Whether the assistance information can be obtained by existing layer 1 and layer 3 measurements with enhancements if needed. If any specification changes are needed to support Class A received assisted channel access. </w:t>
      </w:r>
    </w:p>
    <w:p w14:paraId="581F3692" w14:textId="07750531" w:rsidR="00DC6005" w:rsidRPr="00DC6005" w:rsidRDefault="00DC6005" w:rsidP="00DC6005">
      <w:r w:rsidRPr="00DC6005">
        <w:t xml:space="preserve">Also, the Class B and Class C receiver assisted channel access schemes have been considered, and Class B receiver provides assistance information or signalling to other NR nodes, including non-serving nodes. In this case, cross RAT coexistence is based on ED. Class B1 is for Intra-operator only and Class B2 also include inter-operator signalling. In this case, cross operator coexistence is based on ED. Class C receiver provides assistance information or signalling to other NR nodes and nodes from other RAT. Considering the system performance and complexity tradeoff, </w:t>
      </w:r>
      <w:r w:rsidR="009F359A">
        <w:t xml:space="preserve">it was agreed that </w:t>
      </w:r>
      <w:r w:rsidRPr="00DC6005">
        <w:t>Class B and Class C receiver assisted channel access schemes will not be further investigated in Rel.17.</w:t>
      </w:r>
    </w:p>
    <w:p w14:paraId="1796265B" w14:textId="2BF281C5" w:rsidR="00607FB8" w:rsidRPr="003A11C0" w:rsidRDefault="00607FB8" w:rsidP="003A11C0">
      <w:pPr>
        <w:tabs>
          <w:tab w:val="left" w:pos="720"/>
        </w:tabs>
        <w:rPr>
          <w:rFonts w:eastAsia="Batang"/>
          <w:szCs w:val="22"/>
          <w:lang w:val="en-US" w:eastAsia="ko-KR"/>
        </w:rPr>
      </w:pPr>
      <w:r>
        <w:rPr>
          <w:rFonts w:eastAsia="Batang"/>
          <w:szCs w:val="22"/>
          <w:lang w:val="en-US" w:eastAsia="ko-KR"/>
        </w:rPr>
        <w:t xml:space="preserve">A receiver may experience a different channel and interference level than the transmitter due to interference from hidden node(s) to the receiver. Similarly, a transmitter may experience a different channel and interference level than the receiver due to interference from exposed node(s) to the transmitter. An example is shown in </w:t>
      </w:r>
      <w:r>
        <w:rPr>
          <w:rFonts w:eastAsia="Batang"/>
          <w:szCs w:val="22"/>
          <w:lang w:val="en-US" w:eastAsia="ko-KR"/>
        </w:rPr>
        <w:fldChar w:fldCharType="begin"/>
      </w:r>
      <w:r>
        <w:rPr>
          <w:rFonts w:eastAsia="Batang"/>
          <w:szCs w:val="22"/>
          <w:lang w:val="en-US" w:eastAsia="ko-KR"/>
        </w:rPr>
        <w:instrText xml:space="preserve"> REF _Ref40384622 \h  \* MERGEFORMAT </w:instrText>
      </w:r>
      <w:r>
        <w:rPr>
          <w:rFonts w:eastAsia="Batang"/>
          <w:szCs w:val="22"/>
          <w:lang w:val="en-US" w:eastAsia="ko-KR"/>
        </w:rPr>
      </w:r>
      <w:r>
        <w:rPr>
          <w:rFonts w:eastAsia="Batang"/>
          <w:szCs w:val="22"/>
          <w:lang w:val="en-US" w:eastAsia="ko-KR"/>
        </w:rPr>
        <w:fldChar w:fldCharType="separate"/>
      </w:r>
      <w:r w:rsidR="00290BD5" w:rsidRPr="00290BD5">
        <w:rPr>
          <w:rFonts w:eastAsia="Batang"/>
          <w:szCs w:val="22"/>
          <w:lang w:val="en-US" w:eastAsia="ko-KR"/>
        </w:rPr>
        <w:t>Figure 2</w:t>
      </w:r>
      <w:r>
        <w:rPr>
          <w:rFonts w:eastAsia="Batang"/>
          <w:szCs w:val="22"/>
          <w:lang w:val="en-US" w:eastAsia="ko-KR"/>
        </w:rPr>
        <w:fldChar w:fldCharType="end"/>
      </w:r>
      <w:r>
        <w:rPr>
          <w:rFonts w:eastAsia="Batang"/>
          <w:szCs w:val="22"/>
          <w:lang w:val="en-US" w:eastAsia="ko-KR"/>
        </w:rPr>
        <w:t xml:space="preserve"> where UE</w:t>
      </w:r>
      <w:r w:rsidRPr="003E7F93">
        <w:rPr>
          <w:rFonts w:eastAsia="Batang"/>
          <w:szCs w:val="22"/>
          <w:vertAlign w:val="subscript"/>
          <w:lang w:val="en-US" w:eastAsia="ko-KR"/>
        </w:rPr>
        <w:t>1</w:t>
      </w:r>
      <w:r>
        <w:rPr>
          <w:rFonts w:eastAsia="Batang"/>
          <w:szCs w:val="22"/>
          <w:lang w:val="en-US" w:eastAsia="ko-KR"/>
        </w:rPr>
        <w:t xml:space="preserve"> in Cell</w:t>
      </w:r>
      <w:r w:rsidRPr="00A31F5E">
        <w:rPr>
          <w:rFonts w:eastAsia="Batang"/>
          <w:szCs w:val="22"/>
          <w:vertAlign w:val="subscript"/>
          <w:lang w:val="en-US" w:eastAsia="ko-KR"/>
        </w:rPr>
        <w:t>1</w:t>
      </w:r>
      <w:r>
        <w:rPr>
          <w:rFonts w:eastAsia="Batang"/>
          <w:szCs w:val="22"/>
          <w:lang w:val="en-US" w:eastAsia="ko-KR"/>
        </w:rPr>
        <w:t xml:space="preserve"> experiences interference from a the gNB</w:t>
      </w:r>
      <w:r w:rsidRPr="00243511">
        <w:rPr>
          <w:rFonts w:eastAsia="Batang"/>
          <w:szCs w:val="22"/>
          <w:vertAlign w:val="subscript"/>
          <w:lang w:val="en-US" w:eastAsia="ko-KR"/>
        </w:rPr>
        <w:t>2</w:t>
      </w:r>
      <w:r>
        <w:rPr>
          <w:rFonts w:eastAsia="Batang"/>
          <w:szCs w:val="22"/>
          <w:lang w:val="en-US" w:eastAsia="ko-KR"/>
        </w:rPr>
        <w:t xml:space="preserve"> and UE</w:t>
      </w:r>
      <w:r w:rsidRPr="00243511">
        <w:rPr>
          <w:rFonts w:eastAsia="Batang"/>
          <w:szCs w:val="22"/>
          <w:vertAlign w:val="subscript"/>
          <w:lang w:val="en-US" w:eastAsia="ko-KR"/>
        </w:rPr>
        <w:t>2</w:t>
      </w:r>
      <w:r>
        <w:rPr>
          <w:rFonts w:eastAsia="Batang"/>
          <w:szCs w:val="22"/>
          <w:lang w:val="en-US" w:eastAsia="ko-KR"/>
        </w:rPr>
        <w:t xml:space="preserve"> from Cell</w:t>
      </w:r>
      <w:r w:rsidRPr="00895ADC">
        <w:rPr>
          <w:rFonts w:eastAsia="Batang"/>
          <w:szCs w:val="22"/>
          <w:vertAlign w:val="subscript"/>
          <w:lang w:val="en-US" w:eastAsia="ko-KR"/>
        </w:rPr>
        <w:t>2</w:t>
      </w:r>
      <w:r>
        <w:rPr>
          <w:rFonts w:eastAsia="Batang"/>
          <w:szCs w:val="22"/>
          <w:lang w:val="en-US" w:eastAsia="ko-KR"/>
        </w:rPr>
        <w:t xml:space="preserve"> but Cell</w:t>
      </w:r>
      <w:r w:rsidRPr="00895ADC">
        <w:rPr>
          <w:rFonts w:eastAsia="Batang"/>
          <w:szCs w:val="22"/>
          <w:vertAlign w:val="subscript"/>
          <w:lang w:val="en-US" w:eastAsia="ko-KR"/>
        </w:rPr>
        <w:t>1</w:t>
      </w:r>
      <w:r>
        <w:rPr>
          <w:rFonts w:eastAsia="Batang"/>
          <w:szCs w:val="22"/>
          <w:lang w:val="en-US" w:eastAsia="ko-KR"/>
        </w:rPr>
        <w:t xml:space="preserve"> has no information about the interferers. So gNB</w:t>
      </w:r>
      <w:r w:rsidRPr="00243511">
        <w:rPr>
          <w:rFonts w:eastAsia="Batang"/>
          <w:szCs w:val="22"/>
          <w:vertAlign w:val="subscript"/>
          <w:lang w:val="en-US" w:eastAsia="ko-KR"/>
        </w:rPr>
        <w:t>2</w:t>
      </w:r>
      <w:r>
        <w:rPr>
          <w:rFonts w:eastAsia="Batang"/>
          <w:szCs w:val="22"/>
          <w:lang w:val="en-US" w:eastAsia="ko-KR"/>
        </w:rPr>
        <w:t xml:space="preserve"> and UE</w:t>
      </w:r>
      <w:r w:rsidRPr="00243511">
        <w:rPr>
          <w:rFonts w:eastAsia="Batang"/>
          <w:szCs w:val="22"/>
          <w:vertAlign w:val="subscript"/>
          <w:lang w:val="en-US" w:eastAsia="ko-KR"/>
        </w:rPr>
        <w:t>2</w:t>
      </w:r>
      <w:r>
        <w:rPr>
          <w:rFonts w:eastAsia="Batang"/>
          <w:szCs w:val="22"/>
          <w:lang w:val="en-US" w:eastAsia="ko-KR"/>
        </w:rPr>
        <w:t xml:space="preserve"> are hidden nodes from gNB</w:t>
      </w:r>
      <w:r w:rsidRPr="003E7F93">
        <w:rPr>
          <w:rFonts w:eastAsia="Batang"/>
          <w:szCs w:val="22"/>
          <w:vertAlign w:val="subscript"/>
          <w:lang w:val="en-US" w:eastAsia="ko-KR"/>
        </w:rPr>
        <w:t>1</w:t>
      </w:r>
      <w:r>
        <w:rPr>
          <w:rFonts w:eastAsia="Batang"/>
          <w:szCs w:val="22"/>
          <w:lang w:val="en-US" w:eastAsia="ko-KR"/>
        </w:rPr>
        <w:t>’s perspective. Knowledge of the receiver’s environment can be useful at the transmitter. In WiFi, the RTS/CTS mechanism is used to establish a handshake between the transmitter and receiver before the transmitter begins to send data to the receiver. Similarly, the transmitter can benefit from receiver’s feedback on channel condition</w:t>
      </w:r>
      <w:r w:rsidRPr="002D5BAF">
        <w:rPr>
          <w:bCs/>
        </w:rPr>
        <w:t xml:space="preserve"> </w:t>
      </w:r>
      <w:r>
        <w:rPr>
          <w:bCs/>
        </w:rPr>
        <w:t>in unlicensed spectrum for frequencies between 52.6 GHz and 71 GHz</w:t>
      </w:r>
      <w:r>
        <w:rPr>
          <w:rFonts w:eastAsia="Batang"/>
          <w:szCs w:val="22"/>
          <w:lang w:val="en-US" w:eastAsia="ko-KR"/>
        </w:rPr>
        <w:t>. However, additional signaling needs to be introduced for receiver-assisted sensing and can have impact on the overall capacity and latency in the system. The</w:t>
      </w:r>
      <w:r w:rsidRPr="00243511">
        <w:rPr>
          <w:rFonts w:eastAsia="Batang"/>
          <w:szCs w:val="22"/>
          <w:lang w:val="en-US" w:eastAsia="ko-KR"/>
        </w:rPr>
        <w:t xml:space="preserve"> </w:t>
      </w:r>
      <w:r>
        <w:rPr>
          <w:rFonts w:eastAsia="Batang"/>
          <w:szCs w:val="22"/>
          <w:lang w:val="en-US" w:eastAsia="ko-KR"/>
        </w:rPr>
        <w:t xml:space="preserve">benefit, </w:t>
      </w:r>
      <w:r w:rsidRPr="00243511">
        <w:rPr>
          <w:rFonts w:eastAsia="Batang"/>
          <w:szCs w:val="22"/>
          <w:lang w:val="en-US" w:eastAsia="ko-KR"/>
        </w:rPr>
        <w:t>signaling overhead and latency</w:t>
      </w:r>
      <w:r>
        <w:rPr>
          <w:rFonts w:eastAsia="Batang"/>
          <w:szCs w:val="22"/>
          <w:lang w:val="en-US" w:eastAsia="ko-KR"/>
        </w:rPr>
        <w:t xml:space="preserve"> of receiver-assisted channel access should be investigated</w:t>
      </w:r>
      <w:r w:rsidRPr="00243511">
        <w:rPr>
          <w:rFonts w:eastAsia="Batang"/>
          <w:szCs w:val="22"/>
          <w:lang w:val="en-US" w:eastAsia="ko-KR"/>
        </w:rPr>
        <w:t>.</w:t>
      </w:r>
    </w:p>
    <w:p w14:paraId="199B7D13" w14:textId="5FEB1C3A" w:rsidR="00607FB8" w:rsidRDefault="00607FB8" w:rsidP="003A11C0">
      <w:pPr>
        <w:tabs>
          <w:tab w:val="left" w:pos="720"/>
        </w:tabs>
        <w:jc w:val="center"/>
        <w:rPr>
          <w:rFonts w:eastAsia="Batang"/>
          <w:szCs w:val="22"/>
          <w:lang w:val="en-US" w:eastAsia="ko-KR"/>
        </w:rPr>
      </w:pPr>
      <w:r>
        <w:object w:dxaOrig="6451" w:dyaOrig="5258" w14:anchorId="60195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1pt;height:185.1pt" o:ole="">
            <v:imagedata r:id="rId13" o:title=""/>
          </v:shape>
          <o:OLEObject Type="Embed" ProgID="Visio.Drawing.15" ShapeID="_x0000_i1025" DrawAspect="Content" ObjectID="_1672526265" r:id="rId14"/>
        </w:object>
      </w:r>
      <w:r w:rsidDel="00AE0736">
        <w:t xml:space="preserve"> </w:t>
      </w:r>
    </w:p>
    <w:p w14:paraId="7D1A148B" w14:textId="4B3E7935" w:rsidR="00607FB8" w:rsidRPr="00D74C18" w:rsidRDefault="00607FB8" w:rsidP="00607FB8">
      <w:pPr>
        <w:pStyle w:val="Caption"/>
        <w:rPr>
          <w:rFonts w:eastAsia="Batang"/>
          <w:b w:val="0"/>
          <w:i/>
          <w:color w:val="000000" w:themeColor="text1"/>
          <w:sz w:val="28"/>
          <w:szCs w:val="22"/>
          <w:lang w:val="en-US" w:eastAsia="ko-KR"/>
        </w:rPr>
      </w:pPr>
      <w:bookmarkStart w:id="7" w:name="_Ref40384622"/>
      <w:r w:rsidRPr="00D74C18">
        <w:rPr>
          <w:color w:val="000000" w:themeColor="text1"/>
        </w:rPr>
        <w:t xml:space="preserve">Figure </w:t>
      </w:r>
      <w:r w:rsidRPr="00D74C18">
        <w:rPr>
          <w:b w:val="0"/>
          <w:i/>
          <w:color w:val="000000" w:themeColor="text1"/>
        </w:rPr>
        <w:fldChar w:fldCharType="begin"/>
      </w:r>
      <w:r w:rsidRPr="00D74C18">
        <w:rPr>
          <w:color w:val="000000" w:themeColor="text1"/>
        </w:rPr>
        <w:instrText xml:space="preserve"> SEQ Figure \* ARABIC </w:instrText>
      </w:r>
      <w:r w:rsidRPr="00D74C18">
        <w:rPr>
          <w:b w:val="0"/>
          <w:i/>
          <w:color w:val="000000" w:themeColor="text1"/>
        </w:rPr>
        <w:fldChar w:fldCharType="separate"/>
      </w:r>
      <w:r w:rsidR="00290BD5">
        <w:rPr>
          <w:noProof/>
          <w:color w:val="000000" w:themeColor="text1"/>
        </w:rPr>
        <w:t>2</w:t>
      </w:r>
      <w:r w:rsidRPr="00D74C18">
        <w:rPr>
          <w:b w:val="0"/>
          <w:i/>
          <w:color w:val="000000" w:themeColor="text1"/>
        </w:rPr>
        <w:fldChar w:fldCharType="end"/>
      </w:r>
      <w:bookmarkEnd w:id="7"/>
      <w:r>
        <w:rPr>
          <w:color w:val="000000" w:themeColor="text1"/>
        </w:rPr>
        <w:t>: Hidden node scenario</w:t>
      </w:r>
    </w:p>
    <w:p w14:paraId="54B3E49C" w14:textId="57825AB0" w:rsidR="0011606C" w:rsidRDefault="004F7C91" w:rsidP="004F7C91">
      <w:pPr>
        <w:rPr>
          <w:rFonts w:eastAsia="Batang"/>
          <w:szCs w:val="22"/>
          <w:lang w:val="en-US" w:eastAsia="ko-KR"/>
        </w:rPr>
      </w:pPr>
      <w:r w:rsidRPr="00361660">
        <w:rPr>
          <w:rFonts w:eastAsia="Batang"/>
          <w:szCs w:val="22"/>
          <w:lang w:val="en-US" w:eastAsia="ko-KR"/>
        </w:rPr>
        <w:t xml:space="preserve">In current </w:t>
      </w:r>
      <w:r w:rsidR="00F21BA8">
        <w:rPr>
          <w:rFonts w:eastAsia="Batang"/>
          <w:szCs w:val="22"/>
          <w:lang w:val="en-US" w:eastAsia="ko-KR"/>
        </w:rPr>
        <w:t xml:space="preserve">NR </w:t>
      </w:r>
      <w:r w:rsidRPr="00361660">
        <w:rPr>
          <w:rFonts w:eastAsia="Batang"/>
          <w:szCs w:val="22"/>
          <w:lang w:val="en-US" w:eastAsia="ko-KR"/>
        </w:rPr>
        <w:t xml:space="preserve">system, when </w:t>
      </w:r>
      <w:r w:rsidR="00F21BA8">
        <w:rPr>
          <w:rFonts w:eastAsia="Batang"/>
          <w:szCs w:val="22"/>
          <w:lang w:val="en-US" w:eastAsia="ko-KR"/>
        </w:rPr>
        <w:t xml:space="preserve">a </w:t>
      </w:r>
      <w:r w:rsidRPr="00361660">
        <w:rPr>
          <w:rFonts w:eastAsia="Batang"/>
          <w:szCs w:val="22"/>
          <w:lang w:val="en-US" w:eastAsia="ko-KR"/>
        </w:rPr>
        <w:t xml:space="preserve">transmitter fails LBT, </w:t>
      </w:r>
      <w:r w:rsidR="00F21BA8">
        <w:rPr>
          <w:rFonts w:eastAsia="Batang"/>
          <w:szCs w:val="22"/>
          <w:lang w:val="en-US" w:eastAsia="ko-KR"/>
        </w:rPr>
        <w:t xml:space="preserve">the </w:t>
      </w:r>
      <w:r w:rsidRPr="00361660">
        <w:rPr>
          <w:rFonts w:eastAsia="Batang"/>
          <w:szCs w:val="22"/>
          <w:lang w:val="en-US" w:eastAsia="ko-KR"/>
        </w:rPr>
        <w:t xml:space="preserve">transmitter is not allowed for transmission. This could cause resource under-utilization. For example, exposed node issue could cause under-utilization for system </w:t>
      </w:r>
      <w:r w:rsidRPr="00361660">
        <w:rPr>
          <w:rFonts w:eastAsia="Batang"/>
          <w:szCs w:val="22"/>
          <w:lang w:val="en-US" w:eastAsia="ko-KR"/>
        </w:rPr>
        <w:lastRenderedPageBreak/>
        <w:t xml:space="preserve">resources. However, </w:t>
      </w:r>
      <w:r w:rsidR="003860DA">
        <w:rPr>
          <w:rFonts w:eastAsia="Batang"/>
          <w:szCs w:val="22"/>
          <w:lang w:val="en-US" w:eastAsia="ko-KR"/>
        </w:rPr>
        <w:t xml:space="preserve">in some condition(s) </w:t>
      </w:r>
      <w:r w:rsidRPr="00361660">
        <w:rPr>
          <w:rFonts w:eastAsia="Batang"/>
          <w:szCs w:val="22"/>
          <w:lang w:val="en-US" w:eastAsia="ko-KR"/>
        </w:rPr>
        <w:t xml:space="preserve">when transmitter fails LBT while receiver succeeds LBT, transmitter may still be able to make transmission to receiver. This could increase resource utilization and the ability to meet more stringent QoS requirements. </w:t>
      </w:r>
    </w:p>
    <w:p w14:paraId="63FE33B4" w14:textId="2857BBFD" w:rsidR="009F359A" w:rsidRPr="00E83877" w:rsidRDefault="009F359A" w:rsidP="009F359A">
      <w:pPr>
        <w:rPr>
          <w:rFonts w:eastAsia="Batang"/>
          <w:szCs w:val="22"/>
          <w:lang w:val="en-US" w:eastAsia="ko-KR"/>
        </w:rPr>
      </w:pPr>
      <w:r>
        <w:rPr>
          <w:rFonts w:eastAsia="Batang"/>
          <w:szCs w:val="22"/>
          <w:lang w:val="en-US" w:eastAsia="ko-KR"/>
        </w:rPr>
        <w:t>C</w:t>
      </w:r>
      <w:r w:rsidRPr="00E83877">
        <w:rPr>
          <w:rFonts w:eastAsia="Batang"/>
          <w:szCs w:val="22"/>
          <w:lang w:val="en-US" w:eastAsia="ko-KR"/>
        </w:rPr>
        <w:t xml:space="preserve">hannel access mechanism </w:t>
      </w:r>
      <w:r>
        <w:rPr>
          <w:rFonts w:eastAsia="Batang"/>
          <w:szCs w:val="22"/>
          <w:lang w:val="en-US" w:eastAsia="ko-KR"/>
        </w:rPr>
        <w:t>should assume</w:t>
      </w:r>
      <w:r w:rsidRPr="00E83877">
        <w:rPr>
          <w:rFonts w:eastAsia="Batang"/>
          <w:szCs w:val="22"/>
          <w:lang w:val="en-US" w:eastAsia="ko-KR"/>
        </w:rPr>
        <w:t xml:space="preserve"> beam based operation to comply with the regulatory requirements applicable to unlicensed spectrum for frequencies between 52.6GHz and 71GHz</w:t>
      </w:r>
      <w:r>
        <w:rPr>
          <w:rFonts w:eastAsia="Batang"/>
          <w:szCs w:val="22"/>
          <w:lang w:val="en-US" w:eastAsia="ko-KR"/>
        </w:rPr>
        <w:t xml:space="preserve">. </w:t>
      </w:r>
      <w:r w:rsidRPr="00397223">
        <w:t xml:space="preserve">Omni-directional LBT, directional LBT and receiver </w:t>
      </w:r>
      <w:r w:rsidRPr="00397223">
        <w:rPr>
          <w:rFonts w:hint="eastAsia"/>
        </w:rPr>
        <w:t>assistance in channel access</w:t>
      </w:r>
      <w:r w:rsidRPr="00397223">
        <w:t xml:space="preserve"> should be </w:t>
      </w:r>
      <w:r>
        <w:t>considered</w:t>
      </w:r>
      <w:r w:rsidRPr="00397223">
        <w:t>. Corresponding energy detection enhancement</w:t>
      </w:r>
      <w:r>
        <w:t xml:space="preserve"> should be studied</w:t>
      </w:r>
      <w:r w:rsidRPr="00397223">
        <w:t>.</w:t>
      </w:r>
    </w:p>
    <w:p w14:paraId="4F6182D4" w14:textId="4447DCE0" w:rsidR="00607FB8" w:rsidRDefault="004F7C91" w:rsidP="004F7C91">
      <w:pPr>
        <w:rPr>
          <w:rFonts w:eastAsia="Batang"/>
          <w:szCs w:val="22"/>
          <w:lang w:val="en-US" w:eastAsia="ko-KR"/>
        </w:rPr>
      </w:pPr>
      <w:r w:rsidRPr="00361660">
        <w:rPr>
          <w:rFonts w:eastAsia="Batang"/>
          <w:szCs w:val="22"/>
          <w:lang w:val="en-US" w:eastAsia="ko-KR"/>
        </w:rPr>
        <w:t xml:space="preserve">It is required to have methods for enabling better utilization for resources for 52.6 GHz system, and the ability to meet more stringent QoS requirements such as </w:t>
      </w:r>
      <w:r w:rsidR="009F359A">
        <w:rPr>
          <w:rFonts w:eastAsia="Batang"/>
          <w:szCs w:val="22"/>
          <w:lang w:val="en-US" w:eastAsia="ko-KR"/>
        </w:rPr>
        <w:t xml:space="preserve">performance and </w:t>
      </w:r>
      <w:r w:rsidRPr="00361660">
        <w:rPr>
          <w:rFonts w:eastAsia="Batang"/>
          <w:szCs w:val="22"/>
          <w:lang w:val="en-US" w:eastAsia="ko-KR"/>
        </w:rPr>
        <w:t>latency requirements.</w:t>
      </w:r>
      <w:r w:rsidR="00BB4F4A">
        <w:rPr>
          <w:rFonts w:eastAsia="Batang"/>
          <w:szCs w:val="22"/>
          <w:lang w:val="en-US" w:eastAsia="ko-KR"/>
        </w:rPr>
        <w:t xml:space="preserve"> It is needed to efficiently handle interference and mitigate interference for supporting NR from 52.6 GHz to 71 GHz.</w:t>
      </w:r>
      <w:r w:rsidR="009F359A" w:rsidRPr="009F359A">
        <w:rPr>
          <w:rFonts w:eastAsia="Batang"/>
          <w:szCs w:val="22"/>
          <w:lang w:val="en-US" w:eastAsia="ko-KR"/>
        </w:rPr>
        <w:t xml:space="preserve"> Receiver assisted LBT and channel access scheme </w:t>
      </w:r>
      <w:r w:rsidR="009F359A">
        <w:rPr>
          <w:rFonts w:eastAsia="Batang"/>
          <w:szCs w:val="22"/>
          <w:lang w:val="en-US" w:eastAsia="ko-KR"/>
        </w:rPr>
        <w:t xml:space="preserve">could be beneficial and </w:t>
      </w:r>
      <w:r w:rsidR="009F359A" w:rsidRPr="009F359A">
        <w:rPr>
          <w:rFonts w:eastAsia="Batang"/>
          <w:szCs w:val="22"/>
          <w:lang w:val="en-US" w:eastAsia="ko-KR"/>
        </w:rPr>
        <w:t>should be supported in 52.6 GHz and above</w:t>
      </w:r>
      <w:r w:rsidR="009F359A">
        <w:rPr>
          <w:rFonts w:eastAsia="Batang"/>
          <w:szCs w:val="22"/>
          <w:lang w:val="en-US" w:eastAsia="ko-KR"/>
        </w:rPr>
        <w:t>.</w:t>
      </w:r>
    </w:p>
    <w:p w14:paraId="0CE473CD" w14:textId="2B425C09" w:rsidR="004F7C91" w:rsidRPr="00607FB8" w:rsidRDefault="00607FB8" w:rsidP="004F7C91">
      <w:pPr>
        <w:rPr>
          <w:i/>
          <w:iCs/>
        </w:rPr>
      </w:pPr>
      <w:r w:rsidRPr="000549D8">
        <w:rPr>
          <w:b/>
          <w:i/>
          <w:u w:val="single"/>
        </w:rPr>
        <w:t xml:space="preserve">Proposal </w:t>
      </w:r>
      <w:r w:rsidR="00121357">
        <w:rPr>
          <w:b/>
          <w:i/>
          <w:u w:val="single"/>
        </w:rPr>
        <w:t>4</w:t>
      </w:r>
      <w:r w:rsidRPr="00283C4D">
        <w:rPr>
          <w:b/>
          <w:i/>
        </w:rPr>
        <w:t xml:space="preserve">: </w:t>
      </w:r>
      <w:r>
        <w:rPr>
          <w:i/>
          <w:iCs/>
          <w:sz w:val="24"/>
          <w:szCs w:val="24"/>
        </w:rPr>
        <w:t>Receiver assisted</w:t>
      </w:r>
      <w:r w:rsidRPr="00B31D92">
        <w:rPr>
          <w:i/>
          <w:iCs/>
          <w:sz w:val="24"/>
          <w:szCs w:val="24"/>
        </w:rPr>
        <w:t xml:space="preserve"> </w:t>
      </w:r>
      <w:r w:rsidR="00DC6005">
        <w:rPr>
          <w:i/>
          <w:iCs/>
          <w:sz w:val="24"/>
          <w:szCs w:val="24"/>
        </w:rPr>
        <w:t>LBT and channel access scheme</w:t>
      </w:r>
      <w:r>
        <w:rPr>
          <w:i/>
          <w:iCs/>
          <w:sz w:val="24"/>
          <w:szCs w:val="24"/>
        </w:rPr>
        <w:t xml:space="preserve"> </w:t>
      </w:r>
      <w:r w:rsidRPr="00B31D92">
        <w:rPr>
          <w:i/>
          <w:iCs/>
          <w:sz w:val="24"/>
          <w:szCs w:val="24"/>
        </w:rPr>
        <w:t xml:space="preserve">should </w:t>
      </w:r>
      <w:r w:rsidR="00C44368">
        <w:rPr>
          <w:i/>
          <w:iCs/>
          <w:sz w:val="24"/>
          <w:szCs w:val="24"/>
        </w:rPr>
        <w:t>be supported</w:t>
      </w:r>
      <w:r w:rsidRPr="00607FB8">
        <w:rPr>
          <w:i/>
          <w:iCs/>
          <w:sz w:val="24"/>
          <w:szCs w:val="24"/>
        </w:rPr>
        <w:t xml:space="preserve"> </w:t>
      </w:r>
      <w:r>
        <w:rPr>
          <w:i/>
          <w:iCs/>
          <w:sz w:val="24"/>
          <w:szCs w:val="24"/>
        </w:rPr>
        <w:t xml:space="preserve">in 52.6 GHz </w:t>
      </w:r>
      <w:r w:rsidR="009F359A">
        <w:rPr>
          <w:i/>
          <w:iCs/>
          <w:sz w:val="24"/>
          <w:szCs w:val="24"/>
        </w:rPr>
        <w:t>to 71 GHz</w:t>
      </w:r>
      <w:r>
        <w:rPr>
          <w:i/>
          <w:iCs/>
          <w:sz w:val="24"/>
          <w:szCs w:val="24"/>
        </w:rPr>
        <w:t>.</w:t>
      </w:r>
    </w:p>
    <w:p w14:paraId="473F560D" w14:textId="77777777" w:rsidR="00016781" w:rsidRDefault="00016781" w:rsidP="00016781">
      <w:r w:rsidRPr="000549D8">
        <w:rPr>
          <w:b/>
          <w:i/>
          <w:u w:val="single"/>
        </w:rPr>
        <w:t xml:space="preserve">Proposal </w:t>
      </w:r>
      <w:r>
        <w:rPr>
          <w:b/>
          <w:i/>
          <w:u w:val="single"/>
        </w:rPr>
        <w:t>5</w:t>
      </w:r>
      <w:r w:rsidRPr="00283C4D">
        <w:rPr>
          <w:b/>
          <w:i/>
        </w:rPr>
        <w:t xml:space="preserve">: </w:t>
      </w:r>
      <w:r w:rsidRPr="00016781">
        <w:rPr>
          <w:bCs/>
          <w:i/>
        </w:rPr>
        <w:t>E</w:t>
      </w:r>
      <w:r w:rsidRPr="00016781">
        <w:rPr>
          <w:bCs/>
          <w:i/>
          <w:iCs/>
          <w:sz w:val="24"/>
          <w:szCs w:val="24"/>
        </w:rPr>
        <w:t>nh</w:t>
      </w:r>
      <w:r>
        <w:rPr>
          <w:i/>
          <w:iCs/>
          <w:sz w:val="24"/>
          <w:szCs w:val="24"/>
        </w:rPr>
        <w:t>ancement of resource utilization and interference mitigation in 52.6 GHz to 71 GHz should be considered.</w:t>
      </w:r>
    </w:p>
    <w:p w14:paraId="7CDB07E0" w14:textId="637B3514" w:rsidR="00DB282F" w:rsidRDefault="00DB282F" w:rsidP="00DB282F">
      <w:pPr>
        <w:pStyle w:val="Heading1"/>
        <w:rPr>
          <w:sz w:val="32"/>
          <w:szCs w:val="32"/>
          <w:lang w:val="en-US"/>
        </w:rPr>
      </w:pPr>
      <w:r>
        <w:rPr>
          <w:sz w:val="32"/>
          <w:szCs w:val="32"/>
          <w:lang w:val="en-US"/>
        </w:rPr>
        <w:t>Enhancement of Beam Operation</w:t>
      </w:r>
      <w:r w:rsidR="00820CF7">
        <w:rPr>
          <w:sz w:val="32"/>
          <w:szCs w:val="32"/>
          <w:lang w:val="en-US"/>
        </w:rPr>
        <w:t xml:space="preserve"> for </w:t>
      </w:r>
      <w:r w:rsidR="006C579D">
        <w:rPr>
          <w:sz w:val="32"/>
          <w:szCs w:val="32"/>
          <w:lang w:val="en-US"/>
        </w:rPr>
        <w:t>Unlicensed Bands</w:t>
      </w:r>
      <w:r>
        <w:rPr>
          <w:sz w:val="32"/>
          <w:szCs w:val="32"/>
          <w:lang w:val="en-US"/>
        </w:rPr>
        <w:t xml:space="preserve">    </w:t>
      </w:r>
    </w:p>
    <w:p w14:paraId="37CCE5B3" w14:textId="77777777" w:rsidR="00406195" w:rsidRDefault="003860DA" w:rsidP="003860DA">
      <w:bookmarkStart w:id="8" w:name="_Hlk61845077"/>
      <w:r>
        <w:t xml:space="preserve">Hidden node could cause interference to receiver when transmitter is not aware of hidden node. When transmitter succeeds LBT, it will make the transmission to receiver. However, receiver may not be able to receive the data correctly due to hidden node’s interference. </w:t>
      </w:r>
      <w:r w:rsidR="00F21BA8">
        <w:t>The</w:t>
      </w:r>
      <w:r>
        <w:t xml:space="preserve"> hidden node issue </w:t>
      </w:r>
      <w:r w:rsidR="00F21BA8">
        <w:t xml:space="preserve">needs to be addressed </w:t>
      </w:r>
      <w:r>
        <w:t xml:space="preserve">in a beam-centric system in the frequency range from 52.6 GHz and above. </w:t>
      </w:r>
    </w:p>
    <w:p w14:paraId="711797A5" w14:textId="683159F4" w:rsidR="003860DA" w:rsidRDefault="003860DA" w:rsidP="003860DA">
      <w:r>
        <w:t>It is required to identify false successful LBT at the transmitter. In other words, it is required to identify successful LBT at the transmitter that would have been failed LBT at the receiver. Data transmission by the transmitter in the presence of hidden node at the receiver no</w:t>
      </w:r>
      <w:r w:rsidR="00406195">
        <w:t>t</w:t>
      </w:r>
      <w:r>
        <w:t xml:space="preserve"> visible to the transmitter may be pre</w:t>
      </w:r>
      <w:r w:rsidR="00406195">
        <w:t>vented</w:t>
      </w:r>
      <w:r>
        <w:t xml:space="preserve"> and the related waste of radio resources can be avoided. </w:t>
      </w:r>
    </w:p>
    <w:p w14:paraId="5243F877" w14:textId="56395E06" w:rsidR="004F7C91" w:rsidRDefault="004F7C91" w:rsidP="004F7C91">
      <w:r>
        <w:t xml:space="preserve">Addressing this issue is </w:t>
      </w:r>
      <w:r w:rsidR="0058514A">
        <w:t>important</w:t>
      </w:r>
      <w:r>
        <w:t xml:space="preserve"> because </w:t>
      </w:r>
      <w:r w:rsidR="00406195">
        <w:t>it</w:t>
      </w:r>
      <w:r>
        <w:t xml:space="preserve"> helps ensure the ability to meet more stringent QoS requirements</w:t>
      </w:r>
      <w:r w:rsidR="00406195">
        <w:t xml:space="preserve"> </w:t>
      </w:r>
      <w:r>
        <w:t>and a better utilization of the system resources.</w:t>
      </w:r>
      <w:r w:rsidR="00BB4F4A">
        <w:t xml:space="preserve"> Enhancement of beam operation may be needed to handle </w:t>
      </w:r>
      <w:r w:rsidR="00913675">
        <w:t xml:space="preserve">and mitigate </w:t>
      </w:r>
      <w:r w:rsidR="00BB4F4A">
        <w:t>interference due to hidden node.</w:t>
      </w:r>
      <w:r>
        <w:t xml:space="preserve"> </w:t>
      </w:r>
    </w:p>
    <w:p w14:paraId="7E9B8CA3" w14:textId="77777777" w:rsidR="00016781" w:rsidRDefault="006C579D" w:rsidP="00B5412B">
      <w:r>
        <w:t>W</w:t>
      </w:r>
      <w:r w:rsidR="000966E9" w:rsidRPr="00406195">
        <w:t>hich beam management will be used as a basis</w:t>
      </w:r>
      <w:r w:rsidR="00406195" w:rsidRPr="00406195">
        <w:t xml:space="preserve"> should be studied. E</w:t>
      </w:r>
      <w:r w:rsidR="000966E9" w:rsidRPr="00406195">
        <w:rPr>
          <w:rFonts w:hint="eastAsia"/>
        </w:rPr>
        <w:t>nhancements for multi-PDSCH/PUSCH scheduling and HARQ with a single DCI</w:t>
      </w:r>
      <w:r w:rsidR="00406195" w:rsidRPr="00406195">
        <w:t xml:space="preserve"> could be supported.</w:t>
      </w:r>
      <w:r w:rsidR="003353AF">
        <w:t xml:space="preserve"> It is possible that in a beam-based system, one beam </w:t>
      </w:r>
      <w:r w:rsidR="00E868BB">
        <w:t xml:space="preserve">may </w:t>
      </w:r>
      <w:r w:rsidR="003353AF">
        <w:t xml:space="preserve">fail LBT </w:t>
      </w:r>
      <w:r w:rsidR="00E868BB">
        <w:t xml:space="preserve">due to hidden node </w:t>
      </w:r>
      <w:r w:rsidR="003353AF">
        <w:t xml:space="preserve">while another beam </w:t>
      </w:r>
      <w:r w:rsidR="00E868BB">
        <w:t>may</w:t>
      </w:r>
      <w:r w:rsidR="003353AF">
        <w:t xml:space="preserve"> not. </w:t>
      </w:r>
      <w:r w:rsidR="00E868BB">
        <w:t xml:space="preserve">If only one beam is indicated, then LBT may need to be performed again and transmission could not happen right away. If two beams </w:t>
      </w:r>
      <w:r w:rsidR="00B5412B">
        <w:t xml:space="preserve">(or more beams) </w:t>
      </w:r>
      <w:r w:rsidR="00E868BB">
        <w:t>are indicated, and one beam fails LBT and the other beam does not, then transmission could happen. This could increase transmission and channel access opportunities.</w:t>
      </w:r>
      <w:r w:rsidR="003353AF">
        <w:t xml:space="preserve"> </w:t>
      </w:r>
    </w:p>
    <w:p w14:paraId="7B5DC767" w14:textId="1A0D305A" w:rsidR="00B5412B" w:rsidRPr="00B5412B" w:rsidRDefault="00E868BB" w:rsidP="00B5412B">
      <w:pPr>
        <w:rPr>
          <w:szCs w:val="22"/>
        </w:rPr>
      </w:pPr>
      <w:r w:rsidRPr="00E868BB">
        <w:t>Enhancement of beam operation should be investigated to mitigate interference</w:t>
      </w:r>
      <w:r>
        <w:t xml:space="preserve"> and optimize system </w:t>
      </w:r>
      <w:r w:rsidR="00464170">
        <w:t xml:space="preserve">performance </w:t>
      </w:r>
      <w:r>
        <w:t>due to hidden node.</w:t>
      </w:r>
      <w:r w:rsidR="00B5412B" w:rsidRPr="00B5412B">
        <w:t xml:space="preserve"> </w:t>
      </w:r>
      <w:r w:rsidR="00B5412B" w:rsidRPr="00B5412B">
        <w:rPr>
          <w:szCs w:val="22"/>
        </w:rPr>
        <w:t xml:space="preserve">For example, </w:t>
      </w:r>
      <w:r w:rsidR="00016781">
        <w:rPr>
          <w:szCs w:val="22"/>
        </w:rPr>
        <w:t xml:space="preserve">enhancement for </w:t>
      </w:r>
      <w:r w:rsidR="00B5412B" w:rsidRPr="00B5412B">
        <w:rPr>
          <w:szCs w:val="22"/>
          <w:lang w:eastAsia="en-US"/>
        </w:rPr>
        <w:t xml:space="preserve">single DCI scheduling multiple PDSCHs </w:t>
      </w:r>
      <w:r w:rsidR="00B5412B" w:rsidRPr="00B5412B">
        <w:rPr>
          <w:szCs w:val="22"/>
        </w:rPr>
        <w:t>could</w:t>
      </w:r>
      <w:r w:rsidR="00B5412B" w:rsidRPr="00B5412B">
        <w:rPr>
          <w:szCs w:val="22"/>
          <w:lang w:eastAsia="en-US"/>
        </w:rPr>
        <w:t xml:space="preserve"> be </w:t>
      </w:r>
      <w:r w:rsidR="006C579D">
        <w:rPr>
          <w:szCs w:val="22"/>
        </w:rPr>
        <w:t>studied</w:t>
      </w:r>
      <w:r w:rsidR="00B5412B" w:rsidRPr="00B5412B">
        <w:rPr>
          <w:szCs w:val="22"/>
          <w:lang w:eastAsia="en-US"/>
        </w:rPr>
        <w:t xml:space="preserve"> </w:t>
      </w:r>
      <w:r w:rsidR="00B5412B" w:rsidRPr="00B5412B">
        <w:rPr>
          <w:szCs w:val="22"/>
        </w:rPr>
        <w:t xml:space="preserve">for enhancement of beam operation and beam management </w:t>
      </w:r>
      <w:r w:rsidR="00B5412B" w:rsidRPr="00B5412B">
        <w:rPr>
          <w:szCs w:val="22"/>
          <w:lang w:eastAsia="en-US"/>
        </w:rPr>
        <w:t xml:space="preserve">for </w:t>
      </w:r>
      <w:r w:rsidR="00B5412B" w:rsidRPr="00B5412B">
        <w:rPr>
          <w:szCs w:val="22"/>
        </w:rPr>
        <w:t xml:space="preserve">supporting </w:t>
      </w:r>
      <w:r w:rsidR="00B5412B" w:rsidRPr="00B5412B">
        <w:rPr>
          <w:szCs w:val="22"/>
          <w:lang w:eastAsia="en-US"/>
        </w:rPr>
        <w:t>NR from 52.6 GHz to 71 GHz</w:t>
      </w:r>
      <w:r w:rsidR="00B5412B" w:rsidRPr="00B5412B">
        <w:rPr>
          <w:szCs w:val="22"/>
        </w:rPr>
        <w:t>.</w:t>
      </w:r>
    </w:p>
    <w:bookmarkEnd w:id="4"/>
    <w:bookmarkEnd w:id="5"/>
    <w:bookmarkEnd w:id="8"/>
    <w:p w14:paraId="4B5243DF" w14:textId="207CEA6A" w:rsidR="00282B59" w:rsidRDefault="00282B59" w:rsidP="00282B59">
      <w:pPr>
        <w:rPr>
          <w:i/>
          <w:iCs/>
          <w:sz w:val="24"/>
          <w:szCs w:val="24"/>
        </w:rPr>
      </w:pPr>
      <w:r w:rsidRPr="000549D8">
        <w:rPr>
          <w:b/>
          <w:i/>
          <w:u w:val="single"/>
        </w:rPr>
        <w:t xml:space="preserve">Proposal </w:t>
      </w:r>
      <w:r w:rsidR="00121357">
        <w:rPr>
          <w:b/>
          <w:i/>
          <w:u w:val="single"/>
        </w:rPr>
        <w:t>6</w:t>
      </w:r>
      <w:r w:rsidRPr="00283C4D">
        <w:rPr>
          <w:b/>
          <w:i/>
        </w:rPr>
        <w:t xml:space="preserve">: </w:t>
      </w:r>
      <w:r w:rsidR="00E868BB" w:rsidRPr="00E868BB">
        <w:rPr>
          <w:i/>
          <w:iCs/>
          <w:sz w:val="24"/>
          <w:szCs w:val="24"/>
        </w:rPr>
        <w:t xml:space="preserve">Enhancement of beam operation </w:t>
      </w:r>
      <w:r w:rsidR="006C579D">
        <w:rPr>
          <w:i/>
          <w:iCs/>
          <w:sz w:val="24"/>
          <w:szCs w:val="24"/>
        </w:rPr>
        <w:t xml:space="preserve">for unlicensed bands </w:t>
      </w:r>
      <w:r w:rsidR="00E868BB" w:rsidRPr="00E868BB">
        <w:rPr>
          <w:i/>
          <w:iCs/>
          <w:sz w:val="24"/>
          <w:szCs w:val="24"/>
        </w:rPr>
        <w:t xml:space="preserve">should be investigated to mitigate interference and optimize system </w:t>
      </w:r>
      <w:r w:rsidR="00464170">
        <w:rPr>
          <w:i/>
          <w:iCs/>
          <w:sz w:val="24"/>
          <w:szCs w:val="24"/>
        </w:rPr>
        <w:t xml:space="preserve">performance </w:t>
      </w:r>
      <w:r w:rsidR="00E868BB" w:rsidRPr="00E868BB">
        <w:rPr>
          <w:i/>
          <w:iCs/>
          <w:sz w:val="24"/>
          <w:szCs w:val="24"/>
        </w:rPr>
        <w:t>due to hidden node</w:t>
      </w:r>
      <w:r w:rsidR="006C579D">
        <w:rPr>
          <w:i/>
          <w:iCs/>
          <w:sz w:val="24"/>
          <w:szCs w:val="24"/>
        </w:rPr>
        <w:t xml:space="preserve"> for NR up to 71 GHz</w:t>
      </w:r>
    </w:p>
    <w:p w14:paraId="70EA0354" w14:textId="53C2E755" w:rsidR="00AA3CB1" w:rsidRDefault="00AA3CB1" w:rsidP="00AA3CB1">
      <w:pPr>
        <w:pStyle w:val="Heading1"/>
        <w:rPr>
          <w:sz w:val="32"/>
          <w:szCs w:val="32"/>
          <w:lang w:val="en-US"/>
        </w:rPr>
      </w:pPr>
      <w:r>
        <w:rPr>
          <w:sz w:val="32"/>
          <w:szCs w:val="32"/>
          <w:lang w:val="en-US"/>
        </w:rPr>
        <w:t>SSB</w:t>
      </w:r>
      <w:r w:rsidRPr="00B31D92">
        <w:rPr>
          <w:sz w:val="32"/>
          <w:szCs w:val="32"/>
          <w:lang w:val="en-US"/>
        </w:rPr>
        <w:t xml:space="preserve"> </w:t>
      </w:r>
      <w:r>
        <w:rPr>
          <w:sz w:val="32"/>
          <w:szCs w:val="32"/>
          <w:lang w:val="en-US"/>
        </w:rPr>
        <w:t>C</w:t>
      </w:r>
      <w:r w:rsidRPr="00B31D92">
        <w:rPr>
          <w:sz w:val="32"/>
          <w:szCs w:val="32"/>
          <w:lang w:val="en-US"/>
        </w:rPr>
        <w:t xml:space="preserve">hannel </w:t>
      </w:r>
      <w:r>
        <w:rPr>
          <w:sz w:val="32"/>
          <w:szCs w:val="32"/>
          <w:lang w:val="en-US"/>
        </w:rPr>
        <w:t>A</w:t>
      </w:r>
      <w:r w:rsidRPr="00B31D92">
        <w:rPr>
          <w:sz w:val="32"/>
          <w:szCs w:val="32"/>
          <w:lang w:val="en-US"/>
        </w:rPr>
        <w:t>ccess</w:t>
      </w:r>
      <w:r>
        <w:rPr>
          <w:sz w:val="32"/>
          <w:szCs w:val="32"/>
          <w:lang w:val="en-US"/>
        </w:rPr>
        <w:t xml:space="preserve"> Opportunities</w:t>
      </w:r>
      <w:r w:rsidR="00D324D9">
        <w:rPr>
          <w:sz w:val="32"/>
          <w:szCs w:val="32"/>
          <w:lang w:val="en-US"/>
        </w:rPr>
        <w:t xml:space="preserve"> for Extending Current NR Unlicensed to 71GHz</w:t>
      </w:r>
      <w:r>
        <w:rPr>
          <w:sz w:val="32"/>
          <w:szCs w:val="32"/>
          <w:lang w:val="en-US"/>
        </w:rPr>
        <w:t xml:space="preserve">    </w:t>
      </w:r>
    </w:p>
    <w:p w14:paraId="785CE8C1" w14:textId="57479D53" w:rsidR="00AA3CB1" w:rsidRPr="00CC247A" w:rsidRDefault="00CC247A" w:rsidP="00CC247A">
      <w:pPr>
        <w:pStyle w:val="B1"/>
        <w:overflowPunct w:val="0"/>
        <w:autoSpaceDE w:val="0"/>
        <w:autoSpaceDN w:val="0"/>
        <w:adjustRightInd w:val="0"/>
        <w:spacing w:before="180"/>
        <w:ind w:left="0" w:firstLine="0"/>
        <w:jc w:val="both"/>
        <w:textAlignment w:val="baseline"/>
        <w:rPr>
          <w:rFonts w:ascii="Times New Roman" w:hAnsi="Times New Roman"/>
          <w:sz w:val="22"/>
          <w:lang w:eastAsia="zh-CN"/>
        </w:rPr>
      </w:pPr>
      <w:r w:rsidRPr="00CC247A">
        <w:rPr>
          <w:rFonts w:ascii="Times New Roman" w:hAnsi="Times New Roman"/>
          <w:sz w:val="22"/>
          <w:lang w:eastAsia="zh-CN"/>
        </w:rPr>
        <w:t>Based on WID p</w:t>
      </w:r>
      <w:r w:rsidRPr="00CC247A">
        <w:rPr>
          <w:rFonts w:ascii="Times New Roman" w:hAnsi="Times New Roman" w:hint="eastAsia"/>
          <w:sz w:val="22"/>
          <w:lang w:eastAsia="zh-CN"/>
        </w:rPr>
        <w:t>hysical layer aspects</w:t>
      </w:r>
      <w:r w:rsidRPr="00CC247A">
        <w:rPr>
          <w:rFonts w:ascii="Times New Roman" w:hAnsi="Times New Roman"/>
          <w:sz w:val="22"/>
          <w:lang w:eastAsia="zh-CN"/>
        </w:rPr>
        <w:t xml:space="preserve"> include the support of up to 64 SSB beams for licensed and unlicensed operation in frequency range of 52.6GHz to 71 GHz. </w:t>
      </w:r>
      <w:r w:rsidR="00AA3CB1" w:rsidRPr="004877DF">
        <w:rPr>
          <w:rFonts w:ascii="Times New Roman" w:hAnsi="Times New Roman"/>
          <w:sz w:val="22"/>
          <w:lang w:eastAsia="zh-CN"/>
        </w:rPr>
        <w:t xml:space="preserve">Currently in Rel-16 NR-U operations, it can support </w:t>
      </w:r>
      <w:r w:rsidR="00F2118E">
        <w:rPr>
          <w:rFonts w:ascii="Times New Roman" w:hAnsi="Times New Roman"/>
          <w:sz w:val="22"/>
          <w:lang w:eastAsia="zh-CN"/>
        </w:rPr>
        <w:t xml:space="preserve">only </w:t>
      </w:r>
      <w:r w:rsidR="00AA3CB1" w:rsidRPr="004877DF">
        <w:rPr>
          <w:rFonts w:ascii="Times New Roman" w:hAnsi="Times New Roman"/>
          <w:sz w:val="22"/>
          <w:lang w:eastAsia="zh-CN"/>
        </w:rPr>
        <w:t xml:space="preserve">up to eight </w:t>
      </w:r>
      <w:r w:rsidR="00602DFA">
        <w:rPr>
          <w:rFonts w:ascii="Times New Roman" w:hAnsi="Times New Roman"/>
          <w:sz w:val="22"/>
          <w:lang w:eastAsia="zh-CN"/>
        </w:rPr>
        <w:t xml:space="preserve">different </w:t>
      </w:r>
      <w:r w:rsidR="00AA3CB1" w:rsidRPr="004877DF">
        <w:rPr>
          <w:rFonts w:ascii="Times New Roman" w:hAnsi="Times New Roman"/>
          <w:sz w:val="22"/>
          <w:lang w:eastAsia="zh-CN"/>
        </w:rPr>
        <w:t>beams</w:t>
      </w:r>
      <w:r w:rsidR="00AA3CB1">
        <w:rPr>
          <w:rFonts w:ascii="Times New Roman" w:hAnsi="Times New Roman"/>
          <w:sz w:val="22"/>
          <w:lang w:eastAsia="zh-CN"/>
        </w:rPr>
        <w:t xml:space="preserve"> for SSB transmission</w:t>
      </w:r>
      <w:r w:rsidR="00AA3CB1" w:rsidRPr="004877DF">
        <w:rPr>
          <w:rFonts w:ascii="Times New Roman" w:hAnsi="Times New Roman"/>
          <w:sz w:val="22"/>
          <w:lang w:eastAsia="zh-CN"/>
        </w:rPr>
        <w:t xml:space="preserve">. This may be sufficient for lower frequency range, e.g., FR1. However, for higher frequency ranges such as </w:t>
      </w:r>
      <w:r w:rsidR="00AA3CB1">
        <w:rPr>
          <w:rFonts w:ascii="Times New Roman" w:hAnsi="Times New Roman"/>
          <w:sz w:val="22"/>
          <w:lang w:eastAsia="zh-CN"/>
        </w:rPr>
        <w:t xml:space="preserve">in </w:t>
      </w:r>
      <w:r w:rsidR="00AA3CB1" w:rsidRPr="007C6DE2">
        <w:rPr>
          <w:rFonts w:ascii="Times New Roman" w:hAnsi="Times New Roman"/>
          <w:sz w:val="22"/>
          <w:lang w:eastAsia="zh-CN"/>
        </w:rPr>
        <w:t xml:space="preserve">unlicensed spectrum for frequencies between 52.6 GHz and </w:t>
      </w:r>
      <w:r w:rsidR="00AA3CB1" w:rsidRPr="007C6DE2">
        <w:rPr>
          <w:rFonts w:ascii="Times New Roman" w:hAnsi="Times New Roman"/>
          <w:sz w:val="22"/>
          <w:lang w:eastAsia="zh-CN"/>
        </w:rPr>
        <w:lastRenderedPageBreak/>
        <w:t>71 GHz</w:t>
      </w:r>
      <w:r w:rsidR="00AA3CB1" w:rsidRPr="004877DF">
        <w:rPr>
          <w:rFonts w:ascii="Times New Roman" w:hAnsi="Times New Roman"/>
          <w:sz w:val="22"/>
          <w:lang w:eastAsia="zh-CN"/>
        </w:rPr>
        <w:t xml:space="preserve">, eight beams are generally </w:t>
      </w:r>
      <w:r w:rsidR="00F2118E">
        <w:rPr>
          <w:rFonts w:ascii="Times New Roman" w:hAnsi="Times New Roman"/>
          <w:sz w:val="22"/>
          <w:lang w:eastAsia="zh-CN"/>
        </w:rPr>
        <w:t xml:space="preserve">considered </w:t>
      </w:r>
      <w:r w:rsidR="00AA3CB1" w:rsidRPr="004877DF">
        <w:rPr>
          <w:rFonts w:ascii="Times New Roman" w:hAnsi="Times New Roman"/>
          <w:sz w:val="22"/>
          <w:lang w:eastAsia="zh-CN"/>
        </w:rPr>
        <w:t xml:space="preserve">not sufficient </w:t>
      </w:r>
      <w:r w:rsidR="00AA3CB1">
        <w:rPr>
          <w:rFonts w:ascii="Times New Roman" w:hAnsi="Times New Roman"/>
          <w:sz w:val="22"/>
          <w:lang w:eastAsia="zh-CN"/>
        </w:rPr>
        <w:t>since</w:t>
      </w:r>
      <w:r w:rsidR="00AA3CB1" w:rsidRPr="004877DF">
        <w:rPr>
          <w:rFonts w:ascii="Times New Roman" w:hAnsi="Times New Roman"/>
          <w:sz w:val="22"/>
          <w:lang w:eastAsia="zh-CN"/>
        </w:rPr>
        <w:t xml:space="preserve"> narrower beams for beamforming needs to </w:t>
      </w:r>
      <w:r w:rsidR="00AA3CB1" w:rsidRPr="00CC247A">
        <w:rPr>
          <w:rFonts w:ascii="Times New Roman" w:hAnsi="Times New Roman"/>
          <w:sz w:val="22"/>
          <w:lang w:eastAsia="zh-CN"/>
        </w:rPr>
        <w:t xml:space="preserve">be used. </w:t>
      </w:r>
    </w:p>
    <w:p w14:paraId="304E2229" w14:textId="12A31C8A" w:rsidR="00CC247A" w:rsidRPr="00CC247A" w:rsidRDefault="00CC247A" w:rsidP="00CC247A">
      <w:r w:rsidRPr="00CC247A">
        <w:t>It was agreed that the support of contention-exempt short control signalling transmission in 60GHz band for regions where LBT is required and short control signaling without LBT is allowed. It was noted that if regulations do not allow short control signaling exemption in a region when operating with LBT, operation with LBT for these short control signals should be supported. Restrictions to the transmission, such as, on duty cycle (airtime measured over a relatively long period of time), content, TX power, etc</w:t>
      </w:r>
      <w:r w:rsidRPr="00CC247A">
        <w:rPr>
          <w:rFonts w:eastAsia="Malgun Gothic"/>
        </w:rPr>
        <w:t>. can be discussed when specifications are developed.</w:t>
      </w:r>
    </w:p>
    <w:p w14:paraId="5E04AA3F" w14:textId="1D619FF9" w:rsidR="000966E9" w:rsidRPr="00CC247A" w:rsidRDefault="00AA3CB1" w:rsidP="00AA3CB1">
      <w:pPr>
        <w:pStyle w:val="B1"/>
        <w:overflowPunct w:val="0"/>
        <w:autoSpaceDE w:val="0"/>
        <w:autoSpaceDN w:val="0"/>
        <w:adjustRightInd w:val="0"/>
        <w:spacing w:before="180"/>
        <w:ind w:left="0" w:firstLine="0"/>
        <w:jc w:val="both"/>
        <w:textAlignment w:val="baseline"/>
        <w:rPr>
          <w:rFonts w:ascii="Times New Roman" w:hAnsi="Times New Roman"/>
          <w:sz w:val="22"/>
          <w:lang w:eastAsia="zh-CN"/>
        </w:rPr>
      </w:pPr>
      <w:r>
        <w:rPr>
          <w:rFonts w:ascii="Times New Roman" w:hAnsi="Times New Roman"/>
          <w:sz w:val="22"/>
          <w:lang w:eastAsia="zh-CN"/>
        </w:rPr>
        <w:t xml:space="preserve">It is assumed that at least 64 </w:t>
      </w:r>
      <w:r w:rsidR="00602DFA">
        <w:rPr>
          <w:rFonts w:ascii="Times New Roman" w:hAnsi="Times New Roman"/>
          <w:sz w:val="22"/>
          <w:lang w:eastAsia="zh-CN"/>
        </w:rPr>
        <w:t xml:space="preserve">different </w:t>
      </w:r>
      <w:r>
        <w:rPr>
          <w:rFonts w:ascii="Times New Roman" w:hAnsi="Times New Roman"/>
          <w:sz w:val="22"/>
          <w:lang w:eastAsia="zh-CN"/>
        </w:rPr>
        <w:t xml:space="preserve">SSB beams should be supported. </w:t>
      </w:r>
      <w:r w:rsidRPr="004877DF">
        <w:rPr>
          <w:rFonts w:ascii="Times New Roman" w:hAnsi="Times New Roman"/>
          <w:sz w:val="22"/>
          <w:lang w:eastAsia="zh-CN"/>
        </w:rPr>
        <w:t xml:space="preserve">In order to support 64 </w:t>
      </w:r>
      <w:r>
        <w:rPr>
          <w:rFonts w:ascii="Times New Roman" w:hAnsi="Times New Roman"/>
          <w:sz w:val="22"/>
          <w:lang w:eastAsia="zh-CN"/>
        </w:rPr>
        <w:t xml:space="preserve">SSB </w:t>
      </w:r>
      <w:r w:rsidRPr="004877DF">
        <w:rPr>
          <w:rFonts w:ascii="Times New Roman" w:hAnsi="Times New Roman"/>
          <w:sz w:val="22"/>
          <w:lang w:eastAsia="zh-CN"/>
        </w:rPr>
        <w:t xml:space="preserve">beams for beamforming, we need to have more candidate SSB positions (larger than 64) in unlicensed spectrum for </w:t>
      </w:r>
      <w:r w:rsidRPr="007C6DE2">
        <w:rPr>
          <w:rFonts w:ascii="Times New Roman" w:hAnsi="Times New Roman"/>
          <w:sz w:val="22"/>
          <w:lang w:eastAsia="zh-CN"/>
        </w:rPr>
        <w:t>frequencies between 52.6 GHz and</w:t>
      </w:r>
      <w:r w:rsidRPr="004877DF">
        <w:rPr>
          <w:rFonts w:ascii="Times New Roman" w:hAnsi="Times New Roman"/>
          <w:sz w:val="22"/>
          <w:lang w:eastAsia="zh-CN"/>
        </w:rPr>
        <w:t xml:space="preserve"> 71GHz</w:t>
      </w:r>
      <w:r w:rsidR="00376B9B">
        <w:rPr>
          <w:rFonts w:ascii="Times New Roman" w:hAnsi="Times New Roman"/>
          <w:sz w:val="22"/>
          <w:lang w:eastAsia="zh-CN"/>
        </w:rPr>
        <w:t>.</w:t>
      </w:r>
      <w:r w:rsidRPr="004877DF">
        <w:rPr>
          <w:rFonts w:ascii="Times New Roman" w:hAnsi="Times New Roman"/>
          <w:sz w:val="22"/>
          <w:lang w:eastAsia="zh-CN"/>
        </w:rPr>
        <w:t xml:space="preserve">  </w:t>
      </w:r>
    </w:p>
    <w:p w14:paraId="341101FC" w14:textId="03A52EEE" w:rsidR="00D3255D" w:rsidRDefault="00D3255D" w:rsidP="00D3255D">
      <w:pPr>
        <w:rPr>
          <w:i/>
        </w:rPr>
      </w:pPr>
      <w:r w:rsidRPr="000549D8">
        <w:rPr>
          <w:b/>
          <w:i/>
          <w:u w:val="single"/>
        </w:rPr>
        <w:t xml:space="preserve">Proposal </w:t>
      </w:r>
      <w:r w:rsidR="00121357">
        <w:rPr>
          <w:b/>
          <w:i/>
          <w:u w:val="single"/>
        </w:rPr>
        <w:t>7</w:t>
      </w:r>
      <w:r w:rsidRPr="00283C4D">
        <w:rPr>
          <w:b/>
          <w:i/>
        </w:rPr>
        <w:t xml:space="preserve">: </w:t>
      </w:r>
      <w:r>
        <w:rPr>
          <w:i/>
          <w:iCs/>
          <w:sz w:val="24"/>
          <w:szCs w:val="24"/>
        </w:rPr>
        <w:t>I</w:t>
      </w:r>
      <w:r w:rsidRPr="00477E78">
        <w:rPr>
          <w:i/>
          <w:iCs/>
          <w:sz w:val="24"/>
          <w:szCs w:val="24"/>
        </w:rPr>
        <w:t>ncreasing the number of</w:t>
      </w:r>
      <w:r w:rsidRPr="00B31D92">
        <w:rPr>
          <w:i/>
          <w:iCs/>
          <w:sz w:val="24"/>
          <w:szCs w:val="24"/>
        </w:rPr>
        <w:t xml:space="preserve"> SSB candidate positions </w:t>
      </w:r>
      <w:r>
        <w:rPr>
          <w:i/>
          <w:iCs/>
          <w:sz w:val="24"/>
          <w:szCs w:val="24"/>
        </w:rPr>
        <w:t xml:space="preserve">to above 64 </w:t>
      </w:r>
      <w:r w:rsidRPr="00B31D92">
        <w:rPr>
          <w:i/>
          <w:iCs/>
          <w:sz w:val="24"/>
          <w:szCs w:val="24"/>
        </w:rPr>
        <w:t>to increase transmission opportunit</w:t>
      </w:r>
      <w:r>
        <w:rPr>
          <w:i/>
          <w:iCs/>
          <w:sz w:val="24"/>
          <w:szCs w:val="24"/>
        </w:rPr>
        <w:t>ies</w:t>
      </w:r>
      <w:r w:rsidRPr="00B31D92">
        <w:rPr>
          <w:i/>
          <w:iCs/>
          <w:sz w:val="24"/>
          <w:szCs w:val="24"/>
        </w:rPr>
        <w:t xml:space="preserve"> </w:t>
      </w:r>
      <w:r>
        <w:rPr>
          <w:i/>
          <w:iCs/>
          <w:sz w:val="24"/>
          <w:szCs w:val="24"/>
        </w:rPr>
        <w:t>to</w:t>
      </w:r>
      <w:r w:rsidRPr="00B31D92">
        <w:rPr>
          <w:i/>
          <w:iCs/>
          <w:sz w:val="24"/>
          <w:szCs w:val="24"/>
        </w:rPr>
        <w:t xml:space="preserve"> cope with LBT failure</w:t>
      </w:r>
      <w:r>
        <w:rPr>
          <w:i/>
          <w:iCs/>
          <w:sz w:val="24"/>
          <w:szCs w:val="24"/>
        </w:rPr>
        <w:t xml:space="preserve"> should be</w:t>
      </w:r>
      <w:r w:rsidR="00622EB3">
        <w:rPr>
          <w:i/>
          <w:iCs/>
          <w:sz w:val="24"/>
          <w:szCs w:val="24"/>
        </w:rPr>
        <w:t xml:space="preserve"> considered</w:t>
      </w:r>
      <w:r w:rsidRPr="00B31D92">
        <w:rPr>
          <w:i/>
          <w:iCs/>
        </w:rPr>
        <w:t>.</w:t>
      </w:r>
      <w:r w:rsidRPr="00283C4D">
        <w:rPr>
          <w:i/>
        </w:rPr>
        <w:t xml:space="preserve"> </w:t>
      </w:r>
    </w:p>
    <w:p w14:paraId="5B85A7FA" w14:textId="1DA3C86F" w:rsidR="00E972F2" w:rsidRDefault="00E972F2" w:rsidP="00E972F2">
      <w:pPr>
        <w:pStyle w:val="Heading1"/>
        <w:rPr>
          <w:sz w:val="32"/>
          <w:szCs w:val="32"/>
          <w:lang w:val="en-US"/>
        </w:rPr>
      </w:pPr>
      <w:r>
        <w:rPr>
          <w:sz w:val="32"/>
          <w:szCs w:val="32"/>
          <w:lang w:val="en-US"/>
        </w:rPr>
        <w:t xml:space="preserve">Consideration for Channel BW and LBT BW    </w:t>
      </w:r>
    </w:p>
    <w:p w14:paraId="6B111145" w14:textId="45FEE4B9" w:rsidR="001C6002" w:rsidRDefault="00CE73B1" w:rsidP="00D3255D">
      <w:r w:rsidRPr="00CE73B1">
        <w:rPr>
          <w:iCs/>
          <w:lang w:val="en-US"/>
        </w:rPr>
        <w:t xml:space="preserve">In this section, we briefly discuss some aspects of channel BW and </w:t>
      </w:r>
      <w:r w:rsidR="00400F77">
        <w:rPr>
          <w:iCs/>
          <w:lang w:val="en-US"/>
        </w:rPr>
        <w:t>LBT BW</w:t>
      </w:r>
      <w:r w:rsidRPr="00CE73B1">
        <w:rPr>
          <w:iCs/>
          <w:lang w:val="en-US"/>
        </w:rPr>
        <w:t xml:space="preserve"> for NR operation from 52.6 GHz to 71 GHz.</w:t>
      </w:r>
      <w:r w:rsidR="00292DA4">
        <w:rPr>
          <w:iCs/>
          <w:lang w:val="en-US"/>
        </w:rPr>
        <w:t xml:space="preserve"> First</w:t>
      </w:r>
      <w:r w:rsidR="00106AA2">
        <w:rPr>
          <w:iCs/>
          <w:lang w:val="en-US"/>
        </w:rPr>
        <w:t xml:space="preserve">, we assume </w:t>
      </w:r>
      <w:r w:rsidR="00171CC7">
        <w:t>multiple</w:t>
      </w:r>
      <w:r w:rsidR="007A39E8">
        <w:t xml:space="preserve"> (e.g. 5)</w:t>
      </w:r>
      <w:r w:rsidR="00171CC7">
        <w:t xml:space="preserve"> CCs are intra-band contiguous CA and each CC channel BW is </w:t>
      </w:r>
      <w:r w:rsidR="0068582B">
        <w:t xml:space="preserve">smaller </w:t>
      </w:r>
      <w:r w:rsidR="00E82734">
        <w:t xml:space="preserve">(e.g. 400 MHz with SCS = 120 KHz) </w:t>
      </w:r>
      <w:r w:rsidR="0068582B">
        <w:t>than the Wi</w:t>
      </w:r>
      <w:r w:rsidR="008D6C75">
        <w:t>F</w:t>
      </w:r>
      <w:r w:rsidR="0068582B">
        <w:t xml:space="preserve">i </w:t>
      </w:r>
      <w:r w:rsidR="0070711B">
        <w:t xml:space="preserve">802.11 ad/ay </w:t>
      </w:r>
      <w:r w:rsidR="0068582B">
        <w:t>channel BW (</w:t>
      </w:r>
      <w:r w:rsidR="006F59E3">
        <w:t xml:space="preserve">i.e., </w:t>
      </w:r>
      <w:r w:rsidR="0068582B">
        <w:t>2.16 GHz)</w:t>
      </w:r>
      <w:r w:rsidR="00E4341A">
        <w:t xml:space="preserve">. </w:t>
      </w:r>
      <w:r w:rsidR="00C57520">
        <w:rPr>
          <w:iCs/>
          <w:lang w:val="en-US"/>
        </w:rPr>
        <w:t>To simplify the discssion</w:t>
      </w:r>
      <w:r w:rsidR="00E4341A">
        <w:t xml:space="preserve">, we </w:t>
      </w:r>
      <w:r w:rsidR="00E14AF1">
        <w:t xml:space="preserve">further </w:t>
      </w:r>
      <w:r w:rsidR="00E4341A">
        <w:t xml:space="preserve">assume </w:t>
      </w:r>
      <w:r w:rsidR="008D6C75">
        <w:t>the</w:t>
      </w:r>
      <w:r w:rsidR="00E4341A">
        <w:t xml:space="preserve"> aggragated</w:t>
      </w:r>
      <w:r w:rsidR="008D6C75">
        <w:t xml:space="preserve"> channel BW is aligned within a WiFi </w:t>
      </w:r>
      <w:r w:rsidR="00D51631">
        <w:t xml:space="preserve">802.11 ad/ay </w:t>
      </w:r>
      <w:r w:rsidR="008D6C75">
        <w:t xml:space="preserve">channel as shown in </w:t>
      </w:r>
      <w:r w:rsidR="008D6C75">
        <w:fldChar w:fldCharType="begin"/>
      </w:r>
      <w:r w:rsidR="008D6C75">
        <w:instrText xml:space="preserve"> REF _Ref61640556 \h </w:instrText>
      </w:r>
      <w:r w:rsidR="008D6C75">
        <w:fldChar w:fldCharType="separate"/>
      </w:r>
      <w:r w:rsidR="008D6C75" w:rsidRPr="00D74C18">
        <w:rPr>
          <w:color w:val="000000" w:themeColor="text1"/>
        </w:rPr>
        <w:t xml:space="preserve">Figure </w:t>
      </w:r>
      <w:r w:rsidR="008D6C75">
        <w:rPr>
          <w:noProof/>
          <w:color w:val="000000" w:themeColor="text1"/>
        </w:rPr>
        <w:t>3</w:t>
      </w:r>
      <w:r w:rsidR="008D6C75">
        <w:fldChar w:fldCharType="end"/>
      </w:r>
      <w:r w:rsidR="008D6C75">
        <w:t>.</w:t>
      </w:r>
      <w:r w:rsidR="001A2397">
        <w:t xml:space="preserve"> As shown in </w:t>
      </w:r>
      <w:r w:rsidR="001A2397">
        <w:fldChar w:fldCharType="begin"/>
      </w:r>
      <w:r w:rsidR="001A2397">
        <w:instrText xml:space="preserve"> REF _Ref61640556 \h </w:instrText>
      </w:r>
      <w:r w:rsidR="001A2397">
        <w:fldChar w:fldCharType="separate"/>
      </w:r>
      <w:r w:rsidR="001A2397" w:rsidRPr="00D74C18">
        <w:rPr>
          <w:color w:val="000000" w:themeColor="text1"/>
        </w:rPr>
        <w:t xml:space="preserve">Figure </w:t>
      </w:r>
      <w:r w:rsidR="001A2397">
        <w:rPr>
          <w:noProof/>
          <w:color w:val="000000" w:themeColor="text1"/>
        </w:rPr>
        <w:t>3</w:t>
      </w:r>
      <w:r w:rsidR="001A2397">
        <w:fldChar w:fldCharType="end"/>
      </w:r>
      <w:r w:rsidR="001A2397">
        <w:t>, since all</w:t>
      </w:r>
      <w:r w:rsidR="00951D5C">
        <w:t xml:space="preserve"> aggregated CCs are within </w:t>
      </w:r>
      <w:r w:rsidR="001612B5">
        <w:t>a WiFi</w:t>
      </w:r>
      <w:r w:rsidR="00D51631">
        <w:t>802.11 ad/ay</w:t>
      </w:r>
      <w:r w:rsidR="001612B5">
        <w:t xml:space="preserve"> channel, when this WiFi </w:t>
      </w:r>
      <w:r w:rsidR="00922317">
        <w:t xml:space="preserve">channel </w:t>
      </w:r>
      <w:r w:rsidR="001612B5">
        <w:t>is clean</w:t>
      </w:r>
      <w:r w:rsidR="00B36CF4">
        <w:t xml:space="preserve"> then all of aggregated CCs within this WiFi channel can </w:t>
      </w:r>
      <w:r w:rsidR="00E832E8">
        <w:t xml:space="preserve">be declared </w:t>
      </w:r>
      <w:r w:rsidR="00A132E1">
        <w:t>a</w:t>
      </w:r>
      <w:r w:rsidR="00F360AA">
        <w:t xml:space="preserve">s available. </w:t>
      </w:r>
      <w:r w:rsidR="00A132E1">
        <w:t xml:space="preserve"> </w:t>
      </w:r>
    </w:p>
    <w:p w14:paraId="21B4D5D0" w14:textId="7E3E9D2F" w:rsidR="001C6002" w:rsidRDefault="001C6002" w:rsidP="001C6002">
      <w:r>
        <w:t xml:space="preserve">In Rel-16 NR-U, LBT can be performed in units of 20 MHz. Furthermore, LBT can be performed for a single carrier with bandwidth greater than 20 MHz, i.e., integer multiples of 20 MHz. In other words, the channel bandwidth can be integer multiples of 20 MHz in Rel-16 NR-U. This condition can be satisfied for all supported numerologies (i.e., SCS=15 KHz, 30 KHz and 60 KHz) in frequency range 1 (FR1). However, assuming LBT channel bandwidth of 2.16 GHz as in WiFi 802.11 ad/ay, this condition of channel bandwidth being integer multiple of LBT channel bandwidth </w:t>
      </w:r>
      <w:r w:rsidR="006C1580">
        <w:t xml:space="preserve">in Rel-16 </w:t>
      </w:r>
      <w:r>
        <w:t xml:space="preserve">cannot be met for some supported numerologies like SCS = 120 KHz with </w:t>
      </w:r>
      <w:r w:rsidR="006C1580">
        <w:t xml:space="preserve">channel </w:t>
      </w:r>
      <w:r>
        <w:t>BW</w:t>
      </w:r>
      <w:r w:rsidR="006C1580">
        <w:t xml:space="preserve"> </w:t>
      </w:r>
      <w:r w:rsidR="00BE5647">
        <w:t xml:space="preserve">400 MHz shown in </w:t>
      </w:r>
      <w:r w:rsidR="00BE5647">
        <w:fldChar w:fldCharType="begin"/>
      </w:r>
      <w:r w:rsidR="00BE5647">
        <w:instrText xml:space="preserve"> REF _Ref61640556 \h </w:instrText>
      </w:r>
      <w:r w:rsidR="00BE5647">
        <w:fldChar w:fldCharType="separate"/>
      </w:r>
      <w:r w:rsidR="00BE5647" w:rsidRPr="00D74C18">
        <w:rPr>
          <w:color w:val="000000" w:themeColor="text1"/>
        </w:rPr>
        <w:t xml:space="preserve">Figure </w:t>
      </w:r>
      <w:r w:rsidR="00BE5647">
        <w:rPr>
          <w:noProof/>
          <w:color w:val="000000" w:themeColor="text1"/>
        </w:rPr>
        <w:t>3</w:t>
      </w:r>
      <w:r w:rsidR="00BE5647">
        <w:fldChar w:fldCharType="end"/>
      </w:r>
      <w:r>
        <w:t xml:space="preserve">.  </w:t>
      </w:r>
    </w:p>
    <w:p w14:paraId="0A399732" w14:textId="3863E1D3" w:rsidR="00A3661A" w:rsidRDefault="001C6002" w:rsidP="001C6002">
      <w:pPr>
        <w:rPr>
          <w:iCs/>
          <w:lang w:val="en-US"/>
        </w:rPr>
      </w:pPr>
      <w:r>
        <w:t>If NR-U from 52.6 GHz to 71 GHz and above allows the smaller channel bandwidth (e.g. 400 MHz) than the WiFi 802.11 ad/ay nominal channel bandwidth 2.16 GHz</w:t>
      </w:r>
      <w:r w:rsidR="007647E6">
        <w:t>,</w:t>
      </w:r>
      <w:r>
        <w:t xml:space="preserve"> then the LBT methods discussed in Rel-16 NR-U ma</w:t>
      </w:r>
      <w:r w:rsidR="007647E6">
        <w:t>y</w:t>
      </w:r>
      <w:r>
        <w:t xml:space="preserve"> not be directly applied for this condition. Therefore, the LBT indication and channel occupation time (COT) sharing methods </w:t>
      </w:r>
      <w:r w:rsidR="008B171C">
        <w:t xml:space="preserve">should </w:t>
      </w:r>
      <w:r>
        <w:t xml:space="preserve">be </w:t>
      </w:r>
      <w:r w:rsidR="0015260D">
        <w:t xml:space="preserve">studied </w:t>
      </w:r>
      <w:r>
        <w:t xml:space="preserve">when the channel BW for NR-U from 52.6 GHz to 71 GHz is smaller than </w:t>
      </w:r>
      <w:r w:rsidR="00D436A5">
        <w:t>WiFi</w:t>
      </w:r>
      <w:r>
        <w:t xml:space="preserve"> 802.11 ad/ay channel BW</w:t>
      </w:r>
      <w:r w:rsidR="00F40AD1">
        <w:t xml:space="preserve"> no matter the </w:t>
      </w:r>
      <w:r w:rsidR="002E466A">
        <w:t xml:space="preserve">NR-U </w:t>
      </w:r>
      <w:r w:rsidR="00F40AD1">
        <w:t xml:space="preserve">channel </w:t>
      </w:r>
      <w:r w:rsidR="002E466A">
        <w:t>is al</w:t>
      </w:r>
      <w:r w:rsidR="00287021">
        <w:t>ig</w:t>
      </w:r>
      <w:r w:rsidR="002E466A">
        <w:t>n</w:t>
      </w:r>
      <w:r w:rsidR="00287021">
        <w:t>ed</w:t>
      </w:r>
      <w:r w:rsidR="002E466A">
        <w:t xml:space="preserve"> with</w:t>
      </w:r>
      <w:r w:rsidR="00D436A5">
        <w:t xml:space="preserve"> the W</w:t>
      </w:r>
      <w:r w:rsidR="00B146E9">
        <w:t>iFi channel or not</w:t>
      </w:r>
      <w:r>
        <w:t xml:space="preserve">.    </w:t>
      </w:r>
      <w:r w:rsidR="001612B5">
        <w:t xml:space="preserve"> </w:t>
      </w:r>
      <w:r w:rsidR="00951D5C">
        <w:t xml:space="preserve"> </w:t>
      </w:r>
      <w:r w:rsidR="004A2C4F">
        <w:t xml:space="preserve"> </w:t>
      </w:r>
      <w:r w:rsidR="001A2397">
        <w:t xml:space="preserve">  </w:t>
      </w:r>
      <w:r w:rsidR="002C0492">
        <w:t xml:space="preserve"> </w:t>
      </w:r>
      <w:r w:rsidR="008D6C75">
        <w:t xml:space="preserve"> </w:t>
      </w:r>
      <w:r w:rsidR="00E4341A">
        <w:t xml:space="preserve"> </w:t>
      </w:r>
      <w:r w:rsidR="0068582B">
        <w:t xml:space="preserve"> </w:t>
      </w:r>
    </w:p>
    <w:p w14:paraId="3870EBD1" w14:textId="5F138E36" w:rsidR="00946512" w:rsidRDefault="00946512" w:rsidP="00D3255D">
      <w:pPr>
        <w:rPr>
          <w:iCs/>
          <w:lang w:val="en-US"/>
        </w:rPr>
      </w:pPr>
    </w:p>
    <w:p w14:paraId="0C438CEE" w14:textId="0C39041B" w:rsidR="00946512" w:rsidRDefault="00E302C1" w:rsidP="00E302C1">
      <w:pPr>
        <w:jc w:val="center"/>
        <w:rPr>
          <w:iCs/>
          <w:lang w:val="en-US"/>
        </w:rPr>
      </w:pPr>
      <w:r>
        <w:object w:dxaOrig="6121" w:dyaOrig="3061" w14:anchorId="1284D055">
          <v:shape id="_x0000_i1026" type="#_x0000_t75" style="width:306.05pt;height:153.05pt" o:ole="">
            <v:imagedata r:id="rId15" o:title=""/>
          </v:shape>
          <o:OLEObject Type="Embed" ProgID="Visio.Drawing.15" ShapeID="_x0000_i1026" DrawAspect="Content" ObjectID="_1672526266" r:id="rId16"/>
        </w:object>
      </w:r>
    </w:p>
    <w:p w14:paraId="5F4E3902" w14:textId="0BCFD37D" w:rsidR="008E74E6" w:rsidRDefault="008E74E6" w:rsidP="003F53F7">
      <w:pPr>
        <w:pStyle w:val="Caption"/>
        <w:rPr>
          <w:color w:val="000000" w:themeColor="text1"/>
        </w:rPr>
      </w:pPr>
      <w:bookmarkStart w:id="9" w:name="_Ref61640556"/>
      <w:r w:rsidRPr="00D74C18">
        <w:rPr>
          <w:color w:val="000000" w:themeColor="text1"/>
        </w:rPr>
        <w:t xml:space="preserve">Figure </w:t>
      </w:r>
      <w:r w:rsidRPr="00D74C18">
        <w:rPr>
          <w:b w:val="0"/>
          <w:i/>
          <w:color w:val="000000" w:themeColor="text1"/>
        </w:rPr>
        <w:fldChar w:fldCharType="begin"/>
      </w:r>
      <w:r w:rsidRPr="00D74C18">
        <w:rPr>
          <w:color w:val="000000" w:themeColor="text1"/>
        </w:rPr>
        <w:instrText xml:space="preserve"> SEQ Figure \* ARABIC </w:instrText>
      </w:r>
      <w:r w:rsidRPr="00D74C18">
        <w:rPr>
          <w:b w:val="0"/>
          <w:i/>
          <w:color w:val="000000" w:themeColor="text1"/>
        </w:rPr>
        <w:fldChar w:fldCharType="separate"/>
      </w:r>
      <w:r w:rsidR="0002070C">
        <w:rPr>
          <w:noProof/>
          <w:color w:val="000000" w:themeColor="text1"/>
        </w:rPr>
        <w:t>3</w:t>
      </w:r>
      <w:r w:rsidRPr="00D74C18">
        <w:rPr>
          <w:b w:val="0"/>
          <w:i/>
          <w:color w:val="000000" w:themeColor="text1"/>
        </w:rPr>
        <w:fldChar w:fldCharType="end"/>
      </w:r>
      <w:bookmarkEnd w:id="9"/>
      <w:r>
        <w:rPr>
          <w:color w:val="000000" w:themeColor="text1"/>
        </w:rPr>
        <w:t xml:space="preserve">: </w:t>
      </w:r>
      <w:r w:rsidR="00DC50C2" w:rsidRPr="00524DCD">
        <w:rPr>
          <w:b w:val="0"/>
          <w:bCs w:val="0"/>
          <w:color w:val="000000" w:themeColor="text1"/>
        </w:rPr>
        <w:t>An exemplary for aggregated channel BW for</w:t>
      </w:r>
      <w:r w:rsidR="001D1890" w:rsidRPr="00524DCD">
        <w:rPr>
          <w:b w:val="0"/>
          <w:bCs w:val="0"/>
          <w:color w:val="000000" w:themeColor="text1"/>
        </w:rPr>
        <w:t xml:space="preserve"> </w:t>
      </w:r>
      <w:r w:rsidR="00DC50C2" w:rsidRPr="00524DCD">
        <w:rPr>
          <w:b w:val="0"/>
          <w:bCs w:val="0"/>
          <w:color w:val="000000" w:themeColor="text1"/>
        </w:rPr>
        <w:t>2 GHz with SCS = 120 KHz and assuming the maximum channel</w:t>
      </w:r>
      <w:r w:rsidR="00524DCD" w:rsidRPr="00524DCD">
        <w:rPr>
          <w:b w:val="0"/>
          <w:bCs w:val="0"/>
          <w:color w:val="000000" w:themeColor="text1"/>
        </w:rPr>
        <w:t xml:space="preserve"> BW</w:t>
      </w:r>
      <w:r w:rsidR="0077253A" w:rsidRPr="00524DCD">
        <w:rPr>
          <w:b w:val="0"/>
          <w:bCs w:val="0"/>
          <w:color w:val="000000" w:themeColor="text1"/>
        </w:rPr>
        <w:t xml:space="preserve"> </w:t>
      </w:r>
      <w:r w:rsidR="00DC50C2" w:rsidRPr="00524DCD">
        <w:rPr>
          <w:b w:val="0"/>
          <w:bCs w:val="0"/>
          <w:color w:val="000000" w:themeColor="text1"/>
        </w:rPr>
        <w:t>=</w:t>
      </w:r>
      <w:r w:rsidR="00524DCD" w:rsidRPr="00524DCD">
        <w:rPr>
          <w:b w:val="0"/>
          <w:bCs w:val="0"/>
          <w:color w:val="000000" w:themeColor="text1"/>
        </w:rPr>
        <w:t xml:space="preserve"> </w:t>
      </w:r>
      <w:r w:rsidR="00DC50C2" w:rsidRPr="00524DCD">
        <w:rPr>
          <w:b w:val="0"/>
          <w:bCs w:val="0"/>
          <w:color w:val="000000" w:themeColor="text1"/>
        </w:rPr>
        <w:t>400 MHz</w:t>
      </w:r>
      <w:r w:rsidR="00DC3EDE">
        <w:rPr>
          <w:b w:val="0"/>
          <w:bCs w:val="0"/>
          <w:color w:val="000000" w:themeColor="text1"/>
        </w:rPr>
        <w:t xml:space="preserve"> within a WiFi 802.11 ad/ay channel. </w:t>
      </w:r>
    </w:p>
    <w:p w14:paraId="2277086A" w14:textId="691876E4" w:rsidR="008C555D" w:rsidRDefault="008C555D" w:rsidP="008C555D">
      <w:pPr>
        <w:rPr>
          <w:i/>
        </w:rPr>
      </w:pPr>
      <w:r w:rsidRPr="000549D8">
        <w:rPr>
          <w:b/>
          <w:i/>
          <w:u w:val="single"/>
        </w:rPr>
        <w:lastRenderedPageBreak/>
        <w:t xml:space="preserve">Proposal </w:t>
      </w:r>
      <w:r w:rsidR="00121357">
        <w:rPr>
          <w:b/>
          <w:i/>
          <w:u w:val="single"/>
        </w:rPr>
        <w:t>8</w:t>
      </w:r>
      <w:r w:rsidRPr="00283C4D">
        <w:rPr>
          <w:b/>
          <w:i/>
        </w:rPr>
        <w:t xml:space="preserve">: </w:t>
      </w:r>
      <w:r w:rsidR="00415769" w:rsidRPr="00C80FCF">
        <w:rPr>
          <w:bCs/>
          <w:i/>
        </w:rPr>
        <w:t>The LBT indication</w:t>
      </w:r>
      <w:r w:rsidR="00415769" w:rsidRPr="00C80FCF">
        <w:rPr>
          <w:i/>
          <w:sz w:val="24"/>
          <w:szCs w:val="24"/>
        </w:rPr>
        <w:t xml:space="preserve"> </w:t>
      </w:r>
      <w:r w:rsidR="00736343" w:rsidRPr="00C80FCF">
        <w:rPr>
          <w:i/>
          <w:sz w:val="24"/>
          <w:szCs w:val="24"/>
        </w:rPr>
        <w:t xml:space="preserve">and channel occupation </w:t>
      </w:r>
      <w:r w:rsidR="00CF7D06" w:rsidRPr="00C80FCF">
        <w:rPr>
          <w:i/>
          <w:sz w:val="24"/>
          <w:szCs w:val="24"/>
        </w:rPr>
        <w:t xml:space="preserve">time </w:t>
      </w:r>
      <w:r w:rsidRPr="00C80FCF">
        <w:rPr>
          <w:i/>
          <w:sz w:val="24"/>
          <w:szCs w:val="24"/>
        </w:rPr>
        <w:t>should be studied</w:t>
      </w:r>
      <w:r w:rsidR="00F941DF" w:rsidRPr="00C80FCF">
        <w:rPr>
          <w:i/>
          <w:sz w:val="24"/>
          <w:szCs w:val="24"/>
        </w:rPr>
        <w:t xml:space="preserve"> when the channel BW for NR-U from 52.6 GHz to 71 GHz </w:t>
      </w:r>
      <w:r w:rsidR="00D23483" w:rsidRPr="00C80FCF">
        <w:rPr>
          <w:i/>
          <w:sz w:val="24"/>
          <w:szCs w:val="24"/>
        </w:rPr>
        <w:t xml:space="preserve">is smaller than </w:t>
      </w:r>
      <w:r w:rsidR="00C868F2" w:rsidRPr="00C80FCF">
        <w:rPr>
          <w:i/>
          <w:sz w:val="24"/>
          <w:szCs w:val="24"/>
        </w:rPr>
        <w:t xml:space="preserve">WiFi </w:t>
      </w:r>
      <w:r w:rsidR="00D23483" w:rsidRPr="00C80FCF">
        <w:rPr>
          <w:i/>
          <w:sz w:val="24"/>
          <w:szCs w:val="24"/>
        </w:rPr>
        <w:t>802.11 ad/ay channel BW</w:t>
      </w:r>
      <w:r w:rsidR="00622EB3">
        <w:rPr>
          <w:i/>
          <w:sz w:val="24"/>
          <w:szCs w:val="24"/>
        </w:rPr>
        <w:t>.</w:t>
      </w:r>
      <w:r w:rsidRPr="00283C4D">
        <w:rPr>
          <w:i/>
        </w:rPr>
        <w:t xml:space="preserve"> </w:t>
      </w:r>
    </w:p>
    <w:p w14:paraId="6A95EC41" w14:textId="77777777" w:rsidR="00121357" w:rsidRPr="008C555D" w:rsidRDefault="00121357" w:rsidP="008C555D">
      <w:pPr>
        <w:rPr>
          <w:i/>
        </w:rPr>
      </w:pP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2E3CCCC2" w14:textId="1476FE47" w:rsidR="00C34D0C" w:rsidRPr="004D6045" w:rsidRDefault="00C34D0C" w:rsidP="00C34D0C">
      <w:pPr>
        <w:rPr>
          <w:lang w:val="nl-NL"/>
        </w:rPr>
      </w:pPr>
      <w:r w:rsidRPr="00BB3EA2">
        <w:t xml:space="preserve">In this contribution, we </w:t>
      </w:r>
      <w:r>
        <w:t xml:space="preserve">considered the </w:t>
      </w:r>
      <w:r w:rsidR="00FF28B1">
        <w:t xml:space="preserve">aspects of channel access for </w:t>
      </w:r>
      <w:r w:rsidR="00EE7EBA">
        <w:t xml:space="preserve">supporting </w:t>
      </w:r>
      <w:r w:rsidR="00FF28B1">
        <w:t>NR from 52.6 GHz to 71 GHz</w:t>
      </w:r>
      <w:r>
        <w:t xml:space="preserve">. </w:t>
      </w:r>
      <w:r>
        <w:rPr>
          <w:lang w:val="nl-NL"/>
        </w:rPr>
        <w:t>W</w:t>
      </w:r>
      <w:r>
        <w:t xml:space="preserve">e have </w:t>
      </w:r>
      <w:r w:rsidR="0068279F">
        <w:t xml:space="preserve">the </w:t>
      </w:r>
      <w:r>
        <w:t>following proposals:</w:t>
      </w:r>
      <w:r w:rsidRPr="00283C4D">
        <w:t xml:space="preserve"> </w:t>
      </w:r>
    </w:p>
    <w:p w14:paraId="3D92BD34" w14:textId="77777777" w:rsidR="00CF35B3" w:rsidRDefault="00CF35B3" w:rsidP="00CF35B3">
      <w:pPr>
        <w:rPr>
          <w:i/>
          <w:iCs/>
        </w:rPr>
      </w:pPr>
      <w:r w:rsidRPr="000549D8">
        <w:rPr>
          <w:b/>
          <w:i/>
          <w:u w:val="single"/>
        </w:rPr>
        <w:t xml:space="preserve">Proposal </w:t>
      </w:r>
      <w:r>
        <w:rPr>
          <w:b/>
          <w:i/>
          <w:u w:val="single"/>
        </w:rPr>
        <w:t>1</w:t>
      </w:r>
      <w:r w:rsidRPr="00283C4D">
        <w:rPr>
          <w:b/>
          <w:i/>
        </w:rPr>
        <w:t xml:space="preserve">: </w:t>
      </w:r>
      <w:r w:rsidRPr="00B31D92">
        <w:rPr>
          <w:i/>
          <w:iCs/>
          <w:sz w:val="24"/>
          <w:szCs w:val="24"/>
        </w:rPr>
        <w:t>Directional LBT</w:t>
      </w:r>
      <w:r>
        <w:rPr>
          <w:i/>
          <w:iCs/>
          <w:sz w:val="24"/>
          <w:szCs w:val="24"/>
        </w:rPr>
        <w:t xml:space="preserve"> and</w:t>
      </w:r>
      <w:r w:rsidRPr="00B31D92">
        <w:rPr>
          <w:i/>
          <w:iCs/>
          <w:sz w:val="24"/>
          <w:szCs w:val="24"/>
        </w:rPr>
        <w:t xml:space="preserve"> interference </w:t>
      </w:r>
      <w:r>
        <w:rPr>
          <w:i/>
          <w:iCs/>
          <w:sz w:val="24"/>
          <w:szCs w:val="24"/>
        </w:rPr>
        <w:t xml:space="preserve">mitigation </w:t>
      </w:r>
      <w:r w:rsidRPr="00B31D92">
        <w:rPr>
          <w:i/>
          <w:iCs/>
          <w:sz w:val="24"/>
          <w:szCs w:val="24"/>
        </w:rPr>
        <w:t xml:space="preserve">should be </w:t>
      </w:r>
      <w:r>
        <w:rPr>
          <w:i/>
          <w:iCs/>
          <w:sz w:val="24"/>
          <w:szCs w:val="24"/>
        </w:rPr>
        <w:t>considered for frequency range of 52.6GHz to 71GHz</w:t>
      </w:r>
      <w:r w:rsidRPr="00B31D92">
        <w:rPr>
          <w:i/>
          <w:iCs/>
        </w:rPr>
        <w:t>.</w:t>
      </w:r>
    </w:p>
    <w:p w14:paraId="65F16E8A" w14:textId="77777777" w:rsidR="00622EB3" w:rsidRPr="00DE20E6" w:rsidRDefault="00622EB3" w:rsidP="00622EB3">
      <w:pPr>
        <w:rPr>
          <w:i/>
          <w:iCs/>
          <w:sz w:val="24"/>
          <w:szCs w:val="24"/>
        </w:rPr>
      </w:pPr>
      <w:r w:rsidRPr="000549D8">
        <w:rPr>
          <w:b/>
          <w:i/>
          <w:u w:val="single"/>
        </w:rPr>
        <w:t xml:space="preserve">Proposal </w:t>
      </w:r>
      <w:r>
        <w:rPr>
          <w:b/>
          <w:i/>
          <w:u w:val="single"/>
        </w:rPr>
        <w:t>2</w:t>
      </w:r>
      <w:r w:rsidRPr="00283C4D">
        <w:rPr>
          <w:b/>
          <w:i/>
        </w:rPr>
        <w:t xml:space="preserve">: </w:t>
      </w:r>
      <w:r w:rsidRPr="003F4ACD">
        <w:rPr>
          <w:bCs/>
          <w:i/>
        </w:rPr>
        <w:t>Both o</w:t>
      </w:r>
      <w:r w:rsidRPr="003F4ACD">
        <w:rPr>
          <w:bCs/>
          <w:i/>
          <w:iCs/>
          <w:sz w:val="24"/>
          <w:szCs w:val="24"/>
        </w:rPr>
        <w:t>mni-directional</w:t>
      </w:r>
      <w:r w:rsidRPr="00DE20E6">
        <w:rPr>
          <w:i/>
          <w:iCs/>
          <w:sz w:val="24"/>
          <w:szCs w:val="24"/>
        </w:rPr>
        <w:t xml:space="preserve"> LBT</w:t>
      </w:r>
      <w:r>
        <w:rPr>
          <w:i/>
          <w:iCs/>
          <w:sz w:val="24"/>
          <w:szCs w:val="24"/>
        </w:rPr>
        <w:t xml:space="preserve"> and</w:t>
      </w:r>
      <w:r w:rsidRPr="00DE20E6">
        <w:rPr>
          <w:i/>
          <w:iCs/>
          <w:sz w:val="24"/>
          <w:szCs w:val="24"/>
        </w:rPr>
        <w:t xml:space="preserve"> directional LBT </w:t>
      </w:r>
      <w:r>
        <w:rPr>
          <w:i/>
          <w:iCs/>
          <w:sz w:val="24"/>
          <w:szCs w:val="24"/>
        </w:rPr>
        <w:t>should be supported</w:t>
      </w:r>
      <w:r w:rsidRPr="00DB7476">
        <w:rPr>
          <w:i/>
          <w:iCs/>
          <w:sz w:val="24"/>
          <w:szCs w:val="24"/>
        </w:rPr>
        <w:t xml:space="preserve"> </w:t>
      </w:r>
      <w:r>
        <w:rPr>
          <w:i/>
          <w:iCs/>
          <w:sz w:val="24"/>
          <w:szCs w:val="24"/>
        </w:rPr>
        <w:t>for frequency range of 52.6GHz to 71GHz</w:t>
      </w:r>
      <w:r w:rsidRPr="00B31D92">
        <w:rPr>
          <w:i/>
          <w:iCs/>
        </w:rPr>
        <w:t>.</w:t>
      </w:r>
    </w:p>
    <w:p w14:paraId="1B8BEB3C" w14:textId="76961A80" w:rsidR="00622EB3" w:rsidRPr="00121357" w:rsidRDefault="00622EB3" w:rsidP="00622EB3">
      <w:pPr>
        <w:rPr>
          <w:i/>
          <w:iCs/>
          <w:sz w:val="24"/>
          <w:szCs w:val="24"/>
        </w:rPr>
      </w:pPr>
      <w:r w:rsidRPr="000549D8">
        <w:rPr>
          <w:b/>
          <w:i/>
          <w:u w:val="single"/>
        </w:rPr>
        <w:t xml:space="preserve">Proposal </w:t>
      </w:r>
      <w:r>
        <w:rPr>
          <w:b/>
          <w:i/>
          <w:u w:val="single"/>
        </w:rPr>
        <w:t>3</w:t>
      </w:r>
      <w:r w:rsidRPr="00283C4D">
        <w:rPr>
          <w:b/>
          <w:i/>
        </w:rPr>
        <w:t xml:space="preserve">: </w:t>
      </w:r>
      <w:r w:rsidRPr="00A3183B">
        <w:rPr>
          <w:bCs/>
          <w:i/>
        </w:rPr>
        <w:t>A</w:t>
      </w:r>
      <w:r w:rsidRPr="00A3183B">
        <w:rPr>
          <w:bCs/>
          <w:i/>
          <w:iCs/>
          <w:sz w:val="24"/>
          <w:szCs w:val="24"/>
        </w:rPr>
        <w:t>dap</w:t>
      </w:r>
      <w:r>
        <w:rPr>
          <w:i/>
          <w:iCs/>
          <w:sz w:val="24"/>
          <w:szCs w:val="24"/>
        </w:rPr>
        <w:t>tation between LBT modes and LBT sub-modes to optimize system performance should be considered.</w:t>
      </w:r>
    </w:p>
    <w:p w14:paraId="36F07878" w14:textId="77777777" w:rsidR="00016781" w:rsidRPr="00607FB8" w:rsidRDefault="00016781" w:rsidP="00016781">
      <w:pPr>
        <w:rPr>
          <w:i/>
          <w:iCs/>
        </w:rPr>
      </w:pPr>
      <w:r w:rsidRPr="000549D8">
        <w:rPr>
          <w:b/>
          <w:i/>
          <w:u w:val="single"/>
        </w:rPr>
        <w:t xml:space="preserve">Proposal </w:t>
      </w:r>
      <w:r>
        <w:rPr>
          <w:b/>
          <w:i/>
          <w:u w:val="single"/>
        </w:rPr>
        <w:t>4</w:t>
      </w:r>
      <w:r w:rsidRPr="00283C4D">
        <w:rPr>
          <w:b/>
          <w:i/>
        </w:rPr>
        <w:t xml:space="preserve">: </w:t>
      </w:r>
      <w:r>
        <w:rPr>
          <w:i/>
          <w:iCs/>
          <w:sz w:val="24"/>
          <w:szCs w:val="24"/>
        </w:rPr>
        <w:t>Receiver assisted</w:t>
      </w:r>
      <w:r w:rsidRPr="00B31D92">
        <w:rPr>
          <w:i/>
          <w:iCs/>
          <w:sz w:val="24"/>
          <w:szCs w:val="24"/>
        </w:rPr>
        <w:t xml:space="preserve"> </w:t>
      </w:r>
      <w:r>
        <w:rPr>
          <w:i/>
          <w:iCs/>
          <w:sz w:val="24"/>
          <w:szCs w:val="24"/>
        </w:rPr>
        <w:t xml:space="preserve">LBT and channel access scheme </w:t>
      </w:r>
      <w:r w:rsidRPr="00B31D92">
        <w:rPr>
          <w:i/>
          <w:iCs/>
          <w:sz w:val="24"/>
          <w:szCs w:val="24"/>
        </w:rPr>
        <w:t xml:space="preserve">should </w:t>
      </w:r>
      <w:r>
        <w:rPr>
          <w:i/>
          <w:iCs/>
          <w:sz w:val="24"/>
          <w:szCs w:val="24"/>
        </w:rPr>
        <w:t>be supported</w:t>
      </w:r>
      <w:r w:rsidRPr="00607FB8">
        <w:rPr>
          <w:i/>
          <w:iCs/>
          <w:sz w:val="24"/>
          <w:szCs w:val="24"/>
        </w:rPr>
        <w:t xml:space="preserve"> </w:t>
      </w:r>
      <w:r>
        <w:rPr>
          <w:i/>
          <w:iCs/>
          <w:sz w:val="24"/>
          <w:szCs w:val="24"/>
        </w:rPr>
        <w:t>in 52.6 GHz to 71 GHz.</w:t>
      </w:r>
    </w:p>
    <w:p w14:paraId="424A63D8" w14:textId="4CC7543B" w:rsidR="00016781" w:rsidRDefault="00016781" w:rsidP="00016781">
      <w:r w:rsidRPr="000549D8">
        <w:rPr>
          <w:b/>
          <w:i/>
          <w:u w:val="single"/>
        </w:rPr>
        <w:t xml:space="preserve">Proposal </w:t>
      </w:r>
      <w:r>
        <w:rPr>
          <w:b/>
          <w:i/>
          <w:u w:val="single"/>
        </w:rPr>
        <w:t>5</w:t>
      </w:r>
      <w:r w:rsidRPr="00283C4D">
        <w:rPr>
          <w:b/>
          <w:i/>
        </w:rPr>
        <w:t xml:space="preserve">: </w:t>
      </w:r>
      <w:r w:rsidRPr="00016781">
        <w:rPr>
          <w:bCs/>
          <w:i/>
        </w:rPr>
        <w:t>E</w:t>
      </w:r>
      <w:r w:rsidRPr="00016781">
        <w:rPr>
          <w:bCs/>
          <w:i/>
          <w:iCs/>
          <w:sz w:val="24"/>
          <w:szCs w:val="24"/>
        </w:rPr>
        <w:t>nh</w:t>
      </w:r>
      <w:r>
        <w:rPr>
          <w:i/>
          <w:iCs/>
          <w:sz w:val="24"/>
          <w:szCs w:val="24"/>
        </w:rPr>
        <w:t>ancement of resource utilization and interference mitigation in 52.6 GHz to 71 GHz should be considered.</w:t>
      </w:r>
    </w:p>
    <w:p w14:paraId="52754A31" w14:textId="29F8172F" w:rsidR="006C579D" w:rsidRDefault="006C579D" w:rsidP="006C579D">
      <w:pPr>
        <w:rPr>
          <w:i/>
          <w:iCs/>
          <w:sz w:val="24"/>
          <w:szCs w:val="24"/>
        </w:rPr>
      </w:pPr>
      <w:r w:rsidRPr="000549D8">
        <w:rPr>
          <w:b/>
          <w:i/>
          <w:u w:val="single"/>
        </w:rPr>
        <w:t xml:space="preserve">Proposal </w:t>
      </w:r>
      <w:r w:rsidR="00121357">
        <w:rPr>
          <w:b/>
          <w:i/>
          <w:u w:val="single"/>
        </w:rPr>
        <w:t>6</w:t>
      </w:r>
      <w:r w:rsidRPr="00283C4D">
        <w:rPr>
          <w:b/>
          <w:i/>
        </w:rPr>
        <w:t xml:space="preserve">: </w:t>
      </w:r>
      <w:r w:rsidRPr="00E868BB">
        <w:rPr>
          <w:i/>
          <w:iCs/>
          <w:sz w:val="24"/>
          <w:szCs w:val="24"/>
        </w:rPr>
        <w:t xml:space="preserve">Enhancement of beam operation </w:t>
      </w:r>
      <w:r>
        <w:rPr>
          <w:i/>
          <w:iCs/>
          <w:sz w:val="24"/>
          <w:szCs w:val="24"/>
        </w:rPr>
        <w:t xml:space="preserve">for unlicensed bands </w:t>
      </w:r>
      <w:r w:rsidRPr="00E868BB">
        <w:rPr>
          <w:i/>
          <w:iCs/>
          <w:sz w:val="24"/>
          <w:szCs w:val="24"/>
        </w:rPr>
        <w:t xml:space="preserve">should be investigated to mitigate interference and optimize system </w:t>
      </w:r>
      <w:r>
        <w:rPr>
          <w:i/>
          <w:iCs/>
          <w:sz w:val="24"/>
          <w:szCs w:val="24"/>
        </w:rPr>
        <w:t xml:space="preserve">performance </w:t>
      </w:r>
      <w:r w:rsidRPr="00E868BB">
        <w:rPr>
          <w:i/>
          <w:iCs/>
          <w:sz w:val="24"/>
          <w:szCs w:val="24"/>
        </w:rPr>
        <w:t>due to hidden node</w:t>
      </w:r>
      <w:r>
        <w:rPr>
          <w:i/>
          <w:iCs/>
          <w:sz w:val="24"/>
          <w:szCs w:val="24"/>
        </w:rPr>
        <w:t xml:space="preserve"> for NR up to 71 GHz</w:t>
      </w:r>
    </w:p>
    <w:p w14:paraId="1A206D25" w14:textId="26359D2A" w:rsidR="00622EB3" w:rsidRDefault="00622EB3" w:rsidP="00622EB3">
      <w:pPr>
        <w:rPr>
          <w:i/>
        </w:rPr>
      </w:pPr>
      <w:r w:rsidRPr="000549D8">
        <w:rPr>
          <w:b/>
          <w:i/>
          <w:u w:val="single"/>
        </w:rPr>
        <w:t xml:space="preserve">Proposal </w:t>
      </w:r>
      <w:r w:rsidR="00121357">
        <w:rPr>
          <w:b/>
          <w:i/>
          <w:u w:val="single"/>
        </w:rPr>
        <w:t>7</w:t>
      </w:r>
      <w:r w:rsidRPr="00283C4D">
        <w:rPr>
          <w:b/>
          <w:i/>
        </w:rPr>
        <w:t xml:space="preserve">: </w:t>
      </w:r>
      <w:r>
        <w:rPr>
          <w:i/>
          <w:iCs/>
          <w:sz w:val="24"/>
          <w:szCs w:val="24"/>
        </w:rPr>
        <w:t>I</w:t>
      </w:r>
      <w:r w:rsidRPr="00477E78">
        <w:rPr>
          <w:i/>
          <w:iCs/>
          <w:sz w:val="24"/>
          <w:szCs w:val="24"/>
        </w:rPr>
        <w:t>ncreasing the number of</w:t>
      </w:r>
      <w:r w:rsidRPr="00B31D92">
        <w:rPr>
          <w:i/>
          <w:iCs/>
          <w:sz w:val="24"/>
          <w:szCs w:val="24"/>
        </w:rPr>
        <w:t xml:space="preserve"> SSB candidate positions </w:t>
      </w:r>
      <w:r>
        <w:rPr>
          <w:i/>
          <w:iCs/>
          <w:sz w:val="24"/>
          <w:szCs w:val="24"/>
        </w:rPr>
        <w:t xml:space="preserve">to above 64 </w:t>
      </w:r>
      <w:r w:rsidRPr="00B31D92">
        <w:rPr>
          <w:i/>
          <w:iCs/>
          <w:sz w:val="24"/>
          <w:szCs w:val="24"/>
        </w:rPr>
        <w:t>to increase transmission opportunit</w:t>
      </w:r>
      <w:r>
        <w:rPr>
          <w:i/>
          <w:iCs/>
          <w:sz w:val="24"/>
          <w:szCs w:val="24"/>
        </w:rPr>
        <w:t>ies</w:t>
      </w:r>
      <w:r w:rsidRPr="00B31D92">
        <w:rPr>
          <w:i/>
          <w:iCs/>
          <w:sz w:val="24"/>
          <w:szCs w:val="24"/>
        </w:rPr>
        <w:t xml:space="preserve"> </w:t>
      </w:r>
      <w:r>
        <w:rPr>
          <w:i/>
          <w:iCs/>
          <w:sz w:val="24"/>
          <w:szCs w:val="24"/>
        </w:rPr>
        <w:t>to</w:t>
      </w:r>
      <w:r w:rsidRPr="00B31D92">
        <w:rPr>
          <w:i/>
          <w:iCs/>
          <w:sz w:val="24"/>
          <w:szCs w:val="24"/>
        </w:rPr>
        <w:t xml:space="preserve"> cope with LBT failure</w:t>
      </w:r>
      <w:r>
        <w:rPr>
          <w:i/>
          <w:iCs/>
          <w:sz w:val="24"/>
          <w:szCs w:val="24"/>
        </w:rPr>
        <w:t xml:space="preserve"> should be considered</w:t>
      </w:r>
      <w:r w:rsidRPr="00B31D92">
        <w:rPr>
          <w:i/>
          <w:iCs/>
        </w:rPr>
        <w:t>.</w:t>
      </w:r>
      <w:r w:rsidRPr="00283C4D">
        <w:rPr>
          <w:i/>
        </w:rPr>
        <w:t xml:space="preserve"> </w:t>
      </w:r>
    </w:p>
    <w:p w14:paraId="7B3D994E" w14:textId="50F4B983" w:rsidR="00994CEA" w:rsidRDefault="00994CEA" w:rsidP="00C44368">
      <w:pPr>
        <w:rPr>
          <w:i/>
        </w:rPr>
      </w:pPr>
      <w:r w:rsidRPr="000549D8">
        <w:rPr>
          <w:b/>
          <w:i/>
          <w:u w:val="single"/>
        </w:rPr>
        <w:t xml:space="preserve">Proposal </w:t>
      </w:r>
      <w:r w:rsidR="00121357">
        <w:rPr>
          <w:b/>
          <w:i/>
          <w:u w:val="single"/>
        </w:rPr>
        <w:t>8</w:t>
      </w:r>
      <w:r w:rsidRPr="00283C4D">
        <w:rPr>
          <w:b/>
          <w:i/>
        </w:rPr>
        <w:t xml:space="preserve">: </w:t>
      </w:r>
      <w:r w:rsidRPr="00C80FCF">
        <w:rPr>
          <w:bCs/>
          <w:i/>
        </w:rPr>
        <w:t>The LBT indication</w:t>
      </w:r>
      <w:r w:rsidRPr="00C80FCF">
        <w:rPr>
          <w:i/>
          <w:sz w:val="24"/>
          <w:szCs w:val="24"/>
        </w:rPr>
        <w:t xml:space="preserve"> and channel occupation time should be studied when the channel BW for NR-U from 52.6 GHz to 71 GHz is smaller than WiFi 802.11 ad/ay channel BW</w:t>
      </w:r>
      <w:r w:rsidR="00622EB3">
        <w:rPr>
          <w:i/>
          <w:sz w:val="24"/>
          <w:szCs w:val="24"/>
        </w:rPr>
        <w:t>.</w:t>
      </w: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51E131D3" w14:textId="495E5443" w:rsidR="0060278C" w:rsidRPr="002924FE" w:rsidRDefault="009C5957" w:rsidP="0060278C">
      <w:pPr>
        <w:pStyle w:val="Reference"/>
        <w:numPr>
          <w:ilvl w:val="0"/>
          <w:numId w:val="12"/>
        </w:numPr>
        <w:rPr>
          <w:lang w:val="en-US"/>
        </w:rPr>
      </w:pPr>
      <w:bookmarkStart w:id="10" w:name="_Ref40344426"/>
      <w:bookmarkStart w:id="11" w:name="_Ref513201801"/>
      <w:bookmarkStart w:id="12" w:name="_Ref174151459"/>
      <w:bookmarkStart w:id="13" w:name="_Ref189809556"/>
      <w:bookmarkStart w:id="14" w:name="_Ref525922457"/>
      <w:bookmarkStart w:id="15" w:name="_Ref521074599"/>
      <w:bookmarkStart w:id="16" w:name="_Ref454463762"/>
      <w:r w:rsidRPr="00E905DC">
        <w:rPr>
          <w:rFonts w:eastAsia="PMingLiU"/>
          <w:color w:val="000000" w:themeColor="text1"/>
        </w:rPr>
        <w:t>RP-1932</w:t>
      </w:r>
      <w:r>
        <w:rPr>
          <w:rFonts w:eastAsia="PMingLiU"/>
          <w:color w:val="000000" w:themeColor="text1"/>
        </w:rPr>
        <w:t>59, “</w:t>
      </w:r>
      <w:r w:rsidRPr="009C5957">
        <w:rPr>
          <w:rFonts w:eastAsia="PMingLiU"/>
          <w:color w:val="000000" w:themeColor="text1"/>
        </w:rPr>
        <w:t>New SID: Study on supporting NR from 52.6</w:t>
      </w:r>
      <w:r>
        <w:rPr>
          <w:rFonts w:eastAsia="PMingLiU"/>
          <w:color w:val="000000" w:themeColor="text1"/>
        </w:rPr>
        <w:t xml:space="preserve"> </w:t>
      </w:r>
      <w:r w:rsidRPr="009C5957">
        <w:rPr>
          <w:rFonts w:eastAsia="PMingLiU"/>
          <w:color w:val="000000" w:themeColor="text1"/>
        </w:rPr>
        <w:t>GHz to 71 GHz</w:t>
      </w:r>
      <w:r>
        <w:rPr>
          <w:rFonts w:eastAsia="PMingLiU"/>
          <w:color w:val="000000" w:themeColor="text1"/>
        </w:rPr>
        <w:t xml:space="preserve">”, Intel, RAN#86, </w:t>
      </w:r>
      <w:r w:rsidRPr="00E905DC">
        <w:rPr>
          <w:rFonts w:eastAsia="PMingLiU"/>
          <w:color w:val="000000" w:themeColor="text1"/>
        </w:rPr>
        <w:t>Spain, December 9 – 12, 2019</w:t>
      </w:r>
      <w:bookmarkEnd w:id="10"/>
    </w:p>
    <w:p w14:paraId="7D0EE142" w14:textId="5B3532EB" w:rsidR="002924FE" w:rsidRDefault="002924FE" w:rsidP="0060278C">
      <w:pPr>
        <w:pStyle w:val="Reference"/>
        <w:numPr>
          <w:ilvl w:val="0"/>
          <w:numId w:val="12"/>
        </w:numPr>
        <w:rPr>
          <w:rFonts w:eastAsia="PMingLiU"/>
          <w:color w:val="000000" w:themeColor="text1"/>
        </w:rPr>
      </w:pPr>
      <w:bookmarkStart w:id="17" w:name="_Ref47681493"/>
      <w:r w:rsidRPr="002924FE">
        <w:rPr>
          <w:rFonts w:eastAsia="PMingLiU"/>
          <w:color w:val="000000" w:themeColor="text1"/>
        </w:rPr>
        <w:t xml:space="preserve">RP-200902, </w:t>
      </w:r>
      <w:r>
        <w:rPr>
          <w:rFonts w:eastAsia="PMingLiU"/>
          <w:color w:val="000000" w:themeColor="text1"/>
        </w:rPr>
        <w:t>“</w:t>
      </w:r>
      <w:r w:rsidRPr="002924FE">
        <w:rPr>
          <w:rFonts w:eastAsia="PMingLiU"/>
          <w:color w:val="000000" w:themeColor="text1"/>
        </w:rPr>
        <w:t>Revised SID: Study on supporting NR from 52.6GHz to 71 GHz</w:t>
      </w:r>
      <w:r>
        <w:rPr>
          <w:rFonts w:eastAsia="PMingLiU"/>
          <w:color w:val="000000" w:themeColor="text1"/>
        </w:rPr>
        <w:t xml:space="preserve">”, Intel, RAN#88e, </w:t>
      </w:r>
      <w:r w:rsidRPr="002924FE">
        <w:rPr>
          <w:rFonts w:eastAsia="PMingLiU"/>
          <w:color w:val="000000" w:themeColor="text1"/>
        </w:rPr>
        <w:t>June 29 - July 3, 2020</w:t>
      </w:r>
      <w:bookmarkEnd w:id="17"/>
    </w:p>
    <w:p w14:paraId="22EF5690" w14:textId="779966FE" w:rsidR="00160FDF" w:rsidRPr="00316FC9" w:rsidRDefault="00160FDF" w:rsidP="0060278C">
      <w:pPr>
        <w:pStyle w:val="Reference"/>
        <w:numPr>
          <w:ilvl w:val="0"/>
          <w:numId w:val="12"/>
        </w:numPr>
        <w:rPr>
          <w:rFonts w:eastAsia="PMingLiU"/>
          <w:color w:val="000000" w:themeColor="text1"/>
        </w:rPr>
      </w:pPr>
      <w:bookmarkStart w:id="18" w:name="_Ref53741658"/>
      <w:r w:rsidRPr="00AD561D">
        <w:rPr>
          <w:rFonts w:eastAsiaTheme="minorEastAsia"/>
          <w:szCs w:val="22"/>
          <w:lang w:val="en-US"/>
        </w:rPr>
        <w:t>“RAN1 Chairman’s Notes”, RAN1#10</w:t>
      </w:r>
      <w:r w:rsidR="002F0426">
        <w:rPr>
          <w:rFonts w:eastAsiaTheme="minorEastAsia"/>
          <w:szCs w:val="22"/>
          <w:lang w:val="en-US"/>
        </w:rPr>
        <w:t>3</w:t>
      </w:r>
      <w:r w:rsidRPr="00AD561D">
        <w:rPr>
          <w:rFonts w:eastAsiaTheme="minorEastAsia"/>
          <w:szCs w:val="22"/>
          <w:lang w:val="en-US"/>
        </w:rPr>
        <w:t>-e.</w:t>
      </w:r>
      <w:bookmarkEnd w:id="18"/>
    </w:p>
    <w:p w14:paraId="53110513" w14:textId="14C707FC" w:rsidR="00316FC9" w:rsidRPr="00316FC9" w:rsidRDefault="00316FC9" w:rsidP="00316FC9">
      <w:pPr>
        <w:pStyle w:val="Reference"/>
        <w:numPr>
          <w:ilvl w:val="0"/>
          <w:numId w:val="12"/>
        </w:numPr>
        <w:rPr>
          <w:rFonts w:eastAsia="PMingLiU"/>
          <w:color w:val="000000" w:themeColor="text1"/>
        </w:rPr>
      </w:pPr>
      <w:bookmarkStart w:id="19" w:name="_Ref61601082"/>
      <w:r w:rsidRPr="002924FE">
        <w:rPr>
          <w:rFonts w:eastAsia="PMingLiU"/>
          <w:color w:val="000000" w:themeColor="text1"/>
        </w:rPr>
        <w:t>RP-20</w:t>
      </w:r>
      <w:r>
        <w:rPr>
          <w:rFonts w:eastAsia="PMingLiU"/>
          <w:color w:val="000000" w:themeColor="text1"/>
        </w:rPr>
        <w:t>2925</w:t>
      </w:r>
      <w:r w:rsidRPr="002924FE">
        <w:rPr>
          <w:rFonts w:eastAsia="PMingLiU"/>
          <w:color w:val="000000" w:themeColor="text1"/>
        </w:rPr>
        <w:t xml:space="preserve">, </w:t>
      </w:r>
      <w:r>
        <w:rPr>
          <w:rFonts w:eastAsia="PMingLiU"/>
          <w:color w:val="000000" w:themeColor="text1"/>
        </w:rPr>
        <w:t>“</w:t>
      </w:r>
      <w:r w:rsidRPr="002924FE">
        <w:rPr>
          <w:rFonts w:eastAsia="PMingLiU"/>
          <w:color w:val="000000" w:themeColor="text1"/>
        </w:rPr>
        <w:t xml:space="preserve">Revised </w:t>
      </w:r>
      <w:r>
        <w:rPr>
          <w:rFonts w:eastAsia="PMingLiU"/>
          <w:color w:val="000000" w:themeColor="text1"/>
        </w:rPr>
        <w:t>W</w:t>
      </w:r>
      <w:r w:rsidRPr="002924FE">
        <w:rPr>
          <w:rFonts w:eastAsia="PMingLiU"/>
          <w:color w:val="000000" w:themeColor="text1"/>
        </w:rPr>
        <w:t xml:space="preserve">ID: </w:t>
      </w:r>
      <w:r w:rsidRPr="00316FC9">
        <w:rPr>
          <w:rFonts w:eastAsia="PMingLiU"/>
          <w:color w:val="000000" w:themeColor="text1"/>
        </w:rPr>
        <w:t>Extending current NR operation to 71 GHz</w:t>
      </w:r>
      <w:r>
        <w:rPr>
          <w:rFonts w:eastAsia="PMingLiU"/>
          <w:color w:val="000000" w:themeColor="text1"/>
        </w:rPr>
        <w:t>”, CMCC, RAN#90e, December</w:t>
      </w:r>
      <w:r w:rsidRPr="002924FE">
        <w:rPr>
          <w:rFonts w:eastAsia="PMingLiU"/>
          <w:color w:val="000000" w:themeColor="text1"/>
        </w:rPr>
        <w:t xml:space="preserve"> </w:t>
      </w:r>
      <w:r>
        <w:rPr>
          <w:rFonts w:eastAsia="PMingLiU"/>
          <w:color w:val="000000" w:themeColor="text1"/>
        </w:rPr>
        <w:t>7</w:t>
      </w:r>
      <w:r w:rsidRPr="002924FE">
        <w:rPr>
          <w:rFonts w:eastAsia="PMingLiU"/>
          <w:color w:val="000000" w:themeColor="text1"/>
        </w:rPr>
        <w:t xml:space="preserve"> </w:t>
      </w:r>
      <w:r w:rsidR="001F291B">
        <w:rPr>
          <w:rFonts w:eastAsia="PMingLiU"/>
          <w:color w:val="000000" w:themeColor="text1"/>
        </w:rPr>
        <w:t>–</w:t>
      </w:r>
      <w:r w:rsidRPr="002924FE">
        <w:rPr>
          <w:rFonts w:eastAsia="PMingLiU"/>
          <w:color w:val="000000" w:themeColor="text1"/>
        </w:rPr>
        <w:t xml:space="preserve"> </w:t>
      </w:r>
      <w:r>
        <w:rPr>
          <w:rFonts w:eastAsia="PMingLiU"/>
          <w:color w:val="000000" w:themeColor="text1"/>
        </w:rPr>
        <w:t>11</w:t>
      </w:r>
      <w:r w:rsidRPr="002924FE">
        <w:rPr>
          <w:rFonts w:eastAsia="PMingLiU"/>
          <w:color w:val="000000" w:themeColor="text1"/>
        </w:rPr>
        <w:t>, 2020</w:t>
      </w:r>
      <w:bookmarkEnd w:id="19"/>
    </w:p>
    <w:bookmarkEnd w:id="11"/>
    <w:bookmarkEnd w:id="12"/>
    <w:bookmarkEnd w:id="13"/>
    <w:bookmarkEnd w:id="14"/>
    <w:bookmarkEnd w:id="15"/>
    <w:bookmarkEnd w:id="16"/>
    <w:p w14:paraId="4C8D37CC" w14:textId="77777777" w:rsidR="00C34D0C" w:rsidRPr="0030109D" w:rsidRDefault="00C34D0C" w:rsidP="00C34D0C"/>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F908D4" w14:textId="77777777" w:rsidR="000E2567" w:rsidRDefault="000E2567">
      <w:r>
        <w:separator/>
      </w:r>
    </w:p>
  </w:endnote>
  <w:endnote w:type="continuationSeparator" w:id="0">
    <w:p w14:paraId="36C2172E" w14:textId="77777777" w:rsidR="000E2567" w:rsidRDefault="000E2567">
      <w:r>
        <w:continuationSeparator/>
      </w:r>
    </w:p>
  </w:endnote>
  <w:endnote w:type="continuationNotice" w:id="1">
    <w:p w14:paraId="51798C8D" w14:textId="77777777" w:rsidR="000E2567" w:rsidRDefault="000E25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3A78E" w14:textId="77777777" w:rsidR="000E2567" w:rsidRDefault="000E2567">
      <w:r>
        <w:separator/>
      </w:r>
    </w:p>
  </w:footnote>
  <w:footnote w:type="continuationSeparator" w:id="0">
    <w:p w14:paraId="3E0C7F47" w14:textId="77777777" w:rsidR="000E2567" w:rsidRDefault="000E2567">
      <w:r>
        <w:continuationSeparator/>
      </w:r>
    </w:p>
  </w:footnote>
  <w:footnote w:type="continuationNotice" w:id="1">
    <w:p w14:paraId="20D703A6" w14:textId="77777777" w:rsidR="000E2567" w:rsidRDefault="000E25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81433A"/>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16696D"/>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0D395C"/>
    <w:multiLevelType w:val="hybridMultilevel"/>
    <w:tmpl w:val="87A8B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A3E03"/>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B3E1AA4"/>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BE2E87"/>
    <w:multiLevelType w:val="multilevel"/>
    <w:tmpl w:val="23EC6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B53641"/>
    <w:multiLevelType w:val="multilevel"/>
    <w:tmpl w:val="23EC6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4C415C"/>
    <w:multiLevelType w:val="multilevel"/>
    <w:tmpl w:val="23EC6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F932D8"/>
    <w:multiLevelType w:val="multilevel"/>
    <w:tmpl w:val="23EC6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BC7D9D"/>
    <w:multiLevelType w:val="multilevel"/>
    <w:tmpl w:val="809438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2113946"/>
    <w:multiLevelType w:val="multilevel"/>
    <w:tmpl w:val="C304E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CF18BF"/>
    <w:multiLevelType w:val="hybridMultilevel"/>
    <w:tmpl w:val="F61E6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935632"/>
    <w:multiLevelType w:val="hybridMultilevel"/>
    <w:tmpl w:val="09D8F3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962D23"/>
    <w:multiLevelType w:val="hybridMultilevel"/>
    <w:tmpl w:val="BD1A3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183092"/>
    <w:multiLevelType w:val="multilevel"/>
    <w:tmpl w:val="7C309B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9D2D04"/>
    <w:multiLevelType w:val="multilevel"/>
    <w:tmpl w:val="598E0618"/>
    <w:lvl w:ilvl="0">
      <w:start w:val="1"/>
      <w:numFmt w:val="bullet"/>
      <w:lvlText w:val=""/>
      <w:lvlJc w:val="left"/>
      <w:pPr>
        <w:tabs>
          <w:tab w:val="num" w:pos="-810"/>
        </w:tabs>
        <w:ind w:left="-810" w:hanging="360"/>
      </w:pPr>
      <w:rPr>
        <w:rFonts w:ascii="Symbol" w:hAnsi="Symbol" w:hint="default"/>
        <w:sz w:val="20"/>
      </w:rPr>
    </w:lvl>
    <w:lvl w:ilvl="1">
      <w:start w:val="1"/>
      <w:numFmt w:val="bullet"/>
      <w:lvlText w:val=""/>
      <w:lvlJc w:val="left"/>
      <w:pPr>
        <w:tabs>
          <w:tab w:val="num" w:pos="-90"/>
        </w:tabs>
        <w:ind w:left="-90" w:hanging="360"/>
      </w:pPr>
      <w:rPr>
        <w:rFonts w:ascii="Symbol" w:hAnsi="Symbol" w:hint="default"/>
        <w:sz w:val="20"/>
      </w:rPr>
    </w:lvl>
    <w:lvl w:ilvl="2">
      <w:start w:val="1"/>
      <w:numFmt w:val="bullet"/>
      <w:lvlText w:val=""/>
      <w:lvlJc w:val="left"/>
      <w:pPr>
        <w:tabs>
          <w:tab w:val="num" w:pos="630"/>
        </w:tabs>
        <w:ind w:left="630" w:hanging="360"/>
      </w:pPr>
      <w:rPr>
        <w:rFonts w:ascii="Symbol" w:hAnsi="Symbol" w:hint="default"/>
        <w:sz w:val="20"/>
      </w:rPr>
    </w:lvl>
    <w:lvl w:ilvl="3">
      <w:start w:val="1"/>
      <w:numFmt w:val="bullet"/>
      <w:lvlText w:val=""/>
      <w:lvlJc w:val="left"/>
      <w:pPr>
        <w:tabs>
          <w:tab w:val="num" w:pos="1350"/>
        </w:tabs>
        <w:ind w:left="135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start w:val="1"/>
      <w:numFmt w:val="bullet"/>
      <w:lvlText w:val=""/>
      <w:lvlJc w:val="left"/>
      <w:pPr>
        <w:tabs>
          <w:tab w:val="num" w:pos="2790"/>
        </w:tabs>
        <w:ind w:left="2790" w:hanging="360"/>
      </w:pPr>
      <w:rPr>
        <w:rFonts w:ascii="Symbol" w:hAnsi="Symbol" w:hint="default"/>
        <w:sz w:val="20"/>
      </w:rPr>
    </w:lvl>
    <w:lvl w:ilvl="6">
      <w:start w:val="1"/>
      <w:numFmt w:val="bullet"/>
      <w:lvlText w:val=""/>
      <w:lvlJc w:val="left"/>
      <w:pPr>
        <w:tabs>
          <w:tab w:val="num" w:pos="3510"/>
        </w:tabs>
        <w:ind w:left="3510" w:hanging="360"/>
      </w:pPr>
      <w:rPr>
        <w:rFonts w:ascii="Symbol" w:hAnsi="Symbol" w:hint="default"/>
        <w:sz w:val="20"/>
      </w:rPr>
    </w:lvl>
    <w:lvl w:ilvl="7">
      <w:start w:val="1"/>
      <w:numFmt w:val="bullet"/>
      <w:lvlText w:val=""/>
      <w:lvlJc w:val="left"/>
      <w:pPr>
        <w:tabs>
          <w:tab w:val="num" w:pos="4230"/>
        </w:tabs>
        <w:ind w:left="4230" w:hanging="360"/>
      </w:pPr>
      <w:rPr>
        <w:rFonts w:ascii="Symbol" w:hAnsi="Symbol" w:hint="default"/>
        <w:sz w:val="20"/>
      </w:rPr>
    </w:lvl>
    <w:lvl w:ilvl="8">
      <w:start w:val="1"/>
      <w:numFmt w:val="bullet"/>
      <w:lvlText w:val=""/>
      <w:lvlJc w:val="left"/>
      <w:pPr>
        <w:tabs>
          <w:tab w:val="num" w:pos="4950"/>
        </w:tabs>
        <w:ind w:left="4950" w:hanging="360"/>
      </w:pPr>
      <w:rPr>
        <w:rFonts w:ascii="Symbol" w:hAnsi="Symbol" w:hint="default"/>
        <w:sz w:val="20"/>
      </w:rPr>
    </w:lvl>
  </w:abstractNum>
  <w:abstractNum w:abstractNumId="40" w15:restartNumberingAfterBreak="0">
    <w:nsid w:val="6AF87049"/>
    <w:multiLevelType w:val="hybridMultilevel"/>
    <w:tmpl w:val="E586EA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515848"/>
    <w:multiLevelType w:val="hybridMultilevel"/>
    <w:tmpl w:val="0D10A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6804D3"/>
    <w:multiLevelType w:val="hybridMultilevel"/>
    <w:tmpl w:val="A07AFB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F6B38AD"/>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76641B20"/>
    <w:multiLevelType w:val="hybridMultilevel"/>
    <w:tmpl w:val="A7B8C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30"/>
  </w:num>
  <w:num w:numId="3">
    <w:abstractNumId w:val="22"/>
  </w:num>
  <w:num w:numId="4">
    <w:abstractNumId w:val="23"/>
  </w:num>
  <w:num w:numId="5">
    <w:abstractNumId w:val="14"/>
  </w:num>
  <w:num w:numId="6">
    <w:abstractNumId w:val="27"/>
  </w:num>
  <w:num w:numId="7">
    <w:abstractNumId w:val="34"/>
  </w:num>
  <w:num w:numId="8">
    <w:abstractNumId w:val="15"/>
  </w:num>
  <w:num w:numId="9">
    <w:abstractNumId w:val="45"/>
  </w:num>
  <w:num w:numId="10">
    <w:abstractNumId w:val="12"/>
  </w:num>
  <w:num w:numId="11">
    <w:abstractNumId w:val="21"/>
    <w:lvlOverride w:ilvl="0">
      <w:startOverride w:val="1"/>
    </w:lvlOverride>
  </w:num>
  <w:num w:numId="12">
    <w:abstractNumId w:val="5"/>
  </w:num>
  <w:num w:numId="13">
    <w:abstractNumId w:val="17"/>
  </w:num>
  <w:num w:numId="14">
    <w:abstractNumId w:val="6"/>
  </w:num>
  <w:num w:numId="15">
    <w:abstractNumId w:val="46"/>
  </w:num>
  <w:num w:numId="16">
    <w:abstractNumId w:val="37"/>
  </w:num>
  <w:num w:numId="17">
    <w:abstractNumId w:val="38"/>
  </w:num>
  <w:num w:numId="18">
    <w:abstractNumId w:val="3"/>
  </w:num>
  <w:num w:numId="19">
    <w:abstractNumId w:val="18"/>
  </w:num>
  <w:num w:numId="20">
    <w:abstractNumId w:val="33"/>
  </w:num>
  <w:num w:numId="21">
    <w:abstractNumId w:val="26"/>
  </w:num>
  <w:num w:numId="22">
    <w:abstractNumId w:val="39"/>
  </w:num>
  <w:num w:numId="23">
    <w:abstractNumId w:val="19"/>
  </w:num>
  <w:num w:numId="24">
    <w:abstractNumId w:val="8"/>
  </w:num>
  <w:num w:numId="25">
    <w:abstractNumId w:val="4"/>
  </w:num>
  <w:num w:numId="26">
    <w:abstractNumId w:val="30"/>
  </w:num>
  <w:num w:numId="27">
    <w:abstractNumId w:val="24"/>
  </w:num>
  <w:num w:numId="28">
    <w:abstractNumId w:val="41"/>
  </w:num>
  <w:num w:numId="29">
    <w:abstractNumId w:val="44"/>
  </w:num>
  <w:num w:numId="30">
    <w:abstractNumId w:val="43"/>
  </w:num>
  <w:num w:numId="31">
    <w:abstractNumId w:val="9"/>
  </w:num>
  <w:num w:numId="32">
    <w:abstractNumId w:val="25"/>
  </w:num>
  <w:num w:numId="33">
    <w:abstractNumId w:val="10"/>
  </w:num>
  <w:num w:numId="34">
    <w:abstractNumId w:val="2"/>
  </w:num>
  <w:num w:numId="35">
    <w:abstractNumId w:val="36"/>
  </w:num>
  <w:num w:numId="36">
    <w:abstractNumId w:val="1"/>
  </w:num>
  <w:num w:numId="37">
    <w:abstractNumId w:val="13"/>
  </w:num>
  <w:num w:numId="38">
    <w:abstractNumId w:val="11"/>
  </w:num>
  <w:num w:numId="39">
    <w:abstractNumId w:val="16"/>
  </w:num>
  <w:num w:numId="40">
    <w:abstractNumId w:val="20"/>
  </w:num>
  <w:num w:numId="41">
    <w:abstractNumId w:val="31"/>
  </w:num>
  <w:num w:numId="42">
    <w:abstractNumId w:val="32"/>
  </w:num>
  <w:num w:numId="43">
    <w:abstractNumId w:val="29"/>
  </w:num>
  <w:num w:numId="44">
    <w:abstractNumId w:val="40"/>
  </w:num>
  <w:num w:numId="45">
    <w:abstractNumId w:val="28"/>
  </w:num>
  <w:num w:numId="46">
    <w:abstractNumId w:val="7"/>
  </w:num>
  <w:num w:numId="47">
    <w:abstractNumId w:val="42"/>
  </w:num>
  <w:num w:numId="48">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nl-NL"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2D"/>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98"/>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6B"/>
    <w:rsid w:val="000153E9"/>
    <w:rsid w:val="00015D15"/>
    <w:rsid w:val="0001611C"/>
    <w:rsid w:val="00016781"/>
    <w:rsid w:val="0001694D"/>
    <w:rsid w:val="00016AFF"/>
    <w:rsid w:val="0002070C"/>
    <w:rsid w:val="000208E4"/>
    <w:rsid w:val="00021143"/>
    <w:rsid w:val="00021A51"/>
    <w:rsid w:val="00022522"/>
    <w:rsid w:val="00022C6C"/>
    <w:rsid w:val="00023233"/>
    <w:rsid w:val="00024F2F"/>
    <w:rsid w:val="00025050"/>
    <w:rsid w:val="0002564D"/>
    <w:rsid w:val="00025D5F"/>
    <w:rsid w:val="00025ECA"/>
    <w:rsid w:val="00026309"/>
    <w:rsid w:val="00026A33"/>
    <w:rsid w:val="00026CB5"/>
    <w:rsid w:val="00026E30"/>
    <w:rsid w:val="00027496"/>
    <w:rsid w:val="00027DEF"/>
    <w:rsid w:val="00030C64"/>
    <w:rsid w:val="00031297"/>
    <w:rsid w:val="00031598"/>
    <w:rsid w:val="000325B8"/>
    <w:rsid w:val="00032B82"/>
    <w:rsid w:val="00033351"/>
    <w:rsid w:val="000335F3"/>
    <w:rsid w:val="000337D6"/>
    <w:rsid w:val="0003410A"/>
    <w:rsid w:val="00034C15"/>
    <w:rsid w:val="00034C9C"/>
    <w:rsid w:val="00035EA8"/>
    <w:rsid w:val="00035F74"/>
    <w:rsid w:val="0003641A"/>
    <w:rsid w:val="00036BA1"/>
    <w:rsid w:val="000405A0"/>
    <w:rsid w:val="00040843"/>
    <w:rsid w:val="00040B78"/>
    <w:rsid w:val="0004149C"/>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45F19"/>
    <w:rsid w:val="00050717"/>
    <w:rsid w:val="00050D83"/>
    <w:rsid w:val="00050E2C"/>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243"/>
    <w:rsid w:val="0006232B"/>
    <w:rsid w:val="000625C8"/>
    <w:rsid w:val="0006277C"/>
    <w:rsid w:val="00063704"/>
    <w:rsid w:val="00063AC3"/>
    <w:rsid w:val="00063E21"/>
    <w:rsid w:val="00063EF3"/>
    <w:rsid w:val="000641AA"/>
    <w:rsid w:val="000645B8"/>
    <w:rsid w:val="0006487E"/>
    <w:rsid w:val="00065243"/>
    <w:rsid w:val="000654F1"/>
    <w:rsid w:val="00065E1A"/>
    <w:rsid w:val="00065F7E"/>
    <w:rsid w:val="00070074"/>
    <w:rsid w:val="00070D25"/>
    <w:rsid w:val="00071225"/>
    <w:rsid w:val="00071598"/>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6E9"/>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2F82"/>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2567"/>
    <w:rsid w:val="000E2A80"/>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3BF6"/>
    <w:rsid w:val="001045CB"/>
    <w:rsid w:val="001048B7"/>
    <w:rsid w:val="00104A7C"/>
    <w:rsid w:val="00104BE6"/>
    <w:rsid w:val="00105E18"/>
    <w:rsid w:val="00106117"/>
    <w:rsid w:val="001062FB"/>
    <w:rsid w:val="001063E6"/>
    <w:rsid w:val="00106AA2"/>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06C"/>
    <w:rsid w:val="001161C1"/>
    <w:rsid w:val="00116765"/>
    <w:rsid w:val="00116896"/>
    <w:rsid w:val="00116C54"/>
    <w:rsid w:val="0011747E"/>
    <w:rsid w:val="00117AE6"/>
    <w:rsid w:val="00117CEA"/>
    <w:rsid w:val="00117D41"/>
    <w:rsid w:val="00121357"/>
    <w:rsid w:val="0012189E"/>
    <w:rsid w:val="001218CE"/>
    <w:rsid w:val="001219F5"/>
    <w:rsid w:val="00121A20"/>
    <w:rsid w:val="00121D09"/>
    <w:rsid w:val="00123CA8"/>
    <w:rsid w:val="00123D2C"/>
    <w:rsid w:val="001248FB"/>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0D"/>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0FDF"/>
    <w:rsid w:val="001612B5"/>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CC7"/>
    <w:rsid w:val="00171FAE"/>
    <w:rsid w:val="00172D81"/>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3F"/>
    <w:rsid w:val="00181D12"/>
    <w:rsid w:val="00182600"/>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39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10"/>
    <w:rsid w:val="001A6ABE"/>
    <w:rsid w:val="001A73FD"/>
    <w:rsid w:val="001A759F"/>
    <w:rsid w:val="001A7653"/>
    <w:rsid w:val="001A771A"/>
    <w:rsid w:val="001B0578"/>
    <w:rsid w:val="001B0D97"/>
    <w:rsid w:val="001B13EA"/>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002"/>
    <w:rsid w:val="001C6312"/>
    <w:rsid w:val="001C664F"/>
    <w:rsid w:val="001D0064"/>
    <w:rsid w:val="001D0B5A"/>
    <w:rsid w:val="001D0B6B"/>
    <w:rsid w:val="001D11ED"/>
    <w:rsid w:val="001D1452"/>
    <w:rsid w:val="001D1890"/>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55B"/>
    <w:rsid w:val="001F291B"/>
    <w:rsid w:val="001F2A63"/>
    <w:rsid w:val="001F2F31"/>
    <w:rsid w:val="001F2FC5"/>
    <w:rsid w:val="001F36C3"/>
    <w:rsid w:val="001F375F"/>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37F"/>
    <w:rsid w:val="0027144F"/>
    <w:rsid w:val="00271A63"/>
    <w:rsid w:val="00271EFD"/>
    <w:rsid w:val="00271F3A"/>
    <w:rsid w:val="00273278"/>
    <w:rsid w:val="002737F4"/>
    <w:rsid w:val="00273D70"/>
    <w:rsid w:val="00273E0E"/>
    <w:rsid w:val="00273E84"/>
    <w:rsid w:val="00274BB8"/>
    <w:rsid w:val="00274C41"/>
    <w:rsid w:val="00274DFF"/>
    <w:rsid w:val="00275583"/>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2B59"/>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021"/>
    <w:rsid w:val="002871CF"/>
    <w:rsid w:val="00287838"/>
    <w:rsid w:val="002907B5"/>
    <w:rsid w:val="00290BD5"/>
    <w:rsid w:val="00290CC2"/>
    <w:rsid w:val="002911CE"/>
    <w:rsid w:val="002912C6"/>
    <w:rsid w:val="0029135D"/>
    <w:rsid w:val="00291685"/>
    <w:rsid w:val="002924FE"/>
    <w:rsid w:val="00292847"/>
    <w:rsid w:val="00292DA4"/>
    <w:rsid w:val="00292EB7"/>
    <w:rsid w:val="002937A1"/>
    <w:rsid w:val="00295BE1"/>
    <w:rsid w:val="00295FCF"/>
    <w:rsid w:val="00296227"/>
    <w:rsid w:val="00296314"/>
    <w:rsid w:val="00296F44"/>
    <w:rsid w:val="0029777D"/>
    <w:rsid w:val="002A04BC"/>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492"/>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14F"/>
    <w:rsid w:val="002D34B2"/>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7F2"/>
    <w:rsid w:val="002E1CA0"/>
    <w:rsid w:val="002E1D24"/>
    <w:rsid w:val="002E2A11"/>
    <w:rsid w:val="002E2A1F"/>
    <w:rsid w:val="002E2A34"/>
    <w:rsid w:val="002E2B4D"/>
    <w:rsid w:val="002E368E"/>
    <w:rsid w:val="002E3791"/>
    <w:rsid w:val="002E466A"/>
    <w:rsid w:val="002E4943"/>
    <w:rsid w:val="002E64FE"/>
    <w:rsid w:val="002E659A"/>
    <w:rsid w:val="002E689B"/>
    <w:rsid w:val="002E6AB8"/>
    <w:rsid w:val="002E7003"/>
    <w:rsid w:val="002E7C4B"/>
    <w:rsid w:val="002E7CAE"/>
    <w:rsid w:val="002E7F8F"/>
    <w:rsid w:val="002F00EE"/>
    <w:rsid w:val="002F0426"/>
    <w:rsid w:val="002F07A4"/>
    <w:rsid w:val="002F093C"/>
    <w:rsid w:val="002F0AD7"/>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69A"/>
    <w:rsid w:val="00313FD6"/>
    <w:rsid w:val="003143BD"/>
    <w:rsid w:val="003153C1"/>
    <w:rsid w:val="00316FC9"/>
    <w:rsid w:val="003175AF"/>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3AF"/>
    <w:rsid w:val="00335858"/>
    <w:rsid w:val="00336BDA"/>
    <w:rsid w:val="00337135"/>
    <w:rsid w:val="00340CA8"/>
    <w:rsid w:val="0034106C"/>
    <w:rsid w:val="00341093"/>
    <w:rsid w:val="0034166C"/>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5F1"/>
    <w:rsid w:val="003516FD"/>
    <w:rsid w:val="00351AA4"/>
    <w:rsid w:val="00351C00"/>
    <w:rsid w:val="00351C21"/>
    <w:rsid w:val="00352094"/>
    <w:rsid w:val="00352AAB"/>
    <w:rsid w:val="00352BCD"/>
    <w:rsid w:val="00352BE5"/>
    <w:rsid w:val="003530BB"/>
    <w:rsid w:val="003538C1"/>
    <w:rsid w:val="00354D4D"/>
    <w:rsid w:val="00354F66"/>
    <w:rsid w:val="0035511B"/>
    <w:rsid w:val="00356081"/>
    <w:rsid w:val="003561F8"/>
    <w:rsid w:val="00356D3B"/>
    <w:rsid w:val="00357380"/>
    <w:rsid w:val="00360259"/>
    <w:rsid w:val="003602D9"/>
    <w:rsid w:val="0036092A"/>
    <w:rsid w:val="003610D3"/>
    <w:rsid w:val="00361261"/>
    <w:rsid w:val="00361660"/>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6B9B"/>
    <w:rsid w:val="0037719F"/>
    <w:rsid w:val="00377CE1"/>
    <w:rsid w:val="00380D7D"/>
    <w:rsid w:val="0038102E"/>
    <w:rsid w:val="003817C1"/>
    <w:rsid w:val="00381F16"/>
    <w:rsid w:val="003821E2"/>
    <w:rsid w:val="00383467"/>
    <w:rsid w:val="00384177"/>
    <w:rsid w:val="00384284"/>
    <w:rsid w:val="003850E9"/>
    <w:rsid w:val="003854F7"/>
    <w:rsid w:val="00385770"/>
    <w:rsid w:val="00385932"/>
    <w:rsid w:val="003859C1"/>
    <w:rsid w:val="00385BF0"/>
    <w:rsid w:val="003860DA"/>
    <w:rsid w:val="003861C1"/>
    <w:rsid w:val="00386578"/>
    <w:rsid w:val="00386747"/>
    <w:rsid w:val="00386954"/>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223"/>
    <w:rsid w:val="00397568"/>
    <w:rsid w:val="00397827"/>
    <w:rsid w:val="003978A8"/>
    <w:rsid w:val="003A087F"/>
    <w:rsid w:val="003A0925"/>
    <w:rsid w:val="003A0DAE"/>
    <w:rsid w:val="003A11C0"/>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387"/>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4F"/>
    <w:rsid w:val="003C096B"/>
    <w:rsid w:val="003C0B2D"/>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109F"/>
    <w:rsid w:val="003D2478"/>
    <w:rsid w:val="003D41C3"/>
    <w:rsid w:val="003D4835"/>
    <w:rsid w:val="003D5831"/>
    <w:rsid w:val="003D5B1F"/>
    <w:rsid w:val="003D5D8C"/>
    <w:rsid w:val="003D6122"/>
    <w:rsid w:val="003D6509"/>
    <w:rsid w:val="003D6649"/>
    <w:rsid w:val="003D6B70"/>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96C"/>
    <w:rsid w:val="003F4A38"/>
    <w:rsid w:val="003F4A65"/>
    <w:rsid w:val="003F4ACD"/>
    <w:rsid w:val="003F5267"/>
    <w:rsid w:val="003F53F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0F77"/>
    <w:rsid w:val="004018A4"/>
    <w:rsid w:val="004020CB"/>
    <w:rsid w:val="00402353"/>
    <w:rsid w:val="0040251B"/>
    <w:rsid w:val="0040255D"/>
    <w:rsid w:val="004028A6"/>
    <w:rsid w:val="00402C7D"/>
    <w:rsid w:val="00402E2B"/>
    <w:rsid w:val="00403C08"/>
    <w:rsid w:val="004040C0"/>
    <w:rsid w:val="0040512B"/>
    <w:rsid w:val="00405CA5"/>
    <w:rsid w:val="00406147"/>
    <w:rsid w:val="00406195"/>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769"/>
    <w:rsid w:val="00415E8A"/>
    <w:rsid w:val="0041617D"/>
    <w:rsid w:val="00416DDF"/>
    <w:rsid w:val="00416EC3"/>
    <w:rsid w:val="00416EEF"/>
    <w:rsid w:val="004200CB"/>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0A2"/>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170"/>
    <w:rsid w:val="0046493F"/>
    <w:rsid w:val="00465681"/>
    <w:rsid w:val="004657AE"/>
    <w:rsid w:val="004661B2"/>
    <w:rsid w:val="004669E2"/>
    <w:rsid w:val="00466F5E"/>
    <w:rsid w:val="00466FFC"/>
    <w:rsid w:val="00467451"/>
    <w:rsid w:val="00470334"/>
    <w:rsid w:val="00470A9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DCE"/>
    <w:rsid w:val="00487362"/>
    <w:rsid w:val="004877DF"/>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C4F"/>
    <w:rsid w:val="004A2D47"/>
    <w:rsid w:val="004A3452"/>
    <w:rsid w:val="004A3A69"/>
    <w:rsid w:val="004A4A51"/>
    <w:rsid w:val="004A5256"/>
    <w:rsid w:val="004A574C"/>
    <w:rsid w:val="004A5BA5"/>
    <w:rsid w:val="004A5D89"/>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DB0"/>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4F7C91"/>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7C"/>
    <w:rsid w:val="0051249C"/>
    <w:rsid w:val="00512811"/>
    <w:rsid w:val="00514531"/>
    <w:rsid w:val="005146A4"/>
    <w:rsid w:val="005153A7"/>
    <w:rsid w:val="00516396"/>
    <w:rsid w:val="005167FF"/>
    <w:rsid w:val="00517FD4"/>
    <w:rsid w:val="00521457"/>
    <w:rsid w:val="005219CF"/>
    <w:rsid w:val="00521C84"/>
    <w:rsid w:val="00522170"/>
    <w:rsid w:val="00522857"/>
    <w:rsid w:val="005234AA"/>
    <w:rsid w:val="0052372E"/>
    <w:rsid w:val="00524DCD"/>
    <w:rsid w:val="005251B0"/>
    <w:rsid w:val="00525A40"/>
    <w:rsid w:val="005266DD"/>
    <w:rsid w:val="00526854"/>
    <w:rsid w:val="00527D68"/>
    <w:rsid w:val="00530333"/>
    <w:rsid w:val="00530D7E"/>
    <w:rsid w:val="00532A25"/>
    <w:rsid w:val="00533C5F"/>
    <w:rsid w:val="005344C7"/>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95D"/>
    <w:rsid w:val="005764C7"/>
    <w:rsid w:val="00576734"/>
    <w:rsid w:val="00576784"/>
    <w:rsid w:val="0057762F"/>
    <w:rsid w:val="0057799B"/>
    <w:rsid w:val="00577D11"/>
    <w:rsid w:val="0058172D"/>
    <w:rsid w:val="005817C9"/>
    <w:rsid w:val="00582123"/>
    <w:rsid w:val="005823B8"/>
    <w:rsid w:val="00582561"/>
    <w:rsid w:val="00582809"/>
    <w:rsid w:val="00582B45"/>
    <w:rsid w:val="00583ABE"/>
    <w:rsid w:val="00583F8C"/>
    <w:rsid w:val="0058506E"/>
    <w:rsid w:val="0058514A"/>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3574"/>
    <w:rsid w:val="005A47CD"/>
    <w:rsid w:val="005A4A47"/>
    <w:rsid w:val="005A4AE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1330"/>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5C49"/>
    <w:rsid w:val="005D623C"/>
    <w:rsid w:val="005D69BE"/>
    <w:rsid w:val="005D7271"/>
    <w:rsid w:val="005D7A1B"/>
    <w:rsid w:val="005D7B61"/>
    <w:rsid w:val="005D7C82"/>
    <w:rsid w:val="005D7ED3"/>
    <w:rsid w:val="005E0C50"/>
    <w:rsid w:val="005E0C55"/>
    <w:rsid w:val="005E133C"/>
    <w:rsid w:val="005E18FE"/>
    <w:rsid w:val="005E20C6"/>
    <w:rsid w:val="005E211C"/>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DFA"/>
    <w:rsid w:val="00602EF6"/>
    <w:rsid w:val="00603A84"/>
    <w:rsid w:val="00604F14"/>
    <w:rsid w:val="00605289"/>
    <w:rsid w:val="00605346"/>
    <w:rsid w:val="0060538E"/>
    <w:rsid w:val="006059C5"/>
    <w:rsid w:val="00606ECD"/>
    <w:rsid w:val="006074C1"/>
    <w:rsid w:val="0060764F"/>
    <w:rsid w:val="00607FB8"/>
    <w:rsid w:val="00610B89"/>
    <w:rsid w:val="00610E1F"/>
    <w:rsid w:val="006110CB"/>
    <w:rsid w:val="00611209"/>
    <w:rsid w:val="00611AB9"/>
    <w:rsid w:val="00611FDB"/>
    <w:rsid w:val="00613257"/>
    <w:rsid w:val="00614994"/>
    <w:rsid w:val="006151D2"/>
    <w:rsid w:val="00615318"/>
    <w:rsid w:val="0061558D"/>
    <w:rsid w:val="0061625F"/>
    <w:rsid w:val="00616868"/>
    <w:rsid w:val="00616D03"/>
    <w:rsid w:val="00620B97"/>
    <w:rsid w:val="00621662"/>
    <w:rsid w:val="00621751"/>
    <w:rsid w:val="0062281D"/>
    <w:rsid w:val="00622EB3"/>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9CA"/>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79F"/>
    <w:rsid w:val="00682919"/>
    <w:rsid w:val="006830A2"/>
    <w:rsid w:val="00683A3B"/>
    <w:rsid w:val="00684179"/>
    <w:rsid w:val="00684721"/>
    <w:rsid w:val="00684C61"/>
    <w:rsid w:val="0068582B"/>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4D74"/>
    <w:rsid w:val="0069594C"/>
    <w:rsid w:val="00695A30"/>
    <w:rsid w:val="00695C71"/>
    <w:rsid w:val="00695FC2"/>
    <w:rsid w:val="00696188"/>
    <w:rsid w:val="006962FB"/>
    <w:rsid w:val="00696949"/>
    <w:rsid w:val="00696B8B"/>
    <w:rsid w:val="00697052"/>
    <w:rsid w:val="00697530"/>
    <w:rsid w:val="00697818"/>
    <w:rsid w:val="00697F2A"/>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B6B"/>
    <w:rsid w:val="006B7F40"/>
    <w:rsid w:val="006C0150"/>
    <w:rsid w:val="006C03B8"/>
    <w:rsid w:val="006C0BD4"/>
    <w:rsid w:val="006C1580"/>
    <w:rsid w:val="006C29D7"/>
    <w:rsid w:val="006C2D02"/>
    <w:rsid w:val="006C32A3"/>
    <w:rsid w:val="006C385B"/>
    <w:rsid w:val="006C3B68"/>
    <w:rsid w:val="006C3B9C"/>
    <w:rsid w:val="006C3BFD"/>
    <w:rsid w:val="006C405C"/>
    <w:rsid w:val="006C4E5C"/>
    <w:rsid w:val="006C545C"/>
    <w:rsid w:val="006C579D"/>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1A6"/>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7D3B"/>
    <w:rsid w:val="006F028F"/>
    <w:rsid w:val="006F0CF9"/>
    <w:rsid w:val="006F0D29"/>
    <w:rsid w:val="006F0E91"/>
    <w:rsid w:val="006F1B70"/>
    <w:rsid w:val="006F241C"/>
    <w:rsid w:val="006F2504"/>
    <w:rsid w:val="006F2A99"/>
    <w:rsid w:val="006F2C40"/>
    <w:rsid w:val="006F341D"/>
    <w:rsid w:val="006F3B3A"/>
    <w:rsid w:val="006F43CD"/>
    <w:rsid w:val="006F487D"/>
    <w:rsid w:val="006F58D4"/>
    <w:rsid w:val="006F5952"/>
    <w:rsid w:val="006F59E3"/>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11B"/>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6D6A"/>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343"/>
    <w:rsid w:val="00736AA2"/>
    <w:rsid w:val="00736D7D"/>
    <w:rsid w:val="00736DE6"/>
    <w:rsid w:val="00737203"/>
    <w:rsid w:val="0073731E"/>
    <w:rsid w:val="007374F9"/>
    <w:rsid w:val="00737564"/>
    <w:rsid w:val="0074063A"/>
    <w:rsid w:val="00740E58"/>
    <w:rsid w:val="00741368"/>
    <w:rsid w:val="0074194F"/>
    <w:rsid w:val="007427AE"/>
    <w:rsid w:val="007445A0"/>
    <w:rsid w:val="00744A38"/>
    <w:rsid w:val="00744E16"/>
    <w:rsid w:val="007451E7"/>
    <w:rsid w:val="0074524B"/>
    <w:rsid w:val="00745B4D"/>
    <w:rsid w:val="00746608"/>
    <w:rsid w:val="00746CE2"/>
    <w:rsid w:val="00746EAC"/>
    <w:rsid w:val="007471D5"/>
    <w:rsid w:val="007474A3"/>
    <w:rsid w:val="00747D8B"/>
    <w:rsid w:val="00751228"/>
    <w:rsid w:val="00751FDB"/>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334"/>
    <w:rsid w:val="007619D7"/>
    <w:rsid w:val="007623FB"/>
    <w:rsid w:val="00763B1E"/>
    <w:rsid w:val="00763B30"/>
    <w:rsid w:val="007641CF"/>
    <w:rsid w:val="00764724"/>
    <w:rsid w:val="007647E6"/>
    <w:rsid w:val="00765281"/>
    <w:rsid w:val="00766BAD"/>
    <w:rsid w:val="00770099"/>
    <w:rsid w:val="00770226"/>
    <w:rsid w:val="00771706"/>
    <w:rsid w:val="00771AA0"/>
    <w:rsid w:val="0077213F"/>
    <w:rsid w:val="0077220C"/>
    <w:rsid w:val="0077253A"/>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39E8"/>
    <w:rsid w:val="007A43A6"/>
    <w:rsid w:val="007A58A6"/>
    <w:rsid w:val="007A58F1"/>
    <w:rsid w:val="007A5D94"/>
    <w:rsid w:val="007A5EED"/>
    <w:rsid w:val="007A61D2"/>
    <w:rsid w:val="007A6261"/>
    <w:rsid w:val="007A6495"/>
    <w:rsid w:val="007A6F2F"/>
    <w:rsid w:val="007A7053"/>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01"/>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E5"/>
    <w:rsid w:val="007D08CC"/>
    <w:rsid w:val="007D1B46"/>
    <w:rsid w:val="007D1E22"/>
    <w:rsid w:val="007D245C"/>
    <w:rsid w:val="007D261C"/>
    <w:rsid w:val="007D28AC"/>
    <w:rsid w:val="007D5247"/>
    <w:rsid w:val="007D5809"/>
    <w:rsid w:val="007D5901"/>
    <w:rsid w:val="007D6354"/>
    <w:rsid w:val="007D65F7"/>
    <w:rsid w:val="007D6C7C"/>
    <w:rsid w:val="007D71A6"/>
    <w:rsid w:val="007D7526"/>
    <w:rsid w:val="007D7D25"/>
    <w:rsid w:val="007E09C2"/>
    <w:rsid w:val="007E1D5C"/>
    <w:rsid w:val="007E1DD2"/>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0CF7"/>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6C89"/>
    <w:rsid w:val="0083753A"/>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4FC"/>
    <w:rsid w:val="00855873"/>
    <w:rsid w:val="0085639A"/>
    <w:rsid w:val="008563DE"/>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1EC6"/>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BA1"/>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171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84B"/>
    <w:rsid w:val="008C3A3B"/>
    <w:rsid w:val="008C3D46"/>
    <w:rsid w:val="008C48F8"/>
    <w:rsid w:val="008C4958"/>
    <w:rsid w:val="008C4BAA"/>
    <w:rsid w:val="008C4D22"/>
    <w:rsid w:val="008C555D"/>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680E"/>
    <w:rsid w:val="008D6C75"/>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4E6"/>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675"/>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317"/>
    <w:rsid w:val="0092265D"/>
    <w:rsid w:val="009226F0"/>
    <w:rsid w:val="0092270D"/>
    <w:rsid w:val="0092272E"/>
    <w:rsid w:val="00922BFD"/>
    <w:rsid w:val="00922D53"/>
    <w:rsid w:val="00923743"/>
    <w:rsid w:val="009237EC"/>
    <w:rsid w:val="00923BD4"/>
    <w:rsid w:val="0092467E"/>
    <w:rsid w:val="0092533B"/>
    <w:rsid w:val="0092560F"/>
    <w:rsid w:val="00925878"/>
    <w:rsid w:val="00925CBD"/>
    <w:rsid w:val="00927AAE"/>
    <w:rsid w:val="00927CED"/>
    <w:rsid w:val="0093085A"/>
    <w:rsid w:val="00931BD9"/>
    <w:rsid w:val="00931F32"/>
    <w:rsid w:val="00932130"/>
    <w:rsid w:val="00932952"/>
    <w:rsid w:val="00933367"/>
    <w:rsid w:val="00933B29"/>
    <w:rsid w:val="00933E80"/>
    <w:rsid w:val="00934396"/>
    <w:rsid w:val="009349BB"/>
    <w:rsid w:val="00935995"/>
    <w:rsid w:val="00935A7F"/>
    <w:rsid w:val="0094012B"/>
    <w:rsid w:val="00940C00"/>
    <w:rsid w:val="00940F9B"/>
    <w:rsid w:val="009411AC"/>
    <w:rsid w:val="00941636"/>
    <w:rsid w:val="00942743"/>
    <w:rsid w:val="00942D57"/>
    <w:rsid w:val="009433F1"/>
    <w:rsid w:val="009436AF"/>
    <w:rsid w:val="00943742"/>
    <w:rsid w:val="00943A35"/>
    <w:rsid w:val="0094403B"/>
    <w:rsid w:val="00944842"/>
    <w:rsid w:val="00944A5E"/>
    <w:rsid w:val="0094503B"/>
    <w:rsid w:val="009455CF"/>
    <w:rsid w:val="00945630"/>
    <w:rsid w:val="00945C05"/>
    <w:rsid w:val="00946512"/>
    <w:rsid w:val="00946815"/>
    <w:rsid w:val="00946945"/>
    <w:rsid w:val="00946CA1"/>
    <w:rsid w:val="00947713"/>
    <w:rsid w:val="0094782B"/>
    <w:rsid w:val="00947CA8"/>
    <w:rsid w:val="00947CC8"/>
    <w:rsid w:val="00947D62"/>
    <w:rsid w:val="0095092C"/>
    <w:rsid w:val="00950DE7"/>
    <w:rsid w:val="00951A64"/>
    <w:rsid w:val="00951D5C"/>
    <w:rsid w:val="00951FE9"/>
    <w:rsid w:val="0095278F"/>
    <w:rsid w:val="00953098"/>
    <w:rsid w:val="00953637"/>
    <w:rsid w:val="00953920"/>
    <w:rsid w:val="00953D47"/>
    <w:rsid w:val="00953E54"/>
    <w:rsid w:val="00954090"/>
    <w:rsid w:val="009541AD"/>
    <w:rsid w:val="009541BE"/>
    <w:rsid w:val="009545DF"/>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C75"/>
    <w:rsid w:val="00976D35"/>
    <w:rsid w:val="0097716B"/>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CEA"/>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0B32"/>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59A"/>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C1C"/>
    <w:rsid w:val="00A02D6D"/>
    <w:rsid w:val="00A03F94"/>
    <w:rsid w:val="00A04232"/>
    <w:rsid w:val="00A04367"/>
    <w:rsid w:val="00A047D2"/>
    <w:rsid w:val="00A048A8"/>
    <w:rsid w:val="00A04968"/>
    <w:rsid w:val="00A04DCB"/>
    <w:rsid w:val="00A0506B"/>
    <w:rsid w:val="00A05606"/>
    <w:rsid w:val="00A05B47"/>
    <w:rsid w:val="00A06DB0"/>
    <w:rsid w:val="00A079D6"/>
    <w:rsid w:val="00A10C3B"/>
    <w:rsid w:val="00A10FBB"/>
    <w:rsid w:val="00A110BC"/>
    <w:rsid w:val="00A11425"/>
    <w:rsid w:val="00A11BA9"/>
    <w:rsid w:val="00A12492"/>
    <w:rsid w:val="00A12C68"/>
    <w:rsid w:val="00A132E1"/>
    <w:rsid w:val="00A133B4"/>
    <w:rsid w:val="00A13DD6"/>
    <w:rsid w:val="00A13E54"/>
    <w:rsid w:val="00A1420D"/>
    <w:rsid w:val="00A144B1"/>
    <w:rsid w:val="00A147FB"/>
    <w:rsid w:val="00A149B8"/>
    <w:rsid w:val="00A1527C"/>
    <w:rsid w:val="00A15A07"/>
    <w:rsid w:val="00A164E3"/>
    <w:rsid w:val="00A16D27"/>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83B"/>
    <w:rsid w:val="00A319C8"/>
    <w:rsid w:val="00A33041"/>
    <w:rsid w:val="00A33EF5"/>
    <w:rsid w:val="00A33F4C"/>
    <w:rsid w:val="00A34314"/>
    <w:rsid w:val="00A3448A"/>
    <w:rsid w:val="00A34775"/>
    <w:rsid w:val="00A35160"/>
    <w:rsid w:val="00A35469"/>
    <w:rsid w:val="00A35D03"/>
    <w:rsid w:val="00A36297"/>
    <w:rsid w:val="00A3653C"/>
    <w:rsid w:val="00A3661A"/>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47EC2"/>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AA9"/>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830"/>
    <w:rsid w:val="00AA1D8A"/>
    <w:rsid w:val="00AA1ED6"/>
    <w:rsid w:val="00AA23DA"/>
    <w:rsid w:val="00AA2D9C"/>
    <w:rsid w:val="00AA3748"/>
    <w:rsid w:val="00AA3CB1"/>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558"/>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97F"/>
    <w:rsid w:val="00AF6CA3"/>
    <w:rsid w:val="00AF6DA0"/>
    <w:rsid w:val="00AF71EB"/>
    <w:rsid w:val="00B006FE"/>
    <w:rsid w:val="00B007CB"/>
    <w:rsid w:val="00B00A65"/>
    <w:rsid w:val="00B013BF"/>
    <w:rsid w:val="00B02214"/>
    <w:rsid w:val="00B02AA9"/>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46E9"/>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D92"/>
    <w:rsid w:val="00B32210"/>
    <w:rsid w:val="00B323B5"/>
    <w:rsid w:val="00B3262E"/>
    <w:rsid w:val="00B32889"/>
    <w:rsid w:val="00B32BC1"/>
    <w:rsid w:val="00B337BC"/>
    <w:rsid w:val="00B34A46"/>
    <w:rsid w:val="00B35814"/>
    <w:rsid w:val="00B35997"/>
    <w:rsid w:val="00B36CF4"/>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12B"/>
    <w:rsid w:val="00B54858"/>
    <w:rsid w:val="00B55F6D"/>
    <w:rsid w:val="00B57004"/>
    <w:rsid w:val="00B57189"/>
    <w:rsid w:val="00B57291"/>
    <w:rsid w:val="00B575E0"/>
    <w:rsid w:val="00B57A4E"/>
    <w:rsid w:val="00B57B83"/>
    <w:rsid w:val="00B57D38"/>
    <w:rsid w:val="00B57D49"/>
    <w:rsid w:val="00B57FF9"/>
    <w:rsid w:val="00B60BB3"/>
    <w:rsid w:val="00B61393"/>
    <w:rsid w:val="00B61B30"/>
    <w:rsid w:val="00B62BEF"/>
    <w:rsid w:val="00B63658"/>
    <w:rsid w:val="00B63B96"/>
    <w:rsid w:val="00B63CEF"/>
    <w:rsid w:val="00B64A5E"/>
    <w:rsid w:val="00B656FF"/>
    <w:rsid w:val="00B658D4"/>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58"/>
    <w:rsid w:val="00B92CED"/>
    <w:rsid w:val="00B92F2F"/>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6A8"/>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4F4A"/>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60FD"/>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647"/>
    <w:rsid w:val="00BE58F6"/>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240"/>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368"/>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52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B3"/>
    <w:rsid w:val="00C754E8"/>
    <w:rsid w:val="00C755E3"/>
    <w:rsid w:val="00C75BC3"/>
    <w:rsid w:val="00C75D2F"/>
    <w:rsid w:val="00C76D90"/>
    <w:rsid w:val="00C76E3C"/>
    <w:rsid w:val="00C77624"/>
    <w:rsid w:val="00C8085D"/>
    <w:rsid w:val="00C80FCF"/>
    <w:rsid w:val="00C810FB"/>
    <w:rsid w:val="00C81568"/>
    <w:rsid w:val="00C816DD"/>
    <w:rsid w:val="00C81F4E"/>
    <w:rsid w:val="00C82387"/>
    <w:rsid w:val="00C82773"/>
    <w:rsid w:val="00C82DFE"/>
    <w:rsid w:val="00C830E3"/>
    <w:rsid w:val="00C84C4B"/>
    <w:rsid w:val="00C853E8"/>
    <w:rsid w:val="00C857B3"/>
    <w:rsid w:val="00C85D19"/>
    <w:rsid w:val="00C85DC0"/>
    <w:rsid w:val="00C860EE"/>
    <w:rsid w:val="00C868F2"/>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B0ABF"/>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247A"/>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4C52"/>
    <w:rsid w:val="00CE5541"/>
    <w:rsid w:val="00CE59DC"/>
    <w:rsid w:val="00CE5B18"/>
    <w:rsid w:val="00CE5EBF"/>
    <w:rsid w:val="00CE73B1"/>
    <w:rsid w:val="00CE7561"/>
    <w:rsid w:val="00CE75E3"/>
    <w:rsid w:val="00CF07BD"/>
    <w:rsid w:val="00CF0924"/>
    <w:rsid w:val="00CF0C35"/>
    <w:rsid w:val="00CF11F6"/>
    <w:rsid w:val="00CF1354"/>
    <w:rsid w:val="00CF1D77"/>
    <w:rsid w:val="00CF35B3"/>
    <w:rsid w:val="00CF3750"/>
    <w:rsid w:val="00CF3868"/>
    <w:rsid w:val="00CF3B1F"/>
    <w:rsid w:val="00CF3BF6"/>
    <w:rsid w:val="00CF3C36"/>
    <w:rsid w:val="00CF4BC3"/>
    <w:rsid w:val="00CF4DE9"/>
    <w:rsid w:val="00CF5117"/>
    <w:rsid w:val="00CF57A9"/>
    <w:rsid w:val="00CF625B"/>
    <w:rsid w:val="00CF6712"/>
    <w:rsid w:val="00CF687E"/>
    <w:rsid w:val="00CF743E"/>
    <w:rsid w:val="00CF7D06"/>
    <w:rsid w:val="00D018A7"/>
    <w:rsid w:val="00D01A7D"/>
    <w:rsid w:val="00D01A7E"/>
    <w:rsid w:val="00D01B34"/>
    <w:rsid w:val="00D01D27"/>
    <w:rsid w:val="00D02803"/>
    <w:rsid w:val="00D02C98"/>
    <w:rsid w:val="00D0349B"/>
    <w:rsid w:val="00D03BEC"/>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48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4D9"/>
    <w:rsid w:val="00D3255D"/>
    <w:rsid w:val="00D32F1F"/>
    <w:rsid w:val="00D3350F"/>
    <w:rsid w:val="00D341A0"/>
    <w:rsid w:val="00D3467D"/>
    <w:rsid w:val="00D352F6"/>
    <w:rsid w:val="00D36E71"/>
    <w:rsid w:val="00D37053"/>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6A5"/>
    <w:rsid w:val="00D438BF"/>
    <w:rsid w:val="00D440F8"/>
    <w:rsid w:val="00D4526B"/>
    <w:rsid w:val="00D47486"/>
    <w:rsid w:val="00D47DFC"/>
    <w:rsid w:val="00D5019F"/>
    <w:rsid w:val="00D50540"/>
    <w:rsid w:val="00D50B5C"/>
    <w:rsid w:val="00D50E90"/>
    <w:rsid w:val="00D51631"/>
    <w:rsid w:val="00D516A7"/>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282F"/>
    <w:rsid w:val="00DB377D"/>
    <w:rsid w:val="00DB3FB0"/>
    <w:rsid w:val="00DB50C5"/>
    <w:rsid w:val="00DB5503"/>
    <w:rsid w:val="00DB59AD"/>
    <w:rsid w:val="00DB6054"/>
    <w:rsid w:val="00DB64EE"/>
    <w:rsid w:val="00DB6783"/>
    <w:rsid w:val="00DB6E10"/>
    <w:rsid w:val="00DB6FD5"/>
    <w:rsid w:val="00DB7476"/>
    <w:rsid w:val="00DB79BC"/>
    <w:rsid w:val="00DC0827"/>
    <w:rsid w:val="00DC0ACA"/>
    <w:rsid w:val="00DC0BB6"/>
    <w:rsid w:val="00DC112E"/>
    <w:rsid w:val="00DC14F7"/>
    <w:rsid w:val="00DC1927"/>
    <w:rsid w:val="00DC216A"/>
    <w:rsid w:val="00DC2D36"/>
    <w:rsid w:val="00DC3D86"/>
    <w:rsid w:val="00DC3EDE"/>
    <w:rsid w:val="00DC4F13"/>
    <w:rsid w:val="00DC50C2"/>
    <w:rsid w:val="00DC53EF"/>
    <w:rsid w:val="00DC5E99"/>
    <w:rsid w:val="00DC5FB3"/>
    <w:rsid w:val="00DC6005"/>
    <w:rsid w:val="00DC6129"/>
    <w:rsid w:val="00DC631A"/>
    <w:rsid w:val="00DC6DC7"/>
    <w:rsid w:val="00DC707C"/>
    <w:rsid w:val="00DD017F"/>
    <w:rsid w:val="00DD126B"/>
    <w:rsid w:val="00DD1644"/>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0E6"/>
    <w:rsid w:val="00DE22F8"/>
    <w:rsid w:val="00DE23CD"/>
    <w:rsid w:val="00DE23DC"/>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CAA"/>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AF1"/>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929"/>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2C1"/>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41A"/>
    <w:rsid w:val="00E43595"/>
    <w:rsid w:val="00E43828"/>
    <w:rsid w:val="00E442BD"/>
    <w:rsid w:val="00E446F1"/>
    <w:rsid w:val="00E44802"/>
    <w:rsid w:val="00E44BDF"/>
    <w:rsid w:val="00E44C29"/>
    <w:rsid w:val="00E4545A"/>
    <w:rsid w:val="00E46886"/>
    <w:rsid w:val="00E473F6"/>
    <w:rsid w:val="00E47AEF"/>
    <w:rsid w:val="00E47BD1"/>
    <w:rsid w:val="00E50D04"/>
    <w:rsid w:val="00E50D86"/>
    <w:rsid w:val="00E50F81"/>
    <w:rsid w:val="00E512D9"/>
    <w:rsid w:val="00E517C3"/>
    <w:rsid w:val="00E5219A"/>
    <w:rsid w:val="00E52EB2"/>
    <w:rsid w:val="00E53B75"/>
    <w:rsid w:val="00E53C2F"/>
    <w:rsid w:val="00E5410D"/>
    <w:rsid w:val="00E543D1"/>
    <w:rsid w:val="00E54E3B"/>
    <w:rsid w:val="00E554F5"/>
    <w:rsid w:val="00E55BAF"/>
    <w:rsid w:val="00E55C28"/>
    <w:rsid w:val="00E5616D"/>
    <w:rsid w:val="00E570AD"/>
    <w:rsid w:val="00E5737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3A22"/>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734"/>
    <w:rsid w:val="00E82FA4"/>
    <w:rsid w:val="00E832E8"/>
    <w:rsid w:val="00E83542"/>
    <w:rsid w:val="00E8360C"/>
    <w:rsid w:val="00E83877"/>
    <w:rsid w:val="00E83B48"/>
    <w:rsid w:val="00E84706"/>
    <w:rsid w:val="00E84B86"/>
    <w:rsid w:val="00E84DC8"/>
    <w:rsid w:val="00E8504A"/>
    <w:rsid w:val="00E851D4"/>
    <w:rsid w:val="00E85443"/>
    <w:rsid w:val="00E85928"/>
    <w:rsid w:val="00E866A2"/>
    <w:rsid w:val="00E868BB"/>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2F2"/>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6B2B"/>
    <w:rsid w:val="00EE6B5A"/>
    <w:rsid w:val="00EE7CE1"/>
    <w:rsid w:val="00EE7EBA"/>
    <w:rsid w:val="00EF00FF"/>
    <w:rsid w:val="00EF0DD0"/>
    <w:rsid w:val="00EF158E"/>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168"/>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3E0"/>
    <w:rsid w:val="00F13946"/>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18E"/>
    <w:rsid w:val="00F21BA8"/>
    <w:rsid w:val="00F21C5E"/>
    <w:rsid w:val="00F23D23"/>
    <w:rsid w:val="00F243D8"/>
    <w:rsid w:val="00F243E4"/>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0AA"/>
    <w:rsid w:val="00F36E1A"/>
    <w:rsid w:val="00F3760D"/>
    <w:rsid w:val="00F376AF"/>
    <w:rsid w:val="00F3773E"/>
    <w:rsid w:val="00F40AD1"/>
    <w:rsid w:val="00F40D63"/>
    <w:rsid w:val="00F41114"/>
    <w:rsid w:val="00F411BE"/>
    <w:rsid w:val="00F413CC"/>
    <w:rsid w:val="00F4232E"/>
    <w:rsid w:val="00F434C6"/>
    <w:rsid w:val="00F43D4A"/>
    <w:rsid w:val="00F43F65"/>
    <w:rsid w:val="00F44E4B"/>
    <w:rsid w:val="00F457DA"/>
    <w:rsid w:val="00F468C8"/>
    <w:rsid w:val="00F4766C"/>
    <w:rsid w:val="00F477F2"/>
    <w:rsid w:val="00F47C6D"/>
    <w:rsid w:val="00F500A9"/>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78A"/>
    <w:rsid w:val="00F93AA9"/>
    <w:rsid w:val="00F941DF"/>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2CC6"/>
    <w:rsid w:val="00FA3271"/>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3F2"/>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7E1DD2"/>
    <w:rPr>
      <w:rFonts w:ascii="Times New Roman" w:hAnsi="Times New Roman"/>
      <w:lang w:val="en-GB" w:eastAsia="zh-CN"/>
    </w:rPr>
  </w:style>
  <w:style w:type="paragraph" w:customStyle="1" w:styleId="b110">
    <w:name w:val="b110"/>
    <w:basedOn w:val="Normal"/>
    <w:rsid w:val="00316FC9"/>
    <w:pPr>
      <w:overflowPunct/>
      <w:autoSpaceDE/>
      <w:autoSpaceDN/>
      <w:adjustRightInd/>
      <w:spacing w:before="75" w:after="75"/>
      <w:jc w:val="left"/>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35E44578-25FE-4DF0-B0EB-2F76922645E7}">
  <ds:schemaRefs>
    <ds:schemaRef ds:uri="http://schemas.openxmlformats.org/officeDocument/2006/bibliography"/>
  </ds:schemaRefs>
</ds:datastoreItem>
</file>

<file path=customXml/itemProps4.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10</Pages>
  <Words>3907</Words>
  <Characters>22270</Characters>
  <Application>Microsoft Office Word</Application>
  <DocSecurity>4</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26125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2</cp:revision>
  <cp:lastPrinted>2020-08-08T01:07:00Z</cp:lastPrinted>
  <dcterms:created xsi:type="dcterms:W3CDTF">2021-01-19T06:51:00Z</dcterms:created>
  <dcterms:modified xsi:type="dcterms:W3CDTF">2021-01-19T06:51:00Z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