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35DF1" w14:textId="1D15C650" w:rsidR="008D7F66" w:rsidRPr="00D34095" w:rsidRDefault="008D7F66" w:rsidP="008D7F66">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E45ED9">
        <w:rPr>
          <w:b/>
          <w:noProof/>
          <w:sz w:val="28"/>
          <w:szCs w:val="28"/>
        </w:rPr>
        <w:t>8-e</w:t>
      </w:r>
      <w:r w:rsidRPr="00D34095">
        <w:rPr>
          <w:b/>
          <w:i/>
          <w:noProof/>
          <w:sz w:val="28"/>
          <w:szCs w:val="28"/>
        </w:rPr>
        <w:t xml:space="preserve">                                     </w:t>
      </w:r>
      <w:r>
        <w:rPr>
          <w:b/>
          <w:i/>
          <w:noProof/>
          <w:sz w:val="28"/>
          <w:szCs w:val="28"/>
        </w:rPr>
        <w:t xml:space="preserve">      </w:t>
      </w:r>
      <w:r w:rsidRPr="00D34095">
        <w:rPr>
          <w:b/>
          <w:i/>
          <w:noProof/>
          <w:sz w:val="32"/>
        </w:rPr>
        <w:t>R</w:t>
      </w:r>
      <w:r w:rsidR="00E45ED9">
        <w:rPr>
          <w:b/>
          <w:i/>
          <w:noProof/>
          <w:sz w:val="32"/>
        </w:rPr>
        <w:t>P</w:t>
      </w:r>
      <w:r w:rsidRPr="00D34095">
        <w:rPr>
          <w:b/>
          <w:i/>
          <w:noProof/>
          <w:sz w:val="32"/>
        </w:rPr>
        <w:t>-2</w:t>
      </w:r>
      <w:r>
        <w:rPr>
          <w:b/>
          <w:i/>
          <w:noProof/>
          <w:sz w:val="32"/>
        </w:rPr>
        <w:t>2</w:t>
      </w:r>
      <w:r w:rsidR="00E45ED9">
        <w:rPr>
          <w:b/>
          <w:i/>
          <w:noProof/>
          <w:sz w:val="32"/>
        </w:rPr>
        <w:t>2729</w:t>
      </w:r>
    </w:p>
    <w:p w14:paraId="4057A1F8" w14:textId="6DA227D9" w:rsidR="008D7F66" w:rsidRPr="00D34095" w:rsidRDefault="00E45ED9" w:rsidP="008D7F66">
      <w:pPr>
        <w:pStyle w:val="CRCoverPage"/>
        <w:outlineLvl w:val="0"/>
        <w:rPr>
          <w:b/>
          <w:noProof/>
          <w:sz w:val="28"/>
          <w:szCs w:val="28"/>
        </w:rPr>
      </w:pPr>
      <w:r>
        <w:rPr>
          <w:b/>
          <w:noProof/>
          <w:sz w:val="28"/>
          <w:szCs w:val="28"/>
        </w:rPr>
        <w:t>Electronic</w:t>
      </w:r>
      <w:r w:rsidR="00BF6AEE">
        <w:rPr>
          <w:b/>
          <w:noProof/>
          <w:sz w:val="28"/>
          <w:szCs w:val="28"/>
        </w:rPr>
        <w:t xml:space="preserve"> Meeting</w:t>
      </w:r>
      <w:r w:rsidR="008D7F66">
        <w:rPr>
          <w:b/>
          <w:noProof/>
          <w:sz w:val="28"/>
          <w:szCs w:val="28"/>
        </w:rPr>
        <w:t xml:space="preserve">, </w:t>
      </w:r>
      <w:r w:rsidR="008D7F66" w:rsidRPr="00D34095">
        <w:rPr>
          <w:sz w:val="28"/>
          <w:szCs w:val="28"/>
        </w:rPr>
        <w:fldChar w:fldCharType="begin"/>
      </w:r>
      <w:r w:rsidR="008D7F66" w:rsidRPr="00D34095">
        <w:rPr>
          <w:sz w:val="28"/>
          <w:szCs w:val="28"/>
        </w:rPr>
        <w:instrText xml:space="preserve"> DOCPROPERTY  Country  \* MERGEFORMAT </w:instrText>
      </w:r>
      <w:r w:rsidR="008D7F66" w:rsidRPr="00D34095">
        <w:rPr>
          <w:sz w:val="28"/>
          <w:szCs w:val="28"/>
        </w:rPr>
        <w:fldChar w:fldCharType="end"/>
      </w:r>
      <w:r w:rsidR="00C91510">
        <w:rPr>
          <w:b/>
          <w:noProof/>
          <w:sz w:val="28"/>
          <w:szCs w:val="28"/>
        </w:rPr>
        <w:t>1</w:t>
      </w:r>
      <w:r>
        <w:rPr>
          <w:b/>
          <w:noProof/>
          <w:sz w:val="28"/>
          <w:szCs w:val="28"/>
        </w:rPr>
        <w:t>2</w:t>
      </w:r>
      <w:r w:rsidR="00C91510">
        <w:rPr>
          <w:b/>
          <w:noProof/>
          <w:sz w:val="28"/>
          <w:szCs w:val="28"/>
        </w:rPr>
        <w:t xml:space="preserve">th </w:t>
      </w:r>
      <w:r w:rsidR="003155A0">
        <w:rPr>
          <w:b/>
          <w:noProof/>
          <w:sz w:val="28"/>
          <w:szCs w:val="28"/>
        </w:rPr>
        <w:t>-</w:t>
      </w:r>
      <w:r w:rsidR="008D7F66" w:rsidRPr="00D34095">
        <w:rPr>
          <w:b/>
          <w:noProof/>
          <w:sz w:val="28"/>
          <w:szCs w:val="28"/>
        </w:rPr>
        <w:t xml:space="preserve"> </w:t>
      </w:r>
      <w:r w:rsidR="008D7F66" w:rsidRPr="00D34095">
        <w:rPr>
          <w:b/>
          <w:noProof/>
          <w:sz w:val="28"/>
          <w:szCs w:val="28"/>
        </w:rPr>
        <w:fldChar w:fldCharType="begin"/>
      </w:r>
      <w:r w:rsidR="008D7F66" w:rsidRPr="00D34095">
        <w:rPr>
          <w:b/>
          <w:noProof/>
          <w:sz w:val="28"/>
          <w:szCs w:val="28"/>
        </w:rPr>
        <w:instrText xml:space="preserve"> DOCPROPERTY  EndDate  \* MERGEFORMAT </w:instrText>
      </w:r>
      <w:r w:rsidR="008D7F66" w:rsidRPr="00D34095">
        <w:rPr>
          <w:b/>
          <w:noProof/>
          <w:sz w:val="28"/>
          <w:szCs w:val="28"/>
        </w:rPr>
        <w:fldChar w:fldCharType="separate"/>
      </w:r>
      <w:r w:rsidR="008D7F66">
        <w:rPr>
          <w:b/>
          <w:noProof/>
          <w:sz w:val="28"/>
          <w:szCs w:val="28"/>
        </w:rPr>
        <w:t>1</w:t>
      </w:r>
      <w:r>
        <w:rPr>
          <w:b/>
          <w:noProof/>
          <w:sz w:val="28"/>
          <w:szCs w:val="28"/>
        </w:rPr>
        <w:t>6</w:t>
      </w:r>
      <w:r w:rsidR="008D7F66" w:rsidRPr="00D34095">
        <w:rPr>
          <w:b/>
          <w:noProof/>
          <w:sz w:val="28"/>
          <w:szCs w:val="28"/>
        </w:rPr>
        <w:t xml:space="preserve">th </w:t>
      </w:r>
      <w:r>
        <w:rPr>
          <w:b/>
          <w:noProof/>
          <w:sz w:val="28"/>
          <w:szCs w:val="28"/>
        </w:rPr>
        <w:t>Dec</w:t>
      </w:r>
      <w:r w:rsidR="008D7F66" w:rsidRPr="00D34095">
        <w:rPr>
          <w:b/>
          <w:noProof/>
          <w:sz w:val="28"/>
          <w:szCs w:val="28"/>
        </w:rPr>
        <w:t>ember 20</w:t>
      </w:r>
      <w:r w:rsidR="008D7F66" w:rsidRPr="00D34095">
        <w:rPr>
          <w:b/>
          <w:noProof/>
          <w:sz w:val="28"/>
          <w:szCs w:val="28"/>
        </w:rPr>
        <w:fldChar w:fldCharType="end"/>
      </w:r>
      <w:r w:rsidR="008D7F66" w:rsidRPr="00D34095">
        <w:rPr>
          <w:b/>
          <w:noProof/>
          <w:sz w:val="28"/>
          <w:szCs w:val="28"/>
        </w:rPr>
        <w:t>2</w:t>
      </w:r>
      <w:r w:rsidR="00C91510">
        <w:rPr>
          <w:b/>
          <w:noProof/>
          <w:sz w:val="28"/>
          <w:szCs w:val="28"/>
        </w:rPr>
        <w:t>2</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C2312AB"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F27B1C">
        <w:rPr>
          <w:b/>
          <w:sz w:val="28"/>
        </w:rPr>
        <w:t>3</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w:t>
      </w:r>
      <w:proofErr w:type="gramStart"/>
      <w:r w:rsidRPr="00D34095">
        <w:rPr>
          <w:rFonts w:cs="Arial"/>
        </w:rPr>
        <w:t>maintenance</w:t>
      </w:r>
      <w:proofErr w:type="gramEnd"/>
      <w:r w:rsidRPr="00D34095">
        <w:rPr>
          <w:rFonts w:cs="Arial"/>
        </w:rPr>
        <w:t xml:space="preserv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w:t>
      </w:r>
      <w:proofErr w:type="gramStart"/>
      <w:r w:rsidR="0018120B" w:rsidRPr="00D34095">
        <w:rPr>
          <w:rFonts w:cs="Arial"/>
        </w:rPr>
        <w:t>e.g.</w:t>
      </w:r>
      <w:proofErr w:type="gramEnd"/>
      <w:r w:rsidR="0018120B" w:rsidRPr="00D34095">
        <w:rPr>
          <w:rFonts w:cs="Arial"/>
        </w:rPr>
        <w:t xml:space="preserve">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88FE8C3" w:rsidR="00DE0223" w:rsidRPr="00D34095" w:rsidRDefault="00426C2F" w:rsidP="00DE0223">
      <w:pPr>
        <w:spacing w:after="0"/>
        <w:rPr>
          <w:rFonts w:cs="Arial"/>
        </w:rPr>
      </w:pPr>
      <w:r w:rsidRPr="00D34095">
        <w:t xml:space="preserve">  </w:t>
      </w:r>
      <w:r w:rsidR="00DE0223" w:rsidRPr="00D34095">
        <w:t>2</w:t>
      </w:r>
      <w:r w:rsidR="0092435A" w:rsidRPr="00D34095">
        <w:t>2</w:t>
      </w:r>
      <w:r w:rsidR="00286FF7">
        <w:t>10</w:t>
      </w:r>
      <w:r w:rsidR="00DE0223" w:rsidRPr="00D34095">
        <w:t xml:space="preserve"> </w:t>
      </w:r>
      <w:r w:rsidR="00DE0223" w:rsidRPr="00D34095">
        <w:rPr>
          <w:rFonts w:cs="Arial"/>
        </w:rPr>
        <w:t>LTE FDD &amp; TDD tests (E-UTRA &amp; EPC),</w:t>
      </w:r>
      <w:r w:rsidRPr="00D34095">
        <w:rPr>
          <w:rFonts w:cs="Arial"/>
        </w:rPr>
        <w:t xml:space="preserve"> </w:t>
      </w:r>
    </w:p>
    <w:p w14:paraId="1C1364FB" w14:textId="03E154FD" w:rsidR="00FE5424" w:rsidRPr="00D34095" w:rsidRDefault="00FE5424" w:rsidP="00FE5424">
      <w:pPr>
        <w:spacing w:after="0"/>
      </w:pPr>
      <w:r w:rsidRPr="00D34095">
        <w:t xml:space="preserve">  </w:t>
      </w:r>
      <w:r w:rsidR="00EE4752">
        <w:t>1200</w:t>
      </w:r>
      <w:r w:rsidRPr="00D34095">
        <w:t xml:space="preserve"> 5G FR1 &amp; FR2 tests (</w:t>
      </w:r>
      <w:r w:rsidR="007803FA">
        <w:t>EN-DC</w:t>
      </w:r>
      <w:r w:rsidRPr="00D34095">
        <w:t xml:space="preserve"> &amp; </w:t>
      </w:r>
      <w:r w:rsidR="007803FA">
        <w:t>NR/5GC</w:t>
      </w:r>
      <w:r w:rsidRPr="00D34095">
        <w:t>).</w:t>
      </w:r>
    </w:p>
    <w:p w14:paraId="6A0981D6" w14:textId="768620B5" w:rsidR="00DE0223" w:rsidRPr="00D34095" w:rsidRDefault="00426C2F" w:rsidP="00DE0223">
      <w:pPr>
        <w:spacing w:after="0"/>
        <w:rPr>
          <w:rFonts w:cs="Arial"/>
        </w:rPr>
      </w:pPr>
      <w:r w:rsidRPr="00D34095">
        <w:rPr>
          <w:rFonts w:cs="Arial"/>
        </w:rPr>
        <w:t xml:space="preserve">  </w:t>
      </w:r>
      <w:r w:rsidR="00EE4752">
        <w:rPr>
          <w:rFonts w:cs="Arial"/>
        </w:rPr>
        <w:t>220</w:t>
      </w:r>
      <w:r w:rsidR="00DE0223" w:rsidRPr="00D34095">
        <w:rPr>
          <w:rFonts w:cs="Arial"/>
        </w:rPr>
        <w:t xml:space="preserve"> Positioning tests, </w:t>
      </w:r>
    </w:p>
    <w:p w14:paraId="1F60635D" w14:textId="12A1C5CE" w:rsidR="00DE0223" w:rsidRPr="00D34095" w:rsidRDefault="00426C2F" w:rsidP="00DE0223">
      <w:pPr>
        <w:spacing w:after="0"/>
        <w:rPr>
          <w:rFonts w:cs="Arial"/>
        </w:rPr>
      </w:pPr>
      <w:r w:rsidRPr="00D34095">
        <w:rPr>
          <w:rFonts w:cs="Arial"/>
        </w:rPr>
        <w:t xml:space="preserve">  </w:t>
      </w:r>
      <w:r w:rsidR="00EE4752">
        <w:rPr>
          <w:rFonts w:cs="Arial"/>
        </w:rPr>
        <w:t>320</w:t>
      </w:r>
      <w:r w:rsidR="00DE0223" w:rsidRPr="00D34095">
        <w:rPr>
          <w:rFonts w:cs="Arial"/>
        </w:rPr>
        <w:t xml:space="preserve"> IMS tests, </w:t>
      </w:r>
    </w:p>
    <w:p w14:paraId="00EEA256" w14:textId="632E21A9" w:rsidR="00426C2F" w:rsidRPr="00D34095" w:rsidRDefault="00426C2F" w:rsidP="00DE0223">
      <w:pPr>
        <w:spacing w:after="0"/>
      </w:pPr>
      <w:r w:rsidRPr="00D34095">
        <w:t xml:space="preserve">  </w:t>
      </w:r>
      <w:r w:rsidR="00AD62D4">
        <w:t>120</w:t>
      </w:r>
      <w:r w:rsidRPr="00D34095">
        <w:t xml:space="preserve"> Mission Critical tests, </w:t>
      </w:r>
    </w:p>
    <w:p w14:paraId="26D1F6C1" w14:textId="1072A3F8" w:rsidR="0096203B" w:rsidRPr="00D34095" w:rsidRDefault="00957547" w:rsidP="0036168B">
      <w:pPr>
        <w:rPr>
          <w:rFonts w:cs="Arial"/>
        </w:rPr>
      </w:pPr>
      <w:proofErr w:type="gramStart"/>
      <w:r w:rsidRPr="00D34095">
        <w:rPr>
          <w:rFonts w:cs="Arial"/>
        </w:rPr>
        <w:t>The majority of</w:t>
      </w:r>
      <w:proofErr w:type="gramEnd"/>
      <w:r w:rsidRPr="00D34095">
        <w:rPr>
          <w:rFonts w:cs="Arial"/>
        </w:rPr>
        <w:t xml:space="preserve">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6A3ABD6F"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w:t>
      </w:r>
      <w:proofErr w:type="gramStart"/>
      <w:r w:rsidRPr="00D34095">
        <w:rPr>
          <w:rFonts w:cs="Arial"/>
        </w:rPr>
        <w:t>In order to</w:t>
      </w:r>
      <w:proofErr w:type="gramEnd"/>
      <w:r w:rsidRPr="00D34095">
        <w:rPr>
          <w:rFonts w:cs="Arial"/>
        </w:rPr>
        <w:t xml:space="preserve">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5E5EC0">
        <w:rPr>
          <w:rFonts w:cs="Arial"/>
        </w:rPr>
        <w:t>8</w:t>
      </w:r>
      <w:r w:rsidR="006D3E3C">
        <w:rPr>
          <w:rFonts w:cs="Arial"/>
        </w:rPr>
        <w:t>-e</w:t>
      </w:r>
      <w:r w:rsidR="003D588B" w:rsidRPr="00D34095">
        <w:rPr>
          <w:rFonts w:cs="Arial"/>
        </w:rPr>
        <w:t xml:space="preserve"> </w:t>
      </w:r>
      <w:r w:rsidR="001134F4" w:rsidRPr="00D34095">
        <w:rPr>
          <w:rFonts w:cs="Arial"/>
        </w:rPr>
        <w:t xml:space="preserve">in </w:t>
      </w:r>
      <w:r w:rsidR="006D3E3C">
        <w:rPr>
          <w:rFonts w:cs="Arial"/>
        </w:rPr>
        <w:t>September 2022</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6D3E3C">
        <w:rPr>
          <w:rFonts w:cs="Arial"/>
        </w:rPr>
        <w:t>3</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6D3E3C">
        <w:rPr>
          <w:rFonts w:cs="Arial"/>
        </w:rPr>
        <w:t>6</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24994B39"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w:t>
      </w:r>
      <w:r w:rsidR="00E67D52" w:rsidRPr="00D34095">
        <w:lastRenderedPageBreak/>
        <w:t>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 xml:space="preserve">, </w:t>
      </w:r>
      <w:r w:rsidR="002636FB" w:rsidRPr="002636FB">
        <w:t>NB-IoT/eMTC for non-terrestrial networks</w:t>
      </w:r>
      <w:r w:rsidR="00ED29F6">
        <w:t>, and u</w:t>
      </w:r>
      <w:r w:rsidR="00ED29F6" w:rsidRPr="00ED29F6">
        <w:t>ser plane integrity protection for EPC</w:t>
      </w:r>
      <w:r w:rsidRPr="00D34095">
        <w:t>.</w:t>
      </w:r>
      <w:r w:rsidR="006D06E7" w:rsidRPr="00D34095">
        <w:t xml:space="preserve"> </w:t>
      </w:r>
    </w:p>
    <w:p w14:paraId="56F543CE" w14:textId="2675CA8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281C09">
        <w:t>6</w:t>
      </w:r>
      <w:r w:rsidRPr="00D34095">
        <w:t xml:space="preserve"> (FDD &amp; TDD) also needs to continue.</w:t>
      </w:r>
    </w:p>
    <w:p w14:paraId="4B48A8C0" w14:textId="0FE86097"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and as well as upgrades to Rel-16 version 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r w:rsidR="005276DE">
        <w:t>,</w:t>
      </w:r>
      <w:r w:rsidR="00E15371" w:rsidRPr="00D34095">
        <w:t xml:space="preserve"> NR/5GC</w:t>
      </w:r>
      <w:r w:rsidR="005276DE">
        <w:t xml:space="preserve"> and NE-DC</w:t>
      </w:r>
      <w:r w:rsidR="00863670" w:rsidRPr="00D34095">
        <w:t xml:space="preserve">. </w:t>
      </w:r>
    </w:p>
    <w:p w14:paraId="1A371885" w14:textId="18052C6C" w:rsidR="002408F7" w:rsidRDefault="00554CCF" w:rsidP="002408F7">
      <w:pPr>
        <w:pStyle w:val="Heade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V2X with NR </w:t>
      </w:r>
      <w:r w:rsidR="001D1620" w:rsidRPr="00D34095">
        <w:t>s</w:t>
      </w:r>
      <w:r w:rsidR="002B776C" w:rsidRPr="00D34095">
        <w:t xml:space="preserve">idelink, </w:t>
      </w:r>
      <w:r w:rsidR="001D1620" w:rsidRPr="00D34095">
        <w:t>MIMO</w:t>
      </w:r>
      <w:r w:rsidR="002B776C" w:rsidRPr="00D34095">
        <w:t xml:space="preserve"> enhancements, </w:t>
      </w:r>
      <w:r w:rsidR="001E4460">
        <w:t>NR 2-step RACH, NR in unlicensed spectrum</w:t>
      </w:r>
      <w:r w:rsidR="00C20D5C">
        <w:t xml:space="preserve">, </w:t>
      </w:r>
      <w:r w:rsidR="00C20D5C" w:rsidRPr="00C20D5C">
        <w:t>MR-DC &amp; NR CA enhancements</w:t>
      </w:r>
      <w:r w:rsidR="002B776C" w:rsidRPr="00D34095">
        <w:t>.</w:t>
      </w:r>
      <w:r w:rsidR="002408F7" w:rsidRPr="00D34095">
        <w:t xml:space="preserve"> </w:t>
      </w:r>
    </w:p>
    <w:p w14:paraId="70E01D7D" w14:textId="1527DD8B" w:rsidR="001E4460" w:rsidRPr="00D34095" w:rsidRDefault="00DE406F" w:rsidP="002408F7">
      <w:pPr>
        <w:pStyle w:val="Header"/>
      </w:pPr>
      <w:r>
        <w:t xml:space="preserve">Furthermore, there is a need to prepare for the upcoming </w:t>
      </w:r>
      <w:r w:rsidR="00C20D5C">
        <w:t xml:space="preserve">deployments of </w:t>
      </w:r>
      <w:r>
        <w:t>5G Rel-17, which w</w:t>
      </w:r>
      <w:r w:rsidR="00C20D5C">
        <w:t>as</w:t>
      </w:r>
      <w:r>
        <w:t xml:space="preserve"> frozen by 3GPP during 2022, and for which conformance test cases are already being </w:t>
      </w:r>
      <w:r w:rsidR="00C20D5C">
        <w:t>specified</w:t>
      </w:r>
      <w:r w:rsidR="00DA61E2">
        <w:t>. E</w:t>
      </w:r>
      <w:r w:rsidR="00A452C6">
        <w:t>nhancements to features already introduced in Rel-15 or Rel-16</w:t>
      </w:r>
      <w:r w:rsidR="00DA61E2">
        <w:t xml:space="preserve"> are being targeted</w:t>
      </w:r>
      <w:r w:rsidR="00A452C6">
        <w:t xml:space="preserve">: </w:t>
      </w:r>
      <w:r w:rsidRPr="00DE406F">
        <w:t>NR</w:t>
      </w:r>
      <w:r>
        <w:t>/</w:t>
      </w:r>
      <w:r w:rsidRPr="00DE406F">
        <w:t>EN-DC SON</w:t>
      </w:r>
      <w:r>
        <w:t xml:space="preserve"> &amp; </w:t>
      </w:r>
      <w:r w:rsidRPr="00DE406F">
        <w:t>MDT</w:t>
      </w:r>
      <w:r>
        <w:t xml:space="preserve">, </w:t>
      </w:r>
      <w:r w:rsidRPr="00DE406F">
        <w:t>NR sidelink</w:t>
      </w:r>
      <w:r>
        <w:t xml:space="preserve">, </w:t>
      </w:r>
      <w:r w:rsidRPr="00DE406F">
        <w:t>NR UE power saving</w:t>
      </w:r>
      <w:r>
        <w:t xml:space="preserve">, </w:t>
      </w:r>
      <w:r w:rsidRPr="00DE406F">
        <w:t>NR RAN slicing</w:t>
      </w:r>
      <w:r w:rsidR="00DA61E2">
        <w:t>,</w:t>
      </w:r>
      <w:r w:rsidR="00C20D5C">
        <w:t xml:space="preserve"> </w:t>
      </w:r>
      <w:r w:rsidR="007C125C" w:rsidRPr="007C125C">
        <w:t>NR coverage</w:t>
      </w:r>
      <w:r w:rsidR="007C125C">
        <w:t xml:space="preserve">, </w:t>
      </w:r>
      <w:r w:rsidR="007C125C" w:rsidRPr="007C125C">
        <w:t>NR industrial IoT and URLLC</w:t>
      </w:r>
      <w:r w:rsidR="007C125C">
        <w:t xml:space="preserve">, </w:t>
      </w:r>
      <w:r w:rsidR="007C125C" w:rsidRPr="007C125C">
        <w:t>5G non-public network</w:t>
      </w:r>
      <w:r w:rsidR="00DA61E2">
        <w:t xml:space="preserve"> (NPN)</w:t>
      </w:r>
      <w:r w:rsidR="007C125C">
        <w:t xml:space="preserve">, </w:t>
      </w:r>
      <w:r w:rsidR="007C125C" w:rsidRPr="007C125C">
        <w:t>NR MIMO</w:t>
      </w:r>
      <w:r w:rsidR="007C125C">
        <w:t xml:space="preserve">, </w:t>
      </w:r>
      <w:r w:rsidR="007C125C" w:rsidRPr="007C125C">
        <w:t>5G control plane steering of roaming for UE in connected mode</w:t>
      </w:r>
      <w:r>
        <w:t>.</w:t>
      </w:r>
      <w:r w:rsidR="00D5265D">
        <w:t xml:space="preserve"> </w:t>
      </w:r>
      <w:proofErr w:type="gramStart"/>
      <w:r w:rsidR="00DA61E2">
        <w:t>Also</w:t>
      </w:r>
      <w:proofErr w:type="gramEnd"/>
      <w:r w:rsidR="00DA61E2">
        <w:t xml:space="preserve"> b</w:t>
      </w:r>
      <w:r w:rsidR="00A452C6">
        <w:t>rand new features introduced in Rel-17</w:t>
      </w:r>
      <w:r w:rsidR="00DA61E2">
        <w:t xml:space="preserve"> will be covered</w:t>
      </w:r>
      <w:r w:rsidR="00A452C6">
        <w:t xml:space="preserve">: NR sidelink relay, 5G multi-SIM UEs, reduced capability NR UEs (RedCap), NR multi/broadcast services (MBS), </w:t>
      </w:r>
      <w:r w:rsidR="00A452C6" w:rsidRPr="007C125C">
        <w:t>NR UL data compression</w:t>
      </w:r>
      <w:r w:rsidR="00A452C6">
        <w:t xml:space="preserve">, </w:t>
      </w:r>
      <w:r w:rsidR="00A452C6" w:rsidRPr="007C125C">
        <w:t>NR small data transmissions in INACTIVE state</w:t>
      </w:r>
      <w:r w:rsidR="00A452C6">
        <w:t xml:space="preserve">, </w:t>
      </w:r>
      <w:r w:rsidR="00A452C6" w:rsidRPr="007C125C">
        <w:t>NR for non-terrestrial networks</w:t>
      </w:r>
      <w:r w:rsidR="00DA61E2">
        <w:t xml:space="preserve"> (NTN)</w:t>
      </w:r>
      <w:r w:rsidR="00A452C6">
        <w:t>,</w:t>
      </w:r>
      <w:r w:rsidR="00A452C6" w:rsidRPr="00A452C6">
        <w:t xml:space="preserve"> </w:t>
      </w:r>
      <w:r w:rsidR="00A452C6" w:rsidRPr="007C125C">
        <w:t>5G access traffic steering, switch and splitting</w:t>
      </w:r>
      <w:r w:rsidR="00A452C6">
        <w:t xml:space="preserve">, </w:t>
      </w:r>
      <w:r w:rsidR="00A452C6" w:rsidRPr="007C125C">
        <w:t>NR QoE management and optimizations</w:t>
      </w:r>
      <w:r w:rsidR="00A452C6">
        <w:t>.</w:t>
      </w:r>
    </w:p>
    <w:p w14:paraId="4EB46242" w14:textId="5A7F7A11"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CB4F60" w:rsidRPr="00D34095">
        <w:rPr>
          <w:rFonts w:cs="Arial"/>
        </w:rPr>
        <w:t xml:space="preserve"> for </w:t>
      </w:r>
      <w:r w:rsidR="00322475">
        <w:t xml:space="preserve">NR </w:t>
      </w:r>
      <w:r w:rsidR="00322475" w:rsidRPr="00D34095">
        <w:t xml:space="preserve">SON &amp; MDT </w:t>
      </w:r>
      <w:r w:rsidR="006A1E44">
        <w:t>inter-RAT enhancements, i</w:t>
      </w:r>
      <w:r w:rsidR="006A1E44" w:rsidRPr="006A1E44">
        <w:t>nter-system mobility between untrusted non-3GPP and 3GPP</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A085901"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4F108C" w:rsidRPr="00D34095">
        <w:t xml:space="preserve">IMS features, in particular </w:t>
      </w:r>
      <w:r w:rsidR="00D34095">
        <w:t xml:space="preserve">Rel-16 </w:t>
      </w:r>
      <w:r w:rsidR="00E50D49" w:rsidRPr="00D34095">
        <w:t>IMS-based eCall over NR</w:t>
      </w:r>
      <w:r w:rsidR="001A3946" w:rsidRPr="00D34095">
        <w:t>.</w:t>
      </w:r>
      <w:r w:rsidR="0039296B" w:rsidRPr="00D34095">
        <w:t xml:space="preserve"> </w:t>
      </w:r>
    </w:p>
    <w:p w14:paraId="40D9FBA1" w14:textId="1DE2AF59"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2D4B6803"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w:t>
      </w:r>
      <w:r w:rsidR="00A622B1">
        <w:rPr>
          <w:rFonts w:cs="Arial"/>
        </w:rPr>
        <w:t>from</w:t>
      </w:r>
      <w:r w:rsidRPr="00D34095">
        <w:rPr>
          <w:rFonts w:cs="Arial"/>
        </w:rPr>
        <w:t xml:space="preserve">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59443F3"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10E8942D"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w:t>
      </w:r>
      <w:r w:rsidR="000A6674" w:rsidRPr="00D34095">
        <w:rPr>
          <w:rFonts w:cs="Arial"/>
        </w:rPr>
        <w:lastRenderedPageBreak/>
        <w:t xml:space="preserve">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w:t>
      </w:r>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r w:rsidR="00A701EE">
        <w:t>5 and Rel-16 enhancements to</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MCVideo</w:t>
      </w:r>
      <w:r w:rsidR="00B06A66" w:rsidRPr="00D34095">
        <w:t xml:space="preserve"> &amp; </w:t>
      </w:r>
      <w:r w:rsidR="000A6674" w:rsidRPr="00D34095">
        <w:t xml:space="preserve">MCData.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45894E66"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8B4D17">
        <w:rPr>
          <w:rFonts w:cs="Arial"/>
        </w:rPr>
        <w:t>3</w:t>
      </w:r>
    </w:p>
    <w:p w14:paraId="79B97709" w14:textId="3F9186E8"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8B4D17">
        <w:rPr>
          <w:rFonts w:cs="Arial"/>
        </w:rPr>
        <w:t>3</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CF142AE"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r w:rsidR="008B4D17">
        <w:rPr>
          <w:b/>
        </w:rPr>
        <w:t>3</w:t>
      </w:r>
    </w:p>
    <w:p w14:paraId="2BED61A5" w14:textId="77777777" w:rsidR="008D74B8" w:rsidRPr="00D34095" w:rsidRDefault="008D74B8" w:rsidP="008D74B8">
      <w:pPr>
        <w:spacing w:after="0"/>
        <w:rPr>
          <w:b/>
        </w:rPr>
      </w:pPr>
    </w:p>
    <w:p w14:paraId="4CC7B9DA" w14:textId="6923F3AE"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8B4D17">
        <w:t>3</w:t>
      </w:r>
      <w:r w:rsidR="00F76099" w:rsidRPr="00D34095">
        <w:t xml:space="preserve"> </w:t>
      </w:r>
      <w:r w:rsidRPr="00D34095">
        <w:t xml:space="preserve">will be </w:t>
      </w:r>
      <w:r w:rsidR="00AE03A3" w:rsidRPr="00D34095">
        <w:t>10</w:t>
      </w:r>
      <w:r w:rsidR="006D3E3C">
        <w:t>4</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r w:rsidR="008B4D17">
        <w:t>3</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8B4D17">
        <w:t>2</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8B4D17">
        <w:t>2</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375A7CE0"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lastRenderedPageBreak/>
        <w:t>Release and Configuration Manage</w:t>
      </w:r>
      <w:r w:rsidR="000E2573" w:rsidRPr="00D34095">
        <w:rPr>
          <w:rFonts w:cs="Arial"/>
        </w:rPr>
        <w:t>ment</w:t>
      </w:r>
      <w:r w:rsidRPr="00D34095">
        <w:rPr>
          <w:rFonts w:cs="Arial"/>
        </w:rPr>
        <w:t xml:space="preserve"> (RCM) </w:t>
      </w:r>
    </w:p>
    <w:p w14:paraId="4F99DCFC" w14:textId="23484A88"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4178DC">
        <w:rPr>
          <w:rFonts w:cs="Arial"/>
        </w:rPr>
        <w:t>3</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xml:space="preserve">, </w:t>
      </w:r>
      <w:proofErr w:type="gramStart"/>
      <w:r w:rsidR="00F543FB" w:rsidRPr="00D34095">
        <w:rPr>
          <w:rFonts w:cs="Arial"/>
        </w:rPr>
        <w:t>IMS</w:t>
      </w:r>
      <w:proofErr w:type="gramEnd"/>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6E929F6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proofErr w:type="gramStart"/>
      <w:r w:rsidR="00511EDC" w:rsidRPr="00D34095">
        <w:rPr>
          <w:rFonts w:cs="Arial"/>
        </w:rPr>
        <w:t>36.579</w:t>
      </w:r>
      <w:proofErr w:type="gramEnd"/>
      <w:r w:rsidR="00511EDC" w:rsidRPr="00D34095">
        <w:rPr>
          <w:rFonts w:cs="Arial"/>
        </w:rPr>
        <w:t xml:space="preserve">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xml:space="preserve">, TS </w:t>
      </w:r>
      <w:proofErr w:type="gramStart"/>
      <w:r w:rsidR="003F0DC4" w:rsidRPr="00D34095">
        <w:rPr>
          <w:rFonts w:cs="Arial"/>
        </w:rPr>
        <w:t>38.523</w:t>
      </w:r>
      <w:proofErr w:type="gramEnd"/>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lastRenderedPageBreak/>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7BCFAAE" w14:textId="77777777" w:rsidR="00C95C21" w:rsidRPr="00176D1C" w:rsidRDefault="00C95C21" w:rsidP="00955816">
      <w:pPr>
        <w:spacing w:after="0"/>
        <w:rPr>
          <w:lang w:val="fr-FR"/>
        </w:rPr>
      </w:pPr>
      <w:r w:rsidRPr="00176D1C">
        <w:rPr>
          <w:lang w:val="fr-FR"/>
        </w:rPr>
        <w:t xml:space="preserve">LTE_CA_R15-UEConTest, </w:t>
      </w:r>
    </w:p>
    <w:p w14:paraId="7B731CFD" w14:textId="77777777" w:rsidR="00F465BD" w:rsidRPr="00176D1C" w:rsidRDefault="00886600" w:rsidP="00955816">
      <w:pPr>
        <w:spacing w:after="0"/>
        <w:rPr>
          <w:lang w:val="fr-FR"/>
        </w:rPr>
      </w:pPr>
      <w:r w:rsidRPr="00176D1C">
        <w:rPr>
          <w:lang w:val="fr-FR"/>
        </w:rPr>
        <w:lastRenderedPageBreak/>
        <w:t>5GS_NR_LTE-UEConTest</w:t>
      </w:r>
      <w:r w:rsidR="00F465BD" w:rsidRPr="00176D1C">
        <w:rPr>
          <w:lang w:val="fr-FR"/>
        </w:rPr>
        <w:t xml:space="preserve">, </w:t>
      </w:r>
    </w:p>
    <w:p w14:paraId="5A38AEEF" w14:textId="77777777" w:rsidR="00993BBE" w:rsidRPr="008D7F66" w:rsidRDefault="00D92BF3" w:rsidP="00955816">
      <w:pPr>
        <w:spacing w:after="0"/>
        <w:rPr>
          <w:szCs w:val="24"/>
          <w:lang w:val="fr-FR" w:eastAsia="en-GB"/>
        </w:rPr>
      </w:pPr>
      <w:r w:rsidRPr="008D7F66">
        <w:rPr>
          <w:szCs w:val="24"/>
          <w:lang w:val="fr-FR" w:eastAsia="en-GB"/>
        </w:rPr>
        <w:t>LTE_CA_R16-UEConTest</w:t>
      </w:r>
      <w:r w:rsidR="00993BBE" w:rsidRPr="008D7F66">
        <w:rPr>
          <w:szCs w:val="24"/>
          <w:lang w:val="fr-FR" w:eastAsia="en-GB"/>
        </w:rPr>
        <w:t xml:space="preserve">, </w:t>
      </w:r>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33FD2674" w14:textId="77777777" w:rsidR="00675BAC" w:rsidRPr="00F670B5" w:rsidRDefault="00675BAC" w:rsidP="00955816">
      <w:pPr>
        <w:spacing w:after="0"/>
        <w:rPr>
          <w:szCs w:val="24"/>
          <w:lang w:eastAsia="en-GB"/>
        </w:rPr>
      </w:pPr>
      <w:r w:rsidRPr="00F670B5">
        <w:rPr>
          <w:szCs w:val="24"/>
          <w:lang w:eastAsia="en-GB"/>
        </w:rPr>
        <w:t xml:space="preserve">MCenh-UEConTest, </w:t>
      </w:r>
    </w:p>
    <w:p w14:paraId="5149DBBD" w14:textId="77777777" w:rsidR="00811C37" w:rsidRPr="00F670B5" w:rsidRDefault="00811C37" w:rsidP="00955816">
      <w:pPr>
        <w:spacing w:after="0"/>
        <w:rPr>
          <w:szCs w:val="24"/>
          <w:lang w:eastAsia="en-GB"/>
        </w:rPr>
      </w:pPr>
      <w:r w:rsidRPr="00F670B5">
        <w:rPr>
          <w:szCs w:val="24"/>
          <w:lang w:eastAsia="en-GB"/>
        </w:rPr>
        <w:t xml:space="preserve">NR_pos-UEConTest, </w:t>
      </w:r>
    </w:p>
    <w:p w14:paraId="0E10AE9F" w14:textId="77777777" w:rsidR="00811C37" w:rsidRPr="00F670B5" w:rsidRDefault="00811C37" w:rsidP="00955816">
      <w:pPr>
        <w:spacing w:after="0"/>
        <w:rPr>
          <w:szCs w:val="24"/>
          <w:lang w:eastAsia="en-GB"/>
        </w:rPr>
      </w:pPr>
      <w:r w:rsidRPr="00F670B5">
        <w:rPr>
          <w:szCs w:val="24"/>
          <w:lang w:eastAsia="en-GB"/>
        </w:rPr>
        <w:t xml:space="preserve">NR_lic_bands_BW_R17-UEConTest, </w:t>
      </w:r>
    </w:p>
    <w:p w14:paraId="1D2B88DC" w14:textId="77777777" w:rsidR="004C38E0" w:rsidRPr="00F670B5" w:rsidRDefault="00811C37" w:rsidP="00955816">
      <w:pPr>
        <w:spacing w:after="0"/>
        <w:rPr>
          <w:szCs w:val="24"/>
          <w:lang w:eastAsia="en-GB"/>
        </w:rPr>
      </w:pPr>
      <w:r w:rsidRPr="00F670B5">
        <w:rPr>
          <w:szCs w:val="24"/>
          <w:lang w:eastAsia="en-GB"/>
        </w:rPr>
        <w:t>NR_CADC_NR_LTE_DC_R17-UEConTest</w:t>
      </w:r>
      <w:r w:rsidR="004C38E0" w:rsidRPr="00F670B5">
        <w:rPr>
          <w:szCs w:val="24"/>
          <w:lang w:eastAsia="en-GB"/>
        </w:rPr>
        <w:t xml:space="preserve">, </w:t>
      </w:r>
    </w:p>
    <w:p w14:paraId="7CB3A281" w14:textId="77777777" w:rsidR="004C38E0" w:rsidRPr="00F670B5" w:rsidRDefault="004C38E0" w:rsidP="00955816">
      <w:pPr>
        <w:spacing w:after="0"/>
        <w:rPr>
          <w:szCs w:val="24"/>
          <w:lang w:eastAsia="en-GB"/>
        </w:rPr>
      </w:pPr>
      <w:r w:rsidRPr="00F670B5">
        <w:rPr>
          <w:szCs w:val="24"/>
          <w:lang w:eastAsia="en-GB"/>
        </w:rPr>
        <w:t xml:space="preserve">NR_EIEI-UEConTest, </w:t>
      </w:r>
    </w:p>
    <w:p w14:paraId="01BEF9D7" w14:textId="77777777" w:rsidR="004C38E0" w:rsidRPr="00F670B5" w:rsidRDefault="004C38E0" w:rsidP="00955816">
      <w:pPr>
        <w:spacing w:after="0"/>
        <w:rPr>
          <w:szCs w:val="24"/>
          <w:lang w:eastAsia="en-GB"/>
        </w:rPr>
      </w:pPr>
      <w:r w:rsidRPr="00F670B5">
        <w:rPr>
          <w:szCs w:val="24"/>
          <w:lang w:eastAsia="en-GB"/>
        </w:rPr>
        <w:t xml:space="preserve">NR_2step_RACH-UEConTest, </w:t>
      </w:r>
    </w:p>
    <w:p w14:paraId="0F4341D3" w14:textId="77777777" w:rsidR="004C38E0" w:rsidRPr="00F670B5" w:rsidRDefault="004C38E0" w:rsidP="00955816">
      <w:pPr>
        <w:spacing w:after="0"/>
        <w:rPr>
          <w:szCs w:val="24"/>
          <w:lang w:eastAsia="en-GB"/>
        </w:rPr>
      </w:pPr>
      <w:r w:rsidRPr="00F670B5">
        <w:rPr>
          <w:szCs w:val="24"/>
          <w:lang w:eastAsia="en-GB"/>
        </w:rPr>
        <w:t xml:space="preserve">LTE_NR_DC_CA_enh-UEConTest, </w:t>
      </w:r>
    </w:p>
    <w:p w14:paraId="02EDD082" w14:textId="77777777" w:rsidR="004C38E0" w:rsidRPr="00F670B5" w:rsidRDefault="004C38E0" w:rsidP="00955816">
      <w:pPr>
        <w:spacing w:after="0"/>
        <w:rPr>
          <w:szCs w:val="24"/>
          <w:lang w:eastAsia="en-GB"/>
        </w:rPr>
      </w:pPr>
      <w:r w:rsidRPr="00F670B5">
        <w:rPr>
          <w:szCs w:val="24"/>
          <w:lang w:eastAsia="en-GB"/>
        </w:rPr>
        <w:t xml:space="preserve">NR_unlic-UEConTest, </w:t>
      </w:r>
    </w:p>
    <w:p w14:paraId="4AADE6FD" w14:textId="77777777" w:rsidR="004C38E0" w:rsidRPr="00F670B5" w:rsidRDefault="004C38E0" w:rsidP="00955816">
      <w:pPr>
        <w:spacing w:after="0"/>
        <w:rPr>
          <w:szCs w:val="24"/>
          <w:lang w:eastAsia="en-GB"/>
        </w:rPr>
      </w:pPr>
      <w:r w:rsidRPr="00F670B5">
        <w:rPr>
          <w:szCs w:val="24"/>
          <w:lang w:eastAsia="en-GB"/>
        </w:rPr>
        <w:t xml:space="preserve">LTE_NR_MUSIM-UEConTest, </w:t>
      </w:r>
    </w:p>
    <w:p w14:paraId="473244F5" w14:textId="7C01BBB6" w:rsidR="004C38E0" w:rsidRPr="008D7F66" w:rsidRDefault="004C38E0" w:rsidP="00955816">
      <w:pPr>
        <w:spacing w:after="0"/>
        <w:rPr>
          <w:szCs w:val="24"/>
          <w:lang w:val="fr-FR" w:eastAsia="en-GB"/>
        </w:rPr>
      </w:pPr>
      <w:r w:rsidRPr="008D7F66">
        <w:rPr>
          <w:szCs w:val="24"/>
          <w:lang w:val="fr-FR" w:eastAsia="en-GB"/>
        </w:rPr>
        <w:t>NR_ENDC_SON_MDT_enh</w:t>
      </w:r>
      <w:r w:rsidR="00B578C2" w:rsidRPr="008D7F66">
        <w:rPr>
          <w:szCs w:val="24"/>
          <w:lang w:val="fr-FR" w:eastAsia="en-GB"/>
        </w:rPr>
        <w:t>-UEConTest</w:t>
      </w:r>
      <w:r w:rsidRPr="008D7F66">
        <w:rPr>
          <w:szCs w:val="24"/>
          <w:lang w:val="fr-FR" w:eastAsia="en-GB"/>
        </w:rPr>
        <w:t xml:space="preserve">, </w:t>
      </w:r>
    </w:p>
    <w:p w14:paraId="6AD2A426" w14:textId="456889A1" w:rsidR="004C38E0" w:rsidRPr="00F670B5" w:rsidRDefault="004C38E0" w:rsidP="00955816">
      <w:pPr>
        <w:spacing w:after="0"/>
        <w:rPr>
          <w:szCs w:val="24"/>
          <w:lang w:val="fr-FR" w:eastAsia="en-GB"/>
        </w:rPr>
      </w:pPr>
      <w:r w:rsidRPr="00F670B5">
        <w:rPr>
          <w:szCs w:val="24"/>
          <w:lang w:val="fr-FR" w:eastAsia="en-GB"/>
        </w:rPr>
        <w:t>NR_SL_enh</w:t>
      </w:r>
      <w:r w:rsidR="00B578C2" w:rsidRPr="008D7F66">
        <w:rPr>
          <w:szCs w:val="24"/>
          <w:lang w:val="fr-FR" w:eastAsia="en-GB"/>
        </w:rPr>
        <w:t>-UEConTest</w:t>
      </w:r>
      <w:r w:rsidRPr="00F670B5">
        <w:rPr>
          <w:szCs w:val="24"/>
          <w:lang w:val="fr-FR" w:eastAsia="en-GB"/>
        </w:rPr>
        <w:t xml:space="preserve">, </w:t>
      </w:r>
    </w:p>
    <w:p w14:paraId="4561297E" w14:textId="3A43FAC9" w:rsidR="004C38E0" w:rsidRPr="00F670B5" w:rsidRDefault="004C38E0" w:rsidP="00955816">
      <w:pPr>
        <w:spacing w:after="0"/>
        <w:rPr>
          <w:szCs w:val="24"/>
          <w:lang w:val="fr-FR" w:eastAsia="en-GB"/>
        </w:rPr>
      </w:pPr>
      <w:r w:rsidRPr="00F670B5">
        <w:rPr>
          <w:szCs w:val="24"/>
          <w:lang w:val="fr-FR" w:eastAsia="en-GB"/>
        </w:rPr>
        <w:t>NR_UE_pow_sav_enh</w:t>
      </w:r>
      <w:r w:rsidR="00B578C2" w:rsidRPr="00F670B5">
        <w:rPr>
          <w:szCs w:val="24"/>
          <w:lang w:val="fr-FR" w:eastAsia="en-GB"/>
        </w:rPr>
        <w:t>_plus_CT-UEConTest</w:t>
      </w:r>
      <w:r w:rsidRPr="00F670B5">
        <w:rPr>
          <w:szCs w:val="24"/>
          <w:lang w:val="fr-FR" w:eastAsia="en-GB"/>
        </w:rPr>
        <w:t xml:space="preserve">, </w:t>
      </w:r>
    </w:p>
    <w:p w14:paraId="2065FA22" w14:textId="46645934" w:rsidR="004C38E0" w:rsidRPr="008D7F66" w:rsidRDefault="004C38E0" w:rsidP="00955816">
      <w:pPr>
        <w:spacing w:after="0"/>
        <w:rPr>
          <w:szCs w:val="24"/>
          <w:lang w:val="fr-FR" w:eastAsia="en-GB"/>
        </w:rPr>
      </w:pPr>
      <w:r w:rsidRPr="008D7F66">
        <w:rPr>
          <w:szCs w:val="24"/>
          <w:lang w:val="fr-FR" w:eastAsia="en-GB"/>
        </w:rPr>
        <w:t>NR_slice</w:t>
      </w:r>
      <w:r w:rsidR="00B578C2" w:rsidRPr="008D7F66">
        <w:rPr>
          <w:szCs w:val="24"/>
          <w:lang w:val="fr-FR" w:eastAsia="en-GB"/>
        </w:rPr>
        <w:t>-UEConTest</w:t>
      </w:r>
      <w:r w:rsidRPr="008D7F66">
        <w:rPr>
          <w:szCs w:val="24"/>
          <w:lang w:val="fr-FR" w:eastAsia="en-GB"/>
        </w:rPr>
        <w:t xml:space="preserve">, </w:t>
      </w:r>
    </w:p>
    <w:p w14:paraId="35CD4BDC" w14:textId="714DE23B" w:rsidR="004C38E0" w:rsidRPr="008D7F66" w:rsidRDefault="004C38E0" w:rsidP="00955816">
      <w:pPr>
        <w:spacing w:after="0"/>
        <w:rPr>
          <w:szCs w:val="24"/>
          <w:lang w:val="fr-FR" w:eastAsia="en-GB"/>
        </w:rPr>
      </w:pPr>
      <w:r w:rsidRPr="008D7F66">
        <w:rPr>
          <w:szCs w:val="24"/>
          <w:lang w:val="fr-FR" w:eastAsia="en-GB"/>
        </w:rPr>
        <w:t>NR_pos_enh</w:t>
      </w:r>
      <w:r w:rsidR="00B578C2" w:rsidRPr="008D7F66">
        <w:rPr>
          <w:szCs w:val="24"/>
          <w:lang w:val="fr-FR" w:eastAsia="en-GB"/>
        </w:rPr>
        <w:t>-UEConTest</w:t>
      </w:r>
      <w:r w:rsidRPr="008D7F66">
        <w:rPr>
          <w:szCs w:val="24"/>
          <w:lang w:val="fr-FR" w:eastAsia="en-GB"/>
        </w:rPr>
        <w:t xml:space="preserve">, </w:t>
      </w:r>
    </w:p>
    <w:p w14:paraId="75C99520" w14:textId="77E4BBC4" w:rsidR="004C38E0" w:rsidRPr="00F670B5" w:rsidRDefault="004C38E0" w:rsidP="00955816">
      <w:pPr>
        <w:spacing w:after="0"/>
        <w:rPr>
          <w:szCs w:val="24"/>
          <w:lang w:val="fr-FR" w:eastAsia="en-GB"/>
        </w:rPr>
      </w:pPr>
      <w:r w:rsidRPr="00F670B5">
        <w:rPr>
          <w:szCs w:val="24"/>
          <w:lang w:val="fr-FR" w:eastAsia="en-GB"/>
        </w:rPr>
        <w:t>NR_redcap</w:t>
      </w:r>
      <w:r w:rsidR="00B578C2" w:rsidRPr="00F670B5">
        <w:rPr>
          <w:szCs w:val="24"/>
          <w:lang w:val="fr-FR" w:eastAsia="en-GB"/>
        </w:rPr>
        <w:t>_plus_ARCH-UEConTest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r w:rsidRPr="00F670B5">
        <w:rPr>
          <w:szCs w:val="24"/>
          <w:lang w:val="fr-FR" w:eastAsia="en-GB"/>
        </w:rPr>
        <w:t>NR_SL_relay</w:t>
      </w:r>
      <w:r w:rsidR="00B578C2" w:rsidRPr="008D7F66">
        <w:rPr>
          <w:szCs w:val="24"/>
          <w:lang w:val="fr-FR" w:eastAsia="en-GB"/>
        </w:rPr>
        <w:t>-UEConTest</w:t>
      </w:r>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r w:rsidRPr="00F670B5">
        <w:rPr>
          <w:szCs w:val="24"/>
          <w:lang w:val="fr-FR" w:eastAsia="en-GB"/>
        </w:rPr>
        <w:t xml:space="preserve">LTE_NBIOT_eMTC_NTN_plus_EPS-UEConTest, </w:t>
      </w:r>
    </w:p>
    <w:p w14:paraId="3374D73B" w14:textId="0DFD55C4" w:rsidR="0088717F" w:rsidRPr="00F670B5" w:rsidRDefault="0088717F" w:rsidP="00955816">
      <w:pPr>
        <w:spacing w:after="0"/>
        <w:rPr>
          <w:szCs w:val="24"/>
          <w:lang w:val="fr-FR" w:eastAsia="en-GB"/>
        </w:rPr>
      </w:pPr>
      <w:r w:rsidRPr="00F670B5">
        <w:rPr>
          <w:szCs w:val="24"/>
          <w:lang w:val="fr-FR" w:eastAsia="en-GB"/>
        </w:rPr>
        <w:t xml:space="preserve">NR_cov_enh-UEConTest, </w:t>
      </w:r>
    </w:p>
    <w:p w14:paraId="4ACFEA8A" w14:textId="7C4FBB7D" w:rsidR="0088717F" w:rsidRPr="00F670B5" w:rsidRDefault="0088717F" w:rsidP="00955816">
      <w:pPr>
        <w:spacing w:after="0"/>
        <w:rPr>
          <w:szCs w:val="24"/>
          <w:lang w:val="fr-FR" w:eastAsia="en-GB"/>
        </w:rPr>
      </w:pPr>
      <w:r w:rsidRPr="00F670B5">
        <w:rPr>
          <w:szCs w:val="24"/>
          <w:lang w:val="fr-FR" w:eastAsia="en-GB"/>
        </w:rPr>
        <w:t xml:space="preserve">NR_UDC-UEConTest, </w:t>
      </w:r>
    </w:p>
    <w:p w14:paraId="19D8A3CC" w14:textId="67BBA2C5" w:rsidR="0088717F" w:rsidRDefault="0088717F" w:rsidP="00955816">
      <w:pPr>
        <w:spacing w:after="0"/>
        <w:rPr>
          <w:szCs w:val="24"/>
          <w:lang w:val="fr-FR" w:eastAsia="en-GB"/>
        </w:rPr>
      </w:pPr>
      <w:r w:rsidRPr="00F670B5">
        <w:rPr>
          <w:szCs w:val="24"/>
          <w:lang w:val="fr-FR" w:eastAsia="en-GB"/>
        </w:rPr>
        <w:t>NR_IIoT_URLLC_enh-UEConTest,</w:t>
      </w:r>
      <w:r>
        <w:rPr>
          <w:szCs w:val="24"/>
          <w:lang w:val="fr-FR" w:eastAsia="en-GB"/>
        </w:rPr>
        <w:t xml:space="preserve"> </w:t>
      </w:r>
    </w:p>
    <w:p w14:paraId="24605129" w14:textId="06CBC34B" w:rsidR="0088717F" w:rsidRDefault="0088717F" w:rsidP="00955816">
      <w:pPr>
        <w:spacing w:after="0"/>
        <w:rPr>
          <w:szCs w:val="24"/>
          <w:lang w:val="fr-FR" w:eastAsia="en-GB"/>
        </w:rPr>
      </w:pPr>
      <w:r w:rsidRPr="0088717F">
        <w:rPr>
          <w:szCs w:val="24"/>
          <w:lang w:val="fr-FR" w:eastAsia="en-GB"/>
        </w:rPr>
        <w:t>NR_SmallData_INACTIVE-UEConTest</w:t>
      </w:r>
      <w:r>
        <w:rPr>
          <w:szCs w:val="24"/>
          <w:lang w:val="fr-FR" w:eastAsia="en-GB"/>
        </w:rPr>
        <w:t xml:space="preserve">, </w:t>
      </w:r>
    </w:p>
    <w:p w14:paraId="520FC65F" w14:textId="587B94F5" w:rsidR="0088717F" w:rsidRDefault="0088717F" w:rsidP="00955816">
      <w:pPr>
        <w:spacing w:after="0"/>
        <w:rPr>
          <w:szCs w:val="24"/>
          <w:lang w:val="fr-FR" w:eastAsia="en-GB"/>
        </w:rPr>
      </w:pPr>
      <w:r w:rsidRPr="0088717F">
        <w:rPr>
          <w:szCs w:val="24"/>
          <w:lang w:val="fr-FR" w:eastAsia="en-GB"/>
        </w:rPr>
        <w:t>NR_NTN_Solutions-UEConTest</w:t>
      </w:r>
      <w:r>
        <w:rPr>
          <w:szCs w:val="24"/>
          <w:lang w:val="fr-FR" w:eastAsia="en-GB"/>
        </w:rPr>
        <w:t xml:space="preserve">, </w:t>
      </w:r>
    </w:p>
    <w:p w14:paraId="180E567E" w14:textId="75916943" w:rsidR="0088717F" w:rsidRPr="00F670B5" w:rsidRDefault="0088717F" w:rsidP="00955816">
      <w:pPr>
        <w:spacing w:after="0"/>
        <w:rPr>
          <w:szCs w:val="24"/>
          <w:lang w:val="fr-FR" w:eastAsia="en-GB"/>
        </w:rPr>
      </w:pPr>
      <w:r w:rsidRPr="00DB37A3">
        <w:rPr>
          <w:szCs w:val="24"/>
          <w:lang w:val="fr-FR" w:eastAsia="en-GB"/>
        </w:rPr>
        <w:t xml:space="preserve">NG_RAN_PRN_enh-UEConTest, </w:t>
      </w:r>
    </w:p>
    <w:p w14:paraId="668037A2" w14:textId="1BEE62D0" w:rsidR="0088717F" w:rsidRPr="00F670B5" w:rsidRDefault="0088717F" w:rsidP="00955816">
      <w:pPr>
        <w:spacing w:after="0"/>
        <w:rPr>
          <w:szCs w:val="24"/>
          <w:lang w:val="fr-FR" w:eastAsia="en-GB"/>
        </w:rPr>
      </w:pPr>
      <w:r w:rsidRPr="00F670B5">
        <w:rPr>
          <w:szCs w:val="24"/>
          <w:lang w:val="fr-FR" w:eastAsia="en-GB"/>
        </w:rPr>
        <w:t xml:space="preserve">NR_feMIMO-UEConTest,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F670B5">
        <w:rPr>
          <w:szCs w:val="24"/>
          <w:lang w:val="fr-FR" w:eastAsia="en-GB"/>
        </w:rPr>
        <w:t xml:space="preserve">NR_ATSSS-UEConTest, </w:t>
      </w:r>
    </w:p>
    <w:p w14:paraId="5ED53598" w14:textId="4DB56771" w:rsidR="0088717F" w:rsidRDefault="0088717F" w:rsidP="00955816">
      <w:pPr>
        <w:spacing w:after="0"/>
        <w:rPr>
          <w:szCs w:val="24"/>
          <w:lang w:val="fr-FR" w:eastAsia="en-GB"/>
        </w:rPr>
      </w:pPr>
      <w:r w:rsidRPr="00F670B5">
        <w:rPr>
          <w:szCs w:val="24"/>
          <w:lang w:val="fr-FR" w:eastAsia="en-GB"/>
        </w:rPr>
        <w:t>UPIP_SEC_LTE-RAN-UEConTest,</w:t>
      </w:r>
      <w:r>
        <w:rPr>
          <w:szCs w:val="24"/>
          <w:lang w:val="fr-FR" w:eastAsia="en-GB"/>
        </w:rPr>
        <w:t xml:space="preserve"> </w:t>
      </w:r>
    </w:p>
    <w:p w14:paraId="434E3970" w14:textId="420C3220" w:rsidR="0088717F" w:rsidRDefault="0088717F" w:rsidP="00955816">
      <w:pPr>
        <w:spacing w:after="0"/>
        <w:rPr>
          <w:szCs w:val="24"/>
          <w:lang w:val="fr-FR" w:eastAsia="en-GB"/>
        </w:rPr>
      </w:pPr>
      <w:r w:rsidRPr="0088717F">
        <w:rPr>
          <w:szCs w:val="24"/>
          <w:lang w:val="fr-FR" w:eastAsia="en-GB"/>
        </w:rPr>
        <w:t>NR_QoE-UEConTest</w:t>
      </w:r>
      <w:r>
        <w:rPr>
          <w:szCs w:val="24"/>
          <w:lang w:val="fr-FR" w:eastAsia="en-GB"/>
        </w:rPr>
        <w:t xml:space="preserve">, </w:t>
      </w:r>
    </w:p>
    <w:p w14:paraId="68EBBCA8" w14:textId="19082E4F" w:rsidR="0088717F" w:rsidRDefault="0088717F" w:rsidP="00955816">
      <w:pPr>
        <w:spacing w:after="0"/>
        <w:rPr>
          <w:szCs w:val="24"/>
          <w:lang w:val="fr-FR" w:eastAsia="en-GB"/>
        </w:rPr>
      </w:pPr>
      <w:r w:rsidRPr="0088717F">
        <w:rPr>
          <w:szCs w:val="24"/>
          <w:lang w:val="fr-FR" w:eastAsia="en-GB"/>
        </w:rPr>
        <w:t>eCPSOR_CON-UEConTest</w:t>
      </w:r>
      <w:r>
        <w:rPr>
          <w:szCs w:val="24"/>
          <w:lang w:val="fr-FR" w:eastAsia="en-GB"/>
        </w:rPr>
        <w:t xml:space="preserve">, </w:t>
      </w:r>
    </w:p>
    <w:p w14:paraId="12CB7AE5" w14:textId="540323CB" w:rsidR="0096203B" w:rsidRPr="00F670B5" w:rsidRDefault="0088717F" w:rsidP="0088717F">
      <w:pPr>
        <w:spacing w:after="0"/>
        <w:rPr>
          <w:szCs w:val="24"/>
          <w:lang w:val="fr-FR" w:eastAsia="en-GB"/>
        </w:rPr>
      </w:pPr>
      <w:r w:rsidRPr="0088717F">
        <w:rPr>
          <w:szCs w:val="24"/>
          <w:lang w:val="fr-FR" w:eastAsia="en-GB"/>
        </w:rPr>
        <w:t>LTE_NBIOT_eMTC_NTN_req-UEConTest</w:t>
      </w:r>
      <w:r w:rsidR="00D92BF3" w:rsidRPr="00F670B5">
        <w:rPr>
          <w:szCs w:val="24"/>
          <w:lang w:val="fr-FR" w:eastAsia="en-GB"/>
        </w:rPr>
        <w:t>.</w:t>
      </w:r>
    </w:p>
    <w:p w14:paraId="23366DF9" w14:textId="77777777" w:rsidR="00EB2D25" w:rsidRPr="00F670B5" w:rsidRDefault="00EB2D25" w:rsidP="00955816">
      <w:pPr>
        <w:spacing w:after="0"/>
        <w:rPr>
          <w:rFonts w:cs="Arial"/>
          <w:lang w:val="fr-FR"/>
        </w:rPr>
      </w:pPr>
    </w:p>
    <w:p w14:paraId="7A25A792" w14:textId="77777777" w:rsidR="0096203B" w:rsidRPr="00F670B5" w:rsidRDefault="0096203B" w:rsidP="008D74B8">
      <w:pPr>
        <w:spacing w:after="0"/>
        <w:rPr>
          <w:b/>
          <w:lang w:val="fr-FR"/>
        </w:rPr>
      </w:pPr>
      <w:r w:rsidRPr="00F670B5">
        <w:rPr>
          <w:b/>
          <w:lang w:val="fr-FR"/>
        </w:rPr>
        <w:t xml:space="preserve">3.13   Expected Output </w:t>
      </w:r>
    </w:p>
    <w:p w14:paraId="119A7C23" w14:textId="77777777" w:rsidR="008D74B8" w:rsidRPr="00F670B5" w:rsidRDefault="008D74B8" w:rsidP="008D74B8">
      <w:pPr>
        <w:spacing w:after="0"/>
        <w:rPr>
          <w:lang w:val="fr-FR"/>
        </w:rPr>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conformance specification for UE positioning;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conformance specification; Part 3: Protocol Test Suites </w:t>
      </w:r>
    </w:p>
    <w:p w14:paraId="4B87A611" w14:textId="77777777" w:rsidR="0096203B" w:rsidRPr="008D7F66" w:rsidRDefault="0096203B" w:rsidP="00955816">
      <w:pPr>
        <w:spacing w:after="0"/>
        <w:rPr>
          <w:lang w:val="fr-FR"/>
        </w:rPr>
      </w:pPr>
    </w:p>
    <w:p w14:paraId="040A03F3" w14:textId="4800DB6F"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proofErr w:type="gramStart"/>
      <w:r w:rsidRPr="00D34095">
        <w:rPr>
          <w:rFonts w:cs="Arial"/>
        </w:rPr>
        <w:t>i.e.</w:t>
      </w:r>
      <w:proofErr w:type="gramEnd"/>
      <w:r w:rsidRPr="00D34095">
        <w:rPr>
          <w:rFonts w:cs="Arial"/>
        </w:rPr>
        <w:t xml:space="preserv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D5265D">
      <w:fldChar w:fldCharType="begin"/>
    </w:r>
    <w:r w:rsidR="00D5265D">
      <w:instrText xml:space="preserve"> NUMPAGES   \* MERGEFORMAT </w:instrText>
    </w:r>
    <w:r w:rsidR="00D5265D">
      <w:fldChar w:fldCharType="separate"/>
    </w:r>
    <w:r w:rsidR="008D74B8">
      <w:rPr>
        <w:noProof/>
      </w:rPr>
      <w:t>6</w:t>
    </w:r>
    <w:r w:rsidR="00D5265D">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27DB"/>
    <w:rsid w:val="00246AB9"/>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FCD"/>
    <w:rsid w:val="00296645"/>
    <w:rsid w:val="00296E24"/>
    <w:rsid w:val="002A0850"/>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6486"/>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47903"/>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8717F"/>
    <w:rsid w:val="0089029A"/>
    <w:rsid w:val="00890FD6"/>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79E2"/>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3C69"/>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1579C"/>
    <w:rsid w:val="00A21469"/>
    <w:rsid w:val="00A21EE2"/>
    <w:rsid w:val="00A22EF4"/>
    <w:rsid w:val="00A2456F"/>
    <w:rsid w:val="00A24C40"/>
    <w:rsid w:val="00A256BC"/>
    <w:rsid w:val="00A259E1"/>
    <w:rsid w:val="00A44D11"/>
    <w:rsid w:val="00A452C6"/>
    <w:rsid w:val="00A45E2D"/>
    <w:rsid w:val="00A47CCB"/>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7C1"/>
    <w:rsid w:val="00D24BC3"/>
    <w:rsid w:val="00D256FC"/>
    <w:rsid w:val="00D26D18"/>
    <w:rsid w:val="00D31B99"/>
    <w:rsid w:val="00D33F15"/>
    <w:rsid w:val="00D34095"/>
    <w:rsid w:val="00D3768E"/>
    <w:rsid w:val="00D379BC"/>
    <w:rsid w:val="00D37F3A"/>
    <w:rsid w:val="00D41F43"/>
    <w:rsid w:val="00D462F9"/>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5ED9"/>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670B5"/>
    <w:rsid w:val="00F67235"/>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421</TotalTime>
  <Pages>6</Pages>
  <Words>2776</Words>
  <Characters>15827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131</cp:revision>
  <cp:lastPrinted>2011-11-09T15:24:00Z</cp:lastPrinted>
  <dcterms:created xsi:type="dcterms:W3CDTF">2020-10-14T09:10:00Z</dcterms:created>
  <dcterms:modified xsi:type="dcterms:W3CDTF">2022-11-25T12:41:00Z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